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7F6" w:rsidRPr="00CB670F" w:rsidRDefault="00BF17F6" w:rsidP="00B2039F">
      <w:pPr>
        <w:pStyle w:val="Title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CB670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:rsidR="00BF17F6" w:rsidRPr="00B03941" w:rsidRDefault="00BF17F6" w:rsidP="00B2039F">
      <w:pPr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แบบ</w:t>
      </w:r>
      <w:r w:rsidR="00E43525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ย่อ</w:t>
      </w:r>
    </w:p>
    <w:p w:rsidR="009B1B21" w:rsidRPr="004A5C9A" w:rsidRDefault="009B1B21" w:rsidP="009B1B21">
      <w:pPr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4A5C9A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สำหรับ</w:t>
      </w:r>
      <w:r w:rsidRPr="004A5C9A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="00BA2F26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และ</w:t>
      </w:r>
      <w:r w:rsidR="00473981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งวด</w:t>
      </w:r>
      <w:r w:rsidR="00BA2F26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หกเดือน</w:t>
      </w:r>
      <w:r w:rsidRPr="004A5C9A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D452EA" w:rsidRPr="00D452EA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30</w:t>
      </w:r>
      <w:r w:rsidRPr="004A5C9A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 </w:t>
      </w:r>
      <w:r w:rsidR="00BA2F26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มิถุนายน</w:t>
      </w:r>
      <w:r w:rsidRPr="004A5C9A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 </w:t>
      </w:r>
      <w:r w:rsidR="00D452EA" w:rsidRPr="00D452EA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2560</w:t>
      </w:r>
      <w:bookmarkStart w:id="0" w:name="_GoBack"/>
      <w:bookmarkEnd w:id="0"/>
    </w:p>
    <w:p w:rsidR="009B1B21" w:rsidRPr="00C066F1" w:rsidRDefault="009B1B21" w:rsidP="009B1B21">
      <w:pPr>
        <w:spacing w:after="360"/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4A5C9A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“</w:t>
      </w:r>
      <w:r w:rsidRPr="004A5C9A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:rsidR="007169E3" w:rsidRPr="00CB670F" w:rsidRDefault="00D452EA" w:rsidP="00B2039F">
      <w:pPr>
        <w:ind w:left="540" w:right="-2" w:hanging="540"/>
        <w:rPr>
          <w:rFonts w:ascii="Angsana New" w:hAnsi="Angsana New" w:cs="Angsana New"/>
          <w:b/>
          <w:bCs/>
          <w:snapToGrid w:val="0"/>
          <w:cs/>
        </w:rPr>
      </w:pPr>
      <w:r w:rsidRPr="00D452EA">
        <w:rPr>
          <w:rFonts w:ascii="Angsana New" w:hAnsi="Angsana New" w:cs="Angsana New"/>
          <w:b/>
          <w:bCs/>
          <w:snapToGrid w:val="0"/>
          <w:lang w:val="en-US"/>
        </w:rPr>
        <w:t>1</w:t>
      </w:r>
      <w:r w:rsidR="007169E3" w:rsidRPr="00CB670F">
        <w:rPr>
          <w:rFonts w:ascii="Angsana New" w:hAnsi="Angsana New" w:cs="Angsana New"/>
          <w:b/>
          <w:bCs/>
          <w:snapToGrid w:val="0"/>
          <w:cs/>
        </w:rPr>
        <w:t>.</w:t>
      </w:r>
      <w:r w:rsidR="00B15D63" w:rsidRPr="00CB670F">
        <w:rPr>
          <w:rFonts w:ascii="Angsana New" w:hAnsi="Angsana New" w:cs="Angsana New"/>
          <w:b/>
          <w:bCs/>
          <w:snapToGrid w:val="0"/>
          <w:cs/>
        </w:rPr>
        <w:tab/>
      </w:r>
      <w:r w:rsidR="0052459F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ข้อมูลทั่วไปและ</w:t>
      </w:r>
      <w:r w:rsidR="007169E3" w:rsidRPr="00CB670F">
        <w:rPr>
          <w:rFonts w:ascii="Angsana New" w:hAnsi="Angsana New" w:cs="Angsana New"/>
          <w:b/>
          <w:bCs/>
          <w:snapToGrid w:val="0"/>
          <w:cs/>
        </w:rPr>
        <w:t>การ</w:t>
      </w:r>
      <w:r w:rsidR="00B52E3F" w:rsidRPr="00CB670F">
        <w:rPr>
          <w:rFonts w:ascii="Angsana New" w:hAnsi="Angsana New" w:cs="Angsana New"/>
          <w:b/>
          <w:bCs/>
          <w:snapToGrid w:val="0"/>
          <w:cs/>
        </w:rPr>
        <w:t>ดำเนินงาน</w:t>
      </w:r>
      <w:r w:rsidR="007169E3" w:rsidRPr="00CB670F">
        <w:rPr>
          <w:rFonts w:ascii="Angsana New" w:hAnsi="Angsana New" w:cs="Angsana New"/>
          <w:b/>
          <w:bCs/>
          <w:snapToGrid w:val="0"/>
          <w:cs/>
        </w:rPr>
        <w:t>ของ</w:t>
      </w:r>
      <w:r w:rsidR="00134B32" w:rsidRPr="00CB670F">
        <w:rPr>
          <w:rFonts w:ascii="Angsana New" w:hAnsi="Angsana New" w:cs="Angsana New"/>
          <w:b/>
          <w:bCs/>
          <w:snapToGrid w:val="0"/>
          <w:cs/>
        </w:rPr>
        <w:t>บริษัทและบริษัทย่อย (“กลุ่มบริษัท”)</w:t>
      </w:r>
    </w:p>
    <w:p w:rsidR="008E02D3" w:rsidRPr="00CB670F" w:rsidRDefault="00D452EA" w:rsidP="00B2039F">
      <w:pPr>
        <w:ind w:left="1260" w:hanging="720"/>
        <w:jc w:val="thaiDistribute"/>
        <w:rPr>
          <w:rFonts w:ascii="Angsana New" w:hAnsi="Angsana New" w:cs="Angsana New"/>
          <w:snapToGrid w:val="0"/>
          <w:lang w:val="en-US"/>
        </w:rPr>
      </w:pP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B26D70" w:rsidRPr="00CB670F">
        <w:rPr>
          <w:rFonts w:ascii="Angsana New" w:hAnsi="Angsana New" w:cs="Angsana New"/>
          <w:snapToGrid w:val="0"/>
          <w:cs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7169E3" w:rsidRPr="00CB670F">
        <w:rPr>
          <w:rFonts w:ascii="Angsana New" w:hAnsi="Angsana New" w:cs="Angsana New"/>
          <w:snapToGrid w:val="0"/>
          <w:cs/>
        </w:rPr>
        <w:t xml:space="preserve"> </w:t>
      </w:r>
      <w:r w:rsidR="00B15D63" w:rsidRPr="00CB670F">
        <w:rPr>
          <w:rFonts w:ascii="Angsana New" w:hAnsi="Angsana New" w:cs="Angsana New"/>
          <w:snapToGrid w:val="0"/>
          <w:cs/>
        </w:rPr>
        <w:tab/>
      </w:r>
      <w:r w:rsidR="0052459F" w:rsidRPr="00CB670F">
        <w:rPr>
          <w:rFonts w:ascii="Angsana New" w:hAnsi="Angsana New" w:cs="Angsana New"/>
          <w:snapToGrid w:val="0"/>
          <w:cs/>
        </w:rPr>
        <w:t>ข้อมูลทั่วไปและ</w:t>
      </w:r>
      <w:r w:rsidR="007169E3" w:rsidRPr="00CB670F">
        <w:rPr>
          <w:rFonts w:ascii="Angsana New" w:hAnsi="Angsana New" w:cs="Angsana New"/>
          <w:snapToGrid w:val="0"/>
          <w:cs/>
        </w:rPr>
        <w:t>การ</w:t>
      </w:r>
      <w:r w:rsidR="00B52E3F" w:rsidRPr="00CB670F">
        <w:rPr>
          <w:rFonts w:ascii="Angsana New" w:hAnsi="Angsana New" w:cs="Angsana New"/>
          <w:snapToGrid w:val="0"/>
          <w:cs/>
        </w:rPr>
        <w:t>ดำเนินงาน</w:t>
      </w:r>
      <w:r w:rsidR="007169E3" w:rsidRPr="00CB670F">
        <w:rPr>
          <w:rFonts w:ascii="Angsana New" w:hAnsi="Angsana New" w:cs="Angsana New"/>
          <w:snapToGrid w:val="0"/>
          <w:cs/>
        </w:rPr>
        <w:t>ของบริษัท</w:t>
      </w:r>
    </w:p>
    <w:p w:rsidR="00B26D70" w:rsidRPr="00CB670F" w:rsidRDefault="00B26D70" w:rsidP="00B26D70">
      <w:pPr>
        <w:ind w:left="1267"/>
        <w:jc w:val="thaiDistribute"/>
        <w:rPr>
          <w:rFonts w:ascii="Angsana New" w:hAnsi="Angsana New" w:cs="Angsana New"/>
          <w:snapToGrid w:val="0"/>
          <w:cs/>
        </w:rPr>
      </w:pPr>
      <w:r w:rsidRPr="00381FEA">
        <w:rPr>
          <w:rFonts w:ascii="Angsana New" w:hAnsi="Angsana New" w:cs="Angsana New"/>
          <w:snapToGrid w:val="0"/>
          <w:spacing w:val="8"/>
          <w:cs/>
        </w:rPr>
        <w:t xml:space="preserve">บริษัท </w:t>
      </w:r>
      <w:r w:rsidRPr="00381FEA">
        <w:rPr>
          <w:rFonts w:ascii="Angsana New" w:hAnsi="Angsana New" w:cs="Angsana New"/>
          <w:snapToGrid w:val="0"/>
          <w:spacing w:val="8"/>
          <w:cs/>
          <w:lang w:val="en-US"/>
        </w:rPr>
        <w:t>คันทรี่ กรุ๊ป ดีเวลลอปเมนท์</w:t>
      </w:r>
      <w:r w:rsidRPr="00381FEA">
        <w:rPr>
          <w:rFonts w:ascii="Angsana New" w:hAnsi="Angsana New" w:cs="Angsana New"/>
          <w:bCs/>
          <w:snapToGrid w:val="0"/>
          <w:spacing w:val="8"/>
          <w:cs/>
          <w:lang w:val="en-US"/>
        </w:rPr>
        <w:t xml:space="preserve"> </w:t>
      </w:r>
      <w:r w:rsidRPr="00381FEA">
        <w:rPr>
          <w:rFonts w:ascii="Angsana New" w:hAnsi="Angsana New" w:cs="Angsana New"/>
          <w:snapToGrid w:val="0"/>
          <w:spacing w:val="8"/>
          <w:cs/>
        </w:rPr>
        <w:t>จำกัด (มหาชน) (“บริษัท”) เป็นบริษัทที่จดทะเบียน</w:t>
      </w:r>
      <w:r w:rsidRPr="00381FEA">
        <w:rPr>
          <w:rFonts w:ascii="Angsana New" w:hAnsi="Angsana New" w:cs="Angsana New"/>
          <w:snapToGrid w:val="0"/>
          <w:spacing w:val="8"/>
          <w:cs/>
          <w:lang w:val="en-US"/>
        </w:rPr>
        <w:t>ใน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ประเทศไทย เมื่อวันที่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29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มีนาคม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2538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บริษัทมหาชนจำกัด เมื่อวันที่ </w:t>
      </w:r>
      <w:r w:rsidR="00D452EA" w:rsidRPr="00D452EA">
        <w:rPr>
          <w:rFonts w:ascii="Angsana New" w:hAnsi="Angsana New" w:cs="Angsana New"/>
          <w:snapToGrid w:val="0"/>
          <w:lang w:val="en-US"/>
        </w:rPr>
        <w:t>7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พฤษภาคม </w:t>
      </w:r>
      <w:r w:rsidR="00D452EA" w:rsidRPr="00D452EA">
        <w:rPr>
          <w:rFonts w:ascii="Angsana New" w:hAnsi="Angsana New" w:cs="Angsana New"/>
          <w:snapToGrid w:val="0"/>
          <w:lang w:val="en-US"/>
        </w:rPr>
        <w:t>2540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เอ็ม เอ ไอ เมื่อวันที่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2550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แห่งประเทศไทย </w:t>
      </w:r>
      <w:r w:rsidRPr="00CB670F">
        <w:rPr>
          <w:rFonts w:ascii="Angsana New" w:hAnsi="Angsana New" w:cs="Angsana New"/>
          <w:snapToGrid w:val="0"/>
          <w:lang w:val="en-US"/>
        </w:rPr>
        <w:t xml:space="preserve">(SET)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D452EA" w:rsidRPr="00D452EA">
        <w:rPr>
          <w:rFonts w:ascii="Angsana New" w:hAnsi="Angsana New" w:cs="Angsana New"/>
          <w:snapToGrid w:val="0"/>
          <w:lang w:val="en-US"/>
        </w:rPr>
        <w:t>30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กันยายน </w:t>
      </w:r>
      <w:r w:rsidR="00D452EA" w:rsidRPr="00D452EA">
        <w:rPr>
          <w:rFonts w:ascii="Angsana New" w:hAnsi="Angsana New" w:cs="Angsana New"/>
          <w:snapToGrid w:val="0"/>
          <w:lang w:val="en-US"/>
        </w:rPr>
        <w:t>2557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D452EA" w:rsidRPr="00D452EA">
        <w:rPr>
          <w:rFonts w:ascii="Angsana New" w:hAnsi="Angsana New" w:cs="Angsana New"/>
          <w:snapToGrid w:val="0"/>
          <w:lang w:val="en-US"/>
        </w:rPr>
        <w:t>898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อาคารเพลินจิตทาวเวอร์ ชั้นที่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20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>Holding Company)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และธุรกิจอสังหาริมทรัพย์</w:t>
      </w:r>
    </w:p>
    <w:p w:rsidR="0055183B" w:rsidRPr="00CB670F" w:rsidRDefault="00D452EA" w:rsidP="0055183B">
      <w:pPr>
        <w:spacing w:before="240"/>
        <w:ind w:left="1260" w:hanging="720"/>
        <w:jc w:val="thaiDistribute"/>
        <w:rPr>
          <w:rFonts w:ascii="Angsana New" w:hAnsi="Angsana New" w:cs="Angsana New"/>
          <w:b/>
          <w:snapToGrid w:val="0"/>
          <w:cs/>
        </w:rPr>
      </w:pPr>
      <w:r w:rsidRPr="00D452EA">
        <w:rPr>
          <w:rFonts w:ascii="Angsana New" w:hAnsi="Angsana New" w:cs="Angsana New"/>
          <w:bCs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bCs/>
          <w:snapToGrid w:val="0"/>
          <w:lang w:val="en-US"/>
        </w:rPr>
        <w:t>.</w:t>
      </w:r>
      <w:r w:rsidRPr="00D452EA">
        <w:rPr>
          <w:rFonts w:ascii="Angsana New" w:hAnsi="Angsana New" w:cs="Angsana New"/>
          <w:bCs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:rsidR="0055183B" w:rsidRPr="00CB670F" w:rsidRDefault="00D452EA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>บริษัท แลนด์มาร์ค วอเตอร์ฟร้อนท์ เรสซิเด้นซ์ จำกัด เป็นบริษัทที่จดทะเบียน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ในประเทศไทย เมื่อวันที่ </w:t>
      </w:r>
      <w:r w:rsidRPr="00D452EA">
        <w:rPr>
          <w:rFonts w:ascii="Angsana New" w:hAnsi="Angsana New" w:cs="Angsana New"/>
          <w:snapToGrid w:val="0"/>
          <w:lang w:val="en-US"/>
        </w:rPr>
        <w:t>22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สิงหาคม </w:t>
      </w:r>
      <w:r w:rsidRPr="00D452EA">
        <w:rPr>
          <w:rFonts w:ascii="Angsana New" w:hAnsi="Angsana New" w:cs="Angsana New"/>
          <w:snapToGrid w:val="0"/>
          <w:shd w:val="clear" w:color="auto" w:fill="FFFFFF"/>
          <w:lang w:val="en-US"/>
        </w:rPr>
        <w:t>2551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โดยมีสำนักงานใหญ่ตั้งอยู่เลขที่ </w:t>
      </w:r>
      <w:r w:rsidRPr="00D452EA">
        <w:rPr>
          <w:rFonts w:ascii="Angsana New" w:hAnsi="Angsana New" w:cs="Angsana New"/>
          <w:snapToGrid w:val="0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อาคารเพลินจิตทาวเวอร์ ชั้นที่ </w:t>
      </w:r>
      <w:r w:rsidRPr="00D452EA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ถนนเพลินจิต แขวงลุมพินี เขตปทุมวัน กรุงเทพมหานคร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เพื่อประกอบธุรกิจอสังหาริมทรัพย์ </w:t>
      </w:r>
    </w:p>
    <w:p w:rsidR="0055183B" w:rsidRPr="00CB670F" w:rsidRDefault="00D452EA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>บริษัท แลนด์</w:t>
      </w:r>
      <w:r w:rsidR="0055183B" w:rsidRPr="00CB670F">
        <w:rPr>
          <w:rFonts w:ascii="Angsana New" w:hAnsi="Angsana New" w:cs="Angsana New"/>
          <w:snapToGrid w:val="0"/>
          <w:spacing w:val="-8"/>
          <w:shd w:val="clear" w:color="auto" w:fill="FFFFFF"/>
          <w:cs/>
        </w:rPr>
        <w:t>มาร์ค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วอเตอร์ฟร้อนท์ โฮเต็ล จำกัด เป็นบริษัทที่จดทะเบียนในประเทศไทย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22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สิงหาคม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2551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โดยมีสำนักงานใหญ่ตั้งอยู่เลขที่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อาคารเพลินจิตทาวเวอร์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ชั้นที่ 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โรงแรม ภัตตาคาร และร้านค้า </w:t>
      </w:r>
    </w:p>
    <w:p w:rsidR="0055183B" w:rsidRPr="00CB670F" w:rsidRDefault="00D452EA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3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>บริษัท แลนด์มาร์ค เออร์เบิร์น รีสอร์ท โฮเต็ล จำกัด เป็นบริษัทที่จดทะเบียนในประเทศไทย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เ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มื่อวันที่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22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สิงหาคม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2551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โดยมีสำนักงานใหญ่ตั้งอยู่เลขที่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อาคารเพลินจิตทาวเวอร์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ชั้นที่ 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>โรงแรม ภัตตาคาร และร้านค้า</w:t>
      </w:r>
    </w:p>
    <w:p w:rsidR="002D1A75" w:rsidRPr="00CB670F" w:rsidRDefault="002D1A75" w:rsidP="002D1A75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</w:p>
    <w:p w:rsidR="002D1A75" w:rsidRPr="00CB670F" w:rsidRDefault="002D1A75" w:rsidP="002D1A75">
      <w:pPr>
        <w:jc w:val="thaiDistribute"/>
        <w:rPr>
          <w:rStyle w:val="PageNumber"/>
          <w:rFonts w:ascii="Angsana New" w:hAnsi="Angsana New" w:cs="Angsana New"/>
          <w:snapToGrid w:val="0"/>
          <w:cs/>
          <w:lang w:val="en-US"/>
        </w:rPr>
        <w:sectPr w:rsidR="002D1A75" w:rsidRPr="00CB670F" w:rsidSect="00563C0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</w:p>
    <w:p w:rsidR="0055183B" w:rsidRPr="006C3B36" w:rsidRDefault="0055183B" w:rsidP="006C3B36">
      <w:pPr>
        <w:pStyle w:val="BodyTextIndent"/>
        <w:spacing w:after="160"/>
        <w:ind w:left="1260" w:firstLine="0"/>
        <w:jc w:val="thaiDistribute"/>
        <w:rPr>
          <w:rFonts w:ascii="Angsana New" w:hAnsi="Angsana New" w:cs="Angsana New"/>
          <w:cs/>
        </w:rPr>
      </w:pPr>
      <w:r w:rsidRPr="006C3B36">
        <w:rPr>
          <w:rFonts w:ascii="Angsana New" w:hAnsi="Angsana New" w:cs="Angsana New"/>
          <w:spacing w:val="4"/>
          <w:cs/>
        </w:rPr>
        <w:lastRenderedPageBreak/>
        <w:t xml:space="preserve">เมื่อวันที่ </w:t>
      </w:r>
      <w:r w:rsidR="00D452EA" w:rsidRPr="00D452EA">
        <w:rPr>
          <w:rFonts w:ascii="Angsana New" w:hAnsi="Angsana New" w:cs="Angsana New"/>
          <w:spacing w:val="4"/>
          <w:lang w:val="en-US"/>
        </w:rPr>
        <w:t>29</w:t>
      </w:r>
      <w:r w:rsidRPr="006C3B36">
        <w:rPr>
          <w:rFonts w:ascii="Angsana New" w:hAnsi="Angsana New" w:cs="Angsana New"/>
          <w:spacing w:val="4"/>
          <w:cs/>
        </w:rPr>
        <w:t xml:space="preserve"> ธันวาคม </w:t>
      </w:r>
      <w:r w:rsidR="00D452EA" w:rsidRPr="00D452EA">
        <w:rPr>
          <w:rFonts w:ascii="Angsana New" w:hAnsi="Angsana New" w:cs="Angsana New"/>
          <w:spacing w:val="4"/>
          <w:lang w:val="en-US"/>
        </w:rPr>
        <w:t>2557</w:t>
      </w:r>
      <w:r w:rsidRPr="006C3B36">
        <w:rPr>
          <w:rFonts w:ascii="Angsana New" w:hAnsi="Angsana New" w:cs="Angsana New"/>
          <w:spacing w:val="4"/>
          <w:cs/>
        </w:rPr>
        <w:t xml:space="preserve"> ที่ประชุมวิสามัญผู้ถือหุ้นครั้งที่ </w:t>
      </w:r>
      <w:r w:rsidR="00D452EA" w:rsidRPr="00D452EA">
        <w:rPr>
          <w:rFonts w:ascii="Angsana New" w:hAnsi="Angsana New" w:cs="Angsana New"/>
          <w:spacing w:val="4"/>
          <w:lang w:val="en-US"/>
        </w:rPr>
        <w:t>1</w:t>
      </w:r>
      <w:r w:rsidRPr="006C3B36">
        <w:rPr>
          <w:rFonts w:ascii="Angsana New" w:hAnsi="Angsana New" w:cs="Angsana New"/>
          <w:spacing w:val="4"/>
          <w:cs/>
        </w:rPr>
        <w:t>/</w:t>
      </w:r>
      <w:r w:rsidR="00D452EA" w:rsidRPr="00D452EA">
        <w:rPr>
          <w:rFonts w:ascii="Angsana New" w:hAnsi="Angsana New" w:cs="Angsana New"/>
          <w:spacing w:val="4"/>
          <w:lang w:val="en-US"/>
        </w:rPr>
        <w:t>2557</w:t>
      </w:r>
      <w:r w:rsidRPr="006C3B36">
        <w:rPr>
          <w:rFonts w:ascii="Angsana New" w:hAnsi="Angsana New" w:cs="Angsana New"/>
          <w:spacing w:val="4"/>
          <w:cs/>
        </w:rPr>
        <w:t xml:space="preserve"> ของบริษัท</w:t>
      </w:r>
      <w:r w:rsidR="00DE7D71" w:rsidRPr="006C3B36">
        <w:rPr>
          <w:rFonts w:ascii="Angsana New" w:hAnsi="Angsana New" w:cs="Angsana New"/>
          <w:snapToGrid w:val="0"/>
          <w:spacing w:val="4"/>
          <w:cs/>
        </w:rPr>
        <w:t xml:space="preserve"> แลนด์มาร์ค </w:t>
      </w:r>
      <w:r w:rsidR="00DE7D71" w:rsidRPr="006C3B36">
        <w:rPr>
          <w:rFonts w:ascii="Angsana New" w:hAnsi="Angsana New" w:cs="Angsana New"/>
          <w:snapToGrid w:val="0"/>
          <w:cs/>
        </w:rPr>
        <w:t xml:space="preserve">วอเตอร์ฟร้อนท์ เรสซิเด้นซ์ จำกัด บริษัท แลนด์มาร์ค </w:t>
      </w:r>
      <w:r w:rsidR="00BB080D">
        <w:rPr>
          <w:rFonts w:ascii="Angsana New" w:hAnsi="Angsana New" w:cs="Angsana New"/>
          <w:snapToGrid w:val="0"/>
          <w:cs/>
        </w:rPr>
        <w:t>วอเตอร์ฟร้อนท์ โฮเต็ล จำกัด และ</w:t>
      </w:r>
      <w:r w:rsidR="00DE7D71" w:rsidRPr="006C3B36">
        <w:rPr>
          <w:rFonts w:ascii="Angsana New" w:hAnsi="Angsana New" w:cs="Angsana New"/>
          <w:snapToGrid w:val="0"/>
          <w:cs/>
        </w:rPr>
        <w:t>บริษัท แลนด์มาร์ค เออร์เบิร์น รีสอร์ท โฮเต็ล จำกัด</w:t>
      </w:r>
      <w:r w:rsidR="00DE7D71" w:rsidRPr="006C3B36">
        <w:rPr>
          <w:rFonts w:ascii="Angsana New" w:hAnsi="Angsana New" w:cs="Angsana New" w:hint="cs"/>
          <w:cs/>
        </w:rPr>
        <w:t xml:space="preserve"> ซึ่งเป็นบริษัท</w:t>
      </w:r>
      <w:r w:rsidRPr="006C3B36">
        <w:rPr>
          <w:rFonts w:ascii="Angsana New" w:hAnsi="Angsana New" w:cs="Angsana New"/>
          <w:cs/>
        </w:rPr>
        <w:t>ย่อยทางอ้อม (ถือหุ้นผ่าน</w:t>
      </w:r>
      <w:r w:rsidRPr="006C3B36">
        <w:rPr>
          <w:rFonts w:ascii="Angsana New" w:hAnsi="Angsana New" w:cs="Angsana New"/>
          <w:snapToGrid w:val="0"/>
          <w:cs/>
        </w:rPr>
        <w:t xml:space="preserve">บริษัท แลนด์มาร์ค โฮลดิ้งส์ จำกัด) </w:t>
      </w:r>
      <w:r w:rsidRPr="006C3B36">
        <w:rPr>
          <w:rFonts w:ascii="Angsana New" w:hAnsi="Angsana New" w:cs="Angsana New"/>
          <w:cs/>
        </w:rPr>
        <w:t>ได้มีมติให้เลิกแต่ละบริษัท</w:t>
      </w:r>
      <w:r w:rsidRPr="006C3B36">
        <w:rPr>
          <w:rFonts w:ascii="Angsana New" w:hAnsi="Angsana New" w:cs="Angsana New"/>
          <w:snapToGrid w:val="0"/>
          <w:cs/>
        </w:rPr>
        <w:t xml:space="preserve"> </w:t>
      </w:r>
      <w:r w:rsidRPr="006C3B36">
        <w:rPr>
          <w:rFonts w:ascii="Angsana New" w:hAnsi="Angsana New" w:cs="Angsana New"/>
          <w:cs/>
        </w:rPr>
        <w:t xml:space="preserve">โดยมีผลตั้งแต่วันที่ </w:t>
      </w:r>
      <w:r w:rsidR="00D452EA" w:rsidRPr="00D452EA">
        <w:rPr>
          <w:rFonts w:ascii="Angsana New" w:hAnsi="Angsana New" w:cs="Angsana New"/>
          <w:lang w:val="en-US"/>
        </w:rPr>
        <w:t>30</w:t>
      </w:r>
      <w:r w:rsidRPr="006C3B36">
        <w:rPr>
          <w:rFonts w:ascii="Angsana New" w:hAnsi="Angsana New" w:cs="Angsana New"/>
          <w:cs/>
        </w:rPr>
        <w:t xml:space="preserve"> ธันวาคม </w:t>
      </w:r>
      <w:r w:rsidR="00D452EA" w:rsidRPr="00D452EA">
        <w:rPr>
          <w:rFonts w:ascii="Angsana New" w:hAnsi="Angsana New" w:cs="Angsana New"/>
          <w:lang w:val="en-US"/>
        </w:rPr>
        <w:t>2557</w:t>
      </w:r>
      <w:r w:rsidRPr="006C3B36">
        <w:rPr>
          <w:rFonts w:ascii="Angsana New" w:hAnsi="Angsana New" w:cs="Angsana New"/>
          <w:cs/>
        </w:rPr>
        <w:t xml:space="preserve"> </w:t>
      </w:r>
      <w:r w:rsidRPr="006C3B36">
        <w:rPr>
          <w:rFonts w:ascii="Angsana New" w:hAnsi="Angsana New" w:cs="Angsana New"/>
          <w:spacing w:val="-6"/>
          <w:cs/>
        </w:rPr>
        <w:t xml:space="preserve">เป็นต้นไป และบริษัทย่อยทั้ง </w:t>
      </w:r>
      <w:r w:rsidR="00D452EA" w:rsidRPr="00D452EA">
        <w:rPr>
          <w:rFonts w:ascii="Angsana New" w:hAnsi="Angsana New" w:cs="Angsana New"/>
          <w:spacing w:val="-6"/>
          <w:lang w:val="en-US"/>
        </w:rPr>
        <w:t>3</w:t>
      </w:r>
      <w:r w:rsidRPr="006C3B36">
        <w:rPr>
          <w:rFonts w:ascii="Angsana New" w:hAnsi="Angsana New" w:cs="Angsana New"/>
          <w:spacing w:val="-6"/>
          <w:cs/>
        </w:rPr>
        <w:t xml:space="preserve"> บริษัทดังกล่าวได้จดทะเบียนเลิกกิจการกับ</w:t>
      </w:r>
      <w:r w:rsidR="00DE7D71" w:rsidRPr="006C3B36">
        <w:rPr>
          <w:rFonts w:ascii="Angsana New" w:hAnsi="Angsana New" w:cs="Angsana New" w:hint="cs"/>
          <w:spacing w:val="-6"/>
          <w:cs/>
        </w:rPr>
        <w:t xml:space="preserve">กรมพัฒนาธุรกิจการค้า </w:t>
      </w:r>
      <w:r w:rsidRPr="006C3B36">
        <w:rPr>
          <w:rFonts w:ascii="Angsana New" w:hAnsi="Angsana New" w:cs="Angsana New"/>
          <w:cs/>
        </w:rPr>
        <w:t xml:space="preserve">กระทรวงพาณิชย์แล้วในวันที่ </w:t>
      </w:r>
      <w:r w:rsidR="00D452EA" w:rsidRPr="00D452EA">
        <w:rPr>
          <w:rFonts w:ascii="Angsana New" w:hAnsi="Angsana New" w:cs="Angsana New"/>
          <w:lang w:val="en-US"/>
        </w:rPr>
        <w:t>30</w:t>
      </w:r>
      <w:r w:rsidRPr="006C3B36">
        <w:rPr>
          <w:rFonts w:ascii="Angsana New" w:hAnsi="Angsana New" w:cs="Angsana New"/>
          <w:cs/>
        </w:rPr>
        <w:t xml:space="preserve"> ธันวาคม </w:t>
      </w:r>
      <w:r w:rsidR="00D452EA" w:rsidRPr="00D452EA">
        <w:rPr>
          <w:rFonts w:ascii="Angsana New" w:hAnsi="Angsana New" w:cs="Angsana New"/>
          <w:lang w:val="en-US"/>
        </w:rPr>
        <w:t>2557</w:t>
      </w:r>
      <w:r w:rsidRPr="006C3B36">
        <w:rPr>
          <w:rFonts w:ascii="Angsana New" w:hAnsi="Angsana New" w:cs="Angsana New"/>
          <w:cs/>
        </w:rPr>
        <w:t xml:space="preserve"> โดยปัจจุบันอยู่ระหว่าง</w:t>
      </w:r>
      <w:r w:rsidR="00DE7D71" w:rsidRPr="006C3B36">
        <w:rPr>
          <w:rFonts w:ascii="Angsana New" w:hAnsi="Angsana New" w:cs="Angsana New" w:hint="cs"/>
          <w:cs/>
        </w:rPr>
        <w:t>ดำเนิน</w:t>
      </w:r>
      <w:r w:rsidRPr="006C3B36">
        <w:rPr>
          <w:rFonts w:ascii="Angsana New" w:hAnsi="Angsana New" w:cs="Angsana New"/>
          <w:cs/>
        </w:rPr>
        <w:t>การชำระบัญชี</w:t>
      </w:r>
    </w:p>
    <w:p w:rsidR="0055183B" w:rsidRPr="00CB670F" w:rsidRDefault="00D452EA" w:rsidP="0055183B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4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cs/>
        </w:rPr>
        <w:t xml:space="preserve">บริษัท </w:t>
      </w:r>
      <w:r w:rsidR="0055183B" w:rsidRPr="00CB670F">
        <w:rPr>
          <w:rFonts w:ascii="Angsana New" w:hAnsi="Angsana New" w:cs="Angsana New"/>
          <w:snapToGrid w:val="0"/>
          <w:shd w:val="clear" w:color="auto" w:fill="FFFFFF"/>
          <w:cs/>
        </w:rPr>
        <w:t>แลนด์</w:t>
      </w:r>
      <w:r w:rsidR="0055183B" w:rsidRPr="00CB670F">
        <w:rPr>
          <w:rFonts w:ascii="Angsana New" w:hAnsi="Angsana New" w:cs="Angsana New"/>
          <w:snapToGrid w:val="0"/>
          <w:cs/>
        </w:rPr>
        <w:t>มาร์ค โฮลดิ้งส์</w:t>
      </w:r>
      <w:r w:rsidR="0055183B" w:rsidRPr="00CB670F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cs/>
        </w:rPr>
        <w:t>จำกัด เป็นบริษัทที่จดทะเบียนในประเทศไทย เมื่อวันที่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 กรกฎาคม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2556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อาคารเพลินจิตทาวเวอร์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ชั้นที่ </w:t>
      </w:r>
      <w:r w:rsidRPr="00D452EA">
        <w:rPr>
          <w:rFonts w:ascii="Angsana New" w:hAnsi="Angsana New" w:cs="Angsana New"/>
          <w:snapToGrid w:val="0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185335">
        <w:rPr>
          <w:rFonts w:ascii="Angsana New" w:hAnsi="Angsana New" w:cs="Angsana New"/>
          <w:snapToGrid w:val="0"/>
          <w:spacing w:val="-10"/>
          <w:cs/>
        </w:rPr>
        <w:t>เพื่อประกอบธุรกิจซื้อ</w:t>
      </w:r>
      <w:r w:rsidR="0055183B" w:rsidRPr="00CB670F">
        <w:rPr>
          <w:rFonts w:ascii="Angsana New" w:hAnsi="Angsana New" w:cs="Angsana New"/>
          <w:snapToGrid w:val="0"/>
          <w:spacing w:val="-10"/>
          <w:cs/>
        </w:rPr>
        <w:t>ขาย ให้เช่า</w:t>
      </w:r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55183B" w:rsidRPr="00CB670F">
        <w:rPr>
          <w:rFonts w:ascii="Angsana New" w:hAnsi="Angsana New" w:cs="Angsana New"/>
          <w:snapToGrid w:val="0"/>
          <w:spacing w:val="-4"/>
          <w:lang w:val="en-US"/>
        </w:rPr>
        <w:t>(Holding Company)</w:t>
      </w:r>
    </w:p>
    <w:p w:rsidR="0055183B" w:rsidRPr="00CB670F" w:rsidRDefault="00D452EA" w:rsidP="0055183B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5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cs/>
        </w:rPr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5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2556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55183B" w:rsidRPr="00CB670F">
        <w:rPr>
          <w:rFonts w:ascii="Angsana New" w:hAnsi="Angsana New" w:cs="Angsana New"/>
          <w:snapToGrid w:val="0"/>
          <w:spacing w:val="-12"/>
          <w:cs/>
        </w:rPr>
        <w:t xml:space="preserve"> ชั้นที่ </w:t>
      </w:r>
      <w:r w:rsidRPr="00D452EA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55183B" w:rsidRPr="00CB670F">
        <w:rPr>
          <w:rFonts w:ascii="Angsana New" w:hAnsi="Angsana New" w:cs="Angsana New"/>
          <w:snapToGrid w:val="0"/>
          <w:cs/>
        </w:rPr>
        <w:t xml:space="preserve">บธุรกิจรับเหมาก่อสร้างอาคาร และซ่อมแซมอาคาร </w:t>
      </w:r>
    </w:p>
    <w:p w:rsidR="0055183B" w:rsidRPr="00CB670F" w:rsidRDefault="00D452EA" w:rsidP="0055183B">
      <w:pPr>
        <w:spacing w:after="160"/>
        <w:ind w:left="2160" w:hanging="893"/>
        <w:jc w:val="thaiDistribute"/>
        <w:rPr>
          <w:rFonts w:ascii="Angsana New" w:hAnsi="Angsana New" w:cs="Angsana New"/>
          <w:cs/>
        </w:rPr>
      </w:pP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6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cs/>
        </w:rPr>
        <w:t xml:space="preserve">บริษัท 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>เจ้าพระยา เอสเตต เรสซิเด๊นซ์ จำกัด</w:t>
      </w:r>
      <w:r w:rsidR="0055183B"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เป็นบริษัทที่จดทะเบียนในประเทศไทย 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ตุลาคม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2557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55183B" w:rsidRPr="00CB670F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ชั้นที่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55183B" w:rsidRPr="00CB670F">
        <w:rPr>
          <w:rFonts w:ascii="Angsana New" w:hAnsi="Angsana New" w:cs="Angsana New"/>
          <w:cs/>
        </w:rPr>
        <w:t>เป็นผู้บริหารอสังหาริมทรัพย์ของโครงการเจ้าพระยา เอสเตท</w:t>
      </w:r>
    </w:p>
    <w:p w:rsidR="0055183B" w:rsidRPr="00CB670F" w:rsidRDefault="00D452EA" w:rsidP="0055183B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7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cs/>
        </w:rPr>
        <w:t>บริษัท ซีจีดี ดาต้า จำกัด</w:t>
      </w:r>
      <w:r w:rsidR="0055183B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เป็นบริษัทที่จดทะเบียนในฮ่องกง เมื่อวันที่ </w:t>
      </w:r>
      <w:r w:rsidRPr="00D452EA">
        <w:rPr>
          <w:rFonts w:ascii="Angsana New" w:hAnsi="Angsana New" w:cs="Angsana New"/>
          <w:snapToGrid w:val="0"/>
          <w:lang w:val="en-US"/>
        </w:rPr>
        <w:t>22</w:t>
      </w:r>
      <w:r w:rsidR="0055183B" w:rsidRPr="00CB670F">
        <w:rPr>
          <w:rFonts w:ascii="Angsana New" w:hAnsi="Angsana New" w:cs="Angsana New"/>
          <w:snapToGrid w:val="0"/>
          <w:cs/>
        </w:rPr>
        <w:t xml:space="preserve"> ตุลาคม </w:t>
      </w:r>
      <w:r w:rsidRPr="00D452EA">
        <w:rPr>
          <w:rFonts w:ascii="Angsana New" w:hAnsi="Angsana New" w:cs="Angsana New"/>
          <w:snapToGrid w:val="0"/>
          <w:lang w:val="en-US"/>
        </w:rPr>
        <w:t>2556</w:t>
      </w:r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โดยมีสำนักงานใหญ่ตั้งอยู่ที่ Suite 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3004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 Universal Trade CTR, 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>-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>A Arbuthnot Road,</w:t>
      </w:r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>Central, Hong Kong, เพื่อประกอบธุรกิจการลงทุน โดย</w:t>
      </w:r>
      <w:r w:rsidR="00185335">
        <w:rPr>
          <w:rFonts w:ascii="Angsana New" w:hAnsi="Angsana New" w:cs="Angsana New" w:hint="cs"/>
          <w:snapToGrid w:val="0"/>
          <w:spacing w:val="4"/>
          <w:cs/>
        </w:rPr>
        <w:t>การ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>ถือหุ้นในบริษัทอื่น</w:t>
      </w:r>
      <w:r w:rsidR="0055183B" w:rsidRPr="00CB670F">
        <w:rPr>
          <w:rFonts w:ascii="Angsana New" w:hAnsi="Angsana New" w:cs="Angsana New"/>
          <w:snapToGrid w:val="0"/>
          <w:cs/>
        </w:rPr>
        <w:t xml:space="preserve"> (Holding Company)</w:t>
      </w:r>
    </w:p>
    <w:p w:rsidR="0055183B" w:rsidRPr="00CB670F" w:rsidRDefault="00D452EA" w:rsidP="0055183B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8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Pr="00D452EA">
        <w:rPr>
          <w:rFonts w:ascii="Angsana New" w:hAnsi="Angsana New" w:cs="Angsana New"/>
          <w:snapToGrid w:val="0"/>
          <w:spacing w:val="4"/>
          <w:lang w:val="en-US"/>
        </w:rPr>
        <w:t>29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ตุลาคม </w:t>
      </w:r>
      <w:r w:rsidRPr="00D452EA">
        <w:rPr>
          <w:rFonts w:ascii="Angsana New" w:hAnsi="Angsana New" w:cs="Angsana New"/>
          <w:snapToGrid w:val="0"/>
          <w:spacing w:val="4"/>
          <w:lang w:val="en-US"/>
        </w:rPr>
        <w:t>2556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โดยมีสำนักงานใหญ่ตั้งอยู่ที่ </w:t>
      </w:r>
      <w:r w:rsidRPr="00D452EA">
        <w:rPr>
          <w:rFonts w:ascii="Angsana New" w:hAnsi="Angsana New" w:cs="Angsana New"/>
          <w:snapToGrid w:val="0"/>
          <w:spacing w:val="4"/>
          <w:lang w:val="en-US"/>
        </w:rPr>
        <w:t>8</w:t>
      </w:r>
      <w:r w:rsidR="0055183B" w:rsidRPr="00CB670F">
        <w:rPr>
          <w:rFonts w:ascii="Angsana New" w:hAnsi="Angsana New" w:cs="Angsana New"/>
          <w:snapToGrid w:val="0"/>
          <w:spacing w:val="4"/>
          <w:vertAlign w:val="superscript"/>
          <w:cs/>
        </w:rPr>
        <w:t>th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Floor, Medine Mews,</w:t>
      </w:r>
      <w:r w:rsidR="0055183B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55183B" w:rsidRPr="0098770B">
        <w:rPr>
          <w:rFonts w:ascii="Angsana New" w:hAnsi="Angsana New" w:cs="Angsana New"/>
          <w:snapToGrid w:val="0"/>
          <w:spacing w:val="-4"/>
          <w:cs/>
        </w:rPr>
        <w:t>La Chaussee Street, Port Louis, Mauritius เพื่อประกอบธุรกิจการลงทุน โดย</w:t>
      </w:r>
      <w:r w:rsidR="00185335" w:rsidRPr="0098770B">
        <w:rPr>
          <w:rFonts w:ascii="Angsana New" w:hAnsi="Angsana New" w:cs="Angsana New" w:hint="cs"/>
          <w:snapToGrid w:val="0"/>
          <w:spacing w:val="-4"/>
          <w:cs/>
        </w:rPr>
        <w:t>การ</w:t>
      </w:r>
      <w:r w:rsidR="0055183B" w:rsidRPr="0098770B">
        <w:rPr>
          <w:rFonts w:ascii="Angsana New" w:hAnsi="Angsana New" w:cs="Angsana New"/>
          <w:snapToGrid w:val="0"/>
          <w:spacing w:val="-4"/>
          <w:cs/>
        </w:rPr>
        <w:t>ถือหุ้น</w:t>
      </w:r>
      <w:r w:rsidR="0055183B" w:rsidRPr="00CB670F">
        <w:rPr>
          <w:rFonts w:ascii="Angsana New" w:hAnsi="Angsana New" w:cs="Angsana New"/>
          <w:snapToGrid w:val="0"/>
          <w:cs/>
        </w:rPr>
        <w:t>ในบริษัทอื่น (Holding Company)</w:t>
      </w:r>
    </w:p>
    <w:p w:rsidR="0055183B" w:rsidRPr="00CB670F" w:rsidRDefault="00746AE9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CB670F">
        <w:rPr>
          <w:rFonts w:ascii="Angsana New" w:hAnsi="Angsana New" w:cs="Angsana New"/>
          <w:snapToGrid w:val="0"/>
          <w:cs/>
        </w:rPr>
        <w:br w:type="page"/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lastRenderedPageBreak/>
        <w:t>1</w:t>
      </w:r>
      <w:r w:rsidR="0055183B" w:rsidRPr="00CB670F">
        <w:rPr>
          <w:rFonts w:ascii="Angsana New" w:hAnsi="Angsana New" w:cs="Angsana New"/>
          <w:snapToGrid w:val="0"/>
          <w:spacing w:val="-4"/>
          <w:lang w:val="en-GB"/>
        </w:rPr>
        <w:t>.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spacing w:val="-4"/>
          <w:lang w:val="en-GB"/>
        </w:rPr>
        <w:t>.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9</w:t>
      </w:r>
      <w:r w:rsidR="0055183B" w:rsidRPr="00CB670F">
        <w:rPr>
          <w:rFonts w:ascii="Angsana New" w:hAnsi="Angsana New" w:cs="Angsana New"/>
          <w:snapToGrid w:val="0"/>
          <w:spacing w:val="-4"/>
          <w:lang w:val="en-GB"/>
        </w:rPr>
        <w:tab/>
      </w:r>
      <w:r w:rsidR="0055183B" w:rsidRPr="00990DAD">
        <w:rPr>
          <w:rFonts w:ascii="Angsana New" w:hAnsi="Angsana New" w:cs="Angsana New"/>
          <w:snapToGrid w:val="0"/>
          <w:spacing w:val="-12"/>
          <w:cs/>
        </w:rPr>
        <w:t xml:space="preserve">บริษัท ซีจียูเค </w:t>
      </w:r>
      <w:r w:rsidR="00D452EA" w:rsidRPr="00D452EA">
        <w:rPr>
          <w:rFonts w:ascii="Angsana New" w:hAnsi="Angsana New" w:cs="Angsana New"/>
          <w:snapToGrid w:val="0"/>
          <w:spacing w:val="-12"/>
          <w:lang w:val="en-US"/>
        </w:rPr>
        <w:t>1</w:t>
      </w:r>
      <w:r w:rsidR="0055183B" w:rsidRPr="00990DAD">
        <w:rPr>
          <w:rFonts w:ascii="Angsana New" w:hAnsi="Angsana New" w:cs="Angsana New"/>
          <w:snapToGrid w:val="0"/>
          <w:spacing w:val="-12"/>
          <w:cs/>
        </w:rPr>
        <w:t xml:space="preserve"> จำกัด เป็นบริษัทที่จดทะเบียนในประเทศเกิร์นซีย์ เมื่อวันที่</w:t>
      </w:r>
      <w:r w:rsidR="0055183B" w:rsidRPr="00CB670F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="00D452EA" w:rsidRPr="00D452EA">
        <w:rPr>
          <w:rFonts w:ascii="Angsana New" w:hAnsi="Angsana New" w:cs="Angsana New"/>
          <w:snapToGrid w:val="0"/>
          <w:lang w:val="en-US"/>
        </w:rPr>
        <w:t>31</w:t>
      </w:r>
      <w:r w:rsidR="0055183B" w:rsidRPr="00CB670F">
        <w:rPr>
          <w:rFonts w:ascii="Angsana New" w:hAnsi="Angsana New" w:cs="Angsana New"/>
          <w:snapToGrid w:val="0"/>
          <w:cs/>
        </w:rPr>
        <w:t xml:space="preserve"> กรกฎาคม </w:t>
      </w:r>
      <w:r w:rsidR="00D452EA" w:rsidRPr="00D452EA">
        <w:rPr>
          <w:rFonts w:ascii="Angsana New" w:hAnsi="Angsana New" w:cs="Angsana New"/>
          <w:snapToGrid w:val="0"/>
          <w:lang w:val="en-US"/>
        </w:rPr>
        <w:t>2558</w:t>
      </w:r>
      <w:r w:rsidR="0055183B" w:rsidRPr="00CB670F">
        <w:rPr>
          <w:rFonts w:ascii="Angsana New" w:hAnsi="Angsana New" w:cs="Angsana New"/>
          <w:snapToGrid w:val="0"/>
          <w:cs/>
        </w:rPr>
        <w:t xml:space="preserve"> โดยมีสำนักงานใหญ่ตั้งอยู่ที่ Anson Court, La Route des Camps,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cs/>
        </w:rPr>
        <w:t>St Martin, Guernsey, GY</w:t>
      </w:r>
      <w:r w:rsidR="00D452EA" w:rsidRPr="00D452EA">
        <w:rPr>
          <w:rFonts w:ascii="Angsana New" w:hAnsi="Angsana New" w:cs="Angsana New"/>
          <w:snapToGrid w:val="0"/>
          <w:lang w:val="en-US"/>
        </w:rPr>
        <w:t>4</w:t>
      </w:r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r w:rsidR="00D452EA" w:rsidRPr="00D452EA">
        <w:rPr>
          <w:rFonts w:ascii="Angsana New" w:hAnsi="Angsana New" w:cs="Angsana New"/>
          <w:snapToGrid w:val="0"/>
          <w:lang w:val="en-US"/>
        </w:rPr>
        <w:t>6</w:t>
      </w:r>
      <w:r w:rsidR="0055183B" w:rsidRPr="00CB670F">
        <w:rPr>
          <w:rFonts w:ascii="Angsana New" w:hAnsi="Angsana New" w:cs="Angsana New"/>
          <w:snapToGrid w:val="0"/>
          <w:lang w:val="en-US"/>
        </w:rPr>
        <w:t>AD</w:t>
      </w:r>
      <w:r w:rsidR="0055183B" w:rsidRPr="00CB670F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</w:t>
      </w:r>
    </w:p>
    <w:p w:rsidR="0055183B" w:rsidRPr="00CB670F" w:rsidRDefault="0055183B" w:rsidP="0055183B">
      <w:pPr>
        <w:ind w:left="2160" w:firstLine="9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D452EA" w:rsidRPr="00D452EA">
        <w:rPr>
          <w:rFonts w:ascii="Angsana New" w:hAnsi="Angsana New" w:cs="Angsana New"/>
          <w:snapToGrid w:val="0"/>
          <w:lang w:val="en-US"/>
        </w:rPr>
        <w:t>21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เมษายน </w:t>
      </w:r>
      <w:r w:rsidR="00D452EA" w:rsidRPr="00D452EA">
        <w:rPr>
          <w:rFonts w:ascii="Angsana New" w:hAnsi="Angsana New" w:cs="Angsana New"/>
          <w:snapToGrid w:val="0"/>
          <w:lang w:val="en-US"/>
        </w:rPr>
        <w:t>2559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บริษัทได้ทำการปรับโครงสร้างการถือหุ้นในบริษัทย่อย โดยบริษัทได้เข้าซื้อหุ้นทั้งหมดของ</w:t>
      </w:r>
      <w:r w:rsidRPr="00CB670F">
        <w:rPr>
          <w:rFonts w:ascii="Angsana New" w:hAnsi="Angsana New" w:cs="Angsana New"/>
          <w:cs/>
          <w:lang w:val="en-US"/>
        </w:rPr>
        <w:t xml:space="preserve">บริษัท ซีจียูเค </w:t>
      </w:r>
      <w:r w:rsidR="00D452EA" w:rsidRPr="00D452EA">
        <w:rPr>
          <w:rFonts w:ascii="Angsana New" w:hAnsi="Angsana New" w:cs="Angsana New"/>
          <w:lang w:val="en-US"/>
        </w:rPr>
        <w:t>1</w:t>
      </w:r>
      <w:r w:rsidRPr="00CB670F">
        <w:rPr>
          <w:rFonts w:ascii="Angsana New" w:hAnsi="Angsana New" w:cs="Angsana New"/>
          <w:cs/>
          <w:lang w:val="en-US"/>
        </w:rPr>
        <w:t xml:space="preserve"> จำกัด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จาก</w:t>
      </w:r>
      <w:r w:rsidRPr="00CB670F">
        <w:rPr>
          <w:rFonts w:ascii="Angsana New" w:hAnsi="Angsana New" w:cs="Angsana New"/>
          <w:cs/>
          <w:lang w:val="en-US"/>
        </w:rPr>
        <w:t>บริษัท ซีจีดี ดิจิตอล พาร์ทเนอร์ จำกัด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ซึ่งทั้งสองบริษัทเป็นบริษัทย่อยของบริษัทในราคาทุนจดทะเบียนจำนวน </w:t>
      </w:r>
      <w:r w:rsidR="00D452EA" w:rsidRPr="00D452EA">
        <w:rPr>
          <w:rFonts w:ascii="Angsana New" w:hAnsi="Angsana New" w:cs="Angsana New"/>
          <w:snapToGrid w:val="0"/>
          <w:lang w:val="en-US"/>
        </w:rPr>
        <w:t>1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ดอลลาร์สหรัฐ (แบ่งเป็นหุ้นสามัญ </w:t>
      </w:r>
      <w:r w:rsidR="00D452EA" w:rsidRPr="00D452EA">
        <w:rPr>
          <w:rFonts w:ascii="Angsana New" w:hAnsi="Angsana New" w:cs="Angsana New"/>
          <w:snapToGrid w:val="0"/>
          <w:lang w:val="en-US"/>
        </w:rPr>
        <w:t>1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หุ้น มูลค่าหุ้นละ </w:t>
      </w:r>
      <w:r w:rsidR="00D452EA" w:rsidRPr="00D452EA">
        <w:rPr>
          <w:rFonts w:ascii="Angsana New" w:hAnsi="Angsana New" w:cs="Angsana New"/>
          <w:snapToGrid w:val="0"/>
          <w:lang w:val="en-US"/>
        </w:rPr>
        <w:t>1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ดอลลาร์สหรัฐ) ทำให้บริษัทถือหุ้นโดยตรงร้อยละ </w:t>
      </w:r>
      <w:r w:rsidR="00D452EA" w:rsidRPr="00D452EA">
        <w:rPr>
          <w:rFonts w:ascii="Angsana New" w:hAnsi="Angsana New" w:cs="Angsana New"/>
          <w:snapToGrid w:val="0"/>
          <w:lang w:val="en-US"/>
        </w:rPr>
        <w:t>100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ในบ</w:t>
      </w:r>
      <w:r w:rsidRPr="00CB670F">
        <w:rPr>
          <w:rFonts w:ascii="Angsana New" w:hAnsi="Angsana New" w:cs="Angsana New"/>
          <w:cs/>
          <w:lang w:val="en-US"/>
        </w:rPr>
        <w:t xml:space="preserve">ริษัท ซีจียูเค </w:t>
      </w:r>
      <w:r w:rsidR="00D452EA" w:rsidRPr="00D452EA">
        <w:rPr>
          <w:rFonts w:ascii="Angsana New" w:hAnsi="Angsana New" w:cs="Angsana New"/>
          <w:lang w:val="en-US"/>
        </w:rPr>
        <w:t>1</w:t>
      </w:r>
      <w:r w:rsidRPr="00CB670F">
        <w:rPr>
          <w:rFonts w:ascii="Angsana New" w:hAnsi="Angsana New" w:cs="Angsana New"/>
          <w:cs/>
          <w:lang w:val="en-US"/>
        </w:rPr>
        <w:t xml:space="preserve"> จำกัด</w:t>
      </w:r>
    </w:p>
    <w:p w:rsidR="0055183B" w:rsidRPr="00473981" w:rsidRDefault="0055183B" w:rsidP="0055183B">
      <w:pPr>
        <w:spacing w:before="240"/>
        <w:ind w:left="2160"/>
        <w:jc w:val="thaiDistribute"/>
        <w:rPr>
          <w:rFonts w:ascii="Angsana New" w:hAnsi="Angsana New" w:cs="Angsana New"/>
          <w:cs/>
          <w:lang w:val="en-US"/>
        </w:rPr>
      </w:pPr>
      <w:r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ต่อมาเมื่อวันที่ </w:t>
      </w:r>
      <w:r w:rsidR="00D452EA" w:rsidRPr="00D452EA">
        <w:rPr>
          <w:rFonts w:ascii="Angsana New" w:hAnsi="Angsana New" w:cs="Angsana New"/>
          <w:snapToGrid w:val="0"/>
          <w:spacing w:val="-8"/>
          <w:lang w:val="en-US"/>
        </w:rPr>
        <w:t>16</w:t>
      </w:r>
      <w:r w:rsidRPr="00CB670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กันยายน </w:t>
      </w:r>
      <w:r w:rsidR="00D452EA" w:rsidRPr="00D452EA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CB670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8"/>
          <w:cs/>
          <w:lang w:val="en-US"/>
        </w:rPr>
        <w:t>บริษัทได้ทำการปรับโครงสร้างการถือหุ้นในบริษัทย่อย</w:t>
      </w:r>
      <w:r w:rsidRPr="00CB670F">
        <w:rPr>
          <w:rFonts w:ascii="Angsana New" w:hAnsi="Angsana New" w:cs="Angsana New"/>
          <w:snapToGrid w:val="0"/>
          <w:cs/>
          <w:lang w:val="en-US"/>
        </w:rPr>
        <w:t>ดังกล่าวอีกครั้ง โดยบริษัทได้ขายหุ้นทั้งหมดของ</w:t>
      </w:r>
      <w:r w:rsidRPr="00CB670F">
        <w:rPr>
          <w:rFonts w:ascii="Angsana New" w:hAnsi="Angsana New" w:cs="Angsana New"/>
          <w:cs/>
          <w:lang w:val="en-US"/>
        </w:rPr>
        <w:t xml:space="preserve">บริษัท ซีจียูเค </w:t>
      </w:r>
      <w:r w:rsidR="00D452EA" w:rsidRPr="00D452EA">
        <w:rPr>
          <w:rFonts w:ascii="Angsana New" w:hAnsi="Angsana New" w:cs="Angsana New"/>
          <w:lang w:val="en-US"/>
        </w:rPr>
        <w:t>1</w:t>
      </w:r>
      <w:r w:rsidRPr="00CB670F">
        <w:rPr>
          <w:rFonts w:ascii="Angsana New" w:hAnsi="Angsana New" w:cs="Angsana New"/>
          <w:cs/>
          <w:lang w:val="en-US"/>
        </w:rPr>
        <w:t xml:space="preserve"> จำกัด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ในราคาทุน</w:t>
      </w:r>
      <w:r w:rsidRPr="00CB670F">
        <w:rPr>
          <w:rFonts w:ascii="Angsana New" w:hAnsi="Angsana New" w:cs="Angsana New"/>
          <w:snapToGrid w:val="0"/>
          <w:spacing w:val="-14"/>
          <w:cs/>
          <w:lang w:val="en-US"/>
        </w:rPr>
        <w:t xml:space="preserve">จดทะเบียนจำนวน </w:t>
      </w:r>
      <w:r w:rsidR="00D452EA" w:rsidRPr="00D452EA">
        <w:rPr>
          <w:rFonts w:ascii="Angsana New" w:hAnsi="Angsana New" w:cs="Angsana New"/>
          <w:snapToGrid w:val="0"/>
          <w:spacing w:val="-14"/>
          <w:lang w:val="en-US"/>
        </w:rPr>
        <w:t>1</w:t>
      </w:r>
      <w:r w:rsidRPr="00CB670F">
        <w:rPr>
          <w:rFonts w:ascii="Angsana New" w:hAnsi="Angsana New" w:cs="Angsana New"/>
          <w:snapToGrid w:val="0"/>
          <w:spacing w:val="-1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14"/>
          <w:cs/>
          <w:lang w:val="en-US"/>
        </w:rPr>
        <w:t xml:space="preserve">ดอลลาร์สหรัฐ (แบ่งเป็นหุ้นสามัญ </w:t>
      </w:r>
      <w:r w:rsidR="00D452EA" w:rsidRPr="00D452EA">
        <w:rPr>
          <w:rFonts w:ascii="Angsana New" w:hAnsi="Angsana New" w:cs="Angsana New"/>
          <w:snapToGrid w:val="0"/>
          <w:spacing w:val="-14"/>
          <w:lang w:val="en-US"/>
        </w:rPr>
        <w:t>1</w:t>
      </w:r>
      <w:r w:rsidRPr="00CB670F">
        <w:rPr>
          <w:rFonts w:ascii="Angsana New" w:hAnsi="Angsana New" w:cs="Angsana New"/>
          <w:snapToGrid w:val="0"/>
          <w:spacing w:val="-1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14"/>
          <w:cs/>
          <w:lang w:val="en-US"/>
        </w:rPr>
        <w:t xml:space="preserve">หุ้น มูลค่าหุ้นละ </w:t>
      </w:r>
      <w:r w:rsidR="00D452EA" w:rsidRPr="00D452EA">
        <w:rPr>
          <w:rFonts w:ascii="Angsana New" w:hAnsi="Angsana New" w:cs="Angsana New"/>
          <w:snapToGrid w:val="0"/>
          <w:spacing w:val="-14"/>
          <w:lang w:val="en-US"/>
        </w:rPr>
        <w:t>1</w:t>
      </w:r>
      <w:r w:rsidRPr="00CB670F">
        <w:rPr>
          <w:rFonts w:ascii="Angsana New" w:hAnsi="Angsana New" w:cs="Angsana New"/>
          <w:snapToGrid w:val="0"/>
          <w:spacing w:val="-1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14"/>
          <w:cs/>
          <w:lang w:val="en-US"/>
        </w:rPr>
        <w:t>ดอลลาร์สหรัฐ)</w:t>
      </w:r>
      <w:r w:rsidRPr="00CB670F">
        <w:rPr>
          <w:rFonts w:ascii="Angsana New" w:hAnsi="Angsana New" w:cs="Angsana New"/>
          <w:snapToGrid w:val="0"/>
          <w:spacing w:val="-1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6"/>
          <w:cs/>
          <w:lang w:val="en-US"/>
        </w:rPr>
        <w:t>ให้</w:t>
      </w:r>
      <w:r w:rsidRPr="00CB670F">
        <w:rPr>
          <w:rFonts w:ascii="Angsana New" w:hAnsi="Angsana New" w:cs="Angsana New"/>
          <w:spacing w:val="-6"/>
          <w:cs/>
          <w:lang w:val="en-US"/>
        </w:rPr>
        <w:t>บริษัท ลีดดิ้ง</w:t>
      </w:r>
      <w:r w:rsidRPr="00CB670F">
        <w:rPr>
          <w:rFonts w:ascii="Angsana New" w:hAnsi="Angsana New" w:cs="Angsana New"/>
          <w:cs/>
          <w:lang w:val="en-US"/>
        </w:rPr>
        <w:t xml:space="preserve"> สคูล พาร์ทเนอร์ชิพ จำกัด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ซึ่งเป็นบริษัทย่อยของบริษัท โดยบริษัท</w:t>
      </w:r>
      <w:r w:rsidRPr="00473981">
        <w:rPr>
          <w:rFonts w:ascii="Angsana New" w:hAnsi="Angsana New" w:cs="Angsana New"/>
          <w:snapToGrid w:val="0"/>
          <w:cs/>
          <w:lang w:val="en-US"/>
        </w:rPr>
        <w:t xml:space="preserve">ถือหุ้นในสัดส่วนร้อยละ </w:t>
      </w:r>
      <w:r w:rsidR="00D452EA" w:rsidRPr="00473981">
        <w:rPr>
          <w:rFonts w:ascii="Angsana New" w:hAnsi="Angsana New" w:cs="Angsana New"/>
          <w:snapToGrid w:val="0"/>
          <w:lang w:val="en-US"/>
        </w:rPr>
        <w:t>97</w:t>
      </w:r>
      <w:r w:rsidRPr="00473981">
        <w:rPr>
          <w:rFonts w:ascii="Angsana New" w:hAnsi="Angsana New" w:cs="Angsana New"/>
          <w:snapToGrid w:val="0"/>
          <w:lang w:val="en-US"/>
        </w:rPr>
        <w:t>.</w:t>
      </w:r>
      <w:r w:rsidR="00D452EA" w:rsidRPr="00473981">
        <w:rPr>
          <w:rFonts w:ascii="Angsana New" w:hAnsi="Angsana New" w:cs="Angsana New"/>
          <w:snapToGrid w:val="0"/>
          <w:lang w:val="en-US"/>
        </w:rPr>
        <w:t>13</w:t>
      </w:r>
      <w:r w:rsidRPr="00473981">
        <w:rPr>
          <w:rFonts w:ascii="Angsana New" w:hAnsi="Angsana New" w:cs="Angsana New"/>
          <w:snapToGrid w:val="0"/>
          <w:lang w:val="en-US"/>
        </w:rPr>
        <w:t xml:space="preserve"> </w:t>
      </w:r>
      <w:r w:rsidR="00473981" w:rsidRPr="00473981">
        <w:rPr>
          <w:rFonts w:ascii="Angsana New" w:hAnsi="Angsana New" w:cs="Angsana New" w:hint="cs"/>
          <w:snapToGrid w:val="0"/>
          <w:cs/>
          <w:lang w:val="en-US"/>
        </w:rPr>
        <w:t xml:space="preserve">ในบริษัท ลีดดิ้ง สคูล พาร์ทเนอร์ชิพ จำกัด </w:t>
      </w:r>
      <w:r w:rsidRPr="00473981">
        <w:rPr>
          <w:rFonts w:ascii="Angsana New" w:hAnsi="Angsana New" w:cs="Angsana New"/>
          <w:snapToGrid w:val="0"/>
          <w:cs/>
          <w:lang w:val="en-US"/>
        </w:rPr>
        <w:t xml:space="preserve">ทำให้บริษัทถือหุ้นทางอ้อมร้อยละ </w:t>
      </w:r>
      <w:r w:rsidR="00D452EA" w:rsidRPr="00473981">
        <w:rPr>
          <w:rFonts w:ascii="Angsana New" w:hAnsi="Angsana New" w:cs="Angsana New"/>
          <w:snapToGrid w:val="0"/>
          <w:lang w:val="en-US"/>
        </w:rPr>
        <w:t>97</w:t>
      </w:r>
      <w:r w:rsidRPr="00473981">
        <w:rPr>
          <w:rFonts w:ascii="Angsana New" w:hAnsi="Angsana New" w:cs="Angsana New"/>
          <w:snapToGrid w:val="0"/>
          <w:lang w:val="en-US"/>
        </w:rPr>
        <w:t>.</w:t>
      </w:r>
      <w:r w:rsidR="00D452EA" w:rsidRPr="00473981">
        <w:rPr>
          <w:rFonts w:ascii="Angsana New" w:hAnsi="Angsana New" w:cs="Angsana New"/>
          <w:snapToGrid w:val="0"/>
          <w:lang w:val="en-US"/>
        </w:rPr>
        <w:t>13</w:t>
      </w:r>
      <w:r w:rsidRPr="00473981">
        <w:rPr>
          <w:rFonts w:ascii="Angsana New" w:hAnsi="Angsana New" w:cs="Angsana New"/>
          <w:snapToGrid w:val="0"/>
          <w:lang w:val="en-US"/>
        </w:rPr>
        <w:t xml:space="preserve"> </w:t>
      </w:r>
      <w:r w:rsidRPr="00473981">
        <w:rPr>
          <w:rFonts w:ascii="Angsana New" w:hAnsi="Angsana New" w:cs="Angsana New"/>
          <w:snapToGrid w:val="0"/>
          <w:cs/>
          <w:lang w:val="en-US"/>
        </w:rPr>
        <w:t xml:space="preserve">ในบริษัท ซีจียูเค </w:t>
      </w:r>
      <w:r w:rsidR="00D452EA" w:rsidRPr="00473981">
        <w:rPr>
          <w:rFonts w:ascii="Angsana New" w:hAnsi="Angsana New" w:cs="Angsana New"/>
          <w:snapToGrid w:val="0"/>
          <w:lang w:val="en-US"/>
        </w:rPr>
        <w:t>1</w:t>
      </w:r>
      <w:r w:rsidRPr="00473981">
        <w:rPr>
          <w:rFonts w:ascii="Angsana New" w:hAnsi="Angsana New" w:cs="Angsana New"/>
          <w:snapToGrid w:val="0"/>
          <w:lang w:val="en-US"/>
        </w:rPr>
        <w:t xml:space="preserve"> </w:t>
      </w:r>
      <w:r w:rsidRPr="00473981">
        <w:rPr>
          <w:rFonts w:ascii="Angsana New" w:hAnsi="Angsana New" w:cs="Angsana New"/>
          <w:snapToGrid w:val="0"/>
          <w:cs/>
          <w:lang w:val="en-US"/>
        </w:rPr>
        <w:t>จำกัด</w:t>
      </w:r>
    </w:p>
    <w:p w:rsidR="0055183B" w:rsidRPr="00CB670F" w:rsidRDefault="00D452EA" w:rsidP="0055183B">
      <w:pPr>
        <w:spacing w:before="240"/>
        <w:ind w:left="2160" w:hanging="893"/>
        <w:jc w:val="thaiDistribute"/>
        <w:rPr>
          <w:rFonts w:ascii="Angsana New" w:hAnsi="Angsana New" w:cs="Angsana New"/>
          <w:lang w:val="en-US"/>
        </w:rPr>
      </w:pPr>
      <w:r w:rsidRPr="00D452EA">
        <w:rPr>
          <w:rFonts w:ascii="Angsana New" w:hAnsi="Angsana New" w:cs="Angsana New"/>
          <w:lang w:val="en-US"/>
        </w:rPr>
        <w:t>1</w:t>
      </w:r>
      <w:r w:rsidR="0055183B" w:rsidRPr="00CB670F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2</w:t>
      </w:r>
      <w:r w:rsidR="0055183B" w:rsidRPr="00CB670F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10</w:t>
      </w:r>
      <w:r w:rsidR="0055183B" w:rsidRPr="00CB670F">
        <w:rPr>
          <w:rFonts w:ascii="Angsana New" w:hAnsi="Angsana New" w:cs="Angsana New"/>
          <w:lang w:val="en-US"/>
        </w:rPr>
        <w:tab/>
      </w:r>
      <w:r w:rsidR="0055183B" w:rsidRPr="00CB670F">
        <w:rPr>
          <w:rFonts w:ascii="Angsana New" w:hAnsi="Angsana New" w:cs="Angsana New"/>
          <w:cs/>
          <w:lang w:val="en-US"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เมื่อวันที่ </w:t>
      </w:r>
      <w:r w:rsidRPr="00D452EA">
        <w:rPr>
          <w:rFonts w:ascii="Angsana New" w:hAnsi="Angsana New" w:cs="Angsana New"/>
          <w:lang w:val="en-US"/>
        </w:rPr>
        <w:t>26</w:t>
      </w:r>
      <w:r w:rsidR="0055183B" w:rsidRPr="00CB670F">
        <w:rPr>
          <w:rFonts w:ascii="Angsana New" w:hAnsi="Angsana New" w:cs="Angsana New"/>
          <w:cs/>
          <w:lang w:val="en-US"/>
        </w:rPr>
        <w:t xml:space="preserve"> สิงหาคม </w:t>
      </w:r>
      <w:r w:rsidRPr="00D452EA">
        <w:rPr>
          <w:rFonts w:ascii="Angsana New" w:hAnsi="Angsana New" w:cs="Angsana New"/>
          <w:lang w:val="en-US"/>
        </w:rPr>
        <w:t>2559</w:t>
      </w:r>
      <w:r w:rsidR="0055183B" w:rsidRPr="00CB670F">
        <w:rPr>
          <w:rFonts w:ascii="Angsana New" w:hAnsi="Angsana New" w:cs="Angsana New"/>
          <w:cs/>
          <w:lang w:val="en-US"/>
        </w:rPr>
        <w:t xml:space="preserve"> โดยมีสำนักงานใหญ่ตั้งอยู่ที่ </w:t>
      </w:r>
      <w:r w:rsidR="0055183B" w:rsidRPr="00CB670F">
        <w:rPr>
          <w:rFonts w:ascii="Angsana New" w:hAnsi="Angsana New" w:cs="Angsana New"/>
          <w:lang w:val="en-US"/>
        </w:rPr>
        <w:t xml:space="preserve">Anson Court, La Route des </w:t>
      </w:r>
      <w:r w:rsidR="0055183B" w:rsidRPr="00CB670F">
        <w:rPr>
          <w:rFonts w:ascii="Angsana New" w:hAnsi="Angsana New" w:cs="Angsana New"/>
          <w:spacing w:val="-6"/>
          <w:lang w:val="en-US"/>
        </w:rPr>
        <w:t>Camps, St Martin, Guernsey, GY</w:t>
      </w:r>
      <w:r w:rsidRPr="00D452EA">
        <w:rPr>
          <w:rFonts w:ascii="Angsana New" w:hAnsi="Angsana New" w:cs="Angsana New"/>
          <w:spacing w:val="-6"/>
          <w:lang w:val="en-US"/>
        </w:rPr>
        <w:t>4</w:t>
      </w:r>
      <w:r w:rsidR="0055183B" w:rsidRPr="00CB670F">
        <w:rPr>
          <w:rFonts w:ascii="Angsana New" w:hAnsi="Angsana New" w:cs="Angsana New"/>
          <w:spacing w:val="-6"/>
          <w:lang w:val="en-US"/>
        </w:rPr>
        <w:t xml:space="preserve"> </w:t>
      </w:r>
      <w:r w:rsidRPr="00D452EA">
        <w:rPr>
          <w:rFonts w:ascii="Angsana New" w:hAnsi="Angsana New" w:cs="Angsana New"/>
          <w:spacing w:val="-6"/>
          <w:lang w:val="en-US"/>
        </w:rPr>
        <w:t>6</w:t>
      </w:r>
      <w:r w:rsidR="0055183B" w:rsidRPr="00CB670F">
        <w:rPr>
          <w:rFonts w:ascii="Angsana New" w:hAnsi="Angsana New" w:cs="Angsana New"/>
          <w:spacing w:val="-6"/>
          <w:lang w:val="en-US"/>
        </w:rPr>
        <w:t xml:space="preserve">AD </w:t>
      </w:r>
      <w:r w:rsidR="0055183B" w:rsidRPr="00CB670F">
        <w:rPr>
          <w:rFonts w:ascii="Angsana New" w:hAnsi="Angsana New" w:cs="Angsana New"/>
          <w:spacing w:val="-6"/>
          <w:cs/>
          <w:lang w:val="en-US"/>
        </w:rPr>
        <w:t>เพื่อประกอบธุรกิจ</w:t>
      </w:r>
      <w:r w:rsidR="006A10DF" w:rsidRPr="00CB670F">
        <w:rPr>
          <w:rFonts w:ascii="Angsana New" w:hAnsi="Angsana New" w:cs="Angsana New"/>
          <w:spacing w:val="-6"/>
          <w:cs/>
          <w:lang w:val="en-US"/>
        </w:rPr>
        <w:t>การลงทุน</w:t>
      </w:r>
      <w:r w:rsidR="0051281C">
        <w:rPr>
          <w:rFonts w:ascii="Angsana New" w:hAnsi="Angsana New" w:cs="Angsana New"/>
          <w:spacing w:val="-6"/>
          <w:lang w:val="en-US"/>
        </w:rPr>
        <w:t xml:space="preserve"> </w:t>
      </w:r>
      <w:r w:rsidR="0055183B" w:rsidRPr="00CB670F">
        <w:rPr>
          <w:rFonts w:ascii="Angsana New" w:hAnsi="Angsana New" w:cs="Angsana New"/>
          <w:spacing w:val="-6"/>
          <w:cs/>
          <w:lang w:val="en-US"/>
        </w:rPr>
        <w:t>โดยการถือหุ้นในบริษัทอื่น</w:t>
      </w:r>
      <w:r w:rsidR="0051281C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51281C">
        <w:rPr>
          <w:rFonts w:ascii="Angsana New" w:hAnsi="Angsana New" w:cs="Angsana New"/>
          <w:spacing w:val="-6"/>
          <w:lang w:val="en-US"/>
        </w:rPr>
        <w:t>(Holding Company)</w:t>
      </w:r>
    </w:p>
    <w:p w:rsidR="00E655C9" w:rsidRPr="00CB670F" w:rsidRDefault="00D452EA" w:rsidP="00E655C9">
      <w:pPr>
        <w:spacing w:before="240"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D452EA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E655C9" w:rsidRPr="00CB670F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E655C9" w:rsidRPr="00CB670F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11</w:t>
      </w:r>
      <w:r w:rsidR="00E655C9" w:rsidRPr="00CB670F">
        <w:rPr>
          <w:rFonts w:ascii="Angsana New" w:hAnsi="Angsana New" w:cs="Angsana New"/>
          <w:snapToGrid w:val="0"/>
          <w:spacing w:val="-4"/>
          <w:lang w:val="en-GB"/>
        </w:rPr>
        <w:tab/>
      </w:r>
      <w:r w:rsidR="00E655C9" w:rsidRPr="00CB670F">
        <w:rPr>
          <w:rFonts w:ascii="Angsana New" w:hAnsi="Angsana New" w:cs="Angsana New"/>
          <w:snapToGrid w:val="0"/>
          <w:spacing w:val="8"/>
          <w:cs/>
        </w:rPr>
        <w:t>บริษัท เอชวายยูเค จำกัด เป็นบริษัทที่จดทะเบียนในประเทศเกิร์นซีย์ เมื่อวันที่</w:t>
      </w:r>
      <w:r w:rsidR="00E655C9" w:rsidRPr="00CB670F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D452EA">
        <w:rPr>
          <w:rFonts w:ascii="Angsana New" w:hAnsi="Angsana New" w:cs="Angsana New"/>
          <w:snapToGrid w:val="0"/>
          <w:spacing w:val="-10"/>
          <w:lang w:val="en-US"/>
        </w:rPr>
        <w:t>27</w:t>
      </w:r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ตุลาคม </w:t>
      </w:r>
      <w:r w:rsidRPr="00D452EA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โดยมีสำนักงานใหญ่ตั้งอยู่ที่ Anson Court, La Route des Camps, St Martin,</w:t>
      </w:r>
      <w:r w:rsidR="00E655C9" w:rsidRPr="00CB670F">
        <w:rPr>
          <w:rFonts w:ascii="Angsana New" w:hAnsi="Angsana New" w:cs="Angsana New"/>
          <w:snapToGrid w:val="0"/>
          <w:cs/>
        </w:rPr>
        <w:t xml:space="preserve"> Guernsey, GY</w:t>
      </w:r>
      <w:r w:rsidRPr="00D452EA">
        <w:rPr>
          <w:rFonts w:ascii="Angsana New" w:hAnsi="Angsana New" w:cs="Angsana New"/>
          <w:snapToGrid w:val="0"/>
          <w:lang w:val="en-US"/>
        </w:rPr>
        <w:t>4</w:t>
      </w:r>
      <w:r w:rsidR="00E655C9" w:rsidRPr="00CB670F">
        <w:rPr>
          <w:rFonts w:ascii="Angsana New" w:hAnsi="Angsana New" w:cs="Angsana New"/>
          <w:snapToGrid w:val="0"/>
          <w:cs/>
        </w:rPr>
        <w:t xml:space="preserve"> </w:t>
      </w:r>
      <w:r w:rsidRPr="00D452EA">
        <w:rPr>
          <w:rFonts w:ascii="Angsana New" w:hAnsi="Angsana New" w:cs="Angsana New"/>
          <w:snapToGrid w:val="0"/>
          <w:lang w:val="en-US"/>
        </w:rPr>
        <w:t>6</w:t>
      </w:r>
      <w:r w:rsidR="00E655C9" w:rsidRPr="00CB670F">
        <w:rPr>
          <w:rFonts w:ascii="Angsana New" w:hAnsi="Angsana New" w:cs="Angsana New"/>
          <w:snapToGrid w:val="0"/>
          <w:lang w:val="en-US"/>
        </w:rPr>
        <w:t>AD</w:t>
      </w:r>
      <w:r w:rsidR="00E655C9" w:rsidRPr="00CB670F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เพื่อประกอบธุรกิจอสังหาริมทรัพย์ในต่างประเทศ</w:t>
      </w:r>
    </w:p>
    <w:p w:rsidR="00C32BB7" w:rsidRPr="00CB670F" w:rsidRDefault="00D452EA" w:rsidP="0055183B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D452EA">
        <w:rPr>
          <w:rFonts w:ascii="Angsana New" w:hAnsi="Angsana New" w:cs="Angsana New"/>
          <w:b/>
          <w:bCs/>
          <w:lang w:val="en-US"/>
        </w:rPr>
        <w:t>2</w:t>
      </w:r>
      <w:r w:rsidR="00C32BB7" w:rsidRPr="00CB670F">
        <w:rPr>
          <w:rFonts w:ascii="Angsana New" w:hAnsi="Angsana New" w:cs="Angsana New"/>
          <w:b/>
          <w:bCs/>
          <w:lang w:val="en-US"/>
        </w:rPr>
        <w:t>.</w:t>
      </w:r>
      <w:r w:rsidR="00E9090D" w:rsidRPr="00CB670F">
        <w:rPr>
          <w:rFonts w:ascii="Angsana New" w:hAnsi="Angsana New" w:cs="Angsana New"/>
          <w:b/>
          <w:bCs/>
          <w:cs/>
          <w:lang w:val="en-US"/>
        </w:rPr>
        <w:tab/>
      </w:r>
      <w:r w:rsidR="00C32BB7" w:rsidRPr="00CB670F">
        <w:rPr>
          <w:rFonts w:ascii="Angsana New" w:hAnsi="Angsana New" w:cs="Angsana New"/>
          <w:b/>
          <w:bCs/>
          <w:cs/>
        </w:rPr>
        <w:t>เกณฑ์การจัดทำและนำเสนองบการเงิน</w:t>
      </w:r>
      <w:r w:rsidR="00185335">
        <w:rPr>
          <w:rFonts w:ascii="Angsana New" w:hAnsi="Angsana New" w:cs="Angsana New" w:hint="cs"/>
          <w:b/>
          <w:bCs/>
          <w:cs/>
        </w:rPr>
        <w:t>ระหว่างกาลรวมและงบการเงินระหว่างกาลเฉพาะกิจการ</w:t>
      </w:r>
    </w:p>
    <w:p w:rsidR="00A24C00" w:rsidRPr="00A24C00" w:rsidRDefault="00D452EA" w:rsidP="00A24C00">
      <w:pPr>
        <w:spacing w:after="240"/>
        <w:ind w:left="1260" w:hanging="720"/>
        <w:jc w:val="thaiDistribute"/>
        <w:rPr>
          <w:rFonts w:ascii="Angsana New" w:hAnsi="Angsana New" w:cs="Angsana New"/>
          <w:cs/>
        </w:rPr>
      </w:pPr>
      <w:r w:rsidRPr="00D452EA">
        <w:rPr>
          <w:rFonts w:ascii="Angsana New" w:hAnsi="Angsana New" w:cs="Angsana New"/>
          <w:lang w:val="en-US"/>
        </w:rPr>
        <w:t>2</w:t>
      </w:r>
      <w:r w:rsidR="00A24C00" w:rsidRPr="00E270AD">
        <w:rPr>
          <w:rFonts w:ascii="Angsana New" w:hAnsi="Angsana New" w:cs="Angsana New"/>
          <w:cs/>
        </w:rPr>
        <w:t>.</w:t>
      </w:r>
      <w:r w:rsidRPr="00D452EA">
        <w:rPr>
          <w:rFonts w:ascii="Angsana New" w:hAnsi="Angsana New" w:cs="Angsana New"/>
          <w:lang w:val="en-US"/>
        </w:rPr>
        <w:t>1</w:t>
      </w:r>
      <w:r w:rsidR="00A24C00" w:rsidRPr="00E270AD">
        <w:rPr>
          <w:rFonts w:ascii="Angsana New" w:hAnsi="Angsana New" w:cs="Angsana New"/>
          <w:cs/>
          <w:lang w:val="en-US"/>
        </w:rPr>
        <w:tab/>
      </w:r>
      <w:r w:rsidR="00A24C00" w:rsidRPr="00E270AD">
        <w:rPr>
          <w:rFonts w:ascii="Angsana New" w:hAnsi="Angsana New" w:cs="Angsana New"/>
          <w:spacing w:val="-4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A24C00" w:rsidRPr="00A24C00">
        <w:rPr>
          <w:rFonts w:ascii="Angsana New" w:hAnsi="Angsana New" w:cs="Angsana New"/>
          <w:spacing w:val="-4"/>
          <w:cs/>
        </w:rPr>
        <w:t xml:space="preserve">และตามมาตรฐานการบัญชีฉบับที่ </w:t>
      </w:r>
      <w:r w:rsidRPr="00D452EA">
        <w:rPr>
          <w:rFonts w:ascii="Angsana New" w:hAnsi="Angsana New" w:cs="Angsana New"/>
          <w:spacing w:val="-4"/>
          <w:lang w:val="en-US"/>
        </w:rPr>
        <w:t>34</w:t>
      </w:r>
      <w:r w:rsidR="00A24C00" w:rsidRPr="00A24C00">
        <w:rPr>
          <w:rFonts w:ascii="Angsana New" w:hAnsi="Angsana New" w:cs="Angsana New"/>
          <w:spacing w:val="-4"/>
          <w:cs/>
        </w:rPr>
        <w:t xml:space="preserve"> (ปรับปรุง </w:t>
      </w:r>
      <w:r w:rsidRPr="00D452EA">
        <w:rPr>
          <w:rFonts w:ascii="Angsana New" w:hAnsi="Angsana New" w:cs="Angsana New"/>
          <w:spacing w:val="-4"/>
          <w:lang w:val="en-US"/>
        </w:rPr>
        <w:t>2559</w:t>
      </w:r>
      <w:r w:rsidR="00A24C00" w:rsidRPr="00A24C00">
        <w:rPr>
          <w:rFonts w:ascii="Angsana New" w:hAnsi="Angsana New" w:cs="Angsana New"/>
          <w:spacing w:val="-4"/>
          <w:cs/>
        </w:rPr>
        <w:t>) เรื่อง “การรายงานทางการเงินระหว่างกาล”</w:t>
      </w:r>
      <w:r w:rsidR="00A24C00" w:rsidRPr="00A24C00">
        <w:rPr>
          <w:rFonts w:ascii="Angsana New" w:hAnsi="Angsana New" w:cs="Angsana New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A24C00" w:rsidRPr="00E270AD" w:rsidRDefault="00177B01" w:rsidP="00A24C00">
      <w:pPr>
        <w:spacing w:after="240"/>
        <w:ind w:left="1260" w:hanging="720"/>
        <w:jc w:val="thaiDistribute"/>
        <w:rPr>
          <w:rFonts w:ascii="Angsana New" w:hAnsi="Angsana New" w:cs="Angsana New"/>
          <w:bCs/>
          <w:lang w:val="en-US"/>
        </w:rPr>
      </w:pPr>
      <w:r w:rsidRPr="00CB670F">
        <w:rPr>
          <w:rFonts w:ascii="Angsana New" w:hAnsi="Angsana New" w:cs="Angsana New"/>
          <w:bCs/>
          <w:lang w:val="en-US"/>
        </w:rPr>
        <w:br w:type="page"/>
      </w:r>
      <w:r w:rsidR="00D452EA" w:rsidRPr="00D452EA">
        <w:rPr>
          <w:rFonts w:ascii="Angsana New" w:hAnsi="Angsana New" w:cs="Angsana New"/>
          <w:bCs/>
          <w:lang w:val="en-US"/>
        </w:rPr>
        <w:lastRenderedPageBreak/>
        <w:t>2</w:t>
      </w:r>
      <w:r w:rsidR="00A24C00" w:rsidRPr="00E270AD">
        <w:rPr>
          <w:rFonts w:ascii="Angsana New" w:hAnsi="Angsana New" w:cs="Angsana New"/>
          <w:bCs/>
          <w:lang w:val="en-US"/>
        </w:rPr>
        <w:t>.</w:t>
      </w:r>
      <w:r w:rsidR="00D452EA" w:rsidRPr="00D452EA">
        <w:rPr>
          <w:rFonts w:ascii="Angsana New" w:hAnsi="Angsana New" w:cs="Angsana New"/>
          <w:bCs/>
          <w:lang w:val="en-US"/>
        </w:rPr>
        <w:t>2</w:t>
      </w:r>
      <w:r w:rsidR="00A24C00" w:rsidRPr="00E270AD">
        <w:rPr>
          <w:rFonts w:ascii="Angsana New" w:hAnsi="Angsana New" w:cs="Angsana New"/>
          <w:bCs/>
          <w:cs/>
        </w:rPr>
        <w:tab/>
      </w:r>
      <w:r w:rsidR="00A24C00" w:rsidRPr="00E270AD">
        <w:rPr>
          <w:rFonts w:ascii="Angsana New" w:hAnsi="Angsana New" w:cs="Angsana New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D452EA" w:rsidRPr="00D452EA">
        <w:rPr>
          <w:rFonts w:ascii="Angsana New" w:hAnsi="Angsana New" w:cs="Angsana New"/>
          <w:lang w:val="en-US"/>
        </w:rPr>
        <w:t>31</w:t>
      </w:r>
      <w:r w:rsidR="00A24C00" w:rsidRPr="00E270AD">
        <w:rPr>
          <w:rFonts w:ascii="Angsana New" w:hAnsi="Angsana New" w:cs="Angsana New"/>
          <w:cs/>
          <w:lang w:val="en-GB"/>
        </w:rPr>
        <w:t xml:space="preserve"> ธันวาคม </w:t>
      </w:r>
      <w:r w:rsidR="00D452EA" w:rsidRPr="00D452EA">
        <w:rPr>
          <w:rFonts w:ascii="Angsana New" w:hAnsi="Angsana New" w:cs="Angsana New"/>
          <w:lang w:val="en-US"/>
        </w:rPr>
        <w:t>2559</w:t>
      </w:r>
      <w:r w:rsidR="00A24C00" w:rsidRPr="00E270AD">
        <w:rPr>
          <w:rFonts w:ascii="Angsana New" w:hAnsi="Angsana New" w:cs="Angsana New"/>
          <w:cs/>
          <w:lang w:val="en-GB"/>
        </w:rPr>
        <w:t xml:space="preserve"> </w:t>
      </w:r>
      <w:r w:rsidR="00A24C00" w:rsidRPr="00E270AD">
        <w:rPr>
          <w:rFonts w:ascii="Angsana New" w:hAnsi="Angsana New" w:cs="Angsana New"/>
          <w:spacing w:val="4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ซึ่งนำมาแสดงเปรียบเทียบได้มาจากงบการเงินรวมและงบการเงินเฉพาะกิจการสำหรับปี</w:t>
      </w:r>
      <w:r w:rsidR="00A24C00" w:rsidRPr="00E270AD">
        <w:rPr>
          <w:rFonts w:ascii="Angsana New" w:hAnsi="Angsana New" w:cs="Angsana New"/>
          <w:cs/>
          <w:lang w:val="en-GB"/>
        </w:rPr>
        <w:t>สิ้นสุดวันเดียวกันซึ่งได้ตรวจสอบแล้ว</w:t>
      </w:r>
    </w:p>
    <w:p w:rsidR="00C32BB7" w:rsidRPr="00CB670F" w:rsidRDefault="00D452EA" w:rsidP="00A24C00">
      <w:pPr>
        <w:spacing w:after="240"/>
        <w:ind w:left="1260" w:hanging="720"/>
        <w:jc w:val="thaiDistribute"/>
        <w:rPr>
          <w:rFonts w:ascii="Angsana New" w:hAnsi="Angsana New" w:cs="Angsana New"/>
          <w:b/>
          <w:cs/>
        </w:rPr>
      </w:pPr>
      <w:r w:rsidRPr="00D452EA">
        <w:rPr>
          <w:rFonts w:ascii="Angsana New" w:hAnsi="Angsana New" w:cs="Angsana New"/>
          <w:lang w:val="en-US"/>
        </w:rPr>
        <w:t>2</w:t>
      </w:r>
      <w:r w:rsidR="00A24C00" w:rsidRPr="00E270AD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3</w:t>
      </w:r>
      <w:r w:rsidR="00A24C00" w:rsidRPr="00E270AD">
        <w:rPr>
          <w:rFonts w:ascii="Angsana New" w:hAnsi="Angsana New" w:cs="Angsana New"/>
          <w:lang w:val="en-US"/>
        </w:rPr>
        <w:tab/>
      </w:r>
      <w:r w:rsidR="00A24C00" w:rsidRPr="00E270AD">
        <w:rPr>
          <w:rFonts w:ascii="Angsana New" w:hAnsi="Angsana New" w:cs="Angsana New"/>
          <w:cs/>
        </w:rPr>
        <w:t>ผลการดำเนินงานซึ่งยังไม่ได้ตรวจสอบที่ปรากฏในงวดสามเดือน</w:t>
      </w:r>
      <w:r w:rsidR="0032611B">
        <w:rPr>
          <w:rFonts w:ascii="Angsana New" w:hAnsi="Angsana New" w:cs="Angsana New" w:hint="cs"/>
          <w:cs/>
        </w:rPr>
        <w:t>และงวดหกเดือน</w:t>
      </w:r>
      <w:r w:rsidR="00A24C00" w:rsidRPr="00E270AD">
        <w:rPr>
          <w:rFonts w:ascii="Angsana New" w:hAnsi="Angsana New" w:cs="Angsana New"/>
          <w:cs/>
        </w:rPr>
        <w:t xml:space="preserve">สิ้นสุดวันที่ </w:t>
      </w:r>
      <w:r w:rsidRPr="00D452EA">
        <w:rPr>
          <w:rFonts w:ascii="Angsana New" w:hAnsi="Angsana New" w:cs="Angsana New"/>
          <w:lang w:val="en-US"/>
        </w:rPr>
        <w:t>30</w:t>
      </w:r>
      <w:r w:rsidR="0032611B">
        <w:rPr>
          <w:rFonts w:ascii="Angsana New" w:hAnsi="Angsana New" w:cs="Angsana New"/>
          <w:lang w:val="en-US"/>
        </w:rPr>
        <w:t xml:space="preserve"> </w:t>
      </w:r>
      <w:r w:rsidR="0032611B">
        <w:rPr>
          <w:rFonts w:ascii="Angsana New" w:hAnsi="Angsana New" w:cs="Angsana New" w:hint="cs"/>
          <w:cs/>
          <w:lang w:val="en-US"/>
        </w:rPr>
        <w:t>มิถุนายน</w:t>
      </w:r>
      <w:r w:rsidR="00A24C00" w:rsidRPr="00E270AD">
        <w:rPr>
          <w:rFonts w:ascii="Angsana New" w:hAnsi="Angsana New" w:cs="Angsana New"/>
          <w:cs/>
          <w:lang w:val="en-US"/>
        </w:rPr>
        <w:t xml:space="preserve"> </w:t>
      </w:r>
      <w:r w:rsidRPr="00D452EA">
        <w:rPr>
          <w:rFonts w:ascii="Angsana New" w:hAnsi="Angsana New" w:cs="Angsana New"/>
          <w:lang w:val="en-US"/>
        </w:rPr>
        <w:t>2560</w:t>
      </w:r>
      <w:r w:rsidR="00A24C00" w:rsidRPr="00E270AD">
        <w:rPr>
          <w:rFonts w:ascii="Angsana New" w:hAnsi="Angsana New" w:cs="Angsana New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:rsidR="00A24C00" w:rsidRPr="0032611B" w:rsidRDefault="00D452EA" w:rsidP="00A24C00">
      <w:pPr>
        <w:spacing w:after="240"/>
        <w:ind w:left="1260" w:hanging="720"/>
        <w:jc w:val="thaiDistribute"/>
        <w:rPr>
          <w:rFonts w:ascii="Angsana New" w:hAnsi="Angsana New" w:cs="Angsana New"/>
          <w:b/>
          <w:cs/>
        </w:rPr>
      </w:pPr>
      <w:r w:rsidRPr="00D452EA">
        <w:rPr>
          <w:rFonts w:ascii="Angsana New" w:hAnsi="Angsana New" w:cs="Angsana New"/>
          <w:bCs/>
          <w:snapToGrid w:val="0"/>
          <w:lang w:val="en-US"/>
        </w:rPr>
        <w:t>2</w:t>
      </w:r>
      <w:r w:rsidR="00A24C00" w:rsidRPr="00E270AD">
        <w:rPr>
          <w:rFonts w:ascii="Angsana New" w:hAnsi="Angsana New" w:cs="Angsana New"/>
          <w:bCs/>
          <w:snapToGrid w:val="0"/>
          <w:lang w:val="en-US"/>
        </w:rPr>
        <w:t>.</w:t>
      </w:r>
      <w:r w:rsidRPr="00D452EA">
        <w:rPr>
          <w:rFonts w:ascii="Angsana New" w:hAnsi="Angsana New" w:cs="Angsana New"/>
          <w:bCs/>
          <w:snapToGrid w:val="0"/>
          <w:lang w:val="en-US"/>
        </w:rPr>
        <w:t>4</w:t>
      </w:r>
      <w:r w:rsidR="00A24C00" w:rsidRPr="00E270AD">
        <w:rPr>
          <w:rFonts w:ascii="Angsana New" w:hAnsi="Angsana New" w:cs="Angsana New"/>
          <w:b/>
          <w:snapToGrid w:val="0"/>
          <w:lang w:val="en-US"/>
        </w:rPr>
        <w:tab/>
      </w:r>
      <w:r w:rsidR="00A24C00" w:rsidRPr="00E270AD">
        <w:rPr>
          <w:rFonts w:ascii="Angsana New" w:hAnsi="Angsana New" w:cs="Angsana New"/>
          <w:spacing w:val="-4"/>
          <w:cs/>
        </w:rPr>
        <w:t>ข้อมูล</w:t>
      </w:r>
      <w:r w:rsidR="00473981">
        <w:rPr>
          <w:rFonts w:ascii="Angsana New" w:hAnsi="Angsana New" w:cs="Angsana New" w:hint="cs"/>
          <w:spacing w:val="-4"/>
          <w:cs/>
        </w:rPr>
        <w:t>ทางการเงิน</w:t>
      </w:r>
      <w:r w:rsidR="00A24C00" w:rsidRPr="00E270AD">
        <w:rPr>
          <w:rFonts w:ascii="Angsana New" w:hAnsi="Angsana New" w:cs="Angsana New"/>
          <w:spacing w:val="-4"/>
          <w:cs/>
        </w:rPr>
        <w:t>บางประการซึ่งควรจะแสดงอยู่ในงบการเงินประจำปีที่ได้จัดทำขึ้นตามมาตรฐานการรายงาน</w:t>
      </w:r>
      <w:r w:rsidR="00A24C00" w:rsidRPr="00E270AD">
        <w:rPr>
          <w:rFonts w:ascii="Angsana New" w:hAnsi="Angsana New" w:cs="Angsana New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A24C00" w:rsidRPr="0032611B">
        <w:rPr>
          <w:rFonts w:ascii="Angsana New" w:hAnsi="Angsana New" w:cs="Angsana New"/>
          <w:cs/>
        </w:rPr>
        <w:t>ในงบการเงินระหว่างกาล ดังนั้น งบการเงินระหว่างกาลสำหรับงวดสามเดือน</w:t>
      </w:r>
      <w:r w:rsidR="0032611B" w:rsidRPr="0032611B">
        <w:rPr>
          <w:rFonts w:ascii="Angsana New" w:hAnsi="Angsana New" w:cs="Angsana New" w:hint="cs"/>
          <w:cs/>
        </w:rPr>
        <w:t>และงวดหกเดือน</w:t>
      </w:r>
      <w:r w:rsidR="00A24C00" w:rsidRPr="0032611B">
        <w:rPr>
          <w:rFonts w:ascii="Angsana New" w:hAnsi="Angsana New" w:cs="Angsana New"/>
          <w:spacing w:val="10"/>
          <w:cs/>
        </w:rPr>
        <w:t xml:space="preserve">สิ้นสุดวันที่ </w:t>
      </w:r>
      <w:r w:rsidRPr="00D452EA">
        <w:rPr>
          <w:rFonts w:ascii="Angsana New" w:hAnsi="Angsana New" w:cs="Angsana New"/>
          <w:spacing w:val="10"/>
          <w:lang w:val="en-US"/>
        </w:rPr>
        <w:t>30</w:t>
      </w:r>
      <w:r w:rsidR="00A24C00" w:rsidRPr="0032611B">
        <w:rPr>
          <w:rFonts w:ascii="Angsana New" w:hAnsi="Angsana New" w:cs="Angsana New"/>
          <w:spacing w:val="10"/>
          <w:cs/>
          <w:lang w:val="en-US"/>
        </w:rPr>
        <w:t xml:space="preserve"> </w:t>
      </w:r>
      <w:r w:rsidR="0032611B" w:rsidRPr="0032611B">
        <w:rPr>
          <w:rFonts w:ascii="Angsana New" w:hAnsi="Angsana New" w:cs="Angsana New" w:hint="cs"/>
          <w:spacing w:val="10"/>
          <w:cs/>
          <w:lang w:val="en-US"/>
        </w:rPr>
        <w:t>มิถุนายน</w:t>
      </w:r>
      <w:r w:rsidR="00A24C00" w:rsidRPr="0032611B">
        <w:rPr>
          <w:rFonts w:ascii="Angsana New" w:hAnsi="Angsana New" w:cs="Angsana New" w:hint="cs"/>
          <w:spacing w:val="10"/>
          <w:cs/>
          <w:lang w:val="en-US"/>
        </w:rPr>
        <w:t xml:space="preserve"> </w:t>
      </w:r>
      <w:r w:rsidRPr="00D452EA">
        <w:rPr>
          <w:rFonts w:ascii="Angsana New" w:hAnsi="Angsana New" w:cs="Angsana New"/>
          <w:spacing w:val="10"/>
          <w:lang w:val="en-US"/>
        </w:rPr>
        <w:t>2560</w:t>
      </w:r>
      <w:r w:rsidR="00A24C00" w:rsidRPr="0032611B">
        <w:rPr>
          <w:rFonts w:ascii="Angsana New" w:hAnsi="Angsana New" w:cs="Angsana New"/>
          <w:spacing w:val="10"/>
          <w:lang w:val="en-US"/>
        </w:rPr>
        <w:t xml:space="preserve"> </w:t>
      </w:r>
      <w:r w:rsidR="00A24C00" w:rsidRPr="0032611B">
        <w:rPr>
          <w:rFonts w:ascii="Angsana New" w:hAnsi="Angsana New" w:cs="Angsana New"/>
          <w:spacing w:val="10"/>
          <w:cs/>
        </w:rPr>
        <w:t>จึงควรอ่านประกอบกับงบการเงินสำหรับปีสิ้นสุดวันที่</w:t>
      </w:r>
      <w:r w:rsidR="00A83ED1" w:rsidRPr="0032611B">
        <w:rPr>
          <w:rFonts w:ascii="Angsana New" w:hAnsi="Angsana New" w:cs="Angsana New"/>
          <w:lang w:val="en-US"/>
        </w:rPr>
        <w:t xml:space="preserve"> </w:t>
      </w:r>
      <w:r w:rsidRPr="00D452EA">
        <w:rPr>
          <w:rFonts w:ascii="Angsana New" w:hAnsi="Angsana New" w:cs="Angsana New"/>
          <w:lang w:val="en-US"/>
        </w:rPr>
        <w:t>31</w:t>
      </w:r>
      <w:r w:rsidR="00A24C00" w:rsidRPr="0032611B">
        <w:rPr>
          <w:rFonts w:ascii="Angsana New" w:hAnsi="Angsana New" w:cs="Angsana New"/>
          <w:cs/>
        </w:rPr>
        <w:t xml:space="preserve"> ธันวาคม </w:t>
      </w:r>
      <w:r w:rsidRPr="00D452EA">
        <w:rPr>
          <w:rFonts w:ascii="Angsana New" w:hAnsi="Angsana New" w:cs="Angsana New"/>
          <w:lang w:val="en-US"/>
        </w:rPr>
        <w:t>2559</w:t>
      </w:r>
      <w:r w:rsidR="00A24C00" w:rsidRPr="0032611B">
        <w:rPr>
          <w:rFonts w:ascii="Angsana New" w:hAnsi="Angsana New" w:cs="Angsana New"/>
          <w:cs/>
        </w:rPr>
        <w:t xml:space="preserve"> ซึ่งได้มีการตรวจสอบแล้ว</w:t>
      </w:r>
    </w:p>
    <w:p w:rsidR="00A24C00" w:rsidRPr="00E270AD" w:rsidRDefault="00D452EA" w:rsidP="00A24C00">
      <w:pPr>
        <w:ind w:left="1260" w:hanging="720"/>
        <w:jc w:val="thaiDistribute"/>
        <w:rPr>
          <w:rFonts w:ascii="Angsana New" w:hAnsi="Angsana New" w:cs="Angsana New"/>
          <w:cs/>
        </w:rPr>
      </w:pPr>
      <w:r w:rsidRPr="00D452EA">
        <w:rPr>
          <w:rFonts w:ascii="Angsana New" w:hAnsi="Angsana New" w:cs="Angsana New"/>
          <w:lang w:val="en-US"/>
        </w:rPr>
        <w:t>2</w:t>
      </w:r>
      <w:r w:rsidR="00A24C00" w:rsidRPr="00E270AD">
        <w:rPr>
          <w:rFonts w:ascii="Angsana New" w:hAnsi="Angsana New" w:cs="Angsana New"/>
          <w:cs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5</w:t>
      </w:r>
      <w:r w:rsidR="00A24C00" w:rsidRPr="00E270AD">
        <w:rPr>
          <w:rFonts w:ascii="Angsana New" w:hAnsi="Angsana New" w:cs="Angsana New"/>
          <w:cs/>
        </w:rPr>
        <w:tab/>
      </w:r>
      <w:r w:rsidR="00A24C00" w:rsidRPr="00E270AD">
        <w:rPr>
          <w:rFonts w:ascii="Angsana New" w:hAnsi="Angsana New" w:cs="Angsana New"/>
          <w:spacing w:val="-10"/>
          <w:cs/>
        </w:rPr>
        <w:t>งบการเงินรวมนี้ได้จัดทำขึ้นโดยรวมงบการเงินของบริษัท คันทรี่ กรุ๊ป ดีเวลลอปเมนท์ จำกัด (มหาชน)</w:t>
      </w:r>
      <w:r w:rsidR="00A24C00" w:rsidRPr="00E270AD">
        <w:rPr>
          <w:rFonts w:ascii="Angsana New" w:hAnsi="Angsana New" w:cs="Angsana New"/>
          <w:cs/>
        </w:rPr>
        <w:t xml:space="preserve"> และบริษัทย่อย ดังต่อไปนี้</w:t>
      </w:r>
    </w:p>
    <w:p w:rsidR="002035F3" w:rsidRPr="00CB670F" w:rsidRDefault="002035F3" w:rsidP="00746AE9">
      <w:pPr>
        <w:spacing w:line="220" w:lineRule="exact"/>
        <w:ind w:left="1980" w:hanging="720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8010" w:type="dxa"/>
        <w:tblInd w:w="1368" w:type="dxa"/>
        <w:tblLook w:val="0000" w:firstRow="0" w:lastRow="0" w:firstColumn="0" w:lastColumn="0" w:noHBand="0" w:noVBand="0"/>
      </w:tblPr>
      <w:tblGrid>
        <w:gridCol w:w="3420"/>
        <w:gridCol w:w="1170"/>
        <w:gridCol w:w="1890"/>
        <w:gridCol w:w="810"/>
        <w:gridCol w:w="720"/>
      </w:tblGrid>
      <w:tr w:rsidR="00C32BB7" w:rsidRPr="00CB670F" w:rsidTr="00A24C00">
        <w:trPr>
          <w:cantSplit/>
          <w:trHeight w:val="20"/>
        </w:trPr>
        <w:tc>
          <w:tcPr>
            <w:tcW w:w="3420" w:type="dxa"/>
          </w:tcPr>
          <w:p w:rsidR="00C32BB7" w:rsidRPr="00CB670F" w:rsidRDefault="001E726D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br w:type="page"/>
            </w:r>
            <w:r w:rsidR="00C32BB7"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C32BB7" w:rsidRPr="00CB670F" w:rsidRDefault="00BA125A" w:rsidP="00BA125A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1890" w:type="dxa"/>
          </w:tcPr>
          <w:p w:rsidR="00C32BB7" w:rsidRPr="00CB670F" w:rsidRDefault="00C32BB7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530" w:type="dxa"/>
            <w:gridSpan w:val="2"/>
          </w:tcPr>
          <w:p w:rsidR="00C32BB7" w:rsidRPr="00CB670F" w:rsidRDefault="00C32BB7" w:rsidP="00381FEA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381FEA" w:rsidRPr="00CB670F" w:rsidTr="00A24C00">
        <w:trPr>
          <w:cantSplit/>
          <w:trHeight w:val="20"/>
        </w:trPr>
        <w:tc>
          <w:tcPr>
            <w:tcW w:w="3420" w:type="dxa"/>
          </w:tcPr>
          <w:p w:rsidR="00381FEA" w:rsidRPr="00CB670F" w:rsidRDefault="00381FEA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381FEA" w:rsidRDefault="00381FEA" w:rsidP="00BA125A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381FEA" w:rsidRPr="00CB670F" w:rsidRDefault="00381FEA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</w:tcPr>
          <w:p w:rsidR="00381FEA" w:rsidRPr="00CB670F" w:rsidRDefault="00381FEA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A24C00" w:rsidRPr="00CB670F" w:rsidTr="00E42D64">
        <w:trPr>
          <w:cantSplit/>
          <w:trHeight w:val="20"/>
        </w:trPr>
        <w:tc>
          <w:tcPr>
            <w:tcW w:w="3420" w:type="dxa"/>
          </w:tcPr>
          <w:p w:rsidR="00A24C00" w:rsidRPr="00CB670F" w:rsidRDefault="00A24C00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A24C00" w:rsidRPr="00CB670F" w:rsidRDefault="00A24C00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A24C00" w:rsidRPr="00CB670F" w:rsidRDefault="00A24C00" w:rsidP="00E42D6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A24C00" w:rsidRPr="00CB670F" w:rsidRDefault="00A24C00" w:rsidP="00381FEA">
            <w:pPr>
              <w:tabs>
                <w:tab w:val="num" w:pos="900"/>
              </w:tabs>
              <w:spacing w:line="260" w:lineRule="exact"/>
              <w:ind w:left="-73" w:right="-99" w:hanging="62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E270AD"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  <w:t>“ยังไม่ได้</w:t>
            </w:r>
          </w:p>
        </w:tc>
        <w:tc>
          <w:tcPr>
            <w:tcW w:w="720" w:type="dxa"/>
          </w:tcPr>
          <w:p w:rsidR="00A24C00" w:rsidRPr="00CB670F" w:rsidRDefault="00A24C00" w:rsidP="00E42D6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381FEA" w:rsidRPr="00CB670F" w:rsidTr="00E42D64">
        <w:trPr>
          <w:cantSplit/>
          <w:trHeight w:val="20"/>
        </w:trPr>
        <w:tc>
          <w:tcPr>
            <w:tcW w:w="3420" w:type="dxa"/>
          </w:tcPr>
          <w:p w:rsidR="00381FEA" w:rsidRPr="00CB670F" w:rsidRDefault="00381FEA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81FEA" w:rsidRPr="00CB670F" w:rsidRDefault="00381FEA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381FEA" w:rsidRPr="00CB670F" w:rsidRDefault="00381FEA" w:rsidP="00E42D6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81FEA" w:rsidRPr="00E270AD" w:rsidRDefault="00381FEA" w:rsidP="00E42D64">
            <w:pPr>
              <w:tabs>
                <w:tab w:val="num" w:pos="900"/>
              </w:tabs>
              <w:spacing w:line="260" w:lineRule="exact"/>
              <w:ind w:left="-73" w:right="-99" w:hanging="62"/>
              <w:jc w:val="center"/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</w:pPr>
            <w:r w:rsidRPr="00E270AD"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  <w:t>ตรวจสอบ”</w:t>
            </w:r>
          </w:p>
        </w:tc>
        <w:tc>
          <w:tcPr>
            <w:tcW w:w="720" w:type="dxa"/>
          </w:tcPr>
          <w:p w:rsidR="00381FEA" w:rsidRPr="00CB670F" w:rsidRDefault="00381FEA" w:rsidP="00E42D6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C32BB7" w:rsidRPr="00CB670F" w:rsidTr="00A24C00">
        <w:trPr>
          <w:cantSplit/>
          <w:trHeight w:val="20"/>
        </w:trPr>
        <w:tc>
          <w:tcPr>
            <w:tcW w:w="3420" w:type="dxa"/>
          </w:tcPr>
          <w:p w:rsidR="00C32BB7" w:rsidRPr="00CB670F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32BB7" w:rsidRPr="00CB670F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C32BB7" w:rsidRPr="00CB670F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32BB7" w:rsidRPr="00CB670F" w:rsidRDefault="00D16458" w:rsidP="00381FEA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0" w:type="dxa"/>
          </w:tcPr>
          <w:p w:rsidR="00C32BB7" w:rsidRPr="00CB670F" w:rsidRDefault="00C32BB7" w:rsidP="00381FEA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</w:t>
            </w: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381FEA" w:rsidRPr="00CB670F" w:rsidTr="00A24C00">
        <w:trPr>
          <w:cantSplit/>
          <w:trHeight w:val="20"/>
        </w:trPr>
        <w:tc>
          <w:tcPr>
            <w:tcW w:w="3420" w:type="dxa"/>
          </w:tcPr>
          <w:p w:rsidR="00381FEA" w:rsidRPr="00CB670F" w:rsidRDefault="00381FEA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81FEA" w:rsidRPr="00CB670F" w:rsidRDefault="00381FEA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381FEA" w:rsidRPr="00CB670F" w:rsidRDefault="00381FEA" w:rsidP="00177B0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81FEA" w:rsidRPr="00CB670F" w:rsidRDefault="00D452EA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D452EA">
              <w:rPr>
                <w:rFonts w:ascii="Angsana New" w:eastAsia="Calibri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381FEA">
              <w:rPr>
                <w:rFonts w:ascii="Angsana New" w:eastAsia="Calibri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81FEA">
              <w:rPr>
                <w:rFonts w:ascii="Angsana New" w:eastAsia="Calibri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0" w:type="dxa"/>
          </w:tcPr>
          <w:p w:rsidR="00381FEA" w:rsidRPr="00CB670F" w:rsidRDefault="00D452EA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381FEA" w:rsidRPr="00CB670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381FEA"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C32BB7" w:rsidRPr="00CB670F" w:rsidTr="00A24C00">
        <w:trPr>
          <w:cantSplit/>
          <w:trHeight w:val="20"/>
        </w:trPr>
        <w:tc>
          <w:tcPr>
            <w:tcW w:w="3420" w:type="dxa"/>
          </w:tcPr>
          <w:p w:rsidR="00C32BB7" w:rsidRPr="00CB670F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32BB7" w:rsidRPr="00CB670F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C32BB7" w:rsidRPr="00CB670F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32BB7" w:rsidRPr="00CB670F" w:rsidRDefault="00D452EA" w:rsidP="009B1B2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D452EA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720" w:type="dxa"/>
          </w:tcPr>
          <w:p w:rsidR="00C32BB7" w:rsidRPr="00CB670F" w:rsidRDefault="00D452EA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452EA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2559</w:t>
            </w:r>
          </w:p>
        </w:tc>
      </w:tr>
      <w:tr w:rsidR="00C32BB7" w:rsidRPr="00CB670F" w:rsidTr="00A24C00">
        <w:trPr>
          <w:cantSplit/>
          <w:trHeight w:val="20"/>
        </w:trPr>
        <w:tc>
          <w:tcPr>
            <w:tcW w:w="3420" w:type="dxa"/>
          </w:tcPr>
          <w:p w:rsidR="00C32BB7" w:rsidRPr="00CB670F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170" w:type="dxa"/>
          </w:tcPr>
          <w:p w:rsidR="00C32BB7" w:rsidRPr="00CB670F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C32BB7" w:rsidRPr="00CB670F" w:rsidRDefault="00C32BB7" w:rsidP="00177B01">
            <w:pPr>
              <w:pStyle w:val="Heading4"/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0" w:type="dxa"/>
            <w:vAlign w:val="center"/>
          </w:tcPr>
          <w:p w:rsidR="00C32BB7" w:rsidRPr="00CB670F" w:rsidRDefault="00C32BB7" w:rsidP="00177B0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:rsidR="00C32BB7" w:rsidRPr="00CB670F" w:rsidRDefault="00C32BB7" w:rsidP="00177B0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9B1B21" w:rsidRPr="00CB670F" w:rsidRDefault="009B1B21" w:rsidP="00381FEA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ซื้อขาย</w:t>
            </w:r>
            <w:r w:rsidR="00185335"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  <w:lang w:eastAsia="en-US"/>
              </w:rPr>
              <w:t xml:space="preserve"> </w:t>
            </w: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ให้เช่าและดำเนินงาน</w:t>
            </w:r>
          </w:p>
        </w:tc>
        <w:tc>
          <w:tcPr>
            <w:tcW w:w="81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381FEA" w:rsidRPr="00CB670F" w:rsidTr="00A24C00">
        <w:trPr>
          <w:cantSplit/>
          <w:trHeight w:val="20"/>
        </w:trPr>
        <w:tc>
          <w:tcPr>
            <w:tcW w:w="3420" w:type="dxa"/>
          </w:tcPr>
          <w:p w:rsidR="00381FEA" w:rsidRPr="00CB670F" w:rsidRDefault="00381FEA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81FEA" w:rsidRPr="00CB670F" w:rsidRDefault="00381FEA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90" w:type="dxa"/>
          </w:tcPr>
          <w:p w:rsidR="00381FEA" w:rsidRPr="00CB670F" w:rsidRDefault="00381FEA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810" w:type="dxa"/>
          </w:tcPr>
          <w:p w:rsidR="00381FEA" w:rsidRPr="003442A3" w:rsidRDefault="00381F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381FEA" w:rsidRPr="003442A3" w:rsidRDefault="00381F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381FEA" w:rsidRPr="00CB670F" w:rsidTr="00A24C00">
        <w:trPr>
          <w:cantSplit/>
          <w:trHeight w:val="20"/>
        </w:trPr>
        <w:tc>
          <w:tcPr>
            <w:tcW w:w="3420" w:type="dxa"/>
          </w:tcPr>
          <w:p w:rsidR="00381FEA" w:rsidRPr="00CB670F" w:rsidRDefault="00381FEA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81FEA" w:rsidRPr="00CB670F" w:rsidRDefault="00381FEA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90" w:type="dxa"/>
          </w:tcPr>
          <w:p w:rsidR="00381FEA" w:rsidRPr="00CB670F" w:rsidRDefault="00381FEA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810" w:type="dxa"/>
          </w:tcPr>
          <w:p w:rsidR="00381FEA" w:rsidRPr="003442A3" w:rsidRDefault="00381F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381FEA" w:rsidRPr="003442A3" w:rsidRDefault="00381F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บีซีอีจี คันทรี่กรุ๊ป เอ็นจิเนียริ่ง 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9B1B21" w:rsidRPr="00CB670F" w:rsidRDefault="009B1B21" w:rsidP="00381FEA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 xml:space="preserve">รับเหมาก่อสร้างอาคาร </w:t>
            </w:r>
          </w:p>
        </w:tc>
        <w:tc>
          <w:tcPr>
            <w:tcW w:w="81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2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</w:tr>
      <w:tr w:rsidR="00381FEA" w:rsidRPr="00CB670F" w:rsidTr="00A24C00">
        <w:trPr>
          <w:cantSplit/>
          <w:trHeight w:val="20"/>
        </w:trPr>
        <w:tc>
          <w:tcPr>
            <w:tcW w:w="3420" w:type="dxa"/>
          </w:tcPr>
          <w:p w:rsidR="00381FEA" w:rsidRPr="00CB670F" w:rsidRDefault="00381FEA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81FEA" w:rsidRPr="00CB670F" w:rsidRDefault="00381FEA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90" w:type="dxa"/>
          </w:tcPr>
          <w:p w:rsidR="00381FEA" w:rsidRPr="00CB670F" w:rsidRDefault="00381FEA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และซ่อมแซมอาคาร</w:t>
            </w:r>
          </w:p>
        </w:tc>
        <w:tc>
          <w:tcPr>
            <w:tcW w:w="810" w:type="dxa"/>
          </w:tcPr>
          <w:p w:rsidR="00381FEA" w:rsidRPr="003442A3" w:rsidRDefault="00381F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381FEA" w:rsidRPr="003442A3" w:rsidRDefault="00381F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ดาต้า</w:t>
            </w:r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ฮ่องกง</w:t>
            </w:r>
          </w:p>
        </w:tc>
        <w:tc>
          <w:tcPr>
            <w:tcW w:w="1890" w:type="dxa"/>
          </w:tcPr>
          <w:p w:rsidR="009B1B21" w:rsidRPr="00CB670F" w:rsidRDefault="00185335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</w:t>
            </w:r>
            <w:r w:rsidR="009B1B21"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ในบริษัทอื่น</w:t>
            </w:r>
          </w:p>
        </w:tc>
        <w:tc>
          <w:tcPr>
            <w:tcW w:w="810" w:type="dxa"/>
            <w:vAlign w:val="center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  <w:vAlign w:val="center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1890" w:type="dxa"/>
          </w:tcPr>
          <w:p w:rsidR="009B1B21" w:rsidRPr="00CB670F" w:rsidRDefault="00185335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</w:t>
            </w:r>
            <w:r w:rsidR="009B1B21"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ในบริษัทอื่น</w:t>
            </w:r>
          </w:p>
        </w:tc>
        <w:tc>
          <w:tcPr>
            <w:tcW w:w="81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1890" w:type="dxa"/>
          </w:tcPr>
          <w:p w:rsidR="009B1B21" w:rsidRPr="00CB670F" w:rsidRDefault="00185335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</w:t>
            </w:r>
            <w:r w:rsidR="009B1B21"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ในบริษัทอื่น</w:t>
            </w:r>
          </w:p>
        </w:tc>
        <w:tc>
          <w:tcPr>
            <w:tcW w:w="81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97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72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97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เอชวายยูเค 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189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473981" w:rsidRPr="00CB670F" w:rsidTr="00A24C00">
        <w:trPr>
          <w:cantSplit/>
          <w:trHeight w:val="20"/>
        </w:trPr>
        <w:tc>
          <w:tcPr>
            <w:tcW w:w="3420" w:type="dxa"/>
          </w:tcPr>
          <w:p w:rsidR="00473981" w:rsidRPr="00CB670F" w:rsidRDefault="00473981" w:rsidP="00473981">
            <w:pPr>
              <w:spacing w:line="160" w:lineRule="exact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:rsidR="00473981" w:rsidRPr="00CB670F" w:rsidRDefault="00473981" w:rsidP="00473981">
            <w:pPr>
              <w:pStyle w:val="Heading4"/>
              <w:spacing w:line="1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90" w:type="dxa"/>
          </w:tcPr>
          <w:p w:rsidR="00473981" w:rsidRPr="00CB670F" w:rsidRDefault="00473981" w:rsidP="00473981">
            <w:pPr>
              <w:pStyle w:val="Heading4"/>
              <w:spacing w:line="1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0" w:type="dxa"/>
          </w:tcPr>
          <w:p w:rsidR="00473981" w:rsidRPr="00D452EA" w:rsidRDefault="00473981" w:rsidP="00473981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473981" w:rsidRPr="00D452EA" w:rsidRDefault="00473981" w:rsidP="00473981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9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0" w:type="dxa"/>
            <w:vAlign w:val="center"/>
          </w:tcPr>
          <w:p w:rsidR="009B1B21" w:rsidRPr="00CB670F" w:rsidRDefault="009B1B21" w:rsidP="009B1B2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:rsidR="009B1B21" w:rsidRPr="00CB670F" w:rsidRDefault="009B1B21" w:rsidP="009B1B2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3D7F60">
            <w:pPr>
              <w:spacing w:line="260" w:lineRule="exact"/>
              <w:ind w:right="-108"/>
              <w:rPr>
                <w:rFonts w:ascii="Angsana New" w:eastAsia="Verdana" w:hAnsi="Angsana New" w:cs="Angsana New"/>
                <w:spacing w:val="-2"/>
                <w:sz w:val="20"/>
                <w:szCs w:val="20"/>
                <w:lang w:val="en-US"/>
              </w:rPr>
            </w:pP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>บริษัท แลนด์มาร์ค วอเตอร์ฟร้อนท์ เรสซิเด้นซ์ จำกัด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(</w:t>
            </w:r>
            <w:r w:rsidR="00D452EA" w:rsidRPr="00D452EA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3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ind w:right="-108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วอเตอร์ฟร้อนท์ โฮเต็ล จำกัด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(</w:t>
            </w:r>
            <w:r w:rsidR="00D452EA" w:rsidRPr="00D452EA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3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โรงแรม ภัตตาคาร และร้านค้า</w:t>
            </w:r>
          </w:p>
        </w:tc>
        <w:tc>
          <w:tcPr>
            <w:tcW w:w="810" w:type="dxa"/>
            <w:vAlign w:val="center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  <w:vAlign w:val="center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ind w:right="-108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เออร์เบิร์น รีสอร์ท โฮเต็ล จำกัด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(</w:t>
            </w:r>
            <w:r w:rsidR="00D452EA" w:rsidRPr="00D452EA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3</w:t>
            </w:r>
            <w:r w:rsidR="003D7F60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โรงแรม ภัตตาคาร และร้านค้า</w:t>
            </w:r>
          </w:p>
        </w:tc>
        <w:tc>
          <w:tcPr>
            <w:tcW w:w="81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เจ้าพระยา เอสเตต เรสซิเด้นซ์ 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9B1B21" w:rsidRPr="00CB670F" w:rsidRDefault="009B1B21" w:rsidP="00C3033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81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C30336" w:rsidRPr="00CB670F" w:rsidTr="00A24C00">
        <w:trPr>
          <w:cantSplit/>
          <w:trHeight w:val="20"/>
        </w:trPr>
        <w:tc>
          <w:tcPr>
            <w:tcW w:w="3420" w:type="dxa"/>
          </w:tcPr>
          <w:p w:rsidR="00C30336" w:rsidRPr="00CB670F" w:rsidRDefault="00C30336" w:rsidP="009B1B21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:rsidR="00C30336" w:rsidRPr="00CB670F" w:rsidRDefault="00C30336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90" w:type="dxa"/>
          </w:tcPr>
          <w:p w:rsidR="00C30336" w:rsidRPr="00CB670F" w:rsidRDefault="00C30336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810" w:type="dxa"/>
          </w:tcPr>
          <w:p w:rsidR="00C30336" w:rsidRPr="003442A3" w:rsidRDefault="00C30336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C30336" w:rsidRPr="003442A3" w:rsidRDefault="00C30336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ซีจียูเค </w:t>
            </w:r>
            <w:r w:rsidR="00D452EA" w:rsidRPr="00D452E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189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97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13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F7718D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9B1B21" w:rsidRPr="00CB670F" w:rsidRDefault="00D452EA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97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13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D452EA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:rsidR="00177B01" w:rsidRPr="00CB670F" w:rsidRDefault="00177B01" w:rsidP="00A24C00">
      <w:pPr>
        <w:numPr>
          <w:ilvl w:val="0"/>
          <w:numId w:val="16"/>
        </w:numPr>
        <w:overflowPunct/>
        <w:autoSpaceDE/>
        <w:autoSpaceDN/>
        <w:adjustRightInd/>
        <w:spacing w:before="120"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CB670F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</w:rPr>
        <w:t xml:space="preserve">แลนด์มาร์ค โฮลดิ้งส์ จำกัด </w:t>
      </w:r>
    </w:p>
    <w:p w:rsidR="00177B01" w:rsidRPr="00CB670F" w:rsidRDefault="00177B01" w:rsidP="00A24C00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CB670F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ลีดดิ้ง สคูล พาร์ทเนอร์ชิพ จำกัด</w:t>
      </w:r>
    </w:p>
    <w:p w:rsidR="006A10DF" w:rsidRPr="00CB670F" w:rsidRDefault="006A10DF" w:rsidP="00A24C00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A24C00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</w:rPr>
        <w:t xml:space="preserve">ย่อยทั้ง </w:t>
      </w:r>
      <w:r w:rsidR="00D452EA" w:rsidRPr="00D452EA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>3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 xml:space="preserve"> 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>บริษัทได้จดทะเบียนเลิกกิจการกับกรมพัฒนาธุรกิจการค้า กระทรวงพาณิชย์</w:t>
      </w:r>
      <w:r w:rsidR="0099515A"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 xml:space="preserve"> 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>แล้วเมื่อวันที</w:t>
      </w:r>
      <w:r w:rsidR="0099515A"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>่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 xml:space="preserve"> </w:t>
      </w:r>
      <w:r w:rsidR="00D452EA" w:rsidRPr="00D452EA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>30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 xml:space="preserve"> 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 xml:space="preserve">ธันวาคม </w:t>
      </w:r>
      <w:r w:rsidR="00D452EA" w:rsidRPr="00D452EA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>2557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 xml:space="preserve"> </w:t>
      </w:r>
      <w:r w:rsidR="003E5398"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>ปัจจุบัน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>อยู่ระหว่างดำเนินการชำระบัญชี</w:t>
      </w:r>
    </w:p>
    <w:p w:rsidR="00C32BB7" w:rsidRPr="00CB670F" w:rsidRDefault="00177B01" w:rsidP="00A24C00">
      <w:pPr>
        <w:ind w:left="126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lang w:val="en-US"/>
        </w:rPr>
        <w:br w:type="page"/>
      </w:r>
      <w:r w:rsidR="00C32BB7" w:rsidRPr="00CB670F">
        <w:rPr>
          <w:rFonts w:ascii="Angsana New" w:hAnsi="Angsana New" w:cs="Angsana New"/>
          <w:cs/>
          <w:lang w:val="en-US"/>
        </w:rPr>
        <w:lastRenderedPageBreak/>
        <w:t>บริษัทนำงบการเงินของบริษัทย่อย</w:t>
      </w:r>
      <w:r w:rsidR="00C7143E" w:rsidRPr="00CB670F">
        <w:rPr>
          <w:rFonts w:ascii="Angsana New" w:hAnsi="Angsana New" w:cs="Angsana New"/>
          <w:cs/>
          <w:lang w:val="en-US"/>
        </w:rPr>
        <w:t xml:space="preserve"> </w:t>
      </w:r>
      <w:r w:rsidR="00C32BB7" w:rsidRPr="00CB670F">
        <w:rPr>
          <w:rFonts w:ascii="Angsana New" w:hAnsi="Angsana New" w:cs="Angsana New"/>
          <w:cs/>
          <w:lang w:val="en-US"/>
        </w:rPr>
        <w:t>(</w:t>
      </w:r>
      <w:r w:rsidR="0067160F" w:rsidRPr="00CB670F">
        <w:rPr>
          <w:rFonts w:ascii="Angsana New" w:hAnsi="Angsana New" w:cs="Angsana New"/>
          <w:cs/>
          <w:lang w:val="en-US"/>
        </w:rPr>
        <w:t xml:space="preserve">รวมบริษัทย่อยที่บริษัทถือหุ้นทางอ้อม) </w:t>
      </w:r>
      <w:r w:rsidR="00646426" w:rsidRPr="00CB670F">
        <w:rPr>
          <w:rFonts w:ascii="Angsana New" w:hAnsi="Angsana New" w:cs="Angsana New"/>
          <w:cs/>
        </w:rPr>
        <w:t>มาจัดทำ</w:t>
      </w:r>
      <w:r w:rsidR="00C32BB7" w:rsidRPr="00CB670F">
        <w:rPr>
          <w:rFonts w:ascii="Angsana New" w:hAnsi="Angsana New" w:cs="Angsana New"/>
          <w:spacing w:val="-4"/>
          <w:cs/>
        </w:rPr>
        <w:t>งบการเงินรวมตั้งแต่วันที่</w:t>
      </w:r>
      <w:r w:rsidR="00A86BC6" w:rsidRPr="00CB670F">
        <w:rPr>
          <w:rFonts w:ascii="Angsana New" w:hAnsi="Angsana New" w:cs="Angsana New"/>
          <w:spacing w:val="-4"/>
          <w:cs/>
        </w:rPr>
        <w:t>บริษัทมีอ</w:t>
      </w:r>
      <w:r w:rsidR="00CE0FB1" w:rsidRPr="00CB670F">
        <w:rPr>
          <w:rFonts w:ascii="Angsana New" w:hAnsi="Angsana New" w:cs="Angsana New"/>
          <w:spacing w:val="-4"/>
          <w:cs/>
          <w:lang w:val="en-US"/>
        </w:rPr>
        <w:t>ำน</w:t>
      </w:r>
      <w:r w:rsidR="00A86BC6" w:rsidRPr="00CB670F">
        <w:rPr>
          <w:rFonts w:ascii="Angsana New" w:hAnsi="Angsana New" w:cs="Angsana New"/>
          <w:spacing w:val="-4"/>
          <w:cs/>
        </w:rPr>
        <w:t>าจควบคุม</w:t>
      </w:r>
      <w:r w:rsidR="00A86BC6" w:rsidRPr="00CB670F">
        <w:rPr>
          <w:rFonts w:ascii="Angsana New" w:hAnsi="Angsana New" w:cs="Angsana New"/>
          <w:spacing w:val="-4"/>
          <w:cs/>
          <w:lang w:val="en-US"/>
        </w:rPr>
        <w:t>ทั้งทางตรงและทางอ้อมในการกำหนด</w:t>
      </w:r>
      <w:r w:rsidR="00A86BC6" w:rsidRPr="00CB670F">
        <w:rPr>
          <w:rFonts w:ascii="Angsana New" w:hAnsi="Angsana New" w:cs="Angsana New"/>
          <w:spacing w:val="-6"/>
          <w:cs/>
          <w:lang w:val="en-US"/>
        </w:rPr>
        <w:t>นโยบายทางการเงิน</w:t>
      </w:r>
      <w:r w:rsidR="00A86BC6" w:rsidRPr="00CB670F">
        <w:rPr>
          <w:rFonts w:ascii="Angsana New" w:hAnsi="Angsana New" w:cs="Angsana New"/>
          <w:spacing w:val="-6"/>
          <w:cs/>
        </w:rPr>
        <w:t>และการดำเนินงานของบริษัทย่อย</w:t>
      </w:r>
      <w:r w:rsidR="00C32BB7" w:rsidRPr="00CB670F">
        <w:rPr>
          <w:rFonts w:ascii="Angsana New" w:hAnsi="Angsana New" w:cs="Angsana New"/>
          <w:spacing w:val="-6"/>
          <w:cs/>
        </w:rPr>
        <w:t>จนถึงวันที่บริษัทสิ้นสุดการควบคุม</w:t>
      </w:r>
      <w:r w:rsidR="00C32BB7" w:rsidRPr="00CB670F">
        <w:rPr>
          <w:rFonts w:ascii="Angsana New" w:hAnsi="Angsana New" w:cs="Angsana New"/>
          <w:cs/>
        </w:rPr>
        <w:t xml:space="preserve">บริษัทย่อยนั้น </w:t>
      </w:r>
    </w:p>
    <w:p w:rsidR="0048483C" w:rsidRDefault="00D452EA" w:rsidP="00A24C00">
      <w:pPr>
        <w:spacing w:before="240"/>
        <w:ind w:left="1260" w:hanging="720"/>
        <w:jc w:val="thaiDistribute"/>
        <w:rPr>
          <w:rFonts w:ascii="Angsana New" w:hAnsi="Angsana New" w:cs="Angsana New"/>
          <w:b/>
          <w:lang w:val="en-US"/>
        </w:rPr>
      </w:pPr>
      <w:r w:rsidRPr="00D452EA">
        <w:rPr>
          <w:rFonts w:ascii="Angsana New" w:hAnsi="Angsana New" w:cs="Angsana New"/>
          <w:bCs/>
          <w:lang w:val="en-US"/>
        </w:rPr>
        <w:t>2</w:t>
      </w:r>
      <w:r w:rsidR="001108AA" w:rsidRPr="00CB670F">
        <w:rPr>
          <w:rFonts w:ascii="Angsana New" w:hAnsi="Angsana New" w:cs="Angsana New"/>
          <w:bCs/>
          <w:lang w:val="en-US"/>
        </w:rPr>
        <w:t>.</w:t>
      </w:r>
      <w:r w:rsidRPr="00D452EA">
        <w:rPr>
          <w:rFonts w:ascii="Angsana New" w:hAnsi="Angsana New" w:cs="Angsana New"/>
          <w:bCs/>
          <w:lang w:val="en-US"/>
        </w:rPr>
        <w:t>6</w:t>
      </w:r>
      <w:r w:rsidR="001108AA" w:rsidRPr="00CB670F">
        <w:rPr>
          <w:rFonts w:ascii="Angsana New" w:hAnsi="Angsana New" w:cs="Angsana New"/>
          <w:bCs/>
          <w:lang w:val="en-US"/>
        </w:rPr>
        <w:tab/>
      </w:r>
      <w:r w:rsidR="00E55173" w:rsidRPr="00CA305B">
        <w:rPr>
          <w:rFonts w:ascii="Angsana New" w:hAnsi="Angsana New" w:cs="Angsana New"/>
          <w:b/>
          <w:spacing w:val="-12"/>
          <w:cs/>
          <w:lang w:val="en-US"/>
        </w:rPr>
        <w:t>รายการบัญชีระหว่าง</w:t>
      </w:r>
      <w:r w:rsidR="00CA305B" w:rsidRPr="00CA305B">
        <w:rPr>
          <w:rFonts w:ascii="Angsana New" w:hAnsi="Angsana New" w:cs="Angsana New" w:hint="cs"/>
          <w:b/>
          <w:spacing w:val="-12"/>
          <w:cs/>
          <w:lang w:val="en-US"/>
        </w:rPr>
        <w:t>กลุ่มบริษัท</w:t>
      </w:r>
      <w:r w:rsidR="00E55173" w:rsidRPr="00CA305B">
        <w:rPr>
          <w:rFonts w:ascii="Angsana New" w:hAnsi="Angsana New" w:cs="Angsana New"/>
          <w:b/>
          <w:spacing w:val="-12"/>
          <w:cs/>
          <w:lang w:val="en-US"/>
        </w:rPr>
        <w:t>ที่มีสาระสำคัญได้ถูกต</w:t>
      </w:r>
      <w:r w:rsidR="00CA305B" w:rsidRPr="00CA305B">
        <w:rPr>
          <w:rFonts w:ascii="Angsana New" w:hAnsi="Angsana New" w:cs="Angsana New"/>
          <w:b/>
          <w:spacing w:val="-12"/>
          <w:cs/>
          <w:lang w:val="en-US"/>
        </w:rPr>
        <w:t>ัดบัญชีออกจากงบการเงิน</w:t>
      </w:r>
      <w:r w:rsidR="00E55173" w:rsidRPr="00CA305B">
        <w:rPr>
          <w:rFonts w:ascii="Angsana New" w:hAnsi="Angsana New" w:cs="Angsana New"/>
          <w:b/>
          <w:spacing w:val="-12"/>
          <w:cs/>
          <w:lang w:val="en-US"/>
        </w:rPr>
        <w:t>ระหว่างกาลรวมนี้แล้ว</w:t>
      </w:r>
      <w:r w:rsidR="00E55173" w:rsidRPr="00E55173">
        <w:rPr>
          <w:rFonts w:ascii="Angsana New" w:hAnsi="Angsana New" w:cs="Angsana New"/>
          <w:b/>
          <w:spacing w:val="-8"/>
          <w:cs/>
          <w:lang w:val="en-US"/>
        </w:rPr>
        <w:t xml:space="preserve"> </w:t>
      </w:r>
      <w:r w:rsidR="00E55173" w:rsidRPr="00ED4DC9">
        <w:rPr>
          <w:rFonts w:ascii="Angsana New" w:hAnsi="Angsana New" w:cs="Angsana New"/>
          <w:b/>
          <w:spacing w:val="-4"/>
          <w:cs/>
          <w:lang w:val="en-US"/>
        </w:rPr>
        <w:t>งบการเงินระหว่างกาลรวมสำหรับงวดสามเดือน</w:t>
      </w:r>
      <w:r w:rsidR="00ED4DC9" w:rsidRPr="00ED4DC9">
        <w:rPr>
          <w:rFonts w:ascii="Angsana New" w:hAnsi="Angsana New" w:cs="Angsana New" w:hint="cs"/>
          <w:b/>
          <w:spacing w:val="-4"/>
          <w:cs/>
          <w:lang w:val="en-US"/>
        </w:rPr>
        <w:t>และงวดหกเดือน</w:t>
      </w:r>
      <w:r w:rsidR="00E55173" w:rsidRPr="00ED4DC9">
        <w:rPr>
          <w:rFonts w:ascii="Angsana New" w:hAnsi="Angsana New" w:cs="Angsana New"/>
          <w:b/>
          <w:spacing w:val="-4"/>
          <w:cs/>
          <w:lang w:val="en-US"/>
        </w:rPr>
        <w:t xml:space="preserve">สิ้นสุดวันที่ </w:t>
      </w:r>
      <w:r w:rsidRPr="00D452EA">
        <w:rPr>
          <w:rFonts w:ascii="Angsana New" w:hAnsi="Angsana New" w:cs="Angsana New"/>
          <w:bCs/>
          <w:spacing w:val="-4"/>
          <w:lang w:val="en-US"/>
        </w:rPr>
        <w:t>30</w:t>
      </w:r>
      <w:r w:rsidR="00E55173" w:rsidRPr="00ED4DC9">
        <w:rPr>
          <w:rFonts w:ascii="Angsana New" w:hAnsi="Angsana New" w:cs="Angsana New"/>
          <w:b/>
          <w:spacing w:val="-4"/>
          <w:cs/>
          <w:lang w:val="en-US"/>
        </w:rPr>
        <w:t xml:space="preserve"> </w:t>
      </w:r>
      <w:r w:rsidR="00ED4DC9" w:rsidRPr="00ED4DC9">
        <w:rPr>
          <w:rFonts w:ascii="Angsana New" w:hAnsi="Angsana New" w:cs="Angsana New" w:hint="cs"/>
          <w:b/>
          <w:spacing w:val="-4"/>
          <w:cs/>
          <w:lang w:val="en-US"/>
        </w:rPr>
        <w:t>มิถุนายน</w:t>
      </w:r>
      <w:r w:rsidR="00E55173" w:rsidRPr="00ED4DC9">
        <w:rPr>
          <w:rFonts w:ascii="Angsana New" w:hAnsi="Angsana New" w:cs="Angsana New"/>
          <w:b/>
          <w:spacing w:val="-4"/>
          <w:cs/>
          <w:lang w:val="en-US"/>
        </w:rPr>
        <w:t xml:space="preserve"> </w:t>
      </w:r>
      <w:r w:rsidRPr="00D452EA">
        <w:rPr>
          <w:rFonts w:ascii="Angsana New" w:hAnsi="Angsana New" w:cs="Angsana New"/>
          <w:bCs/>
          <w:spacing w:val="-4"/>
          <w:lang w:val="en-US"/>
        </w:rPr>
        <w:t>2560</w:t>
      </w:r>
      <w:r w:rsidR="00E55173" w:rsidRPr="00ED4DC9">
        <w:rPr>
          <w:rFonts w:ascii="Angsana New" w:hAnsi="Angsana New" w:cs="Angsana New"/>
          <w:b/>
          <w:spacing w:val="-4"/>
          <w:cs/>
          <w:lang w:val="en-US"/>
        </w:rPr>
        <w:t xml:space="preserve"> </w:t>
      </w:r>
      <w:r w:rsidR="00E55173" w:rsidRPr="00ED4DC9">
        <w:rPr>
          <w:rFonts w:ascii="Angsana New" w:hAnsi="Angsana New" w:cs="Angsana New"/>
          <w:b/>
          <w:spacing w:val="4"/>
          <w:cs/>
          <w:lang w:val="en-US"/>
        </w:rPr>
        <w:t>ได้จัดทำขึ้นโดยรวม</w:t>
      </w:r>
      <w:r w:rsidR="00E55173" w:rsidRPr="00ED4DC9">
        <w:rPr>
          <w:rFonts w:ascii="Angsana New" w:hAnsi="Angsana New" w:cs="Angsana New" w:hint="cs"/>
          <w:b/>
          <w:spacing w:val="4"/>
          <w:cs/>
          <w:lang w:val="en-US"/>
        </w:rPr>
        <w:t>ข้อมูลทางการเงินระหว่างกาล</w:t>
      </w:r>
      <w:r w:rsidR="00E55173" w:rsidRPr="00ED4DC9">
        <w:rPr>
          <w:rFonts w:ascii="Angsana New" w:hAnsi="Angsana New" w:cs="Angsana New"/>
          <w:b/>
          <w:spacing w:val="4"/>
          <w:cs/>
          <w:lang w:val="en-US"/>
        </w:rPr>
        <w:t>ของบริษัทย่อยสำหรับงวดสามเดือน</w:t>
      </w:r>
      <w:r w:rsidR="00ED4DC9" w:rsidRPr="00ED4DC9">
        <w:rPr>
          <w:rFonts w:ascii="Angsana New" w:hAnsi="Angsana New" w:cs="Angsana New" w:hint="cs"/>
          <w:b/>
          <w:spacing w:val="4"/>
          <w:cs/>
          <w:lang w:val="en-US"/>
        </w:rPr>
        <w:t>และ</w:t>
      </w:r>
      <w:r w:rsidR="00ED4DC9" w:rsidRPr="00ED4DC9">
        <w:rPr>
          <w:rFonts w:ascii="Angsana New" w:hAnsi="Angsana New" w:cs="Angsana New" w:hint="cs"/>
          <w:b/>
          <w:cs/>
          <w:lang w:val="en-US"/>
        </w:rPr>
        <w:t>งวดหกเดือน</w:t>
      </w:r>
      <w:r w:rsidR="00ED4DC9" w:rsidRPr="00ED4DC9">
        <w:rPr>
          <w:rFonts w:ascii="Angsana New" w:hAnsi="Angsana New" w:cs="Angsana New"/>
          <w:b/>
          <w:cs/>
          <w:lang w:val="en-US"/>
        </w:rPr>
        <w:t xml:space="preserve">สิ้นสุดวันที่ </w:t>
      </w:r>
      <w:r w:rsidRPr="00D452EA">
        <w:rPr>
          <w:rFonts w:ascii="Angsana New" w:hAnsi="Angsana New" w:cs="Angsana New"/>
          <w:bCs/>
          <w:lang w:val="en-US"/>
        </w:rPr>
        <w:t>30</w:t>
      </w:r>
      <w:r w:rsidR="00ED4DC9" w:rsidRPr="00ED4DC9">
        <w:rPr>
          <w:rFonts w:ascii="Angsana New" w:hAnsi="Angsana New" w:cs="Angsana New"/>
          <w:b/>
          <w:cs/>
          <w:lang w:val="en-US"/>
        </w:rPr>
        <w:t xml:space="preserve"> </w:t>
      </w:r>
      <w:r w:rsidR="00ED4DC9" w:rsidRPr="00ED4DC9">
        <w:rPr>
          <w:rFonts w:ascii="Angsana New" w:hAnsi="Angsana New" w:cs="Angsana New" w:hint="cs"/>
          <w:b/>
          <w:cs/>
          <w:lang w:val="en-US"/>
        </w:rPr>
        <w:t>มิถุนายน</w:t>
      </w:r>
      <w:r w:rsidR="00ED4DC9" w:rsidRPr="00ED4DC9">
        <w:rPr>
          <w:rFonts w:ascii="Angsana New" w:hAnsi="Angsana New" w:cs="Angsana New"/>
          <w:b/>
          <w:cs/>
          <w:lang w:val="en-US"/>
        </w:rPr>
        <w:t xml:space="preserve"> </w:t>
      </w:r>
      <w:r w:rsidRPr="00D452EA">
        <w:rPr>
          <w:rFonts w:ascii="Angsana New" w:hAnsi="Angsana New" w:cs="Angsana New"/>
          <w:bCs/>
          <w:lang w:val="en-US"/>
        </w:rPr>
        <w:t>2560</w:t>
      </w:r>
      <w:r w:rsidR="00E55173" w:rsidRPr="00ED4DC9">
        <w:rPr>
          <w:rFonts w:ascii="Angsana New" w:hAnsi="Angsana New" w:cs="Angsana New"/>
          <w:b/>
          <w:cs/>
          <w:lang w:val="en-US"/>
        </w:rPr>
        <w:t xml:space="preserve"> ซึ่งได้สอบทานแล้ว</w:t>
      </w:r>
    </w:p>
    <w:p w:rsidR="004C1448" w:rsidRDefault="00D452EA" w:rsidP="00A24C00">
      <w:pPr>
        <w:spacing w:before="240"/>
        <w:ind w:left="1260" w:hanging="720"/>
        <w:jc w:val="thaiDistribute"/>
        <w:rPr>
          <w:rFonts w:ascii="Angsana New" w:hAnsi="Angsana New" w:cs="Angsana New"/>
          <w:b/>
          <w:lang w:val="en-US"/>
        </w:rPr>
      </w:pPr>
      <w:r w:rsidRPr="00D452EA">
        <w:rPr>
          <w:rFonts w:ascii="Angsana New" w:hAnsi="Angsana New" w:cs="Angsana New"/>
          <w:bCs/>
          <w:lang w:val="en-US"/>
        </w:rPr>
        <w:t>2</w:t>
      </w:r>
      <w:r w:rsidR="004C1448" w:rsidRPr="004C1448">
        <w:rPr>
          <w:rFonts w:ascii="Angsana New" w:hAnsi="Angsana New" w:cs="Angsana New"/>
          <w:bCs/>
          <w:lang w:val="en-US"/>
        </w:rPr>
        <w:t>.</w:t>
      </w:r>
      <w:r w:rsidRPr="00D452EA">
        <w:rPr>
          <w:rFonts w:ascii="Angsana New" w:hAnsi="Angsana New" w:cs="Angsana New"/>
          <w:bCs/>
          <w:lang w:val="en-US"/>
        </w:rPr>
        <w:t>7</w:t>
      </w:r>
      <w:r w:rsidR="004C1448">
        <w:rPr>
          <w:rFonts w:ascii="Angsana New" w:hAnsi="Angsana New" w:cs="Angsana New"/>
          <w:bCs/>
          <w:lang w:val="en-US"/>
        </w:rPr>
        <w:tab/>
      </w:r>
      <w:r w:rsidR="004C1448" w:rsidRPr="004C1448">
        <w:rPr>
          <w:rFonts w:ascii="Angsana New" w:hAnsi="Angsana New" w:cs="Angsana New" w:hint="cs"/>
          <w:b/>
          <w:cs/>
          <w:lang w:val="en-US"/>
        </w:rPr>
        <w:t>การ</w:t>
      </w:r>
      <w:r w:rsidR="007A403E">
        <w:rPr>
          <w:rFonts w:ascii="Angsana New" w:hAnsi="Angsana New" w:cs="Angsana New" w:hint="cs"/>
          <w:b/>
          <w:cs/>
          <w:lang w:val="en-US"/>
        </w:rPr>
        <w:t>รวมธุรกิจภายใต้การควบคุมเดียว</w:t>
      </w:r>
      <w:r w:rsidR="00081E44">
        <w:rPr>
          <w:rFonts w:ascii="Angsana New" w:hAnsi="Angsana New" w:cs="Angsana New" w:hint="cs"/>
          <w:snapToGrid w:val="0"/>
          <w:cs/>
          <w:lang w:val="en-US"/>
        </w:rPr>
        <w:t>กัน</w:t>
      </w:r>
    </w:p>
    <w:p w:rsidR="00A440A1" w:rsidRDefault="004C1448" w:rsidP="00A440A1">
      <w:pPr>
        <w:ind w:left="1260"/>
        <w:jc w:val="thaiDistribute"/>
        <w:rPr>
          <w:rFonts w:ascii="Angsana New" w:hAnsi="Angsana New" w:cs="Angsana New"/>
          <w:snapToGrid w:val="0"/>
          <w:lang w:val="en-US"/>
        </w:rPr>
      </w:pPr>
      <w:r w:rsidRPr="00A440A1">
        <w:rPr>
          <w:rFonts w:ascii="Angsana New" w:hAnsi="Angsana New" w:cs="Angsana New" w:hint="cs"/>
          <w:cs/>
          <w:lang w:val="en-US"/>
        </w:rPr>
        <w:t xml:space="preserve">ตามที่ประชุมสามัญผู้ถือหุ้นของบริษัทเมื่อวันที่ </w:t>
      </w:r>
      <w:r w:rsidR="00D452EA" w:rsidRPr="00D452EA">
        <w:rPr>
          <w:rFonts w:ascii="Angsana New" w:hAnsi="Angsana New" w:cs="Angsana New"/>
          <w:lang w:val="en-US"/>
        </w:rPr>
        <w:t>27</w:t>
      </w:r>
      <w:r w:rsidRPr="00A440A1">
        <w:rPr>
          <w:rFonts w:ascii="Angsana New" w:hAnsi="Angsana New" w:cs="Angsana New"/>
          <w:lang w:val="en-US"/>
        </w:rPr>
        <w:t xml:space="preserve"> </w:t>
      </w:r>
      <w:r w:rsidRPr="00A440A1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D452EA" w:rsidRPr="00D452EA">
        <w:rPr>
          <w:rFonts w:ascii="Angsana New" w:hAnsi="Angsana New" w:cs="Angsana New" w:hint="cs"/>
          <w:lang w:val="en-US"/>
        </w:rPr>
        <w:t>2560</w:t>
      </w:r>
      <w:r w:rsidRPr="00A440A1">
        <w:rPr>
          <w:rFonts w:ascii="Angsana New" w:hAnsi="Angsana New" w:cs="Angsana New" w:hint="cs"/>
          <w:cs/>
          <w:lang w:val="en-US"/>
        </w:rPr>
        <w:t xml:space="preserve"> ได้มีมติ</w:t>
      </w:r>
      <w:r w:rsidRPr="00A440A1">
        <w:rPr>
          <w:rFonts w:ascii="Angsana New" w:hAnsi="Angsana New" w:cs="Angsana New"/>
          <w:snapToGrid w:val="0"/>
          <w:cs/>
          <w:lang w:val="en-US"/>
        </w:rPr>
        <w:t>อนุมัติให้บริษัทเข้าทำรายการซื้อและรับโอนกิจการทั้งหมด (</w:t>
      </w:r>
      <w:r w:rsidRPr="00A440A1">
        <w:rPr>
          <w:rFonts w:ascii="Angsana New" w:hAnsi="Angsana New" w:cs="Angsana New"/>
          <w:snapToGrid w:val="0"/>
          <w:lang w:val="en-US"/>
        </w:rPr>
        <w:t xml:space="preserve">Entire Business Transfer) </w:t>
      </w:r>
      <w:r w:rsidRPr="00A440A1">
        <w:rPr>
          <w:rFonts w:ascii="Angsana New" w:hAnsi="Angsana New" w:cs="Angsana New"/>
          <w:snapToGrid w:val="0"/>
          <w:cs/>
          <w:lang w:val="en-US"/>
        </w:rPr>
        <w:t>ของบริษัท โพรฟิท เวนเจอร์ส จำกัด (</w:t>
      </w:r>
      <w:r w:rsidRPr="00A440A1">
        <w:rPr>
          <w:rFonts w:ascii="Angsana New" w:hAnsi="Angsana New" w:cs="Angsana New"/>
          <w:snapToGrid w:val="0"/>
          <w:lang w:val="en-US"/>
        </w:rPr>
        <w:t>“PVL”)</w:t>
      </w:r>
      <w:r w:rsidRPr="00A440A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D44BC2" w:rsidRPr="00A440A1">
        <w:rPr>
          <w:rFonts w:ascii="Angsana New" w:hAnsi="Angsana New" w:cs="Angsana New" w:hint="cs"/>
          <w:snapToGrid w:val="0"/>
          <w:cs/>
          <w:lang w:val="en-US"/>
        </w:rPr>
        <w:t>ต่อมา</w:t>
      </w:r>
      <w:r w:rsidRPr="00A440A1">
        <w:rPr>
          <w:rFonts w:ascii="Angsana New" w:hAnsi="Angsana New" w:cs="Angsana New" w:hint="cs"/>
          <w:snapToGrid w:val="0"/>
          <w:cs/>
          <w:lang w:val="en-US"/>
        </w:rPr>
        <w:t xml:space="preserve">เมื่อวันที่ </w:t>
      </w:r>
      <w:r w:rsidR="00D452EA" w:rsidRPr="00D452EA">
        <w:rPr>
          <w:rFonts w:ascii="Angsana New" w:hAnsi="Angsana New" w:cs="Angsana New"/>
          <w:snapToGrid w:val="0"/>
          <w:lang w:val="en-US"/>
        </w:rPr>
        <w:t>2</w:t>
      </w:r>
      <w:r w:rsidRPr="00A440A1">
        <w:rPr>
          <w:rFonts w:ascii="Angsana New" w:hAnsi="Angsana New" w:cs="Angsana New"/>
          <w:snapToGrid w:val="0"/>
          <w:lang w:val="en-US"/>
        </w:rPr>
        <w:t xml:space="preserve"> </w:t>
      </w:r>
      <w:r w:rsidRPr="00A440A1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D452EA" w:rsidRPr="00D452EA">
        <w:rPr>
          <w:rFonts w:ascii="Angsana New" w:hAnsi="Angsana New" w:cs="Angsana New"/>
          <w:snapToGrid w:val="0"/>
          <w:lang w:val="en-US"/>
        </w:rPr>
        <w:t>2560</w:t>
      </w:r>
      <w:r w:rsidRPr="00A440A1">
        <w:rPr>
          <w:rFonts w:ascii="Angsana New" w:hAnsi="Angsana New" w:cs="Angsana New"/>
          <w:snapToGrid w:val="0"/>
          <w:lang w:val="en-US"/>
        </w:rPr>
        <w:t xml:space="preserve"> </w:t>
      </w:r>
      <w:r w:rsidRPr="00A440A1">
        <w:rPr>
          <w:rFonts w:ascii="Angsana New" w:hAnsi="Angsana New" w:cs="Angsana New" w:hint="cs"/>
          <w:snapToGrid w:val="0"/>
          <w:cs/>
          <w:lang w:val="en-US"/>
        </w:rPr>
        <w:t xml:space="preserve">บริษัทได้ดำเนินการตามมติดังกล่าวแล้ว โดยการออกหุ้นสามัญใหม่จำนวน </w:t>
      </w:r>
      <w:r w:rsidR="00D452EA" w:rsidRPr="00D452EA">
        <w:rPr>
          <w:rFonts w:ascii="Angsana New" w:hAnsi="Angsana New" w:cs="Angsana New"/>
          <w:snapToGrid w:val="0"/>
          <w:lang w:val="en-US"/>
        </w:rPr>
        <w:t>929</w:t>
      </w:r>
      <w:r w:rsidRPr="00A440A1">
        <w:rPr>
          <w:rFonts w:ascii="Angsana New" w:hAnsi="Angsana New" w:cs="Angsana New"/>
          <w:snapToGrid w:val="0"/>
          <w:lang w:val="en-US"/>
        </w:rPr>
        <w:t>,</w:t>
      </w:r>
      <w:r w:rsidR="00D452EA" w:rsidRPr="00D452EA">
        <w:rPr>
          <w:rFonts w:ascii="Angsana New" w:hAnsi="Angsana New" w:cs="Angsana New"/>
          <w:snapToGrid w:val="0"/>
          <w:lang w:val="en-US"/>
        </w:rPr>
        <w:t>832</w:t>
      </w:r>
      <w:r w:rsidRPr="00A440A1">
        <w:rPr>
          <w:rFonts w:ascii="Angsana New" w:hAnsi="Angsana New" w:cs="Angsana New"/>
          <w:snapToGrid w:val="0"/>
          <w:lang w:val="en-US"/>
        </w:rPr>
        <w:t>,</w:t>
      </w:r>
      <w:r w:rsidR="00D452EA" w:rsidRPr="00D452EA">
        <w:rPr>
          <w:rFonts w:ascii="Angsana New" w:hAnsi="Angsana New" w:cs="Angsana New"/>
          <w:snapToGrid w:val="0"/>
          <w:lang w:val="en-US"/>
        </w:rPr>
        <w:t>727</w:t>
      </w:r>
      <w:r w:rsidRPr="00A440A1">
        <w:rPr>
          <w:rFonts w:ascii="Angsana New" w:hAnsi="Angsana New" w:cs="Angsana New"/>
          <w:snapToGrid w:val="0"/>
          <w:cs/>
          <w:lang w:val="en-US"/>
        </w:rPr>
        <w:t xml:space="preserve"> หุ้น มูลค่าที่ตราไว้หุ้นละ </w:t>
      </w:r>
      <w:r w:rsidR="00D452EA" w:rsidRPr="00D452EA">
        <w:rPr>
          <w:rFonts w:ascii="Angsana New" w:hAnsi="Angsana New" w:cs="Angsana New"/>
          <w:snapToGrid w:val="0"/>
          <w:lang w:val="en-US"/>
        </w:rPr>
        <w:t>1</w:t>
      </w:r>
      <w:r w:rsidRPr="00A440A1">
        <w:rPr>
          <w:rFonts w:ascii="Angsana New" w:hAnsi="Angsana New" w:cs="Angsana New"/>
          <w:snapToGrid w:val="0"/>
          <w:cs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lang w:val="en-US"/>
        </w:rPr>
        <w:t>00</w:t>
      </w:r>
      <w:r w:rsidRPr="00A440A1">
        <w:rPr>
          <w:rFonts w:ascii="Angsana New" w:hAnsi="Angsana New" w:cs="Angsana New"/>
          <w:snapToGrid w:val="0"/>
          <w:cs/>
          <w:lang w:val="en-US"/>
        </w:rPr>
        <w:t xml:space="preserve"> บาท เพื่อเสนอขายให้แก่บุคคลในวงจำกัด (</w:t>
      </w:r>
      <w:r w:rsidRPr="00A440A1">
        <w:rPr>
          <w:rFonts w:ascii="Angsana New" w:hAnsi="Angsana New" w:cs="Angsana New"/>
          <w:snapToGrid w:val="0"/>
          <w:lang w:val="en-US"/>
        </w:rPr>
        <w:t xml:space="preserve">Private Placement) </w:t>
      </w:r>
      <w:r w:rsidRPr="00A440A1">
        <w:rPr>
          <w:rFonts w:ascii="Angsana New" w:hAnsi="Angsana New" w:cs="Angsana New"/>
          <w:snapToGrid w:val="0"/>
          <w:cs/>
          <w:lang w:val="en-US"/>
        </w:rPr>
        <w:t xml:space="preserve">ซึ่งได้แก่ </w:t>
      </w:r>
      <w:r w:rsidRPr="00A440A1">
        <w:rPr>
          <w:rFonts w:ascii="Angsana New" w:hAnsi="Angsana New" w:cs="Angsana New"/>
          <w:snapToGrid w:val="0"/>
          <w:lang w:val="en-US"/>
        </w:rPr>
        <w:t xml:space="preserve">PVL </w:t>
      </w:r>
      <w:r w:rsidRPr="00A440A1">
        <w:rPr>
          <w:rFonts w:ascii="Angsana New" w:hAnsi="Angsana New" w:cs="Angsana New"/>
          <w:snapToGrid w:val="0"/>
          <w:cs/>
          <w:lang w:val="en-US"/>
        </w:rPr>
        <w:t xml:space="preserve">ในราคาเสนอขายหุ้นละ </w:t>
      </w:r>
      <w:r w:rsidR="00D452EA" w:rsidRPr="00D452EA">
        <w:rPr>
          <w:rFonts w:ascii="Angsana New" w:hAnsi="Angsana New" w:cs="Angsana New"/>
          <w:snapToGrid w:val="0"/>
          <w:lang w:val="en-US"/>
        </w:rPr>
        <w:t>1</w:t>
      </w:r>
      <w:r w:rsidRPr="00A440A1">
        <w:rPr>
          <w:rFonts w:ascii="Angsana New" w:hAnsi="Angsana New" w:cs="Angsana New"/>
          <w:snapToGrid w:val="0"/>
          <w:cs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lang w:val="en-US"/>
        </w:rPr>
        <w:t>10</w:t>
      </w:r>
      <w:r w:rsidRPr="00A440A1">
        <w:rPr>
          <w:rFonts w:ascii="Angsana New" w:hAnsi="Angsana New" w:cs="Angsana New"/>
          <w:snapToGrid w:val="0"/>
          <w:cs/>
          <w:lang w:val="en-US"/>
        </w:rPr>
        <w:t xml:space="preserve"> บาท รวมเป็นมูลค่าทั้งสิ้น </w:t>
      </w:r>
      <w:r w:rsidR="00D452EA" w:rsidRPr="00D452EA">
        <w:rPr>
          <w:rFonts w:ascii="Angsana New" w:hAnsi="Angsana New" w:cs="Angsana New"/>
          <w:snapToGrid w:val="0"/>
          <w:lang w:val="en-US"/>
        </w:rPr>
        <w:t>1</w:t>
      </w:r>
      <w:r w:rsidRPr="00A440A1">
        <w:rPr>
          <w:rFonts w:ascii="Angsana New" w:hAnsi="Angsana New" w:cs="Angsana New"/>
          <w:snapToGrid w:val="0"/>
          <w:lang w:val="en-US"/>
        </w:rPr>
        <w:t>,</w:t>
      </w:r>
      <w:r w:rsidR="00D452EA" w:rsidRPr="00D452EA">
        <w:rPr>
          <w:rFonts w:ascii="Angsana New" w:hAnsi="Angsana New" w:cs="Angsana New"/>
          <w:snapToGrid w:val="0"/>
          <w:lang w:val="en-US"/>
        </w:rPr>
        <w:t>022</w:t>
      </w:r>
      <w:r w:rsidRPr="00A440A1">
        <w:rPr>
          <w:rFonts w:ascii="Angsana New" w:hAnsi="Angsana New" w:cs="Angsana New"/>
          <w:snapToGrid w:val="0"/>
          <w:lang w:val="en-US"/>
        </w:rPr>
        <w:t>,</w:t>
      </w:r>
      <w:r w:rsidR="00D452EA" w:rsidRPr="00D452EA">
        <w:rPr>
          <w:rFonts w:ascii="Angsana New" w:hAnsi="Angsana New" w:cs="Angsana New"/>
          <w:snapToGrid w:val="0"/>
          <w:lang w:val="en-US"/>
        </w:rPr>
        <w:t>816</w:t>
      </w:r>
      <w:r w:rsidRPr="00A440A1">
        <w:rPr>
          <w:rFonts w:ascii="Angsana New" w:hAnsi="Angsana New" w:cs="Angsana New"/>
          <w:snapToGrid w:val="0"/>
          <w:lang w:val="en-US"/>
        </w:rPr>
        <w:t>,</w:t>
      </w:r>
      <w:r w:rsidR="00D452EA" w:rsidRPr="00D452EA">
        <w:rPr>
          <w:rFonts w:ascii="Angsana New" w:hAnsi="Angsana New" w:cs="Angsana New"/>
          <w:snapToGrid w:val="0"/>
          <w:lang w:val="en-US"/>
        </w:rPr>
        <w:t>000</w:t>
      </w:r>
      <w:r w:rsidRPr="00A440A1">
        <w:rPr>
          <w:rFonts w:ascii="Angsana New" w:hAnsi="Angsana New" w:cs="Angsana New"/>
          <w:snapToGrid w:val="0"/>
          <w:cs/>
          <w:lang w:val="en-US"/>
        </w:rPr>
        <w:t xml:space="preserve"> บาท</w:t>
      </w:r>
      <w:r w:rsidR="00325DFE" w:rsidRPr="00A440A1">
        <w:rPr>
          <w:rFonts w:ascii="Angsana New" w:hAnsi="Angsana New" w:cs="Angsana New"/>
          <w:snapToGrid w:val="0"/>
          <w:lang w:val="en-US"/>
        </w:rPr>
        <w:t xml:space="preserve"> (</w:t>
      </w:r>
      <w:r w:rsidR="00325DFE" w:rsidRPr="00A440A1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="00D452EA" w:rsidRPr="00D452EA">
        <w:rPr>
          <w:rFonts w:ascii="Angsana New" w:hAnsi="Angsana New" w:cs="Angsana New"/>
          <w:snapToGrid w:val="0"/>
          <w:lang w:val="en-US"/>
        </w:rPr>
        <w:t>20</w:t>
      </w:r>
      <w:r w:rsidR="00325DFE" w:rsidRPr="00A440A1">
        <w:rPr>
          <w:rFonts w:ascii="Angsana New" w:hAnsi="Angsana New" w:cs="Angsana New"/>
          <w:snapToGrid w:val="0"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lang w:val="en-US"/>
        </w:rPr>
        <w:t>3</w:t>
      </w:r>
      <w:r w:rsidR="00325DFE" w:rsidRPr="00A440A1">
        <w:rPr>
          <w:rFonts w:ascii="Angsana New" w:hAnsi="Angsana New" w:cs="Angsana New"/>
          <w:snapToGrid w:val="0"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lang w:val="en-US"/>
        </w:rPr>
        <w:t>1</w:t>
      </w:r>
      <w:r w:rsidR="00325DFE" w:rsidRPr="00A440A1">
        <w:rPr>
          <w:rFonts w:ascii="Angsana New" w:hAnsi="Angsana New" w:cs="Angsana New"/>
          <w:snapToGrid w:val="0"/>
          <w:lang w:val="en-US"/>
        </w:rPr>
        <w:t>)</w:t>
      </w:r>
      <w:r w:rsidRPr="00A440A1">
        <w:rPr>
          <w:rFonts w:ascii="Angsana New" w:hAnsi="Angsana New" w:cs="Angsana New"/>
          <w:snapToGrid w:val="0"/>
          <w:cs/>
          <w:lang w:val="en-US"/>
        </w:rPr>
        <w:t xml:space="preserve"> เพื่อเป็นการชำระค่าตอบแทนการโอนกิจการทั้งหมดของ </w:t>
      </w:r>
      <w:r w:rsidRPr="00A440A1">
        <w:rPr>
          <w:rFonts w:ascii="Angsana New" w:hAnsi="Angsana New" w:cs="Angsana New"/>
          <w:snapToGrid w:val="0"/>
          <w:lang w:val="en-US"/>
        </w:rPr>
        <w:t xml:space="preserve">PVL </w:t>
      </w:r>
      <w:r w:rsidRPr="00A440A1">
        <w:rPr>
          <w:rFonts w:ascii="Angsana New" w:hAnsi="Angsana New" w:cs="Angsana New"/>
          <w:snapToGrid w:val="0"/>
          <w:cs/>
          <w:lang w:val="en-US"/>
        </w:rPr>
        <w:t>แทนการชำระด้วยเงินสด</w:t>
      </w:r>
      <w:r w:rsidR="00191EB1" w:rsidRPr="00A440A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:rsidR="00A440A1" w:rsidRPr="00A440A1" w:rsidRDefault="00191EB1" w:rsidP="00A440A1">
      <w:pPr>
        <w:spacing w:before="240"/>
        <w:ind w:left="1267"/>
        <w:jc w:val="thaiDistribute"/>
        <w:rPr>
          <w:rFonts w:ascii="Angsana New" w:hAnsi="Angsana New" w:cs="Angsana New"/>
          <w:snapToGrid w:val="0"/>
          <w:lang w:val="en-US"/>
        </w:rPr>
      </w:pPr>
      <w:r w:rsidRPr="00A440A1">
        <w:rPr>
          <w:rFonts w:ascii="Angsana New" w:hAnsi="Angsana New" w:cs="Angsana New" w:hint="cs"/>
          <w:snapToGrid w:val="0"/>
          <w:cs/>
          <w:lang w:val="en-US"/>
        </w:rPr>
        <w:t xml:space="preserve">ทั้งนี้รายการดังกล่าวถือเป็นการรวมธุรกิจภายใต้การควบคุมเดียวกัน </w:t>
      </w:r>
      <w:r w:rsidR="00A440A1" w:rsidRPr="00A440A1">
        <w:rPr>
          <w:rFonts w:ascii="Angsana New" w:hAnsi="Angsana New" w:cs="Angsana New"/>
          <w:cs/>
          <w:lang w:val="en-US"/>
        </w:rPr>
        <w:t>บริษัท</w:t>
      </w:r>
      <w:r w:rsidR="00A440A1" w:rsidRPr="00A440A1">
        <w:rPr>
          <w:rFonts w:ascii="Angsana New" w:hAnsi="Angsana New" w:cs="Angsana New" w:hint="cs"/>
          <w:cs/>
          <w:lang w:val="en-US"/>
        </w:rPr>
        <w:t>จึง</w:t>
      </w:r>
      <w:r w:rsidR="00A440A1" w:rsidRPr="00A440A1">
        <w:rPr>
          <w:rFonts w:ascii="Angsana New" w:hAnsi="Angsana New" w:cs="Angsana New"/>
          <w:cs/>
          <w:lang w:val="en-US"/>
        </w:rPr>
        <w:t>บันทึกบัญชี</w:t>
      </w:r>
      <w:r w:rsidR="00A440A1" w:rsidRPr="00AE7730">
        <w:rPr>
          <w:rFonts w:ascii="Angsana New" w:hAnsi="Angsana New" w:cs="Angsana New"/>
          <w:spacing w:val="-4"/>
          <w:cs/>
          <w:lang w:val="en-US"/>
        </w:rPr>
        <w:t>เสมือนว่าเป็นวิธีการรวมส่วนได้เสียซึ่งเป็นไปตามแนวปฏิบัติทางการบัญชีสำหรับการรวมธุรกิจ</w:t>
      </w:r>
      <w:r w:rsidR="00A440A1" w:rsidRPr="00A440A1">
        <w:rPr>
          <w:rFonts w:ascii="Angsana New" w:hAnsi="Angsana New" w:cs="Angsana New"/>
          <w:cs/>
          <w:lang w:val="en-US"/>
        </w:rPr>
        <w:t>ภายใต้การควบคุมเดียวกัน โดยสินทรัพย์และหนี้สินที่ถูกนำมารวมในงบการเงินจะรับรู้ด้วย</w:t>
      </w:r>
      <w:r w:rsidR="00A440A1" w:rsidRPr="00AE7730">
        <w:rPr>
          <w:rFonts w:ascii="Angsana New" w:hAnsi="Angsana New" w:cs="Angsana New"/>
          <w:spacing w:val="2"/>
          <w:cs/>
          <w:lang w:val="en-US"/>
        </w:rPr>
        <w:t xml:space="preserve">มูลค่าตามบัญชีของสินทรัพย์และหนี้สินที่ระบุได้ของกิจการที่อยู่ภายใต้การควบคุมเดียวกัน </w:t>
      </w:r>
      <w:r w:rsidR="00A440A1" w:rsidRPr="00A440A1">
        <w:rPr>
          <w:rFonts w:ascii="Angsana New" w:hAnsi="Angsana New" w:cs="Angsana New"/>
          <w:cs/>
          <w:lang w:val="en-US"/>
        </w:rPr>
        <w:t>ณ วันที่มีการรวมธุรกิจ</w:t>
      </w:r>
      <w:r w:rsidR="00A440A1" w:rsidRPr="00A440A1">
        <w:rPr>
          <w:rFonts w:ascii="Angsana New" w:hAnsi="Angsana New" w:cs="Angsana New" w:hint="cs"/>
          <w:cs/>
          <w:lang w:val="en-US"/>
        </w:rPr>
        <w:t xml:space="preserve"> </w:t>
      </w:r>
      <w:r w:rsidR="00A440A1">
        <w:rPr>
          <w:rFonts w:ascii="Angsana New" w:hAnsi="Angsana New" w:cs="Angsana New" w:hint="cs"/>
          <w:cs/>
          <w:lang w:val="en-US"/>
        </w:rPr>
        <w:t>และแสดงส่วนต่างระหว่าง</w:t>
      </w:r>
      <w:r w:rsidR="00A440A1" w:rsidRPr="00A440A1">
        <w:rPr>
          <w:rFonts w:ascii="Angsana New" w:hAnsi="Angsana New" w:cs="Angsana New"/>
          <w:cs/>
          <w:lang w:val="en-US"/>
        </w:rPr>
        <w:t>มูลค่ายุติธรรมของสิ่งตอบแทนที่โอนให้</w:t>
      </w:r>
      <w:r w:rsidR="00A440A1">
        <w:rPr>
          <w:rFonts w:ascii="Angsana New" w:hAnsi="Angsana New" w:cs="Angsana New" w:hint="cs"/>
          <w:cs/>
          <w:lang w:val="en-US"/>
        </w:rPr>
        <w:t>กับ</w:t>
      </w:r>
      <w:r w:rsidR="00A440A1" w:rsidRPr="00AE7730">
        <w:rPr>
          <w:rFonts w:ascii="Angsana New" w:hAnsi="Angsana New" w:cs="Angsana New"/>
          <w:spacing w:val="-6"/>
          <w:cs/>
          <w:lang w:val="en-US"/>
        </w:rPr>
        <w:t xml:space="preserve">สินทรัพย์สุทธิที่รับโอนจากกิจการภายใต้การควบคุมเดียวกัน </w:t>
      </w:r>
      <w:r w:rsidR="00A440A1" w:rsidRPr="00AE7730">
        <w:rPr>
          <w:rFonts w:ascii="Angsana New" w:hAnsi="Angsana New" w:cs="Angsana New" w:hint="cs"/>
          <w:spacing w:val="-6"/>
          <w:cs/>
          <w:lang w:val="en-US"/>
        </w:rPr>
        <w:t>เป็น</w:t>
      </w:r>
      <w:r w:rsidR="00AE7730" w:rsidRPr="00AE7730">
        <w:rPr>
          <w:rFonts w:ascii="Angsana New" w:hAnsi="Angsana New" w:cs="Angsana New"/>
          <w:spacing w:val="-6"/>
          <w:cs/>
          <w:lang w:val="en-US"/>
        </w:rPr>
        <w:t>ส่วน</w:t>
      </w:r>
      <w:r w:rsidR="00AE7730" w:rsidRPr="00AE7730">
        <w:rPr>
          <w:rFonts w:ascii="Angsana New" w:hAnsi="Angsana New" w:cs="Angsana New" w:hint="cs"/>
          <w:spacing w:val="-6"/>
          <w:cs/>
          <w:lang w:val="en-US"/>
        </w:rPr>
        <w:t>ต่ำกว่า</w:t>
      </w:r>
      <w:r w:rsidR="00A440A1" w:rsidRPr="00AE7730">
        <w:rPr>
          <w:rFonts w:ascii="Angsana New" w:hAnsi="Angsana New" w:cs="Angsana New"/>
          <w:spacing w:val="-6"/>
          <w:cs/>
          <w:lang w:val="en-US"/>
        </w:rPr>
        <w:t>ทุนจากการรวมธุรกิจภายใต้การควบคุมเดียวกัน โดยแสดงเป็นรายการในส่วนของผู้ถือหุ้น</w:t>
      </w:r>
      <w:r w:rsidR="001A129B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A440A1">
        <w:rPr>
          <w:rFonts w:ascii="Angsana New" w:hAnsi="Angsana New" w:cs="Angsana New" w:hint="cs"/>
          <w:cs/>
          <w:lang w:val="en-US"/>
        </w:rPr>
        <w:t>และรับรู้</w:t>
      </w:r>
      <w:r w:rsidR="00A440A1" w:rsidRPr="00A440A1">
        <w:rPr>
          <w:rFonts w:ascii="Angsana New" w:hAnsi="Angsana New" w:cs="Angsana New"/>
          <w:cs/>
          <w:lang w:val="en-US"/>
        </w:rPr>
        <w:t>ต้นทุนที่เกี่ยวข้องกับการซื้อของบริษัทที่เกิดขึ้นซึ่งเป็นผลมาจากการรวมธุรกิจ เช่น ค่าที่ปรึกษากฎหมา</w:t>
      </w:r>
      <w:r w:rsidR="00A440A1" w:rsidRPr="00A440A1">
        <w:rPr>
          <w:rFonts w:ascii="Angsana New" w:hAnsi="Angsana New" w:cs="Angsana New" w:hint="cs"/>
          <w:cs/>
          <w:lang w:val="en-US"/>
        </w:rPr>
        <w:t xml:space="preserve">ย </w:t>
      </w:r>
      <w:r w:rsidR="00A440A1" w:rsidRPr="00A440A1">
        <w:rPr>
          <w:rFonts w:ascii="Angsana New" w:hAnsi="Angsana New" w:cs="Angsana New"/>
          <w:cs/>
          <w:lang w:val="en-US"/>
        </w:rPr>
        <w:t>ค่าธรรมเนียมวิชาชีพและค่าที่ปรึกษาอื่น</w:t>
      </w:r>
      <w:r w:rsidR="001A129B">
        <w:rPr>
          <w:rFonts w:ascii="Angsana New" w:hAnsi="Angsana New" w:cs="Angsana New" w:hint="cs"/>
          <w:cs/>
          <w:lang w:val="en-US"/>
        </w:rPr>
        <w:t xml:space="preserve"> </w:t>
      </w:r>
      <w:r w:rsidR="00A440A1" w:rsidRPr="00A440A1">
        <w:rPr>
          <w:rFonts w:ascii="Angsana New" w:hAnsi="Angsana New" w:cs="Angsana New"/>
          <w:cs/>
          <w:lang w:val="en-US"/>
        </w:rPr>
        <w:t>ๆ เป็นค่าใช้จ่ายเมื่อเกิดขึ้น</w:t>
      </w:r>
    </w:p>
    <w:p w:rsidR="00A440A1" w:rsidRDefault="00A440A1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:rsidR="00A440A1" w:rsidRPr="00972999" w:rsidRDefault="00A440A1" w:rsidP="004C1448">
      <w:pPr>
        <w:ind w:left="1267"/>
        <w:jc w:val="thaiDistribute"/>
        <w:rPr>
          <w:rFonts w:ascii="Angsana New" w:hAnsi="Angsana New" w:cs="Angsana New"/>
          <w:snapToGrid w:val="0"/>
          <w:lang w:val="en-US"/>
        </w:rPr>
      </w:pPr>
      <w:r w:rsidRPr="00972999">
        <w:rPr>
          <w:rFonts w:ascii="Angsana New" w:hAnsi="Angsana New" w:cs="Angsana New"/>
          <w:cs/>
          <w:lang w:val="en-US"/>
        </w:rPr>
        <w:lastRenderedPageBreak/>
        <w:t>มูลค่า</w:t>
      </w:r>
      <w:r w:rsidR="001A129B" w:rsidRPr="00972999">
        <w:rPr>
          <w:rFonts w:ascii="Angsana New" w:hAnsi="Angsana New" w:cs="Angsana New" w:hint="cs"/>
          <w:cs/>
          <w:lang w:val="en-US"/>
        </w:rPr>
        <w:t>ตามบัญชีของสินทรัพย์สุทธิของบริษัท โพรฟิท เวนเจอร์ส จำกัด และมูลค่า</w:t>
      </w:r>
      <w:r w:rsidRPr="00972999">
        <w:rPr>
          <w:rFonts w:ascii="Angsana New" w:hAnsi="Angsana New" w:cs="Angsana New"/>
          <w:cs/>
          <w:lang w:val="en-US"/>
        </w:rPr>
        <w:t>ยุติธรรมของสิ่งตอบแทนที่โอนให้</w:t>
      </w:r>
      <w:r w:rsidR="001A129B" w:rsidRPr="00972999">
        <w:rPr>
          <w:rFonts w:ascii="Angsana New" w:hAnsi="Angsana New" w:cs="Angsana New" w:hint="cs"/>
          <w:cs/>
          <w:lang w:val="en-US"/>
        </w:rPr>
        <w:t xml:space="preserve"> ณ วัน</w:t>
      </w:r>
      <w:r w:rsidR="00F71E4A" w:rsidRPr="00972999">
        <w:rPr>
          <w:rFonts w:ascii="Angsana New" w:hAnsi="Angsana New" w:cs="Angsana New"/>
          <w:cs/>
          <w:lang w:val="en-US"/>
        </w:rPr>
        <w:t>ที่รับโอน</w:t>
      </w:r>
      <w:r w:rsidRPr="00972999">
        <w:rPr>
          <w:rFonts w:ascii="Angsana New" w:hAnsi="Angsana New" w:cs="Angsana New"/>
          <w:cs/>
          <w:lang w:val="en-US"/>
        </w:rPr>
        <w:t>กิจการ</w:t>
      </w:r>
      <w:r w:rsidRPr="00972999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p w:rsidR="00D44BC2" w:rsidRPr="00D44BC2" w:rsidRDefault="00D44BC2" w:rsidP="00D44BC2">
      <w:pPr>
        <w:ind w:left="1267"/>
        <w:jc w:val="right"/>
        <w:rPr>
          <w:rFonts w:ascii="Angsana New" w:hAnsi="Angsana New" w:cs="Angsana New"/>
          <w:b/>
          <w:snapToGrid w:val="0"/>
          <w:lang w:val="en-US"/>
        </w:rPr>
      </w:pPr>
      <w:r w:rsidRPr="00D44BC2">
        <w:rPr>
          <w:rFonts w:ascii="Angsana New" w:hAnsi="Angsana New" w:cs="Angsana New"/>
          <w:b/>
          <w:cs/>
        </w:rPr>
        <w:t xml:space="preserve">(หน่วย </w:t>
      </w:r>
      <w:r w:rsidRPr="00D44BC2">
        <w:rPr>
          <w:rFonts w:ascii="Angsana New" w:hAnsi="Angsana New" w:cs="Angsana New"/>
          <w:b/>
          <w:lang w:val="en-US"/>
        </w:rPr>
        <w:t>:</w:t>
      </w:r>
      <w:r w:rsidRPr="00D44BC2">
        <w:rPr>
          <w:rFonts w:ascii="Angsana New" w:hAnsi="Angsana New" w:cs="Angsana New"/>
          <w:b/>
          <w:cs/>
          <w:lang w:val="en-US"/>
        </w:rPr>
        <w:t xml:space="preserve"> บาท)</w:t>
      </w:r>
    </w:p>
    <w:tbl>
      <w:tblPr>
        <w:tblW w:w="0" w:type="auto"/>
        <w:tblInd w:w="1278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</w:tblGrid>
      <w:tr w:rsidR="00D44BC2" w:rsidRPr="003F409B" w:rsidTr="004971E6">
        <w:tc>
          <w:tcPr>
            <w:tcW w:w="6750" w:type="dxa"/>
          </w:tcPr>
          <w:p w:rsidR="00D44BC2" w:rsidRPr="00D44BC2" w:rsidRDefault="002D6AFD" w:rsidP="002D6AFD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</w:tcPr>
          <w:p w:rsidR="00D44BC2" w:rsidRPr="003F409B" w:rsidRDefault="00D44BC2" w:rsidP="007005F4">
            <w:pPr>
              <w:ind w:left="-108" w:right="-108"/>
              <w:jc w:val="right"/>
              <w:rPr>
                <w:rFonts w:ascii="Angsana New" w:hAnsi="Angsana New" w:cs="Angsana New"/>
                <w:bCs/>
                <w:cs/>
                <w:lang w:val="en-US"/>
              </w:rPr>
            </w:pPr>
          </w:p>
        </w:tc>
      </w:tr>
      <w:tr w:rsidR="00D44BC2" w:rsidRPr="003F409B" w:rsidTr="004971E6">
        <w:tc>
          <w:tcPr>
            <w:tcW w:w="6750" w:type="dxa"/>
          </w:tcPr>
          <w:p w:rsidR="00D44BC2" w:rsidRPr="004971E6" w:rsidRDefault="00D44BC2" w:rsidP="00570D40">
            <w:pPr>
              <w:tabs>
                <w:tab w:val="left" w:pos="709"/>
                <w:tab w:val="left" w:pos="851"/>
              </w:tabs>
              <w:ind w:left="162"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 w:rsidRPr="004971E6">
              <w:rPr>
                <w:rFonts w:ascii="Angsana New" w:hAnsi="Angsana New" w:cs="Angsana New" w:hint="cs"/>
                <w:b/>
                <w:spacing w:val="-6"/>
                <w:cs/>
              </w:rPr>
              <w:t>เงินสด</w:t>
            </w:r>
          </w:p>
        </w:tc>
        <w:tc>
          <w:tcPr>
            <w:tcW w:w="1350" w:type="dxa"/>
          </w:tcPr>
          <w:p w:rsidR="00D44BC2" w:rsidRPr="003F409B" w:rsidRDefault="00D452EA" w:rsidP="00A92415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cs/>
              </w:rPr>
            </w:pPr>
            <w:r w:rsidRPr="00D452EA">
              <w:rPr>
                <w:rFonts w:ascii="Angsana New" w:hAnsi="Angsana New" w:cs="Angsana New"/>
                <w:bCs/>
                <w:lang w:val="en-US"/>
              </w:rPr>
              <w:t>35</w:t>
            </w:r>
            <w:r w:rsidR="00D44BC2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Cs/>
                <w:lang w:val="en-US"/>
              </w:rPr>
              <w:t>000</w:t>
            </w:r>
          </w:p>
        </w:tc>
      </w:tr>
      <w:tr w:rsidR="00D44BC2" w:rsidRPr="003F409B" w:rsidTr="00393774">
        <w:tc>
          <w:tcPr>
            <w:tcW w:w="6750" w:type="dxa"/>
          </w:tcPr>
          <w:p w:rsidR="00D44BC2" w:rsidRPr="004971E6" w:rsidRDefault="00D44BC2" w:rsidP="004971E6">
            <w:pPr>
              <w:tabs>
                <w:tab w:val="left" w:pos="709"/>
                <w:tab w:val="left" w:pos="851"/>
              </w:tabs>
              <w:ind w:left="162"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 w:rsidRPr="004971E6">
              <w:rPr>
                <w:rFonts w:ascii="Angsana New" w:hAnsi="Angsana New" w:cs="Angsana New"/>
                <w:b/>
                <w:spacing w:val="-6"/>
                <w:cs/>
              </w:rPr>
              <w:t>ที่ดิน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44BC2" w:rsidRPr="00D44BC2" w:rsidRDefault="00D452EA" w:rsidP="00A92415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Cs/>
                <w:lang w:val="en-US"/>
              </w:rPr>
              <w:t>203</w:t>
            </w:r>
            <w:r w:rsidR="00D44BC2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Cs/>
                <w:lang w:val="en-US"/>
              </w:rPr>
              <w:t>378</w:t>
            </w:r>
            <w:r w:rsidR="00D44BC2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Cs/>
                <w:lang w:val="en-US"/>
              </w:rPr>
              <w:t>530</w:t>
            </w:r>
          </w:p>
        </w:tc>
      </w:tr>
      <w:tr w:rsidR="00393774" w:rsidRPr="003F409B" w:rsidTr="00393774">
        <w:tc>
          <w:tcPr>
            <w:tcW w:w="6750" w:type="dxa"/>
          </w:tcPr>
          <w:p w:rsidR="00393774" w:rsidRPr="004971E6" w:rsidRDefault="00393774" w:rsidP="00393774">
            <w:pPr>
              <w:tabs>
                <w:tab w:val="left" w:pos="709"/>
                <w:tab w:val="left" w:pos="851"/>
              </w:tabs>
              <w:ind w:left="336"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>
              <w:rPr>
                <w:rFonts w:ascii="Angsana New" w:hAnsi="Angsana New" w:cs="Angsana New" w:hint="cs"/>
                <w:b/>
                <w:spacing w:val="-6"/>
                <w:cs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93774" w:rsidRPr="00D452EA" w:rsidRDefault="00393774" w:rsidP="00A92415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lang w:val="en-US"/>
              </w:rPr>
            </w:pPr>
            <w:r>
              <w:rPr>
                <w:rFonts w:ascii="Angsana New" w:hAnsi="Angsana New" w:cs="Angsana New"/>
                <w:bCs/>
                <w:lang w:val="en-US"/>
              </w:rPr>
              <w:t>203,413,530</w:t>
            </w:r>
          </w:p>
        </w:tc>
      </w:tr>
      <w:tr w:rsidR="002D6AFD" w:rsidRPr="003F409B" w:rsidTr="004971E6">
        <w:tc>
          <w:tcPr>
            <w:tcW w:w="6750" w:type="dxa"/>
          </w:tcPr>
          <w:p w:rsidR="002D6AFD" w:rsidRPr="004971E6" w:rsidRDefault="002D6AFD" w:rsidP="002D6AFD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>
              <w:rPr>
                <w:rFonts w:ascii="Angsana New" w:hAnsi="Angsana New" w:cs="Angsana New" w:hint="cs"/>
                <w:b/>
                <w:spacing w:val="-6"/>
                <w:cs/>
              </w:rPr>
              <w:t>หนี้สิน</w:t>
            </w:r>
          </w:p>
        </w:tc>
        <w:tc>
          <w:tcPr>
            <w:tcW w:w="1350" w:type="dxa"/>
          </w:tcPr>
          <w:p w:rsidR="002D6AFD" w:rsidRPr="00D452EA" w:rsidRDefault="002D6AFD" w:rsidP="007005F4">
            <w:pPr>
              <w:tabs>
                <w:tab w:val="decimal" w:pos="1224"/>
              </w:tabs>
              <w:ind w:right="-108"/>
              <w:rPr>
                <w:rFonts w:ascii="Angsana New" w:hAnsi="Angsana New" w:cs="Angsana New"/>
                <w:bCs/>
                <w:lang w:val="en-US"/>
              </w:rPr>
            </w:pPr>
          </w:p>
        </w:tc>
      </w:tr>
      <w:tr w:rsidR="00D44BC2" w:rsidRPr="003F409B" w:rsidTr="004971E6">
        <w:tc>
          <w:tcPr>
            <w:tcW w:w="6750" w:type="dxa"/>
          </w:tcPr>
          <w:p w:rsidR="00D44BC2" w:rsidRPr="004971E6" w:rsidRDefault="00D44BC2" w:rsidP="004971E6">
            <w:pPr>
              <w:tabs>
                <w:tab w:val="left" w:pos="709"/>
                <w:tab w:val="left" w:pos="851"/>
              </w:tabs>
              <w:ind w:left="162"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 w:rsidRPr="004971E6">
              <w:rPr>
                <w:rFonts w:ascii="Angsana New" w:hAnsi="Angsana New" w:cs="Angsana New" w:hint="cs"/>
                <w:b/>
                <w:spacing w:val="-6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44BC2" w:rsidRPr="003F409B" w:rsidRDefault="00D44BC2" w:rsidP="00A92415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cs/>
              </w:rPr>
            </w:pPr>
            <w:r>
              <w:rPr>
                <w:rFonts w:ascii="Angsana New" w:hAnsi="Angsana New" w:cs="Angsana New"/>
                <w:bCs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bCs/>
                <w:lang w:val="en-US"/>
              </w:rPr>
              <w:t>35</w:t>
            </w:r>
            <w:r>
              <w:rPr>
                <w:rFonts w:ascii="Angsana New" w:hAnsi="Angsana New" w:cs="Angsana New"/>
                <w:bCs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bCs/>
                <w:lang w:val="en-US"/>
              </w:rPr>
              <w:t>000</w:t>
            </w:r>
            <w:r>
              <w:rPr>
                <w:rFonts w:ascii="Angsana New" w:hAnsi="Angsana New" w:cs="Angsana New"/>
                <w:bCs/>
                <w:lang w:val="en-US"/>
              </w:rPr>
              <w:t>)</w:t>
            </w:r>
          </w:p>
        </w:tc>
      </w:tr>
      <w:tr w:rsidR="00D44BC2" w:rsidRPr="003F409B" w:rsidTr="002D6AFD">
        <w:tc>
          <w:tcPr>
            <w:tcW w:w="6750" w:type="dxa"/>
          </w:tcPr>
          <w:p w:rsidR="00D44BC2" w:rsidRPr="003F409B" w:rsidRDefault="002D6AFD" w:rsidP="004971E6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cs/>
              </w:rPr>
            </w:pPr>
            <w:r>
              <w:rPr>
                <w:rFonts w:ascii="Angsana New" w:hAnsi="Angsana New" w:cs="Angsana New" w:hint="cs"/>
                <w:b/>
                <w:cs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44BC2" w:rsidRPr="003F409B" w:rsidRDefault="00D452EA" w:rsidP="00A92415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cs/>
              </w:rPr>
            </w:pPr>
            <w:r w:rsidRPr="00D452EA">
              <w:rPr>
                <w:rFonts w:ascii="Angsana New" w:hAnsi="Angsana New" w:cs="Angsana New"/>
                <w:bCs/>
                <w:lang w:val="en-US"/>
              </w:rPr>
              <w:t>203</w:t>
            </w:r>
            <w:r w:rsidR="00D44BC2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Cs/>
                <w:lang w:val="en-US"/>
              </w:rPr>
              <w:t>378</w:t>
            </w:r>
            <w:r w:rsidR="00D44BC2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Cs/>
                <w:lang w:val="en-US"/>
              </w:rPr>
              <w:t>530</w:t>
            </w:r>
          </w:p>
        </w:tc>
      </w:tr>
      <w:tr w:rsidR="00D44BC2" w:rsidRPr="003F409B" w:rsidTr="004971E6">
        <w:tc>
          <w:tcPr>
            <w:tcW w:w="6750" w:type="dxa"/>
          </w:tcPr>
          <w:p w:rsidR="00D44BC2" w:rsidRPr="00D44BC2" w:rsidRDefault="002D6AFD" w:rsidP="00D44BC2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6"/>
                <w:cs/>
                <w:lang w:val="en-US"/>
              </w:rPr>
              <w:t>มูลค่า</w:t>
            </w:r>
            <w:r w:rsidRPr="004971E6">
              <w:rPr>
                <w:rFonts w:ascii="Angsana New" w:hAnsi="Angsana New" w:cs="Angsana New"/>
                <w:spacing w:val="-6"/>
                <w:cs/>
                <w:lang w:val="en-US"/>
              </w:rPr>
              <w:t>ยุติธรรมของสิ่งตอบแทนที่โอนให้</w:t>
            </w:r>
          </w:p>
        </w:tc>
        <w:tc>
          <w:tcPr>
            <w:tcW w:w="1350" w:type="dxa"/>
          </w:tcPr>
          <w:p w:rsidR="00D44BC2" w:rsidRPr="003F409B" w:rsidRDefault="00D44BC2" w:rsidP="007005F4">
            <w:pPr>
              <w:ind w:left="-108" w:right="-108"/>
              <w:jc w:val="right"/>
              <w:rPr>
                <w:rFonts w:ascii="Angsana New" w:hAnsi="Angsana New" w:cs="Angsana New"/>
                <w:bCs/>
                <w:cs/>
                <w:lang w:val="en-US"/>
              </w:rPr>
            </w:pPr>
          </w:p>
        </w:tc>
      </w:tr>
      <w:tr w:rsidR="00D44BC2" w:rsidRPr="003F409B" w:rsidTr="004971E6">
        <w:tc>
          <w:tcPr>
            <w:tcW w:w="6750" w:type="dxa"/>
          </w:tcPr>
          <w:p w:rsidR="00D44BC2" w:rsidRPr="00D44BC2" w:rsidRDefault="00D44BC2" w:rsidP="004971E6">
            <w:pPr>
              <w:tabs>
                <w:tab w:val="left" w:pos="709"/>
                <w:tab w:val="left" w:pos="851"/>
              </w:tabs>
              <w:ind w:left="162" w:right="6"/>
              <w:jc w:val="thaiDistribute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D44BC2">
              <w:rPr>
                <w:rFonts w:ascii="Angsana New" w:hAnsi="Angsana New" w:cs="Angsana New" w:hint="cs"/>
                <w:b/>
                <w:spacing w:val="-6"/>
                <w:cs/>
              </w:rPr>
              <w:t xml:space="preserve">หุ้นสามัญออกใหม่ </w:t>
            </w:r>
            <w:r w:rsidRPr="00D44BC2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t xml:space="preserve">จำนวน </w:t>
            </w:r>
            <w:r w:rsidR="00D452EA" w:rsidRPr="00D452EA">
              <w:rPr>
                <w:rFonts w:ascii="Angsana New" w:hAnsi="Angsana New" w:cs="Angsana New"/>
                <w:snapToGrid w:val="0"/>
                <w:spacing w:val="-6"/>
                <w:lang w:val="en-US"/>
              </w:rPr>
              <w:t>929</w:t>
            </w:r>
            <w:r w:rsidRPr="00D44BC2">
              <w:rPr>
                <w:rFonts w:ascii="Angsana New" w:hAnsi="Angsana New" w:cs="Angsana New"/>
                <w:snapToGrid w:val="0"/>
                <w:spacing w:val="-6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pacing w:val="-6"/>
                <w:lang w:val="en-US"/>
              </w:rPr>
              <w:t>832</w:t>
            </w:r>
            <w:r w:rsidRPr="00D44BC2">
              <w:rPr>
                <w:rFonts w:ascii="Angsana New" w:hAnsi="Angsana New" w:cs="Angsana New"/>
                <w:snapToGrid w:val="0"/>
                <w:spacing w:val="-6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pacing w:val="-6"/>
                <w:lang w:val="en-US"/>
              </w:rPr>
              <w:t>727</w:t>
            </w:r>
            <w:r w:rsidRPr="00D44BC2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t xml:space="preserve"> หุ้น</w:t>
            </w:r>
            <w:r w:rsidRPr="00D44BC2">
              <w:rPr>
                <w:rFonts w:ascii="Angsana New" w:hAnsi="Angsana New" w:cs="Angsana New" w:hint="cs"/>
                <w:snapToGrid w:val="0"/>
                <w:spacing w:val="-6"/>
                <w:cs/>
                <w:lang w:val="en-US"/>
              </w:rPr>
              <w:t xml:space="preserve"> </w:t>
            </w:r>
            <w:r w:rsidRPr="00D44BC2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t xml:space="preserve">ในราคาเสนอขายหุ้นละ </w:t>
            </w:r>
            <w:r w:rsidR="00D452EA" w:rsidRPr="00D452EA">
              <w:rPr>
                <w:rFonts w:ascii="Angsana New" w:hAnsi="Angsana New" w:cs="Angsana New"/>
                <w:snapToGrid w:val="0"/>
                <w:spacing w:val="-6"/>
                <w:lang w:val="en-US"/>
              </w:rPr>
              <w:t>1</w:t>
            </w:r>
            <w:r w:rsidRPr="00D44BC2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t>.</w:t>
            </w:r>
            <w:r w:rsidR="00D452EA" w:rsidRPr="00D452EA">
              <w:rPr>
                <w:rFonts w:ascii="Angsana New" w:hAnsi="Angsana New" w:cs="Angsana New"/>
                <w:snapToGrid w:val="0"/>
                <w:spacing w:val="-6"/>
                <w:lang w:val="en-US"/>
              </w:rPr>
              <w:t>10</w:t>
            </w:r>
            <w:r w:rsidRPr="00D44BC2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t xml:space="preserve"> บาท</w:t>
            </w:r>
          </w:p>
        </w:tc>
        <w:tc>
          <w:tcPr>
            <w:tcW w:w="1350" w:type="dxa"/>
          </w:tcPr>
          <w:p w:rsidR="00D44BC2" w:rsidRPr="003F409B" w:rsidRDefault="00D452EA" w:rsidP="00A92415">
            <w:pPr>
              <w:tabs>
                <w:tab w:val="decimal" w:pos="1148"/>
              </w:tabs>
              <w:ind w:left="-112" w:right="-108"/>
              <w:rPr>
                <w:rFonts w:ascii="Angsana New" w:hAnsi="Angsana New" w:cs="Angsana New"/>
                <w:bCs/>
                <w:cs/>
              </w:rPr>
            </w:pPr>
            <w:r w:rsidRPr="00D452EA">
              <w:rPr>
                <w:rFonts w:ascii="Angsana New" w:hAnsi="Angsana New" w:cs="Angsana New"/>
                <w:snapToGrid w:val="0"/>
                <w:lang w:val="en-US"/>
              </w:rPr>
              <w:t>1</w:t>
            </w:r>
            <w:r w:rsidR="00D44BC2" w:rsidRPr="004C1448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A92415">
              <w:rPr>
                <w:rFonts w:ascii="Angsana New" w:hAnsi="Angsana New" w:cs="Angsana New"/>
                <w:bCs/>
                <w:lang w:val="en-US"/>
              </w:rPr>
              <w:t>022</w:t>
            </w:r>
            <w:r w:rsidR="00D44BC2" w:rsidRPr="004C1448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lang w:val="en-US"/>
              </w:rPr>
              <w:t>816</w:t>
            </w:r>
            <w:r w:rsidR="00D44BC2" w:rsidRPr="004C1448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lang w:val="en-US"/>
              </w:rPr>
              <w:t>000</w:t>
            </w:r>
          </w:p>
        </w:tc>
      </w:tr>
      <w:tr w:rsidR="003B38AB" w:rsidRPr="003F409B" w:rsidTr="004971E6">
        <w:tc>
          <w:tcPr>
            <w:tcW w:w="6750" w:type="dxa"/>
          </w:tcPr>
          <w:p w:rsidR="003B38AB" w:rsidRPr="003F409B" w:rsidRDefault="002D6AFD" w:rsidP="007005F4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cs/>
              </w:rPr>
            </w:pPr>
            <w:r>
              <w:rPr>
                <w:rFonts w:ascii="Angsana New" w:hAnsi="Angsana New" w:cs="Angsana New"/>
                <w:b/>
                <w:cs/>
              </w:rPr>
              <w:t>ส่วนต่ำกว่า</w:t>
            </w:r>
            <w:r w:rsidR="003B38AB" w:rsidRPr="003B38AB">
              <w:rPr>
                <w:rFonts w:ascii="Angsana New" w:hAnsi="Angsana New" w:cs="Angsana New"/>
                <w:b/>
                <w:cs/>
              </w:rPr>
              <w:t>ทุนจากการรวมธุรกิจภายใต้การควบคุมเดียวกัน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B38AB" w:rsidRPr="004C1448" w:rsidRDefault="00D452EA" w:rsidP="00A92415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snapToGrid w:val="0"/>
                <w:lang w:val="en-US"/>
              </w:rPr>
            </w:pPr>
            <w:r w:rsidRPr="00A92415">
              <w:rPr>
                <w:rFonts w:ascii="Angsana New" w:hAnsi="Angsana New" w:cs="Angsana New"/>
                <w:bCs/>
                <w:lang w:val="en-US"/>
              </w:rPr>
              <w:t>819</w:t>
            </w:r>
            <w:r w:rsidR="003B38AB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lang w:val="en-US"/>
              </w:rPr>
              <w:t>437</w:t>
            </w:r>
            <w:r w:rsidR="003B38AB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lang w:val="en-US"/>
              </w:rPr>
              <w:t>470</w:t>
            </w:r>
          </w:p>
        </w:tc>
      </w:tr>
    </w:tbl>
    <w:p w:rsidR="003B38AB" w:rsidRPr="002D6AFD" w:rsidRDefault="003B38AB" w:rsidP="008201CE">
      <w:pPr>
        <w:spacing w:before="240"/>
        <w:ind w:left="1260"/>
        <w:jc w:val="thaiDistribute"/>
        <w:rPr>
          <w:rFonts w:ascii="Angsana New" w:hAnsi="Angsana New" w:cs="Angsana New"/>
          <w:cs/>
          <w:lang w:val="en-US"/>
        </w:rPr>
      </w:pPr>
      <w:r w:rsidRPr="002D6AFD">
        <w:rPr>
          <w:rFonts w:ascii="Angsana New" w:hAnsi="Angsana New" w:cs="Angsana New" w:hint="cs"/>
          <w:spacing w:val="-4"/>
          <w:cs/>
          <w:lang w:val="en-US"/>
        </w:rPr>
        <w:t xml:space="preserve">ทั้งนี้บริษัทไม่ได้นำผลการดำเนินงานของ </w:t>
      </w:r>
      <w:r w:rsidRPr="002D6AFD">
        <w:rPr>
          <w:rFonts w:ascii="Angsana New" w:hAnsi="Angsana New" w:cs="Angsana New"/>
          <w:spacing w:val="-4"/>
          <w:lang w:val="en-US"/>
        </w:rPr>
        <w:t xml:space="preserve">PVL </w:t>
      </w:r>
      <w:r w:rsidR="00C85564" w:rsidRPr="002D6AFD">
        <w:rPr>
          <w:rFonts w:ascii="Angsana New" w:hAnsi="Angsana New" w:cs="Angsana New" w:hint="cs"/>
          <w:spacing w:val="-4"/>
          <w:cs/>
          <w:lang w:val="en-US"/>
        </w:rPr>
        <w:t>มารวม</w:t>
      </w:r>
      <w:r w:rsidRPr="002D6AFD">
        <w:rPr>
          <w:rFonts w:ascii="Angsana New" w:hAnsi="Angsana New" w:cs="Angsana New" w:hint="cs"/>
          <w:spacing w:val="-4"/>
          <w:cs/>
          <w:lang w:val="en-US"/>
        </w:rPr>
        <w:t>ในงบการเงิน</w:t>
      </w:r>
      <w:r w:rsidR="00C85564" w:rsidRPr="002D6AFD">
        <w:rPr>
          <w:rFonts w:ascii="Angsana New" w:hAnsi="Angsana New" w:cs="Angsana New" w:hint="cs"/>
          <w:spacing w:val="-4"/>
          <w:cs/>
          <w:lang w:val="en-US"/>
        </w:rPr>
        <w:t>ของบริษัท</w:t>
      </w:r>
      <w:r w:rsidRPr="002D6AFD">
        <w:rPr>
          <w:rFonts w:ascii="Angsana New" w:hAnsi="Angsana New" w:cs="Angsana New" w:hint="cs"/>
          <w:spacing w:val="-4"/>
          <w:cs/>
          <w:lang w:val="en-US"/>
        </w:rPr>
        <w:t>ตั้งแต่วันที่นำเสนอ</w:t>
      </w:r>
      <w:r w:rsidRPr="002D6AFD">
        <w:rPr>
          <w:rFonts w:ascii="Angsana New" w:hAnsi="Angsana New" w:cs="Angsana New" w:hint="cs"/>
          <w:spacing w:val="-8"/>
          <w:cs/>
          <w:lang w:val="en-US"/>
        </w:rPr>
        <w:t>งบการเงินล่าสุด และไม่ได้ปรับปรุงย้อนหลังงบกำไรขาดทุน</w:t>
      </w:r>
      <w:r w:rsidR="00C85564" w:rsidRPr="002D6AFD">
        <w:rPr>
          <w:rFonts w:ascii="Angsana New" w:hAnsi="Angsana New" w:cs="Angsana New" w:hint="cs"/>
          <w:spacing w:val="-8"/>
          <w:cs/>
          <w:lang w:val="en-US"/>
        </w:rPr>
        <w:t>และกำไรขาดทุน</w:t>
      </w:r>
      <w:r w:rsidRPr="002D6AFD">
        <w:rPr>
          <w:rFonts w:ascii="Angsana New" w:hAnsi="Angsana New" w:cs="Angsana New" w:hint="cs"/>
          <w:spacing w:val="-8"/>
          <w:cs/>
          <w:lang w:val="en-US"/>
        </w:rPr>
        <w:t>เบ็ดเสร็จ</w:t>
      </w:r>
      <w:r w:rsidR="00C85564" w:rsidRPr="002D6AFD">
        <w:rPr>
          <w:rFonts w:ascii="Angsana New" w:hAnsi="Angsana New" w:cs="Angsana New" w:hint="cs"/>
          <w:spacing w:val="-8"/>
          <w:cs/>
          <w:lang w:val="en-US"/>
        </w:rPr>
        <w:t>อื่น</w:t>
      </w:r>
      <w:r w:rsidRPr="002D6AFD">
        <w:rPr>
          <w:rFonts w:ascii="Angsana New" w:hAnsi="Angsana New" w:cs="Angsana New" w:hint="cs"/>
          <w:spacing w:val="-8"/>
          <w:cs/>
          <w:lang w:val="en-US"/>
        </w:rPr>
        <w:t>ของงวดที่</w:t>
      </w:r>
      <w:r w:rsidRPr="002D6AFD">
        <w:rPr>
          <w:rFonts w:ascii="Angsana New" w:hAnsi="Angsana New" w:cs="Angsana New" w:hint="cs"/>
          <w:spacing w:val="-4"/>
          <w:cs/>
          <w:lang w:val="en-US"/>
        </w:rPr>
        <w:t xml:space="preserve">นำเสนอเปรียบเทียบ เนื่องจากผลการดำเนินงานของ </w:t>
      </w:r>
      <w:r w:rsidRPr="002D6AFD">
        <w:rPr>
          <w:rFonts w:ascii="Angsana New" w:hAnsi="Angsana New" w:cs="Angsana New"/>
          <w:spacing w:val="-4"/>
          <w:lang w:val="en-US"/>
        </w:rPr>
        <w:t xml:space="preserve">PVL </w:t>
      </w:r>
      <w:r w:rsidRPr="002D6AFD">
        <w:rPr>
          <w:rFonts w:ascii="Angsana New" w:hAnsi="Angsana New" w:cs="Angsana New" w:hint="cs"/>
          <w:spacing w:val="-4"/>
          <w:cs/>
          <w:lang w:val="en-US"/>
        </w:rPr>
        <w:t>ไม่เป็นสาระสำคัญต่อ</w:t>
      </w:r>
      <w:r w:rsidR="00C85564" w:rsidRPr="002D6AFD">
        <w:rPr>
          <w:rFonts w:ascii="Angsana New" w:hAnsi="Angsana New" w:cs="Angsana New" w:hint="cs"/>
          <w:spacing w:val="-4"/>
          <w:cs/>
          <w:lang w:val="en-US"/>
        </w:rPr>
        <w:t>งบกำไรขาดทุน</w:t>
      </w:r>
      <w:r w:rsidR="00C85564" w:rsidRPr="002D6AFD">
        <w:rPr>
          <w:rFonts w:ascii="Angsana New" w:hAnsi="Angsana New" w:cs="Angsana New" w:hint="cs"/>
          <w:cs/>
          <w:lang w:val="en-US"/>
        </w:rPr>
        <w:t>และกำไรขาดทุนเบ็ดเสร็จอื่น</w:t>
      </w:r>
    </w:p>
    <w:p w:rsidR="00C03AE7" w:rsidRPr="00CB670F" w:rsidRDefault="00D452EA" w:rsidP="00A24C00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D452EA">
        <w:rPr>
          <w:rFonts w:ascii="Angsana New" w:hAnsi="Angsana New" w:cs="Angsana New"/>
          <w:lang w:val="en-US"/>
        </w:rPr>
        <w:t>2</w:t>
      </w:r>
      <w:r w:rsidR="00C03AE7" w:rsidRPr="00CB670F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8</w:t>
      </w:r>
      <w:r w:rsidR="00C03AE7" w:rsidRPr="00CB670F">
        <w:rPr>
          <w:rFonts w:ascii="Angsana New" w:hAnsi="Angsana New" w:cs="Angsana New"/>
          <w:lang w:val="en-US"/>
        </w:rPr>
        <w:tab/>
      </w:r>
      <w:r w:rsidR="00541C7F" w:rsidRPr="00541C7F">
        <w:rPr>
          <w:rFonts w:ascii="Angsana New" w:hAnsi="Angsana New" w:cs="Angsana New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D81E0F" w:rsidRDefault="00D81E0F" w:rsidP="00D81E0F">
      <w:pPr>
        <w:ind w:left="1260"/>
        <w:jc w:val="thaiDistribute"/>
        <w:rPr>
          <w:rFonts w:ascii="Angsana New" w:hAnsi="Angsana New" w:cs="Angsana New"/>
          <w:lang w:val="en-US"/>
        </w:rPr>
      </w:pPr>
      <w:r w:rsidRPr="0000361A">
        <w:rPr>
          <w:rFonts w:ascii="Angsana New" w:hAnsi="Angsana New" w:cs="Angsana New"/>
          <w:spacing w:val="4"/>
          <w:cs/>
          <w:lang w:val="en-US"/>
        </w:rPr>
        <w:t xml:space="preserve">ในระหว่างงวด </w:t>
      </w:r>
      <w:r w:rsidRPr="0000361A">
        <w:rPr>
          <w:rFonts w:ascii="Angsana New" w:hAnsi="Angsana New" w:cs="Angsana New" w:hint="cs"/>
          <w:spacing w:val="4"/>
          <w:cs/>
          <w:lang w:val="en-US"/>
        </w:rPr>
        <w:t>กลุ่มบริษัทและ</w:t>
      </w:r>
      <w:r w:rsidRPr="0000361A">
        <w:rPr>
          <w:rFonts w:ascii="Angsana New" w:hAnsi="Angsana New" w:cs="Angsana New"/>
          <w:spacing w:val="4"/>
          <w:cs/>
          <w:lang w:val="en-US"/>
        </w:rPr>
        <w:t>บริษัทได้นำมาตรฐานการรายงานทางการเงินฉบับปรับปรุง</w:t>
      </w:r>
      <w:r w:rsidRPr="0000361A">
        <w:rPr>
          <w:rFonts w:ascii="Angsana New" w:hAnsi="Angsana New" w:cs="Angsana New"/>
          <w:cs/>
          <w:lang w:val="en-US"/>
        </w:rPr>
        <w:t>และฉบับใหม่รวมถึงแนวปฏิบัติทางบัญชีที่ออกโดยสภาวิชาชีพบัญชี ซึ่งมีผลบังคับใช้สำหรับรอบ</w:t>
      </w:r>
      <w:r w:rsidRPr="00541C7F">
        <w:rPr>
          <w:rFonts w:ascii="Angsana New" w:hAnsi="Angsana New" w:cs="Angsana New"/>
          <w:spacing w:val="-8"/>
          <w:cs/>
          <w:lang w:val="en-US"/>
        </w:rPr>
        <w:t>ระยะเวลาบัญชี</w:t>
      </w:r>
      <w:r w:rsidRPr="00541C7F">
        <w:rPr>
          <w:rFonts w:ascii="Angsana New" w:hAnsi="Angsana New" w:cs="Angsana New"/>
          <w:cs/>
          <w:lang w:val="en-US"/>
        </w:rPr>
        <w:t xml:space="preserve">ที่เริ่มในหรือหลังวันที่ </w:t>
      </w:r>
      <w:r w:rsidR="00D452EA" w:rsidRPr="00D452EA">
        <w:rPr>
          <w:rFonts w:ascii="Angsana New" w:hAnsi="Angsana New" w:cs="Angsana New"/>
          <w:lang w:val="en-US"/>
        </w:rPr>
        <w:t>1</w:t>
      </w:r>
      <w:r w:rsidRPr="00541C7F">
        <w:rPr>
          <w:rFonts w:ascii="Angsana New" w:hAnsi="Angsana New" w:cs="Angsana New"/>
          <w:lang w:val="en-US"/>
        </w:rPr>
        <w:t xml:space="preserve"> </w:t>
      </w:r>
      <w:r w:rsidRPr="00541C7F">
        <w:rPr>
          <w:rFonts w:ascii="Angsana New" w:hAnsi="Angsana New" w:cs="Angsana New"/>
          <w:cs/>
          <w:lang w:val="en-US"/>
        </w:rPr>
        <w:t xml:space="preserve">มกราคม </w:t>
      </w:r>
      <w:r w:rsidR="00D452EA" w:rsidRPr="00D452EA">
        <w:rPr>
          <w:rFonts w:ascii="Angsana New" w:hAnsi="Angsana New" w:cs="Angsana New"/>
          <w:lang w:val="en-US"/>
        </w:rPr>
        <w:t>2560</w:t>
      </w:r>
      <w:r w:rsidRPr="00541C7F">
        <w:rPr>
          <w:rFonts w:ascii="Angsana New" w:hAnsi="Angsana New" w:cs="Angsana New"/>
          <w:lang w:val="en-US"/>
        </w:rPr>
        <w:t xml:space="preserve"> </w:t>
      </w:r>
      <w:r w:rsidRPr="00541C7F">
        <w:rPr>
          <w:rFonts w:ascii="Angsana New" w:hAnsi="Angsana New" w:cs="Angsana New"/>
          <w:cs/>
          <w:lang w:val="en-US"/>
        </w:rPr>
        <w:t>มาถือปฏิบัติ มาตรฐานการรายงาน</w:t>
      </w:r>
      <w:r w:rsidRPr="0000361A">
        <w:rPr>
          <w:rFonts w:ascii="Angsana New" w:hAnsi="Angsana New" w:cs="Angsana New"/>
          <w:spacing w:val="2"/>
          <w:cs/>
          <w:lang w:val="en-US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00361A">
        <w:rPr>
          <w:rFonts w:ascii="Angsana New" w:hAnsi="Angsana New" w:cs="Angsana New"/>
          <w:spacing w:val="4"/>
          <w:cs/>
          <w:lang w:val="en-US"/>
        </w:rPr>
        <w:t xml:space="preserve">การรายงานทางการเงินระหว่างประเทศ โดยส่วนใหญ่เป็นการปรับปรุงถ้อยคำและคำศัพท์ </w:t>
      </w:r>
      <w:r w:rsidRPr="0000361A">
        <w:rPr>
          <w:rFonts w:ascii="Angsana New" w:hAnsi="Angsana New" w:cs="Angsana New"/>
          <w:spacing w:val="2"/>
          <w:cs/>
          <w:lang w:val="en-US"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Pr="0000361A">
        <w:rPr>
          <w:rFonts w:ascii="Angsana New" w:hAnsi="Angsana New" w:cs="Angsana New"/>
          <w:spacing w:val="-4"/>
          <w:cs/>
          <w:lang w:val="en-US"/>
        </w:rPr>
        <w:t>ทางการเงินดังกล่าวมาถือปฏิบัตินี้ไม่มีผลกระทบอย่างเป็นสาระสำคัญต่องบการเงินระหว่างกาล</w:t>
      </w:r>
      <w:r w:rsidRPr="00541C7F">
        <w:rPr>
          <w:rFonts w:ascii="Angsana New" w:hAnsi="Angsana New" w:cs="Angsana New"/>
          <w:cs/>
          <w:lang w:val="en-US"/>
        </w:rPr>
        <w:t>ของ</w:t>
      </w:r>
      <w:r>
        <w:rPr>
          <w:rFonts w:ascii="Angsana New" w:hAnsi="Angsana New" w:cs="Angsana New" w:hint="cs"/>
          <w:cs/>
          <w:lang w:val="en-US"/>
        </w:rPr>
        <w:t>กลุ่ม</w:t>
      </w:r>
      <w:r w:rsidRPr="00541C7F">
        <w:rPr>
          <w:rFonts w:ascii="Angsana New" w:hAnsi="Angsana New" w:cs="Angsana New"/>
          <w:cs/>
          <w:lang w:val="en-US"/>
        </w:rPr>
        <w:t>บริษัท</w:t>
      </w:r>
      <w:r>
        <w:rPr>
          <w:rFonts w:ascii="Angsana New" w:hAnsi="Angsana New" w:cs="Angsana New" w:hint="cs"/>
          <w:cs/>
          <w:lang w:val="en-US"/>
        </w:rPr>
        <w:t>และบริษัท</w:t>
      </w:r>
    </w:p>
    <w:p w:rsidR="005974A4" w:rsidRPr="00CB670F" w:rsidRDefault="00D452EA" w:rsidP="00C8605F">
      <w:pPr>
        <w:spacing w:before="360"/>
        <w:ind w:left="547" w:hanging="547"/>
        <w:rPr>
          <w:rFonts w:ascii="Angsana New" w:hAnsi="Angsana New" w:cs="Angsana New"/>
          <w:lang w:val="en-US"/>
        </w:rPr>
      </w:pPr>
      <w:r w:rsidRPr="00D452EA">
        <w:rPr>
          <w:rFonts w:ascii="Angsana New" w:hAnsi="Angsana New" w:cs="Angsana New"/>
          <w:b/>
          <w:bCs/>
          <w:lang w:val="en-US"/>
        </w:rPr>
        <w:t>3</w:t>
      </w:r>
      <w:r w:rsidR="005974A4" w:rsidRPr="00CB670F">
        <w:rPr>
          <w:rFonts w:ascii="Angsana New" w:hAnsi="Angsana New" w:cs="Angsana New"/>
          <w:b/>
          <w:bCs/>
          <w:lang w:val="en-US"/>
        </w:rPr>
        <w:t>.</w:t>
      </w:r>
      <w:r w:rsidR="005974A4"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5974A4" w:rsidRPr="00CB670F">
        <w:rPr>
          <w:rFonts w:ascii="Angsana New" w:hAnsi="Angsana New" w:cs="Angsana New"/>
          <w:b/>
          <w:bCs/>
          <w:snapToGrid w:val="0"/>
          <w:cs/>
        </w:rPr>
        <w:t>นโยบายการบัญชีที่สำคัญ</w:t>
      </w:r>
    </w:p>
    <w:p w:rsidR="004971E6" w:rsidRDefault="00C8605F" w:rsidP="00FF290F">
      <w:pPr>
        <w:ind w:left="540" w:right="10"/>
        <w:jc w:val="thaiDistribute"/>
        <w:rPr>
          <w:rFonts w:ascii="Angsana New" w:hAnsi="Angsana New" w:cs="Angsana New"/>
          <w:lang w:val="en-US"/>
        </w:rPr>
      </w:pPr>
      <w:r w:rsidRPr="00541C7F">
        <w:rPr>
          <w:rFonts w:ascii="Angsana New" w:hAnsi="Angsana New" w:cs="Angsana New"/>
          <w:cs/>
          <w:lang w:val="en-US"/>
        </w:rPr>
        <w:t>งบการเงินระหว่างกาลนี้จัดทำขึ้นโดยใช้หลักเกณฑ์ นโยบายการบัญชีและวิธีการคำนวณเช่นเดียวกับ</w:t>
      </w:r>
      <w:r w:rsidRPr="00C8605F">
        <w:rPr>
          <w:rFonts w:ascii="Angsana New" w:hAnsi="Angsana New" w:cs="Angsana New"/>
          <w:cs/>
          <w:lang w:val="en-US"/>
        </w:rPr>
        <w:t xml:space="preserve">ที่ใช้ในงบการเงินสำหรับปีสิ้นสุดวันที่ </w:t>
      </w:r>
      <w:r w:rsidR="00D452EA" w:rsidRPr="00D452EA">
        <w:rPr>
          <w:rFonts w:ascii="Angsana New" w:hAnsi="Angsana New" w:cs="Angsana New"/>
          <w:lang w:val="en-US"/>
        </w:rPr>
        <w:t>31</w:t>
      </w:r>
      <w:r w:rsidRPr="00C8605F">
        <w:rPr>
          <w:rFonts w:ascii="Angsana New" w:hAnsi="Angsana New" w:cs="Angsana New"/>
          <w:lang w:val="en-US"/>
        </w:rPr>
        <w:t xml:space="preserve"> </w:t>
      </w:r>
      <w:r w:rsidRPr="00C8605F">
        <w:rPr>
          <w:rFonts w:ascii="Angsana New" w:hAnsi="Angsana New" w:cs="Angsana New"/>
          <w:cs/>
          <w:lang w:val="en-US"/>
        </w:rPr>
        <w:t xml:space="preserve">ธันวาคม </w:t>
      </w:r>
      <w:r w:rsidR="00D452EA" w:rsidRPr="00D452EA">
        <w:rPr>
          <w:rFonts w:ascii="Angsana New" w:hAnsi="Angsana New" w:cs="Angsana New"/>
          <w:lang w:val="en-US"/>
        </w:rPr>
        <w:t>2559</w:t>
      </w:r>
      <w:r w:rsidR="004971E6">
        <w:rPr>
          <w:rFonts w:ascii="Angsana New" w:hAnsi="Angsana New" w:cs="Angsana New"/>
          <w:lang w:val="en-US"/>
        </w:rPr>
        <w:br w:type="page"/>
      </w:r>
    </w:p>
    <w:p w:rsidR="00225BED" w:rsidRPr="00CB670F" w:rsidRDefault="00D452EA" w:rsidP="004971E6">
      <w:pPr>
        <w:ind w:left="547" w:hanging="547"/>
        <w:rPr>
          <w:rFonts w:ascii="Angsana New" w:hAnsi="Angsana New" w:cs="Angsana New"/>
          <w:b/>
          <w:bCs/>
          <w:snapToGrid w:val="0"/>
          <w:cs/>
        </w:rPr>
      </w:pPr>
      <w:r w:rsidRPr="00D452EA">
        <w:rPr>
          <w:rFonts w:ascii="Angsana New" w:hAnsi="Angsana New" w:cs="Angsana New"/>
          <w:b/>
          <w:bCs/>
          <w:snapToGrid w:val="0"/>
          <w:lang w:val="en-US"/>
        </w:rPr>
        <w:lastRenderedPageBreak/>
        <w:t>4</w:t>
      </w:r>
      <w:r w:rsidR="00225BED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225BED"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55173">
        <w:rPr>
          <w:rFonts w:ascii="Angsana New" w:hAnsi="Angsana New" w:cs="Angsana New" w:hint="cs"/>
          <w:b/>
          <w:bCs/>
          <w:snapToGrid w:val="0"/>
          <w:cs/>
          <w:lang w:val="en-US"/>
        </w:rPr>
        <w:t>การเปิดเผย</w:t>
      </w:r>
      <w:r w:rsidR="00225BED" w:rsidRPr="00CB670F">
        <w:rPr>
          <w:rFonts w:ascii="Angsana New" w:hAnsi="Angsana New" w:cs="Angsana New"/>
          <w:b/>
          <w:bCs/>
          <w:snapToGrid w:val="0"/>
          <w:cs/>
        </w:rPr>
        <w:t>ข้อมูลเพิ่มเติมเกี่ยวกับกระแสเงินสด</w:t>
      </w:r>
    </w:p>
    <w:p w:rsidR="00225BED" w:rsidRPr="00CB670F" w:rsidRDefault="00225BED" w:rsidP="00225BED">
      <w:pPr>
        <w:ind w:left="540"/>
        <w:jc w:val="thaiDistribute"/>
        <w:rPr>
          <w:rFonts w:ascii="Angsana New" w:hAnsi="Angsana New" w:cs="Angsana New"/>
          <w:spacing w:val="-6"/>
          <w:cs/>
        </w:rPr>
      </w:pPr>
      <w:r w:rsidRPr="00CB670F">
        <w:rPr>
          <w:rFonts w:ascii="Angsana New" w:hAnsi="Angsana New" w:cs="Angsana New"/>
          <w:spacing w:val="-6"/>
          <w:cs/>
        </w:rPr>
        <w:t xml:space="preserve">รายการที่ไม่เกี่ยวข้องกับเงินสด ณ วันที่ </w:t>
      </w:r>
      <w:r w:rsidR="00D452EA" w:rsidRPr="00D452EA">
        <w:rPr>
          <w:rFonts w:ascii="Angsana New" w:hAnsi="Angsana New" w:cs="Angsana New"/>
          <w:lang w:val="en-US"/>
        </w:rPr>
        <w:t>3</w:t>
      </w:r>
      <w:r w:rsidR="00D452EA" w:rsidRPr="00D452EA">
        <w:rPr>
          <w:rFonts w:ascii="Angsana New" w:hAnsi="Angsana New" w:cs="Angsana New" w:hint="cs"/>
          <w:lang w:val="en-US"/>
        </w:rPr>
        <w:t>0</w:t>
      </w:r>
      <w:r w:rsidRPr="00CB670F">
        <w:rPr>
          <w:rFonts w:ascii="Angsana New" w:hAnsi="Angsana New" w:cs="Angsana New"/>
          <w:cs/>
        </w:rPr>
        <w:t xml:space="preserve"> </w:t>
      </w:r>
      <w:r w:rsidR="00C30336">
        <w:rPr>
          <w:rFonts w:ascii="Angsana New" w:hAnsi="Angsana New" w:cs="Angsana New" w:hint="cs"/>
          <w:cs/>
          <w:lang w:val="en-US"/>
        </w:rPr>
        <w:t>มิถุนายน</w:t>
      </w:r>
      <w:r w:rsidRPr="00CB670F">
        <w:rPr>
          <w:rFonts w:ascii="Angsana New" w:hAnsi="Angsana New" w:cs="Angsana New"/>
          <w:cs/>
        </w:rPr>
        <w:t xml:space="preserve"> </w:t>
      </w:r>
      <w:r w:rsidRPr="00CB670F">
        <w:rPr>
          <w:rFonts w:ascii="Angsana New" w:hAnsi="Angsana New" w:cs="Angsana New"/>
          <w:spacing w:val="-6"/>
          <w:cs/>
        </w:rPr>
        <w:t>มีดังนี้</w:t>
      </w:r>
    </w:p>
    <w:p w:rsidR="00225BED" w:rsidRPr="00CB670F" w:rsidRDefault="00D452EA" w:rsidP="00F21A76">
      <w:pPr>
        <w:tabs>
          <w:tab w:val="left" w:pos="1080"/>
        </w:tabs>
        <w:ind w:left="547" w:right="-86"/>
        <w:jc w:val="thaiDistribute"/>
        <w:rPr>
          <w:rFonts w:ascii="Angsana New" w:hAnsi="Angsana New" w:cs="Angsana New"/>
          <w:lang w:val="en-US"/>
        </w:rPr>
      </w:pPr>
      <w:r w:rsidRPr="00D452EA">
        <w:rPr>
          <w:rFonts w:ascii="Angsana New" w:hAnsi="Angsana New" w:cs="Angsana New"/>
          <w:lang w:val="en-US"/>
        </w:rPr>
        <w:t>4</w:t>
      </w:r>
      <w:r w:rsidR="00225BED" w:rsidRPr="00CB670F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1</w:t>
      </w:r>
      <w:r w:rsidR="00225BED" w:rsidRPr="00CB670F">
        <w:rPr>
          <w:rFonts w:ascii="Angsana New" w:hAnsi="Angsana New" w:cs="Angsana New"/>
          <w:lang w:val="en-US"/>
        </w:rPr>
        <w:tab/>
      </w:r>
      <w:r w:rsidR="00225BED" w:rsidRPr="00CB670F">
        <w:rPr>
          <w:rFonts w:ascii="Angsana New" w:hAnsi="Angsana New" w:cs="Angsana New"/>
          <w:cs/>
        </w:rPr>
        <w:t xml:space="preserve">เจ้าหนี้ค่าซื้อสินทรัพย์ถาวร </w:t>
      </w:r>
    </w:p>
    <w:p w:rsidR="00225BED" w:rsidRDefault="00225BED" w:rsidP="00225BED">
      <w:pPr>
        <w:ind w:left="1181" w:right="-115" w:hanging="634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C066F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35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170"/>
        <w:gridCol w:w="90"/>
        <w:gridCol w:w="1170"/>
        <w:gridCol w:w="90"/>
        <w:gridCol w:w="1152"/>
      </w:tblGrid>
      <w:tr w:rsidR="00F54999" w:rsidRPr="00DE6A77" w:rsidTr="00F54999">
        <w:trPr>
          <w:trHeight w:val="20"/>
        </w:trPr>
        <w:tc>
          <w:tcPr>
            <w:tcW w:w="3420" w:type="dxa"/>
          </w:tcPr>
          <w:p w:rsidR="00F54999" w:rsidRPr="00DE6A77" w:rsidRDefault="00F54999" w:rsidP="00F54999">
            <w:pPr>
              <w:tabs>
                <w:tab w:val="left" w:pos="1440"/>
              </w:tabs>
              <w:spacing w:line="38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F54999" w:rsidRPr="00DE6A77" w:rsidRDefault="00F54999" w:rsidP="00F5499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F54999" w:rsidRPr="00DE6A77" w:rsidRDefault="00F54999" w:rsidP="00F5499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F54999" w:rsidRPr="00DE6A77" w:rsidRDefault="00F54999" w:rsidP="00F5499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999" w:rsidRPr="00DE6A77" w:rsidTr="00F54999">
        <w:trPr>
          <w:trHeight w:val="20"/>
        </w:trPr>
        <w:tc>
          <w:tcPr>
            <w:tcW w:w="3420" w:type="dxa"/>
          </w:tcPr>
          <w:p w:rsidR="00F54999" w:rsidRPr="00DE6A77" w:rsidRDefault="00F54999" w:rsidP="00F54999">
            <w:pPr>
              <w:tabs>
                <w:tab w:val="left" w:pos="1440"/>
              </w:tabs>
              <w:spacing w:line="38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54999" w:rsidRPr="00DE6A77" w:rsidRDefault="00D452EA" w:rsidP="00F54999">
            <w:pPr>
              <w:spacing w:line="38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54999" w:rsidRPr="00DE6A77" w:rsidRDefault="00F54999" w:rsidP="00F5499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54999" w:rsidRPr="00DE6A77" w:rsidRDefault="00D452EA" w:rsidP="00F54999">
            <w:pPr>
              <w:spacing w:line="38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  <w:tc>
          <w:tcPr>
            <w:tcW w:w="90" w:type="dxa"/>
          </w:tcPr>
          <w:p w:rsidR="00F54999" w:rsidRPr="00DE6A77" w:rsidRDefault="00F54999" w:rsidP="00F5499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54999" w:rsidRPr="00DE6A77" w:rsidRDefault="00D452EA" w:rsidP="00F54999">
            <w:pPr>
              <w:spacing w:line="38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54999" w:rsidRPr="00DE6A77" w:rsidRDefault="00F54999" w:rsidP="00F5499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F54999" w:rsidRPr="00DE6A77" w:rsidRDefault="00D452EA" w:rsidP="00F54999">
            <w:pPr>
              <w:spacing w:line="38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F54999" w:rsidRPr="00DE6A77" w:rsidTr="00F54999">
        <w:trPr>
          <w:trHeight w:val="20"/>
        </w:trPr>
        <w:tc>
          <w:tcPr>
            <w:tcW w:w="3420" w:type="dxa"/>
          </w:tcPr>
          <w:p w:rsidR="00F54999" w:rsidRPr="00DE6A77" w:rsidRDefault="00F54999" w:rsidP="00F54999">
            <w:pPr>
              <w:tabs>
                <w:tab w:val="left" w:pos="1440"/>
              </w:tabs>
              <w:spacing w:line="38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170" w:type="dxa"/>
            <w:vAlign w:val="bottom"/>
          </w:tcPr>
          <w:p w:rsidR="00F54999" w:rsidRPr="00DE6A77" w:rsidRDefault="00D452EA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  <w:r w:rsidR="005C3BB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</w:p>
        </w:tc>
        <w:tc>
          <w:tcPr>
            <w:tcW w:w="90" w:type="dxa"/>
          </w:tcPr>
          <w:p w:rsidR="00F54999" w:rsidRPr="00DE6A77" w:rsidRDefault="00F54999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54999" w:rsidRPr="00DE6A77" w:rsidRDefault="00D452EA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</w:t>
            </w:r>
            <w:r w:rsidR="00F54999"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477</w:t>
            </w:r>
          </w:p>
        </w:tc>
        <w:tc>
          <w:tcPr>
            <w:tcW w:w="90" w:type="dxa"/>
          </w:tcPr>
          <w:p w:rsidR="00F54999" w:rsidRPr="00DE6A77" w:rsidRDefault="00F54999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54999" w:rsidRPr="00DE6A77" w:rsidRDefault="00D452EA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  <w:r w:rsidR="006E7D3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</w:p>
        </w:tc>
        <w:tc>
          <w:tcPr>
            <w:tcW w:w="90" w:type="dxa"/>
          </w:tcPr>
          <w:p w:rsidR="00F54999" w:rsidRPr="00DE6A77" w:rsidRDefault="00F54999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F54999" w:rsidRPr="00DE6A77" w:rsidRDefault="00D452EA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</w:t>
            </w:r>
            <w:r w:rsidR="00F54999"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477</w:t>
            </w:r>
          </w:p>
        </w:tc>
      </w:tr>
      <w:tr w:rsidR="00F54999" w:rsidRPr="00DE6A77" w:rsidTr="00F54999">
        <w:trPr>
          <w:trHeight w:val="20"/>
        </w:trPr>
        <w:tc>
          <w:tcPr>
            <w:tcW w:w="3420" w:type="dxa"/>
          </w:tcPr>
          <w:p w:rsidR="00F54999" w:rsidRPr="00DE6A77" w:rsidRDefault="00F54999" w:rsidP="00F54999">
            <w:pPr>
              <w:tabs>
                <w:tab w:val="left" w:pos="1440"/>
              </w:tabs>
              <w:spacing w:line="380" w:lineRule="exact"/>
              <w:ind w:left="90" w:firstLine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:rsidR="00F54999" w:rsidRPr="00DE6A77" w:rsidRDefault="00F54999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54999" w:rsidRPr="00DE6A77" w:rsidRDefault="00F54999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54999" w:rsidRPr="00DE6A77" w:rsidRDefault="00F54999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54999" w:rsidRPr="00DE6A77" w:rsidRDefault="00F54999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54999" w:rsidRPr="00DE6A77" w:rsidRDefault="00F54999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54999" w:rsidRPr="00DE6A77" w:rsidRDefault="00F54999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F54999" w:rsidRPr="00DE6A77" w:rsidRDefault="00F54999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433C7B" w:rsidRPr="00DE6A77" w:rsidTr="00F54999">
        <w:trPr>
          <w:trHeight w:val="20"/>
        </w:trPr>
        <w:tc>
          <w:tcPr>
            <w:tcW w:w="3420" w:type="dxa"/>
          </w:tcPr>
          <w:p w:rsidR="00433C7B" w:rsidRPr="009A6142" w:rsidRDefault="00433C7B" w:rsidP="00433C7B">
            <w:pPr>
              <w:tabs>
                <w:tab w:val="left" w:pos="450"/>
              </w:tabs>
              <w:spacing w:line="38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14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9A6142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ค่าซื้อสินทรัพย์ถาวร</w:t>
            </w:r>
          </w:p>
        </w:tc>
        <w:tc>
          <w:tcPr>
            <w:tcW w:w="1170" w:type="dxa"/>
            <w:shd w:val="clear" w:color="auto" w:fill="auto"/>
          </w:tcPr>
          <w:p w:rsidR="00433C7B" w:rsidRPr="009A6142" w:rsidRDefault="00FF290F" w:rsidP="00433C7B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286,208,275</w:t>
            </w:r>
          </w:p>
        </w:tc>
        <w:tc>
          <w:tcPr>
            <w:tcW w:w="90" w:type="dxa"/>
            <w:shd w:val="clear" w:color="auto" w:fill="auto"/>
          </w:tcPr>
          <w:p w:rsidR="00433C7B" w:rsidRPr="009A6142" w:rsidRDefault="00433C7B" w:rsidP="00433C7B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33C7B" w:rsidRPr="009A6142" w:rsidRDefault="00433C7B" w:rsidP="00433C7B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140,715,449</w:t>
            </w:r>
          </w:p>
        </w:tc>
        <w:tc>
          <w:tcPr>
            <w:tcW w:w="90" w:type="dxa"/>
          </w:tcPr>
          <w:p w:rsidR="00433C7B" w:rsidRPr="009A6142" w:rsidRDefault="00433C7B" w:rsidP="00433C7B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33C7B" w:rsidRPr="009A6142" w:rsidRDefault="00FF290F" w:rsidP="00433C7B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203,647,795</w:t>
            </w:r>
          </w:p>
        </w:tc>
        <w:tc>
          <w:tcPr>
            <w:tcW w:w="90" w:type="dxa"/>
          </w:tcPr>
          <w:p w:rsidR="00433C7B" w:rsidRPr="00DE6A77" w:rsidRDefault="00433C7B" w:rsidP="00433C7B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433C7B" w:rsidRPr="00DE6A77" w:rsidRDefault="00433C7B" w:rsidP="00433C7B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277</w:t>
            </w:r>
            <w:r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660</w:t>
            </w:r>
          </w:p>
        </w:tc>
      </w:tr>
      <w:tr w:rsidR="00433C7B" w:rsidRPr="00DE6A77" w:rsidTr="00F54999">
        <w:trPr>
          <w:trHeight w:val="20"/>
        </w:trPr>
        <w:tc>
          <w:tcPr>
            <w:tcW w:w="3420" w:type="dxa"/>
          </w:tcPr>
          <w:p w:rsidR="00433C7B" w:rsidRPr="009A6142" w:rsidRDefault="00433C7B" w:rsidP="00433C7B">
            <w:pPr>
              <w:tabs>
                <w:tab w:val="left" w:pos="450"/>
              </w:tabs>
              <w:spacing w:line="38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14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9A6142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9A6142">
              <w:rPr>
                <w:rFonts w:ascii="Angsana New" w:hAnsi="Angsana New" w:cs="Angsana New" w:hint="cs"/>
                <w:sz w:val="28"/>
                <w:szCs w:val="28"/>
                <w:cs/>
              </w:rPr>
              <w:t>ค่าซื้อสินทรัพย์ถาวรโดยการออก</w:t>
            </w:r>
          </w:p>
        </w:tc>
        <w:tc>
          <w:tcPr>
            <w:tcW w:w="1170" w:type="dxa"/>
            <w:shd w:val="clear" w:color="auto" w:fill="auto"/>
          </w:tcPr>
          <w:p w:rsidR="00433C7B" w:rsidRPr="009A6142" w:rsidRDefault="00433C7B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33C7B" w:rsidRPr="009A6142" w:rsidRDefault="00433C7B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33C7B" w:rsidRPr="009A6142" w:rsidRDefault="00433C7B" w:rsidP="00433C7B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33C7B" w:rsidRPr="009A6142" w:rsidRDefault="00433C7B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33C7B" w:rsidRPr="009A6142" w:rsidRDefault="00433C7B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33C7B" w:rsidRPr="00DE6A77" w:rsidRDefault="00433C7B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433C7B" w:rsidRPr="00DE6A77" w:rsidRDefault="00433C7B" w:rsidP="00433C7B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433C7B" w:rsidRPr="00DE6A77" w:rsidTr="00F54999">
        <w:trPr>
          <w:trHeight w:val="20"/>
        </w:trPr>
        <w:tc>
          <w:tcPr>
            <w:tcW w:w="3420" w:type="dxa"/>
          </w:tcPr>
          <w:p w:rsidR="00433C7B" w:rsidRPr="009A6142" w:rsidRDefault="00433C7B" w:rsidP="00433C7B">
            <w:pPr>
              <w:tabs>
                <w:tab w:val="left" w:pos="450"/>
              </w:tabs>
              <w:spacing w:line="38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A6142">
              <w:rPr>
                <w:rFonts w:ascii="Angsana New" w:hAnsi="Angsana New" w:cs="Angsana New" w:hint="cs"/>
                <w:sz w:val="28"/>
                <w:szCs w:val="28"/>
                <w:cs/>
              </w:rPr>
              <w:t>หุ้น</w:t>
            </w:r>
            <w:r w:rsidR="00FF290F" w:rsidRPr="009A614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สามัญ</w:t>
            </w:r>
            <w:r w:rsidRPr="009A614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9A614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9A614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Pr="009A6142">
              <w:rPr>
                <w:rFonts w:ascii="Angsana New" w:hAnsi="Angsana New" w:cs="Angsana New"/>
                <w:sz w:val="28"/>
                <w:szCs w:val="28"/>
                <w:lang w:val="en-US"/>
              </w:rPr>
              <w:t>2.7)</w:t>
            </w:r>
          </w:p>
        </w:tc>
        <w:tc>
          <w:tcPr>
            <w:tcW w:w="1170" w:type="dxa"/>
            <w:shd w:val="clear" w:color="auto" w:fill="auto"/>
          </w:tcPr>
          <w:p w:rsidR="00433C7B" w:rsidRPr="009A6142" w:rsidRDefault="00433C7B" w:rsidP="00433C7B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(203,378,530)</w:t>
            </w:r>
          </w:p>
        </w:tc>
        <w:tc>
          <w:tcPr>
            <w:tcW w:w="90" w:type="dxa"/>
            <w:shd w:val="clear" w:color="auto" w:fill="auto"/>
          </w:tcPr>
          <w:p w:rsidR="00433C7B" w:rsidRPr="009A6142" w:rsidRDefault="00433C7B" w:rsidP="00433C7B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33C7B" w:rsidRPr="009A6142" w:rsidRDefault="00433C7B" w:rsidP="00433C7B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433C7B" w:rsidRPr="009A6142" w:rsidRDefault="00433C7B" w:rsidP="00433C7B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33C7B" w:rsidRPr="009A6142" w:rsidRDefault="00433C7B" w:rsidP="00433C7B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(203,378,530)</w:t>
            </w:r>
          </w:p>
        </w:tc>
        <w:tc>
          <w:tcPr>
            <w:tcW w:w="90" w:type="dxa"/>
          </w:tcPr>
          <w:p w:rsidR="00433C7B" w:rsidRPr="00DE6A77" w:rsidRDefault="00433C7B" w:rsidP="00433C7B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433C7B" w:rsidRPr="00DE6A77" w:rsidRDefault="00433C7B" w:rsidP="00433C7B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33C7B" w:rsidRPr="00DE6A77" w:rsidTr="00F54999">
        <w:trPr>
          <w:trHeight w:val="20"/>
        </w:trPr>
        <w:tc>
          <w:tcPr>
            <w:tcW w:w="3420" w:type="dxa"/>
            <w:vAlign w:val="center"/>
          </w:tcPr>
          <w:p w:rsidR="00433C7B" w:rsidRPr="009A6142" w:rsidRDefault="00433C7B" w:rsidP="00F54999">
            <w:pPr>
              <w:tabs>
                <w:tab w:val="left" w:pos="450"/>
              </w:tabs>
              <w:spacing w:line="380" w:lineRule="exact"/>
              <w:ind w:left="90" w:right="9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A614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9A6142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9A6142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ค่าซื้อสินทรัพย์ถาวรส่วนที่จ่ายเป็นเงินสด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33C7B" w:rsidRPr="009A6142" w:rsidRDefault="00433C7B" w:rsidP="00FF290F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FF290F" w:rsidRP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83,415,677</w:t>
            </w:r>
            <w:r w:rsidRP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33C7B" w:rsidRPr="009A6142" w:rsidRDefault="00433C7B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33C7B" w:rsidRPr="009A6142" w:rsidRDefault="00433C7B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(140,692,840)</w:t>
            </w:r>
          </w:p>
        </w:tc>
        <w:tc>
          <w:tcPr>
            <w:tcW w:w="90" w:type="dxa"/>
          </w:tcPr>
          <w:p w:rsidR="00433C7B" w:rsidRPr="009A6142" w:rsidRDefault="00433C7B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33C7B" w:rsidRPr="009A6142" w:rsidRDefault="00FF290F" w:rsidP="006E7D30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(855,197)</w:t>
            </w:r>
          </w:p>
        </w:tc>
        <w:tc>
          <w:tcPr>
            <w:tcW w:w="90" w:type="dxa"/>
          </w:tcPr>
          <w:p w:rsidR="00433C7B" w:rsidRPr="00DE6A77" w:rsidRDefault="00433C7B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433C7B" w:rsidRPr="00DE6A77" w:rsidRDefault="00433C7B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255</w:t>
            </w:r>
            <w:r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051</w:t>
            </w:r>
            <w:r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433C7B" w:rsidRPr="00DE6A77" w:rsidTr="00F54999">
        <w:trPr>
          <w:trHeight w:val="20"/>
        </w:trPr>
        <w:tc>
          <w:tcPr>
            <w:tcW w:w="3420" w:type="dxa"/>
          </w:tcPr>
          <w:p w:rsidR="00433C7B" w:rsidRPr="009A6142" w:rsidRDefault="00433C7B" w:rsidP="00F54999">
            <w:pPr>
              <w:tabs>
                <w:tab w:val="left" w:pos="1440"/>
              </w:tabs>
              <w:spacing w:line="38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142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33C7B" w:rsidRPr="009A6142" w:rsidRDefault="00433C7B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33C7B" w:rsidRPr="009A6142" w:rsidRDefault="00433C7B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33C7B" w:rsidRPr="009A6142" w:rsidRDefault="00433C7B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33C7B" w:rsidRPr="009A6142" w:rsidRDefault="00433C7B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33C7B" w:rsidRPr="009A6142" w:rsidRDefault="00433C7B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33C7B" w:rsidRPr="00DE6A77" w:rsidRDefault="00433C7B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433C7B" w:rsidRPr="00DE6A77" w:rsidRDefault="00433C7B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433C7B" w:rsidRPr="00DE6A77" w:rsidTr="00F54999">
        <w:trPr>
          <w:trHeight w:val="20"/>
        </w:trPr>
        <w:tc>
          <w:tcPr>
            <w:tcW w:w="3420" w:type="dxa"/>
          </w:tcPr>
          <w:p w:rsidR="00433C7B" w:rsidRPr="009A6142" w:rsidRDefault="00433C7B" w:rsidP="00F54999">
            <w:pPr>
              <w:tabs>
                <w:tab w:val="left" w:pos="1440"/>
              </w:tabs>
              <w:spacing w:line="380" w:lineRule="exact"/>
              <w:ind w:left="90" w:firstLine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14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A614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9A614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33C7B" w:rsidRPr="009A6142" w:rsidRDefault="00433C7B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100,045</w:t>
            </w:r>
          </w:p>
        </w:tc>
        <w:tc>
          <w:tcPr>
            <w:tcW w:w="90" w:type="dxa"/>
          </w:tcPr>
          <w:p w:rsidR="00433C7B" w:rsidRPr="009A6142" w:rsidRDefault="00433C7B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33C7B" w:rsidRPr="009A6142" w:rsidRDefault="00433C7B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96,086</w:t>
            </w:r>
          </w:p>
        </w:tc>
        <w:tc>
          <w:tcPr>
            <w:tcW w:w="90" w:type="dxa"/>
          </w:tcPr>
          <w:p w:rsidR="00433C7B" w:rsidRPr="009A6142" w:rsidRDefault="00433C7B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33C7B" w:rsidRPr="009A6142" w:rsidRDefault="00433C7B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100,045</w:t>
            </w:r>
          </w:p>
        </w:tc>
        <w:tc>
          <w:tcPr>
            <w:tcW w:w="90" w:type="dxa"/>
          </w:tcPr>
          <w:p w:rsidR="00433C7B" w:rsidRPr="00DE6A77" w:rsidRDefault="00433C7B" w:rsidP="00F54999">
            <w:pPr>
              <w:spacing w:line="38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433C7B" w:rsidRPr="00DE6A77" w:rsidRDefault="00433C7B" w:rsidP="00F54999">
            <w:pPr>
              <w:tabs>
                <w:tab w:val="decimal" w:pos="1026"/>
              </w:tabs>
              <w:spacing w:line="38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</w:t>
            </w:r>
            <w:r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086</w:t>
            </w:r>
          </w:p>
        </w:tc>
      </w:tr>
    </w:tbl>
    <w:p w:rsidR="005E3DBE" w:rsidRPr="005E3DBE" w:rsidRDefault="00D452EA" w:rsidP="00225BED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cs/>
          <w:lang w:val="en-US"/>
        </w:rPr>
      </w:pPr>
      <w:r w:rsidRPr="00D452EA">
        <w:rPr>
          <w:rFonts w:ascii="Angsana New" w:hAnsi="Angsana New" w:cs="Angsana New"/>
          <w:lang w:val="en-US"/>
        </w:rPr>
        <w:t>4</w:t>
      </w:r>
      <w:r w:rsidR="005E3DBE" w:rsidRPr="00CB670F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2</w:t>
      </w:r>
      <w:r w:rsidR="005E3DBE" w:rsidRPr="00CB670F">
        <w:rPr>
          <w:rFonts w:ascii="Angsana New" w:hAnsi="Angsana New" w:cs="Angsana New"/>
          <w:lang w:val="en-US"/>
        </w:rPr>
        <w:tab/>
      </w:r>
      <w:r w:rsidR="005E3DBE" w:rsidRPr="00CB670F">
        <w:rPr>
          <w:rFonts w:ascii="Angsana New" w:hAnsi="Angsana New" w:cs="Angsana New"/>
          <w:cs/>
        </w:rPr>
        <w:t>เจ้าหนี้ค่าซื้อ</w:t>
      </w:r>
      <w:r w:rsidR="005E3DBE">
        <w:rPr>
          <w:rFonts w:ascii="Angsana New" w:hAnsi="Angsana New" w:cs="Angsana New" w:hint="cs"/>
          <w:cs/>
          <w:lang w:val="en-US"/>
        </w:rPr>
        <w:t>สินทรัพย์ไม่มีตัวตน</w:t>
      </w:r>
    </w:p>
    <w:p w:rsidR="005E3DBE" w:rsidRDefault="005E3DBE" w:rsidP="005E3DBE">
      <w:pPr>
        <w:ind w:left="1181" w:right="-115" w:hanging="634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C066F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2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170"/>
        <w:gridCol w:w="90"/>
        <w:gridCol w:w="1170"/>
        <w:gridCol w:w="90"/>
        <w:gridCol w:w="1152"/>
      </w:tblGrid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922D62">
            <w:pPr>
              <w:tabs>
                <w:tab w:val="left" w:pos="1440"/>
              </w:tabs>
              <w:spacing w:line="34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922D62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F3748" w:rsidRPr="00C066F1" w:rsidRDefault="00D452EA" w:rsidP="00922D62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F3748" w:rsidRPr="00C066F1" w:rsidRDefault="00D452EA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F3748" w:rsidRPr="00C066F1" w:rsidRDefault="00D452EA" w:rsidP="00922D62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DF3748" w:rsidRPr="00C066F1" w:rsidRDefault="00D452EA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922D62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</w:t>
            </w:r>
          </w:p>
          <w:p w:rsidR="00DF3748" w:rsidRPr="00C066F1" w:rsidRDefault="00DF3748" w:rsidP="00922D62">
            <w:pPr>
              <w:tabs>
                <w:tab w:val="left" w:pos="1440"/>
              </w:tabs>
              <w:spacing w:line="34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:rsidR="00DF3748" w:rsidRPr="004D2650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F3748" w:rsidRPr="004D2650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F3748" w:rsidRPr="004D2650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F3748" w:rsidRPr="003E4EF7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922D62">
            <w:pPr>
              <w:tabs>
                <w:tab w:val="left" w:pos="5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170" w:type="dxa"/>
            <w:shd w:val="clear" w:color="auto" w:fill="auto"/>
          </w:tcPr>
          <w:p w:rsidR="00DF3748" w:rsidRPr="00C066F1" w:rsidRDefault="00D452EA" w:rsidP="00922D62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735</w:t>
            </w:r>
            <w:r w:rsidR="004D7ED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304</w:t>
            </w:r>
          </w:p>
        </w:tc>
        <w:tc>
          <w:tcPr>
            <w:tcW w:w="90" w:type="dxa"/>
            <w:shd w:val="clear" w:color="auto" w:fill="auto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F3748" w:rsidRPr="00C066F1" w:rsidRDefault="004D7ED7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F3748" w:rsidRPr="003E4EF7" w:rsidRDefault="00D452EA" w:rsidP="00922D62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735</w:t>
            </w:r>
            <w:r w:rsidR="004D7ED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304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F3748" w:rsidRPr="003E4EF7" w:rsidRDefault="004D7ED7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  <w:vAlign w:val="center"/>
          </w:tcPr>
          <w:p w:rsidR="00DF3748" w:rsidRPr="003D7F60" w:rsidRDefault="00DF3748" w:rsidP="00922D62">
            <w:pPr>
              <w:tabs>
                <w:tab w:val="left" w:pos="540"/>
              </w:tabs>
              <w:spacing w:line="340" w:lineRule="exact"/>
              <w:ind w:left="720" w:hanging="63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D7F6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D7F6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3D7F6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</w:t>
            </w:r>
            <w:r w:rsidRPr="003D7F60">
              <w:rPr>
                <w:rFonts w:ascii="Angsana New" w:hAnsi="Angsana New" w:cs="Angsana New"/>
                <w:sz w:val="28"/>
                <w:szCs w:val="28"/>
                <w:cs/>
              </w:rPr>
              <w:t>ส่วนที่จ่ายเป็นเงินสด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748" w:rsidRPr="00AC503D" w:rsidRDefault="004D7ED7" w:rsidP="00922D62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735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304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F3748" w:rsidRPr="00AC503D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748" w:rsidRPr="00AC503D" w:rsidRDefault="004D7ED7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AC503D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F3748" w:rsidRPr="00AC503D" w:rsidRDefault="004D7ED7" w:rsidP="00922D62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735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304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DF3748" w:rsidRPr="00AC503D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F3748" w:rsidRPr="00AC503D" w:rsidRDefault="004D7ED7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922D62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ยกไป</w:t>
            </w:r>
          </w:p>
          <w:p w:rsidR="00DF3748" w:rsidRPr="00C066F1" w:rsidRDefault="00DF3748" w:rsidP="00DF3748">
            <w:pPr>
              <w:tabs>
                <w:tab w:val="left" w:pos="1440"/>
              </w:tabs>
              <w:spacing w:line="34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748" w:rsidRPr="00D846BB" w:rsidRDefault="004D7ED7" w:rsidP="004D7ED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748" w:rsidRPr="00B8773F" w:rsidRDefault="004D7ED7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748" w:rsidRPr="003F1D85" w:rsidRDefault="004D7ED7" w:rsidP="004D7ED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748" w:rsidRPr="005E3DBE" w:rsidRDefault="004D7ED7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A83217" w:rsidRPr="00CB670F" w:rsidRDefault="00D452EA" w:rsidP="00F21A76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lang w:val="en-US"/>
        </w:rPr>
      </w:pPr>
      <w:r w:rsidRPr="00D452EA">
        <w:rPr>
          <w:rFonts w:ascii="Angsana New" w:hAnsi="Angsana New" w:cs="Angsana New"/>
          <w:lang w:val="en-US"/>
        </w:rPr>
        <w:t>4</w:t>
      </w:r>
      <w:r w:rsidR="00A83217" w:rsidRPr="00CB670F">
        <w:rPr>
          <w:rFonts w:ascii="Angsana New" w:hAnsi="Angsana New" w:cs="Angsana New"/>
          <w:cs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3</w:t>
      </w:r>
      <w:r w:rsidR="00A83217" w:rsidRPr="00CB670F">
        <w:rPr>
          <w:rFonts w:ascii="Angsana New" w:hAnsi="Angsana New" w:cs="Angsana New"/>
          <w:cs/>
          <w:lang w:val="en-US"/>
        </w:rPr>
        <w:tab/>
        <w:t>เงินให้กู้ยืมระยะสั้นแก่</w:t>
      </w:r>
      <w:r w:rsidR="00BB080D">
        <w:rPr>
          <w:rFonts w:ascii="Angsana New" w:hAnsi="Angsana New" w:cs="Angsana New" w:hint="cs"/>
          <w:cs/>
          <w:lang w:val="en-US"/>
        </w:rPr>
        <w:t>บริษัท</w:t>
      </w:r>
      <w:r w:rsidR="00A83217" w:rsidRPr="00CB670F">
        <w:rPr>
          <w:rFonts w:ascii="Angsana New" w:hAnsi="Angsana New" w:cs="Angsana New"/>
          <w:cs/>
          <w:lang w:val="en-US"/>
        </w:rPr>
        <w:t>ที่เกี่ยวข้องกัน</w:t>
      </w:r>
    </w:p>
    <w:p w:rsidR="00A83217" w:rsidRDefault="00A83217" w:rsidP="00A83217">
      <w:pPr>
        <w:tabs>
          <w:tab w:val="left" w:pos="360"/>
        </w:tabs>
        <w:ind w:left="360" w:right="-115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(</w:t>
      </w:r>
      <w:r w:rsidRPr="00CB670F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F54999" w:rsidRPr="00DE6A77" w:rsidTr="00972999">
        <w:tc>
          <w:tcPr>
            <w:tcW w:w="5670" w:type="dxa"/>
          </w:tcPr>
          <w:p w:rsidR="00F54999" w:rsidRPr="00DE6A77" w:rsidRDefault="00F54999" w:rsidP="003E5BFA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F54999" w:rsidRPr="00DE6A77" w:rsidRDefault="00F54999" w:rsidP="003E5BF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DE6A7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54999" w:rsidRPr="00DE6A77" w:rsidTr="00972999">
        <w:tc>
          <w:tcPr>
            <w:tcW w:w="5670" w:type="dxa"/>
          </w:tcPr>
          <w:p w:rsidR="00F54999" w:rsidRPr="00DE6A77" w:rsidRDefault="00F54999" w:rsidP="003E5BFA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54999" w:rsidRPr="00DE6A77" w:rsidRDefault="00D452EA" w:rsidP="003E5BF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54999" w:rsidRPr="00DE6A77" w:rsidRDefault="00F54999" w:rsidP="003E5BF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54999" w:rsidRPr="00DE6A77" w:rsidRDefault="00D452EA" w:rsidP="003E5BF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415DD7" w:rsidRPr="00DE6A77" w:rsidTr="00972999">
        <w:trPr>
          <w:trHeight w:val="80"/>
        </w:trPr>
        <w:tc>
          <w:tcPr>
            <w:tcW w:w="5670" w:type="dxa"/>
          </w:tcPr>
          <w:p w:rsidR="00415DD7" w:rsidRPr="00DE6A77" w:rsidRDefault="00415DD7" w:rsidP="003E5BFA">
            <w:pPr>
              <w:spacing w:line="34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เงินให้กู้ยืมระยะสั้นแก่</w:t>
            </w:r>
            <w:r w:rsidR="00FB4802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ที่เกี่ยวข้องกันยกมา ณ วันที่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:rsidR="00415DD7" w:rsidRPr="00F7718D" w:rsidRDefault="00D452EA" w:rsidP="003E5BFA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81E4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081E4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913</w:t>
            </w:r>
            <w:r w:rsidR="00081E4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90" w:type="dxa"/>
          </w:tcPr>
          <w:p w:rsidR="00415DD7" w:rsidRPr="00F7718D" w:rsidRDefault="00415DD7" w:rsidP="003E5BFA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415DD7" w:rsidRPr="00DE6A77" w:rsidRDefault="00D452EA" w:rsidP="003E5BFA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15DD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415DD7"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415DD7"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FB4802" w:rsidRPr="00DE6A77" w:rsidTr="00972999">
        <w:tc>
          <w:tcPr>
            <w:tcW w:w="5670" w:type="dxa"/>
          </w:tcPr>
          <w:p w:rsidR="00FB4802" w:rsidRPr="00DE6A77" w:rsidRDefault="00FB4802" w:rsidP="003E5BFA">
            <w:pPr>
              <w:tabs>
                <w:tab w:val="left" w:pos="540"/>
              </w:tabs>
              <w:spacing w:line="34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เงินให้กู้ยืมระยะสั้นแก่บริษัทที่เกี่ยวข้องกันส่วนที่จ่ายเป็นเงินสด</w:t>
            </w:r>
          </w:p>
        </w:tc>
        <w:tc>
          <w:tcPr>
            <w:tcW w:w="1260" w:type="dxa"/>
          </w:tcPr>
          <w:p w:rsidR="00FB4802" w:rsidRDefault="00FB4802" w:rsidP="003E5BFA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FB4802" w:rsidRPr="00DE6A77" w:rsidRDefault="00FB4802" w:rsidP="003E5BFA">
            <w:pPr>
              <w:spacing w:line="340" w:lineRule="exact"/>
              <w:ind w:left="-30" w:right="6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FB4802" w:rsidRDefault="00D452EA" w:rsidP="003E5BFA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941</w:t>
            </w:r>
            <w:r w:rsidR="00FB480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987</w:t>
            </w:r>
            <w:r w:rsidR="00FB480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500</w:t>
            </w:r>
          </w:p>
        </w:tc>
      </w:tr>
      <w:tr w:rsidR="00415DD7" w:rsidRPr="00DE6A77" w:rsidTr="00972999">
        <w:tc>
          <w:tcPr>
            <w:tcW w:w="5670" w:type="dxa"/>
          </w:tcPr>
          <w:p w:rsidR="00415DD7" w:rsidRPr="00DE6A77" w:rsidRDefault="00415DD7" w:rsidP="003E5BFA">
            <w:pPr>
              <w:tabs>
                <w:tab w:val="left" w:pos="540"/>
              </w:tabs>
              <w:spacing w:line="34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เงินสดรับคืนจากเงินให้กู้ยืมระยะสั้น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แก่บริษัท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415DD7" w:rsidRPr="00DE6A77" w:rsidRDefault="008F2306" w:rsidP="003E5BFA">
            <w:pPr>
              <w:spacing w:line="34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081E4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387</w:t>
            </w:r>
            <w:r w:rsidR="00081E4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605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415DD7" w:rsidRPr="00DE6A77" w:rsidRDefault="00415DD7" w:rsidP="003E5BFA">
            <w:pPr>
              <w:spacing w:line="340" w:lineRule="exact"/>
              <w:ind w:left="-30" w:right="6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415DD7" w:rsidRPr="00CB670F" w:rsidRDefault="00415DD7" w:rsidP="003E5BFA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415DD7" w:rsidRPr="00DE6A77" w:rsidTr="00972999">
        <w:tc>
          <w:tcPr>
            <w:tcW w:w="5670" w:type="dxa"/>
          </w:tcPr>
          <w:p w:rsidR="00415DD7" w:rsidRPr="003E5BFA" w:rsidRDefault="008F2306" w:rsidP="003E5BFA">
            <w:pPr>
              <w:tabs>
                <w:tab w:val="left" w:pos="450"/>
                <w:tab w:val="left" w:pos="1027"/>
                <w:tab w:val="left" w:pos="1190"/>
                <w:tab w:val="left" w:pos="1315"/>
              </w:tabs>
              <w:spacing w:line="340" w:lineRule="exact"/>
              <w:ind w:left="-513" w:right="-684" w:firstLine="576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3E5BFA">
              <w:rPr>
                <w:rFonts w:ascii="Angsana New" w:hAnsi="Angsana New" w:cs="Angsana New" w:hint="cs"/>
                <w:spacing w:val="-6"/>
                <w:sz w:val="28"/>
                <w:szCs w:val="28"/>
                <w:u w:val="single"/>
                <w:cs/>
                <w:lang w:val="en-US"/>
              </w:rPr>
              <w:t>บวก</w:t>
            </w:r>
            <w:r w:rsidR="003E5BFA" w:rsidRPr="003E5BFA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  <w:lang w:val="en-US"/>
              </w:rPr>
              <w:t xml:space="preserve"> (</w:t>
            </w:r>
            <w:r w:rsidR="003E5BFA" w:rsidRPr="003E5BFA">
              <w:rPr>
                <w:rFonts w:ascii="Angsana New" w:hAnsi="Angsana New" w:cs="Angsana New" w:hint="cs"/>
                <w:spacing w:val="-6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3E5BFA" w:rsidRPr="003E5BFA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  <w:lang w:val="en-US"/>
              </w:rPr>
              <w:t>)</w:t>
            </w:r>
            <w:r w:rsidR="003E5BFA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ab/>
            </w:r>
            <w:r w:rsidRPr="003E5BFA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กำไร</w:t>
            </w:r>
            <w:r w:rsidR="00FB4802" w:rsidRPr="003E5BFA">
              <w:rPr>
                <w:rFonts w:ascii="Angsana New" w:hAnsi="Angsana New" w:cs="Angsana New"/>
                <w:spacing w:val="-6"/>
                <w:sz w:val="28"/>
                <w:szCs w:val="28"/>
                <w:lang w:val="en-US"/>
              </w:rPr>
              <w:t xml:space="preserve"> (</w:t>
            </w:r>
            <w:r w:rsidR="00FB4802" w:rsidRPr="003E5BFA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en-US"/>
              </w:rPr>
              <w:t>ขาดทุน</w:t>
            </w:r>
            <w:r w:rsidR="00FB4802" w:rsidRPr="003E5BFA">
              <w:rPr>
                <w:rFonts w:ascii="Angsana New" w:hAnsi="Angsana New" w:cs="Angsana New"/>
                <w:spacing w:val="-6"/>
                <w:sz w:val="28"/>
                <w:szCs w:val="28"/>
                <w:lang w:val="en-US"/>
              </w:rPr>
              <w:t xml:space="preserve">) </w:t>
            </w:r>
            <w:r w:rsidR="00415DD7" w:rsidRPr="003E5BFA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ที่ยังไม่เกิดขึ้น</w:t>
            </w:r>
            <w:r w:rsidR="00415DD7" w:rsidRPr="003E5BFA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จากอัตรา</w:t>
            </w:r>
            <w:r w:rsidR="003E5BFA" w:rsidRPr="00FB480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260" w:type="dxa"/>
          </w:tcPr>
          <w:p w:rsidR="00415DD7" w:rsidRPr="00DE6A77" w:rsidRDefault="00415DD7" w:rsidP="003E5BFA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15DD7" w:rsidRPr="00DE6A77" w:rsidRDefault="00415DD7" w:rsidP="003E5BF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15DD7" w:rsidRPr="00CB670F" w:rsidRDefault="00415DD7" w:rsidP="003E5BFA">
            <w:pPr>
              <w:tabs>
                <w:tab w:val="left" w:pos="990"/>
              </w:tabs>
              <w:spacing w:line="34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E5BFA" w:rsidRPr="00DE6A77" w:rsidTr="00972999">
        <w:tc>
          <w:tcPr>
            <w:tcW w:w="5670" w:type="dxa"/>
          </w:tcPr>
          <w:p w:rsidR="003E5BFA" w:rsidRDefault="003E5BFA" w:rsidP="003E5BFA">
            <w:pPr>
              <w:tabs>
                <w:tab w:val="left" w:pos="540"/>
              </w:tabs>
              <w:spacing w:line="340" w:lineRule="exact"/>
              <w:ind w:right="-333" w:firstLine="1197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FB480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60" w:type="dxa"/>
          </w:tcPr>
          <w:p w:rsidR="003E5BFA" w:rsidRPr="00DE6A77" w:rsidRDefault="003E5BFA" w:rsidP="003E5BFA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970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523</w:t>
            </w:r>
          </w:p>
        </w:tc>
        <w:tc>
          <w:tcPr>
            <w:tcW w:w="90" w:type="dxa"/>
          </w:tcPr>
          <w:p w:rsidR="003E5BFA" w:rsidRPr="00DE6A77" w:rsidRDefault="003E5BFA" w:rsidP="003E5BF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E5BFA" w:rsidRPr="00CB670F" w:rsidRDefault="003E5BFA" w:rsidP="003E5BFA">
            <w:pPr>
              <w:tabs>
                <w:tab w:val="left" w:pos="990"/>
              </w:tabs>
              <w:spacing w:line="34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829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500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3E5BFA" w:rsidRPr="00DE6A77" w:rsidTr="00972999">
        <w:trPr>
          <w:trHeight w:val="70"/>
        </w:trPr>
        <w:tc>
          <w:tcPr>
            <w:tcW w:w="5670" w:type="dxa"/>
          </w:tcPr>
          <w:p w:rsidR="003E5BFA" w:rsidRPr="00DE6A77" w:rsidRDefault="003E5BFA" w:rsidP="003E5BFA">
            <w:pPr>
              <w:spacing w:line="34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เงินให้กู้ยืมระยะสั้นแก่บริษัท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ที่เกี่ยวข้องกันยกไป ณ 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วันที่ 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5BFA" w:rsidRPr="00DE6A77" w:rsidRDefault="003E5BFA" w:rsidP="003E5BFA">
            <w:pPr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241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496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504</w:t>
            </w:r>
          </w:p>
        </w:tc>
        <w:tc>
          <w:tcPr>
            <w:tcW w:w="90" w:type="dxa"/>
          </w:tcPr>
          <w:p w:rsidR="003E5BFA" w:rsidRPr="00DE6A77" w:rsidRDefault="003E5BFA" w:rsidP="003E5BF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5BFA" w:rsidRPr="00DE6A77" w:rsidRDefault="003E5BFA" w:rsidP="003E5BFA">
            <w:pPr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914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158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</w:tbl>
    <w:p w:rsidR="004971E6" w:rsidRDefault="004971E6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225BED" w:rsidRPr="00CB670F" w:rsidRDefault="00D452EA" w:rsidP="003B38AB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lang w:val="en-US"/>
        </w:rPr>
      </w:pPr>
      <w:r w:rsidRPr="00D452EA">
        <w:rPr>
          <w:rFonts w:ascii="Angsana New" w:hAnsi="Angsana New" w:cs="Angsana New"/>
          <w:lang w:val="en-US"/>
        </w:rPr>
        <w:lastRenderedPageBreak/>
        <w:t>4</w:t>
      </w:r>
      <w:r w:rsidR="00225BED" w:rsidRPr="00CB670F">
        <w:rPr>
          <w:rFonts w:ascii="Angsana New" w:hAnsi="Angsana New" w:cs="Angsana New"/>
          <w:cs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4</w:t>
      </w:r>
      <w:r w:rsidR="00225BED" w:rsidRPr="00CB670F">
        <w:rPr>
          <w:rFonts w:ascii="Angsana New" w:hAnsi="Angsana New" w:cs="Angsana New"/>
          <w:cs/>
          <w:lang w:val="en-US"/>
        </w:rPr>
        <w:tab/>
        <w:t>เจ้าหนี้</w:t>
      </w:r>
      <w:r w:rsidR="00225BED" w:rsidRPr="00CB670F">
        <w:rPr>
          <w:rFonts w:ascii="Angsana New" w:hAnsi="Angsana New" w:cs="Angsana New"/>
          <w:cs/>
        </w:rPr>
        <w:t>จากการซื</w:t>
      </w:r>
      <w:r w:rsidR="00BB080D">
        <w:rPr>
          <w:rFonts w:ascii="Angsana New" w:hAnsi="Angsana New" w:cs="Angsana New"/>
          <w:cs/>
        </w:rPr>
        <w:t>้อเงินลงทุนในบริษัทย่อยจากบริษัท</w:t>
      </w:r>
      <w:r w:rsidR="00225BED" w:rsidRPr="00CB670F">
        <w:rPr>
          <w:rFonts w:ascii="Angsana New" w:hAnsi="Angsana New" w:cs="Angsana New"/>
          <w:cs/>
        </w:rPr>
        <w:t>ที่เกี่ยวข้องกัน</w:t>
      </w:r>
    </w:p>
    <w:p w:rsidR="00225BED" w:rsidRPr="00C066F1" w:rsidRDefault="00225BED" w:rsidP="00225BED">
      <w:pPr>
        <w:tabs>
          <w:tab w:val="left" w:pos="360"/>
        </w:tabs>
        <w:ind w:left="357" w:right="-115" w:hanging="35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(</w:t>
      </w:r>
      <w:r w:rsidRPr="00C066F1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C066F1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9198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88"/>
        <w:gridCol w:w="1260"/>
        <w:gridCol w:w="90"/>
        <w:gridCol w:w="1260"/>
      </w:tblGrid>
      <w:tr w:rsidR="00225BED" w:rsidRPr="00C066F1" w:rsidTr="00972999">
        <w:tc>
          <w:tcPr>
            <w:tcW w:w="6588" w:type="dxa"/>
          </w:tcPr>
          <w:p w:rsidR="00225BED" w:rsidRPr="00C066F1" w:rsidRDefault="00225BED" w:rsidP="0089399B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225BED" w:rsidRPr="00C066F1" w:rsidRDefault="00225BED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C066F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25BED" w:rsidRPr="00C066F1" w:rsidTr="00972999">
        <w:trPr>
          <w:trHeight w:val="324"/>
        </w:trPr>
        <w:tc>
          <w:tcPr>
            <w:tcW w:w="6588" w:type="dxa"/>
          </w:tcPr>
          <w:p w:rsidR="00225BED" w:rsidRPr="00C066F1" w:rsidRDefault="00225BED" w:rsidP="0089399B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C066F1" w:rsidRDefault="00D452EA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225BED" w:rsidRPr="00C066F1" w:rsidRDefault="00225BED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C066F1" w:rsidRDefault="00D452EA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225BED" w:rsidRPr="00C066F1" w:rsidTr="00972999">
        <w:tc>
          <w:tcPr>
            <w:tcW w:w="6588" w:type="dxa"/>
          </w:tcPr>
          <w:p w:rsidR="00225BED" w:rsidRPr="00C066F1" w:rsidRDefault="00225BED" w:rsidP="00972999">
            <w:pPr>
              <w:spacing w:line="380" w:lineRule="exact"/>
              <w:ind w:left="1188" w:right="5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260" w:type="dxa"/>
          </w:tcPr>
          <w:p w:rsidR="00225BED" w:rsidRPr="00C066F1" w:rsidRDefault="00225BED" w:rsidP="0089399B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25BED" w:rsidRPr="00C066F1" w:rsidRDefault="00225BED" w:rsidP="0089399B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225BED" w:rsidRPr="00C066F1" w:rsidRDefault="00225BED" w:rsidP="0089399B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C179E" w:rsidRPr="00C066F1" w:rsidTr="00972999">
        <w:tc>
          <w:tcPr>
            <w:tcW w:w="6588" w:type="dxa"/>
          </w:tcPr>
          <w:p w:rsidR="00FC179E" w:rsidRPr="00C066F1" w:rsidRDefault="00FC179E" w:rsidP="00FC179E">
            <w:pPr>
              <w:spacing w:line="380" w:lineRule="exact"/>
              <w:ind w:left="1188" w:right="8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ณ วันที่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066F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60" w:type="dxa"/>
          </w:tcPr>
          <w:p w:rsidR="00FC179E" w:rsidRDefault="00D452EA" w:rsidP="00FC179E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  <w:r w:rsidR="008F230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466</w:t>
            </w:r>
            <w:r w:rsidR="008F230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033</w:t>
            </w:r>
          </w:p>
        </w:tc>
        <w:tc>
          <w:tcPr>
            <w:tcW w:w="90" w:type="dxa"/>
          </w:tcPr>
          <w:p w:rsidR="00FC179E" w:rsidRPr="00C066F1" w:rsidRDefault="00FC179E" w:rsidP="00FC179E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FC179E" w:rsidRPr="00C066F1" w:rsidRDefault="00D452EA" w:rsidP="00FC179E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578</w:t>
            </w:r>
            <w:r w:rsidR="00FC179E" w:rsidRPr="00C066F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984</w:t>
            </w:r>
            <w:r w:rsidR="00FC179E" w:rsidRPr="00C066F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744</w:t>
            </w:r>
          </w:p>
        </w:tc>
      </w:tr>
      <w:tr w:rsidR="00FC179E" w:rsidRPr="00C066F1" w:rsidTr="00972999">
        <w:tc>
          <w:tcPr>
            <w:tcW w:w="6588" w:type="dxa"/>
          </w:tcPr>
          <w:p w:rsidR="008F2306" w:rsidRDefault="00FC179E" w:rsidP="00FC179E">
            <w:pPr>
              <w:spacing w:line="380" w:lineRule="exact"/>
              <w:ind w:left="1008" w:right="36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D7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="008F2306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 xml:space="preserve"> (</w:t>
            </w:r>
            <w:r w:rsidR="008F2306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8F2306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)</w:t>
            </w:r>
            <w:r w:rsidR="008F230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8F230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) </w:t>
            </w:r>
            <w:r w:rsidR="004739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ขาดทุน</w:t>
            </w:r>
            <w:r w:rsidRPr="00DE7D71">
              <w:rPr>
                <w:rFonts w:ascii="Angsana New" w:hAnsi="Angsana New" w:cs="Angsana New" w:hint="cs"/>
                <w:sz w:val="28"/>
                <w:szCs w:val="28"/>
                <w:cs/>
              </w:rPr>
              <w:t>ที่ยังไม่เกิดขึ้น</w:t>
            </w:r>
            <w:r w:rsidRPr="00DE7D71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</w:p>
          <w:p w:rsidR="00FC179E" w:rsidRPr="00DE7D71" w:rsidRDefault="00FC179E" w:rsidP="008F2306">
            <w:pPr>
              <w:spacing w:line="380" w:lineRule="exact"/>
              <w:ind w:left="1008" w:right="360" w:firstLine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7D7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F2306" w:rsidRDefault="008F2306" w:rsidP="008F2306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FC179E" w:rsidRPr="00C066F1" w:rsidRDefault="00D452EA" w:rsidP="008F2306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8F230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452</w:t>
            </w:r>
            <w:r w:rsidR="008F230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947</w:t>
            </w:r>
          </w:p>
        </w:tc>
        <w:tc>
          <w:tcPr>
            <w:tcW w:w="90" w:type="dxa"/>
          </w:tcPr>
          <w:p w:rsidR="00FC179E" w:rsidRPr="00C066F1" w:rsidRDefault="00FC179E" w:rsidP="00FC179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F2306" w:rsidRDefault="008F2306" w:rsidP="00DF3748">
            <w:pPr>
              <w:spacing w:line="38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FC179E" w:rsidRPr="00C066F1" w:rsidRDefault="00FC179E" w:rsidP="00DF3748">
            <w:pPr>
              <w:spacing w:line="38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DF3748"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257</w:t>
            </w:r>
            <w:r w:rsidR="00DF3748"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999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C179E" w:rsidRPr="00C066F1" w:rsidTr="00972999">
        <w:tc>
          <w:tcPr>
            <w:tcW w:w="6588" w:type="dxa"/>
          </w:tcPr>
          <w:p w:rsidR="00FC179E" w:rsidRPr="00C066F1" w:rsidRDefault="00FC179E" w:rsidP="00972999">
            <w:pPr>
              <w:spacing w:line="380" w:lineRule="exact"/>
              <w:ind w:left="1188" w:right="63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B06D74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C179E" w:rsidRPr="00C066F1" w:rsidRDefault="00FC179E" w:rsidP="00FC179E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C179E" w:rsidRPr="00C066F1" w:rsidRDefault="00FC179E" w:rsidP="00FC179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C179E" w:rsidRPr="00C066F1" w:rsidRDefault="00FC179E" w:rsidP="00FC179E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C179E" w:rsidRPr="00C066F1" w:rsidTr="00972999">
        <w:tc>
          <w:tcPr>
            <w:tcW w:w="6588" w:type="dxa"/>
          </w:tcPr>
          <w:p w:rsidR="00FC179E" w:rsidRPr="00C066F1" w:rsidRDefault="00FC179E" w:rsidP="00FC179E">
            <w:pPr>
              <w:spacing w:line="380" w:lineRule="exact"/>
              <w:ind w:left="1188" w:right="8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6D74">
              <w:rPr>
                <w:rFonts w:ascii="Angsana New" w:hAnsi="Angsana New" w:cs="Angsana New"/>
                <w:sz w:val="28"/>
                <w:szCs w:val="28"/>
                <w:cs/>
              </w:rPr>
              <w:t>ยกไป ณ วันที่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C179E" w:rsidRPr="00C066F1" w:rsidRDefault="00D452EA" w:rsidP="00FC179E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479</w:t>
            </w:r>
            <w:r w:rsidR="008F230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918</w:t>
            </w:r>
            <w:r w:rsidR="008F230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980</w:t>
            </w:r>
          </w:p>
        </w:tc>
        <w:tc>
          <w:tcPr>
            <w:tcW w:w="90" w:type="dxa"/>
          </w:tcPr>
          <w:p w:rsidR="00FC179E" w:rsidRPr="00C066F1" w:rsidRDefault="00FC179E" w:rsidP="00FC179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C179E" w:rsidRPr="00C066F1" w:rsidRDefault="00D452EA" w:rsidP="00FC179E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511</w:t>
            </w:r>
            <w:r w:rsidR="00DF3748"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726</w:t>
            </w:r>
            <w:r w:rsidR="00DF3748"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745</w:t>
            </w:r>
          </w:p>
        </w:tc>
      </w:tr>
    </w:tbl>
    <w:p w:rsidR="00225BED" w:rsidRPr="00CB670F" w:rsidRDefault="00D452EA" w:rsidP="00225BED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lang w:val="en-US"/>
        </w:rPr>
      </w:pPr>
      <w:r w:rsidRPr="00D452EA">
        <w:rPr>
          <w:rFonts w:ascii="Angsana New" w:hAnsi="Angsana New" w:cs="Angsana New"/>
          <w:lang w:val="en-US"/>
        </w:rPr>
        <w:t>4</w:t>
      </w:r>
      <w:r w:rsidR="00225BED" w:rsidRPr="00CB670F">
        <w:rPr>
          <w:rFonts w:ascii="Angsana New" w:hAnsi="Angsana New" w:cs="Angsana New"/>
          <w:cs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5</w:t>
      </w:r>
      <w:r w:rsidR="00BB080D">
        <w:rPr>
          <w:rFonts w:ascii="Angsana New" w:hAnsi="Angsana New" w:cs="Angsana New"/>
          <w:cs/>
          <w:lang w:val="en-US"/>
        </w:rPr>
        <w:tab/>
        <w:t>เงินกู้ยืมระยะสั้นจากบริษัท</w:t>
      </w:r>
      <w:r w:rsidR="00225BED" w:rsidRPr="00CB670F">
        <w:rPr>
          <w:rFonts w:ascii="Angsana New" w:hAnsi="Angsana New" w:cs="Angsana New"/>
          <w:cs/>
          <w:lang w:val="en-US"/>
        </w:rPr>
        <w:t>ที่เกี่ยวข้องกัน</w:t>
      </w:r>
    </w:p>
    <w:p w:rsidR="00225BED" w:rsidRPr="00CB670F" w:rsidRDefault="00225BED" w:rsidP="00225BED">
      <w:pPr>
        <w:tabs>
          <w:tab w:val="left" w:pos="360"/>
        </w:tabs>
        <w:ind w:left="360" w:right="-115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(</w:t>
      </w:r>
      <w:r w:rsidRPr="00CB670F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225BED" w:rsidRPr="00CB670F" w:rsidTr="00972999">
        <w:tc>
          <w:tcPr>
            <w:tcW w:w="5670" w:type="dxa"/>
          </w:tcPr>
          <w:p w:rsidR="00225BED" w:rsidRPr="00CB670F" w:rsidRDefault="00225BED" w:rsidP="0089399B">
            <w:pPr>
              <w:spacing w:line="40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225BED" w:rsidRPr="00CB670F" w:rsidRDefault="00225BED" w:rsidP="0089399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25BED" w:rsidRPr="00CB670F" w:rsidTr="00972999">
        <w:tc>
          <w:tcPr>
            <w:tcW w:w="5670" w:type="dxa"/>
          </w:tcPr>
          <w:p w:rsidR="00225BED" w:rsidRPr="00CB670F" w:rsidRDefault="00225BED" w:rsidP="0089399B">
            <w:pPr>
              <w:spacing w:line="40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C066F1" w:rsidRDefault="00D452EA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225BED" w:rsidRPr="00C066F1" w:rsidRDefault="00225BED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C066F1" w:rsidRDefault="00D452EA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225BED" w:rsidRPr="00CB670F" w:rsidTr="00972999">
        <w:trPr>
          <w:trHeight w:val="80"/>
        </w:trPr>
        <w:tc>
          <w:tcPr>
            <w:tcW w:w="5670" w:type="dxa"/>
          </w:tcPr>
          <w:p w:rsidR="00225BED" w:rsidRPr="00CB670F" w:rsidRDefault="00BB080D" w:rsidP="0089399B">
            <w:pPr>
              <w:spacing w:line="40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เงินกู้ยืมระยะสั้นจากบริษัท</w:t>
            </w:r>
            <w:r w:rsidR="00225BED"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ที่เกี่ยวข้องกันยกมา ณ วันที่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25BED"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:rsidR="00225BED" w:rsidRPr="00B25863" w:rsidRDefault="00D452EA" w:rsidP="00B25863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453</w:t>
            </w:r>
            <w:r w:rsidR="006A6F1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="006A6F1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085</w:t>
            </w:r>
          </w:p>
        </w:tc>
        <w:tc>
          <w:tcPr>
            <w:tcW w:w="90" w:type="dxa"/>
          </w:tcPr>
          <w:p w:rsidR="00225BED" w:rsidRPr="00CB670F" w:rsidRDefault="00225BED" w:rsidP="0089399B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CB670F" w:rsidRDefault="00FC179E" w:rsidP="0089399B">
            <w:pPr>
              <w:tabs>
                <w:tab w:val="left" w:pos="1125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415DD7" w:rsidRPr="00CB670F" w:rsidTr="00972999">
        <w:trPr>
          <w:trHeight w:val="80"/>
        </w:trPr>
        <w:tc>
          <w:tcPr>
            <w:tcW w:w="5670" w:type="dxa"/>
          </w:tcPr>
          <w:p w:rsidR="00415DD7" w:rsidRPr="00FF290F" w:rsidRDefault="00415DD7" w:rsidP="00FF290F">
            <w:pPr>
              <w:tabs>
                <w:tab w:val="left" w:pos="540"/>
              </w:tabs>
              <w:spacing w:line="38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  <w:r w:rsidR="00FB480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ที่เกี่ย</w:t>
            </w:r>
            <w:r w:rsidR="00FF290F">
              <w:rPr>
                <w:rFonts w:ascii="Angsana New" w:hAnsi="Angsana New" w:cs="Angsana New"/>
                <w:sz w:val="28"/>
                <w:szCs w:val="28"/>
                <w:cs/>
              </w:rPr>
              <w:t>วข้องกันส่วนที่ได้รับเป็นเงินสด</w:t>
            </w:r>
          </w:p>
        </w:tc>
        <w:tc>
          <w:tcPr>
            <w:tcW w:w="1260" w:type="dxa"/>
          </w:tcPr>
          <w:p w:rsidR="00B25863" w:rsidRPr="00B25863" w:rsidRDefault="00D452EA" w:rsidP="009D15E4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9D15E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720</w:t>
            </w:r>
            <w:r w:rsidR="009D15E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415DD7" w:rsidRPr="00CB670F" w:rsidRDefault="00415DD7" w:rsidP="00415DD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15DD7" w:rsidRPr="00DE6A77" w:rsidRDefault="00D452EA" w:rsidP="00415DD7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740</w:t>
            </w:r>
            <w:r w:rsidR="00415DD7"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880</w:t>
            </w:r>
            <w:r w:rsidR="00415DD7"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415DD7" w:rsidRPr="00CB670F" w:rsidTr="00972999">
        <w:trPr>
          <w:trHeight w:val="80"/>
        </w:trPr>
        <w:tc>
          <w:tcPr>
            <w:tcW w:w="5670" w:type="dxa"/>
          </w:tcPr>
          <w:p w:rsidR="00415DD7" w:rsidRPr="00DE6A77" w:rsidRDefault="00415DD7" w:rsidP="00FF290F">
            <w:pPr>
              <w:tabs>
                <w:tab w:val="left" w:pos="540"/>
              </w:tabs>
              <w:spacing w:line="380" w:lineRule="exact"/>
              <w:ind w:right="848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เงินปันผลรับ</w:t>
            </w: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(ดูหมายเหตุข้อ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="00FF290F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</w:tcPr>
          <w:p w:rsidR="00415DD7" w:rsidRPr="00B25863" w:rsidRDefault="00B25863" w:rsidP="00B66BC7">
            <w:pPr>
              <w:tabs>
                <w:tab w:val="left" w:pos="1125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415DD7" w:rsidRPr="00CB670F" w:rsidRDefault="00415DD7" w:rsidP="00415DD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15DD7" w:rsidRPr="00DE6A77" w:rsidRDefault="00415DD7" w:rsidP="00415DD7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224</w:t>
            </w: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908</w:t>
            </w: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913</w:t>
            </w: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B4802" w:rsidRPr="00CB670F" w:rsidTr="00972999">
        <w:trPr>
          <w:trHeight w:val="80"/>
        </w:trPr>
        <w:tc>
          <w:tcPr>
            <w:tcW w:w="5670" w:type="dxa"/>
          </w:tcPr>
          <w:p w:rsidR="00FB4802" w:rsidRPr="00DE6A77" w:rsidRDefault="00FB4802" w:rsidP="00473981">
            <w:pPr>
              <w:spacing w:line="380" w:lineRule="exact"/>
              <w:ind w:left="540" w:right="90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 xml:space="preserve">บวก 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)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ขาดทุน</w:t>
            </w:r>
            <w:r w:rsidR="00473981" w:rsidRPr="00DE6A77">
              <w:rPr>
                <w:rFonts w:ascii="Angsana New" w:hAnsi="Angsana New" w:cs="Angsana New"/>
                <w:sz w:val="28"/>
                <w:szCs w:val="28"/>
                <w:cs/>
              </w:rPr>
              <w:t>ที่ยังไม่เกิดขึ้น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</w:tcPr>
          <w:p w:rsidR="00FB4802" w:rsidRDefault="00FB4802" w:rsidP="00FB4802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B4802" w:rsidRPr="00CB670F" w:rsidRDefault="00FB4802" w:rsidP="00415DD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B4802" w:rsidRPr="00DE6A77" w:rsidRDefault="00FB4802" w:rsidP="00415DD7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B4802" w:rsidRPr="00CB670F" w:rsidTr="00972999">
        <w:trPr>
          <w:trHeight w:val="80"/>
        </w:trPr>
        <w:tc>
          <w:tcPr>
            <w:tcW w:w="5670" w:type="dxa"/>
          </w:tcPr>
          <w:p w:rsidR="00FB4802" w:rsidRDefault="00473981" w:rsidP="00FB4802">
            <w:pPr>
              <w:spacing w:line="400" w:lineRule="exact"/>
              <w:ind w:left="540" w:firstLine="18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</w:tcPr>
          <w:p w:rsidR="00FB4802" w:rsidRDefault="00D452EA" w:rsidP="00473981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FB480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596</w:t>
            </w:r>
            <w:r w:rsidR="00FB480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728</w:t>
            </w:r>
          </w:p>
        </w:tc>
        <w:tc>
          <w:tcPr>
            <w:tcW w:w="90" w:type="dxa"/>
          </w:tcPr>
          <w:p w:rsidR="00FB4802" w:rsidRPr="00CB670F" w:rsidRDefault="00FB4802" w:rsidP="00473981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B4802" w:rsidRPr="00DE6A77" w:rsidRDefault="00FB4802" w:rsidP="00473981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557</w:t>
            </w: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581</w:t>
            </w: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B4802" w:rsidRPr="00CB670F" w:rsidTr="00972999">
        <w:trPr>
          <w:trHeight w:val="80"/>
        </w:trPr>
        <w:tc>
          <w:tcPr>
            <w:tcW w:w="5670" w:type="dxa"/>
          </w:tcPr>
          <w:p w:rsidR="00FB4802" w:rsidRPr="00FB4802" w:rsidRDefault="00FB4802" w:rsidP="00473981">
            <w:pPr>
              <w:spacing w:line="380" w:lineRule="exact"/>
              <w:ind w:left="540" w:right="90" w:hanging="45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)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ab/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="004739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ที่เกิดขึ้นจริง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</w:tcPr>
          <w:p w:rsidR="00FB4802" w:rsidRPr="00B25863" w:rsidRDefault="00FB4802" w:rsidP="00B66BC7">
            <w:pPr>
              <w:tabs>
                <w:tab w:val="left" w:pos="1125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FB4802" w:rsidRPr="00CB670F" w:rsidRDefault="00FB4802" w:rsidP="00415DD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B4802" w:rsidRPr="00DE6A77" w:rsidRDefault="00FB4802" w:rsidP="00415DD7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659</w:t>
            </w: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544</w:t>
            </w: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B4802" w:rsidRPr="00CB670F" w:rsidTr="00972999">
        <w:trPr>
          <w:trHeight w:val="70"/>
        </w:trPr>
        <w:tc>
          <w:tcPr>
            <w:tcW w:w="5670" w:type="dxa"/>
          </w:tcPr>
          <w:p w:rsidR="00FB4802" w:rsidRPr="00CB670F" w:rsidRDefault="00FB4802" w:rsidP="00415DD7">
            <w:pPr>
              <w:spacing w:line="40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เงินกู้ยืมระยะสั้นจากบริษัท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ที่เกี่ยวข้องกันยกไป ณ วันที่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B4802" w:rsidRPr="00CB670F" w:rsidRDefault="00D452EA" w:rsidP="006A6F1A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472</w:t>
            </w:r>
            <w:r w:rsidR="00FB480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548</w:t>
            </w:r>
            <w:r w:rsidR="00FB480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</w:p>
        </w:tc>
        <w:tc>
          <w:tcPr>
            <w:tcW w:w="90" w:type="dxa"/>
          </w:tcPr>
          <w:p w:rsidR="00FB4802" w:rsidRPr="00CB670F" w:rsidRDefault="00FB4802" w:rsidP="00415DD7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B4802" w:rsidRPr="00DE6A77" w:rsidRDefault="00D452EA" w:rsidP="00415DD7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485</w:t>
            </w:r>
            <w:r w:rsidR="00FB4802"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753</w:t>
            </w:r>
            <w:r w:rsidR="00FB4802"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962</w:t>
            </w:r>
          </w:p>
        </w:tc>
      </w:tr>
    </w:tbl>
    <w:p w:rsidR="00A24C00" w:rsidRPr="00CB670F" w:rsidRDefault="00D452EA" w:rsidP="00225BED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lang w:val="en-US"/>
        </w:rPr>
      </w:pPr>
      <w:r w:rsidRPr="00D452EA">
        <w:rPr>
          <w:rFonts w:ascii="Angsana New" w:hAnsi="Angsana New" w:cs="Angsana New"/>
          <w:lang w:val="en-US"/>
        </w:rPr>
        <w:t>4</w:t>
      </w:r>
      <w:r w:rsidR="00A24C00" w:rsidRPr="00CB670F">
        <w:rPr>
          <w:rFonts w:ascii="Angsana New" w:hAnsi="Angsana New" w:cs="Angsana New"/>
          <w:cs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6</w:t>
      </w:r>
      <w:r w:rsidR="00A24C00" w:rsidRPr="00CB670F">
        <w:rPr>
          <w:rFonts w:ascii="Angsana New" w:hAnsi="Angsana New" w:cs="Angsana New"/>
          <w:cs/>
          <w:lang w:val="en-US"/>
        </w:rPr>
        <w:tab/>
        <w:t>เจ้าหนี้ค่าก่อสร้างและเงินกู้ยืมระยะยาว</w:t>
      </w:r>
    </w:p>
    <w:p w:rsidR="00A24C00" w:rsidRPr="00DE7D71" w:rsidRDefault="00415DD7" w:rsidP="00A24C00">
      <w:pPr>
        <w:tabs>
          <w:tab w:val="left" w:pos="1080"/>
        </w:tabs>
        <w:ind w:left="1080" w:right="-86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spacing w:val="-2"/>
          <w:cs/>
          <w:lang w:val="en-US"/>
        </w:rPr>
        <w:t>สำหรับงวดหก</w:t>
      </w:r>
      <w:r w:rsidR="00DE7D71" w:rsidRPr="00DE7D71">
        <w:rPr>
          <w:rFonts w:ascii="Angsana New" w:hAnsi="Angsana New" w:cs="Angsana New" w:hint="cs"/>
          <w:spacing w:val="-2"/>
          <w:cs/>
          <w:lang w:val="en-US"/>
        </w:rPr>
        <w:t>เดือนสิ้นสุด</w:t>
      </w:r>
      <w:r w:rsidR="00A24C00" w:rsidRPr="00DE7D71">
        <w:rPr>
          <w:rFonts w:ascii="Angsana New" w:hAnsi="Angsana New" w:cs="Angsana New"/>
          <w:spacing w:val="-2"/>
          <w:cs/>
          <w:lang w:val="en-US"/>
        </w:rPr>
        <w:t xml:space="preserve">วันที่ </w:t>
      </w:r>
      <w:r w:rsidR="00D452EA" w:rsidRPr="00D452EA">
        <w:rPr>
          <w:rFonts w:ascii="Angsana New" w:hAnsi="Angsana New" w:cs="Angsana New"/>
          <w:spacing w:val="-2"/>
          <w:lang w:val="en-US"/>
        </w:rPr>
        <w:t>30</w:t>
      </w:r>
      <w:r w:rsidR="00A24C00" w:rsidRPr="00DE7D71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cs/>
          <w:lang w:val="en-US"/>
        </w:rPr>
        <w:t>มิถุนายน</w:t>
      </w:r>
      <w:r w:rsidR="00A24C00" w:rsidRPr="00DE7D71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D452EA" w:rsidRPr="00D452EA">
        <w:rPr>
          <w:rFonts w:ascii="Angsana New" w:hAnsi="Angsana New" w:cs="Angsana New"/>
          <w:spacing w:val="-2"/>
          <w:lang w:val="en-US"/>
        </w:rPr>
        <w:t>25</w:t>
      </w:r>
      <w:r w:rsidR="00D452EA" w:rsidRPr="00D452EA">
        <w:rPr>
          <w:rFonts w:ascii="Angsana New" w:hAnsi="Angsana New" w:cs="Angsana New" w:hint="cs"/>
          <w:spacing w:val="-2"/>
          <w:lang w:val="en-US"/>
        </w:rPr>
        <w:t>60</w:t>
      </w:r>
      <w:r w:rsidR="00A24C00" w:rsidRPr="00DE7D71">
        <w:rPr>
          <w:rFonts w:ascii="Angsana New" w:hAnsi="Angsana New" w:cs="Angsana New"/>
          <w:spacing w:val="-2"/>
          <w:lang w:val="en-US"/>
        </w:rPr>
        <w:t xml:space="preserve"> </w:t>
      </w:r>
      <w:r w:rsidR="00A24C00" w:rsidRPr="00DE7D71">
        <w:rPr>
          <w:rFonts w:ascii="Angsana New" w:hAnsi="Angsana New" w:cs="Angsana New"/>
          <w:spacing w:val="-2"/>
          <w:cs/>
          <w:lang w:val="en-US"/>
        </w:rPr>
        <w:t>บริษัทย่อยแห่งหนึ่งมีรายการที่ไม่เกี่ยวกับเงินสด</w:t>
      </w:r>
      <w:r w:rsidR="00A24C00" w:rsidRPr="00DE7D71">
        <w:rPr>
          <w:rFonts w:ascii="Angsana New" w:hAnsi="Angsana New" w:cs="Angsana New"/>
          <w:cs/>
          <w:lang w:val="en-US"/>
        </w:rPr>
        <w:t>ที่เกี่ยวข้องกับเจ้าหนี้ค่าก่อสร้าง</w:t>
      </w:r>
      <w:r w:rsidR="00B23ECA" w:rsidRPr="00DE7D71">
        <w:rPr>
          <w:rFonts w:ascii="Angsana New" w:hAnsi="Angsana New" w:cs="Angsana New"/>
          <w:cs/>
          <w:lang w:val="en-US"/>
        </w:rPr>
        <w:t>และเงินกู้ยืมระยะยาว</w:t>
      </w:r>
      <w:r w:rsidR="00BC6EE2">
        <w:rPr>
          <w:rFonts w:ascii="Angsana New" w:hAnsi="Angsana New" w:cs="Angsana New" w:hint="cs"/>
          <w:cs/>
          <w:lang w:val="en-US"/>
        </w:rPr>
        <w:t>เพิ่มขึ้น</w:t>
      </w:r>
      <w:r w:rsidR="00BC6EE2">
        <w:rPr>
          <w:rFonts w:ascii="Angsana New" w:hAnsi="Angsana New" w:cs="Angsana New"/>
          <w:cs/>
          <w:lang w:val="en-US"/>
        </w:rPr>
        <w:t>เป็นจำนวน</w:t>
      </w:r>
      <w:r w:rsidR="00BC6EE2">
        <w:rPr>
          <w:rFonts w:ascii="Angsana New" w:hAnsi="Angsana New" w:cs="Angsana New"/>
          <w:lang w:val="en-US"/>
        </w:rPr>
        <w:t xml:space="preserve"> </w:t>
      </w:r>
      <w:r w:rsidR="00D452EA" w:rsidRPr="00D452EA">
        <w:rPr>
          <w:rFonts w:ascii="Angsana New" w:hAnsi="Angsana New" w:cs="Angsana New"/>
          <w:lang w:val="en-US"/>
        </w:rPr>
        <w:t>169</w:t>
      </w:r>
      <w:r w:rsidR="00BC6EE2">
        <w:rPr>
          <w:rFonts w:ascii="Angsana New" w:hAnsi="Angsana New" w:cs="Angsana New"/>
          <w:lang w:val="en-US"/>
        </w:rPr>
        <w:t>.</w:t>
      </w:r>
      <w:r w:rsidR="00D452EA" w:rsidRPr="00D452EA">
        <w:rPr>
          <w:rFonts w:ascii="Angsana New" w:hAnsi="Angsana New" w:cs="Angsana New"/>
          <w:lang w:val="en-US"/>
        </w:rPr>
        <w:t>83</w:t>
      </w:r>
      <w:r w:rsidR="0098770B" w:rsidRPr="00DE7D71">
        <w:rPr>
          <w:rFonts w:ascii="Angsana New" w:hAnsi="Angsana New" w:cs="Angsana New"/>
          <w:lang w:val="en-US"/>
        </w:rPr>
        <w:t xml:space="preserve"> </w:t>
      </w:r>
      <w:r w:rsidR="0098770B" w:rsidRPr="00DE7D71">
        <w:rPr>
          <w:rFonts w:ascii="Angsana New" w:hAnsi="Angsana New" w:cs="Angsana New"/>
          <w:cs/>
          <w:lang w:val="en-US"/>
        </w:rPr>
        <w:t xml:space="preserve">ล้านบาท </w:t>
      </w:r>
      <w:r w:rsidR="00040A7D">
        <w:rPr>
          <w:rFonts w:ascii="Angsana New" w:hAnsi="Angsana New" w:cs="Angsana New" w:hint="cs"/>
          <w:cs/>
          <w:lang w:val="en-US"/>
        </w:rPr>
        <w:t xml:space="preserve">และ </w:t>
      </w:r>
      <w:r w:rsidR="00433C7B">
        <w:rPr>
          <w:rFonts w:ascii="Angsana New" w:hAnsi="Angsana New" w:cs="Angsana New"/>
          <w:lang w:val="en-US"/>
        </w:rPr>
        <w:t>830.19</w:t>
      </w:r>
      <w:r w:rsidR="0098770B" w:rsidRPr="00DE7D71">
        <w:rPr>
          <w:rFonts w:ascii="Angsana New" w:hAnsi="Angsana New" w:cs="Angsana New"/>
          <w:lang w:val="en-US"/>
        </w:rPr>
        <w:t xml:space="preserve"> </w:t>
      </w:r>
      <w:r w:rsidR="0098770B" w:rsidRPr="00DE7D71">
        <w:rPr>
          <w:rFonts w:ascii="Angsana New" w:hAnsi="Angsana New" w:cs="Angsana New"/>
          <w:cs/>
          <w:lang w:val="en-US"/>
        </w:rPr>
        <w:t xml:space="preserve">ล้านบาท </w:t>
      </w:r>
      <w:r w:rsidR="00040A7D">
        <w:rPr>
          <w:rFonts w:ascii="Angsana New" w:hAnsi="Angsana New" w:cs="Angsana New" w:hint="cs"/>
          <w:cs/>
          <w:lang w:val="en-US"/>
        </w:rPr>
        <w:t xml:space="preserve">ตามลำดับ </w:t>
      </w:r>
      <w:r w:rsidR="00A24C00" w:rsidRPr="00DE7D71">
        <w:rPr>
          <w:rFonts w:ascii="Angsana New" w:hAnsi="Angsana New" w:cs="Angsana New"/>
          <w:cs/>
          <w:lang w:val="en-US"/>
        </w:rPr>
        <w:t>ซึ่งเป็นผลมาจากข้อตกลงและเงื่อนไขในการจ่ายชำระเงินตามสัญญาก่อสร้าง (ดูหมายเหตุข้อ</w:t>
      </w:r>
      <w:r w:rsidR="00A24C00" w:rsidRPr="00DE7D71">
        <w:rPr>
          <w:rFonts w:ascii="Angsana New" w:hAnsi="Angsana New" w:cs="Angsana New"/>
          <w:lang w:val="en-US"/>
        </w:rPr>
        <w:t xml:space="preserve"> </w:t>
      </w:r>
      <w:r w:rsidR="00D452EA" w:rsidRPr="00D452EA">
        <w:rPr>
          <w:rFonts w:ascii="Angsana New" w:hAnsi="Angsana New" w:cs="Angsana New"/>
          <w:lang w:val="en-US"/>
        </w:rPr>
        <w:t>17</w:t>
      </w:r>
      <w:r w:rsidR="00F940FB" w:rsidRPr="00DE7D71">
        <w:rPr>
          <w:rFonts w:ascii="Angsana New" w:hAnsi="Angsana New" w:cs="Angsana New"/>
          <w:lang w:val="en-US"/>
        </w:rPr>
        <w:t>.</w:t>
      </w:r>
      <w:r w:rsidR="00D452EA" w:rsidRPr="00D452EA">
        <w:rPr>
          <w:rFonts w:ascii="Angsana New" w:hAnsi="Angsana New" w:cs="Angsana New"/>
          <w:lang w:val="en-US"/>
        </w:rPr>
        <w:t>2</w:t>
      </w:r>
      <w:r w:rsidR="00A24C00" w:rsidRPr="00DE7D71">
        <w:rPr>
          <w:rFonts w:ascii="Angsana New" w:hAnsi="Angsana New" w:cs="Angsana New"/>
          <w:lang w:val="en-US"/>
        </w:rPr>
        <w:t xml:space="preserve">) </w:t>
      </w:r>
    </w:p>
    <w:p w:rsidR="004971E6" w:rsidRDefault="004971E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3211F4" w:rsidRPr="00DE7D71" w:rsidRDefault="00D452EA" w:rsidP="003B38AB">
      <w:pPr>
        <w:spacing w:before="360"/>
        <w:ind w:left="547" w:hanging="547"/>
        <w:rPr>
          <w:rFonts w:ascii="Angsana New" w:hAnsi="Angsana New" w:cs="Angsana New"/>
          <w:sz w:val="28"/>
          <w:szCs w:val="28"/>
          <w:cs/>
        </w:rPr>
      </w:pPr>
      <w:r w:rsidRPr="00D452EA">
        <w:rPr>
          <w:rFonts w:ascii="Angsana New" w:hAnsi="Angsana New" w:cs="Angsana New"/>
          <w:b/>
          <w:bCs/>
          <w:lang w:val="en-US"/>
        </w:rPr>
        <w:lastRenderedPageBreak/>
        <w:t>5</w:t>
      </w:r>
      <w:r w:rsidR="003211F4" w:rsidRPr="00DE7D71">
        <w:rPr>
          <w:rFonts w:ascii="Angsana New" w:hAnsi="Angsana New" w:cs="Angsana New"/>
          <w:b/>
          <w:bCs/>
          <w:lang w:val="en-US"/>
        </w:rPr>
        <w:t>.</w:t>
      </w:r>
      <w:r w:rsidR="003211F4" w:rsidRPr="00DE7D71">
        <w:rPr>
          <w:rFonts w:ascii="Angsana New" w:hAnsi="Angsana New" w:cs="Angsana New"/>
          <w:b/>
          <w:bCs/>
          <w:lang w:val="en-US"/>
        </w:rPr>
        <w:tab/>
      </w:r>
      <w:r w:rsidR="003211F4" w:rsidRPr="00DE7D71">
        <w:rPr>
          <w:rFonts w:ascii="Angsana New" w:hAnsi="Angsana New" w:cs="Angsana New"/>
          <w:b/>
          <w:bCs/>
          <w:snapToGrid w:val="0"/>
          <w:cs/>
        </w:rPr>
        <w:t>เงินสดและรายการเทียบเท่าเงินสด</w:t>
      </w:r>
    </w:p>
    <w:p w:rsidR="003211F4" w:rsidRPr="00CB670F" w:rsidRDefault="003211F4" w:rsidP="003211F4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:rsidR="003211F4" w:rsidRPr="00CB670F" w:rsidRDefault="003211F4" w:rsidP="003211F4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8"/>
        <w:gridCol w:w="1260"/>
        <w:gridCol w:w="90"/>
        <w:gridCol w:w="1170"/>
        <w:gridCol w:w="108"/>
        <w:gridCol w:w="1091"/>
        <w:gridCol w:w="108"/>
        <w:gridCol w:w="1073"/>
      </w:tblGrid>
      <w:tr w:rsidR="003211F4" w:rsidRPr="00CB670F" w:rsidTr="001B51BF">
        <w:tc>
          <w:tcPr>
            <w:tcW w:w="3868" w:type="dxa"/>
          </w:tcPr>
          <w:p w:rsidR="003211F4" w:rsidRPr="00CB670F" w:rsidRDefault="003211F4" w:rsidP="001B51BF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3211F4" w:rsidRPr="00CB670F" w:rsidRDefault="003211F4" w:rsidP="001B51BF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</w:tcPr>
          <w:p w:rsidR="003211F4" w:rsidRPr="00CB670F" w:rsidRDefault="003211F4" w:rsidP="001B51BF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1F4" w:rsidRPr="00C066F1" w:rsidTr="001B51BF">
        <w:tc>
          <w:tcPr>
            <w:tcW w:w="3868" w:type="dxa"/>
          </w:tcPr>
          <w:p w:rsidR="003211F4" w:rsidRPr="00C066F1" w:rsidRDefault="003211F4" w:rsidP="001B51BF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066F1" w:rsidRDefault="003211F4" w:rsidP="00A9441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3211F4" w:rsidRPr="00C066F1" w:rsidRDefault="003211F4" w:rsidP="001B51BF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066F1" w:rsidRDefault="003211F4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3211F4" w:rsidRPr="00C066F1" w:rsidRDefault="003211F4" w:rsidP="001B51BF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3211F4" w:rsidRPr="00C066F1" w:rsidRDefault="003211F4" w:rsidP="00A9441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08" w:type="dxa"/>
          </w:tcPr>
          <w:p w:rsidR="003211F4" w:rsidRPr="00C066F1" w:rsidRDefault="003211F4" w:rsidP="001B51BF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3211F4" w:rsidRPr="00C066F1" w:rsidRDefault="003211F4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9441B" w:rsidRPr="00C066F1" w:rsidTr="001B51BF">
        <w:tc>
          <w:tcPr>
            <w:tcW w:w="3868" w:type="dxa"/>
          </w:tcPr>
          <w:p w:rsidR="00A9441B" w:rsidRPr="00C066F1" w:rsidRDefault="00A9441B" w:rsidP="001B51BF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9441B" w:rsidRPr="004A5C9A" w:rsidRDefault="00A9441B" w:rsidP="001B51B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A9441B" w:rsidRPr="00C066F1" w:rsidRDefault="00A9441B" w:rsidP="001B51BF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441B" w:rsidRPr="00C066F1" w:rsidRDefault="00A9441B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A9441B" w:rsidRPr="00C066F1" w:rsidRDefault="00A9441B" w:rsidP="001B51BF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A9441B" w:rsidRPr="004A5C9A" w:rsidRDefault="00A9441B" w:rsidP="001B51B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08" w:type="dxa"/>
          </w:tcPr>
          <w:p w:rsidR="00A9441B" w:rsidRPr="00C066F1" w:rsidRDefault="00A9441B" w:rsidP="001B51BF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A9441B" w:rsidRPr="00C066F1" w:rsidRDefault="00A9441B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211F4" w:rsidRPr="00CB670F" w:rsidTr="001B51BF">
        <w:tc>
          <w:tcPr>
            <w:tcW w:w="3868" w:type="dxa"/>
          </w:tcPr>
          <w:p w:rsidR="003211F4" w:rsidRPr="00CB670F" w:rsidRDefault="003211F4" w:rsidP="001B51BF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3211F4" w:rsidRPr="00CB670F" w:rsidRDefault="003211F4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3211F4" w:rsidRPr="00CB670F" w:rsidRDefault="003211F4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211F4" w:rsidRPr="00CB670F" w:rsidTr="001B51BF">
        <w:tc>
          <w:tcPr>
            <w:tcW w:w="3868" w:type="dxa"/>
          </w:tcPr>
          <w:p w:rsidR="003211F4" w:rsidRPr="00CB670F" w:rsidRDefault="003211F4" w:rsidP="001B51BF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D452EA" w:rsidP="00381FE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211F4" w:rsidRPr="00C066F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94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D452EA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3211F4" w:rsidRPr="00CB670F" w:rsidRDefault="00D452EA" w:rsidP="00381FE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211F4" w:rsidRPr="00C066F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94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3211F4" w:rsidRPr="00CB670F" w:rsidRDefault="00D452EA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11F4" w:rsidRPr="00CB670F" w:rsidTr="001B51BF">
        <w:tc>
          <w:tcPr>
            <w:tcW w:w="3868" w:type="dxa"/>
          </w:tcPr>
          <w:p w:rsidR="003211F4" w:rsidRPr="00CB670F" w:rsidRDefault="003211F4" w:rsidP="001B51BF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D452EA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D452EA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59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3211F4" w:rsidRPr="00CB670F" w:rsidRDefault="00D452EA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3211F4" w:rsidRPr="00CB670F" w:rsidRDefault="00D452EA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59</w:t>
            </w:r>
          </w:p>
        </w:tc>
      </w:tr>
      <w:tr w:rsidR="003211F4" w:rsidRPr="00CB670F" w:rsidTr="001B51BF">
        <w:tc>
          <w:tcPr>
            <w:tcW w:w="3868" w:type="dxa"/>
          </w:tcPr>
          <w:p w:rsidR="003211F4" w:rsidRPr="00CB670F" w:rsidRDefault="003211F4" w:rsidP="001B51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260" w:type="dxa"/>
          </w:tcPr>
          <w:p w:rsidR="003211F4" w:rsidRPr="00CB670F" w:rsidRDefault="00433C7B" w:rsidP="00DD795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117,002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3211F4" w:rsidRPr="00CB670F" w:rsidRDefault="00D452EA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943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</w:tcPr>
          <w:p w:rsidR="003211F4" w:rsidRPr="00701EF3" w:rsidRDefault="00D452EA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</w:t>
            </w:r>
            <w:r w:rsidR="004D6F7F"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971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:rsidR="003211F4" w:rsidRPr="00CB670F" w:rsidRDefault="00D452EA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912</w:t>
            </w:r>
          </w:p>
        </w:tc>
      </w:tr>
      <w:tr w:rsidR="003211F4" w:rsidRPr="00CB670F" w:rsidTr="001B51BF">
        <w:trPr>
          <w:trHeight w:val="360"/>
        </w:trPr>
        <w:tc>
          <w:tcPr>
            <w:tcW w:w="3868" w:type="dxa"/>
          </w:tcPr>
          <w:p w:rsidR="003211F4" w:rsidRPr="00CB670F" w:rsidRDefault="003211F4" w:rsidP="001B51BF">
            <w:pPr>
              <w:pStyle w:val="Title"/>
              <w:spacing w:line="38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60" w:type="dxa"/>
            <w:shd w:val="clear" w:color="auto" w:fill="auto"/>
          </w:tcPr>
          <w:p w:rsidR="003211F4" w:rsidRPr="00900FD3" w:rsidRDefault="00D452EA" w:rsidP="00437CE2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17A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437CE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074,743,560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3211F4" w:rsidRPr="00CB670F" w:rsidRDefault="00D452EA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049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692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635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</w:tcPr>
          <w:p w:rsidR="003211F4" w:rsidRPr="00701EF3" w:rsidRDefault="00D452EA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565</w:t>
            </w:r>
            <w:r w:rsidR="004D6F7F"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372</w:t>
            </w:r>
            <w:r w:rsidR="004D6F7F"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:rsidR="003211F4" w:rsidRPr="00CB670F" w:rsidRDefault="00D452EA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680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556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968</w:t>
            </w:r>
          </w:p>
        </w:tc>
      </w:tr>
      <w:tr w:rsidR="003211F4" w:rsidRPr="00CB670F" w:rsidTr="001B51BF">
        <w:tc>
          <w:tcPr>
            <w:tcW w:w="3868" w:type="dxa"/>
          </w:tcPr>
          <w:p w:rsidR="003211F4" w:rsidRPr="00CB670F" w:rsidRDefault="003211F4" w:rsidP="001B51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8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211F4" w:rsidRPr="00900FD3" w:rsidRDefault="00437CE2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39,184,693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211F4" w:rsidRPr="00CB670F" w:rsidRDefault="00D452EA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717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058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3211F4" w:rsidRPr="00701EF3" w:rsidRDefault="00D452EA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4D6F7F"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808</w:t>
            </w:r>
            <w:r w:rsidR="004D6F7F"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646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3211F4" w:rsidRPr="00CB670F" w:rsidRDefault="00D452EA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797</w:t>
            </w:r>
          </w:p>
        </w:tc>
      </w:tr>
      <w:tr w:rsidR="003211F4" w:rsidRPr="00CB670F" w:rsidTr="001B51BF">
        <w:tc>
          <w:tcPr>
            <w:tcW w:w="3868" w:type="dxa"/>
          </w:tcPr>
          <w:p w:rsidR="003211F4" w:rsidRPr="00CB670F" w:rsidRDefault="003211F4" w:rsidP="001B51BF">
            <w:pPr>
              <w:spacing w:line="38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11F4" w:rsidRPr="00900FD3" w:rsidRDefault="00D452EA" w:rsidP="00DD795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17A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114</w:t>
            </w:r>
            <w:r w:rsidR="00817A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040A7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045,255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211F4" w:rsidRPr="00CB670F" w:rsidRDefault="00D452EA" w:rsidP="001B51BF">
            <w:pPr>
              <w:spacing w:line="380" w:lineRule="exact"/>
              <w:ind w:right="9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058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519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636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3211F4" w:rsidRPr="00701EF3" w:rsidRDefault="00D452EA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568</w:t>
            </w:r>
            <w:r w:rsidR="004D6F7F"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  <w:r w:rsidR="004D6F7F"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701E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717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3211F4" w:rsidRPr="00CB670F" w:rsidRDefault="00D452EA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682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876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677</w:t>
            </w:r>
          </w:p>
        </w:tc>
      </w:tr>
    </w:tbl>
    <w:p w:rsidR="00225BED" w:rsidRPr="00CB670F" w:rsidRDefault="00D452EA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D452EA">
        <w:rPr>
          <w:rFonts w:ascii="Angsana New" w:hAnsi="Angsana New" w:cs="Angsana New"/>
          <w:b/>
          <w:bCs/>
          <w:snapToGrid w:val="0"/>
          <w:lang w:val="en-US"/>
        </w:rPr>
        <w:t>6</w:t>
      </w:r>
      <w:r w:rsidR="00225BED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225BED"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225BED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เงินลงทุนชั่วคราว</w:t>
      </w:r>
    </w:p>
    <w:p w:rsidR="00225BED" w:rsidRPr="00CB670F" w:rsidRDefault="00225BED" w:rsidP="00225BED">
      <w:pPr>
        <w:pStyle w:val="Header"/>
        <w:tabs>
          <w:tab w:val="clear" w:pos="4153"/>
          <w:tab w:val="clear" w:pos="8306"/>
        </w:tabs>
        <w:ind w:left="540"/>
        <w:rPr>
          <w:rFonts w:ascii="Angsana New" w:hAnsi="Angsana New" w:cs="Angsana New"/>
          <w:snapToGrid w:val="0"/>
          <w:szCs w:val="32"/>
          <w:lang w:val="en-US"/>
        </w:rPr>
      </w:pPr>
      <w:r w:rsidRPr="00CB670F">
        <w:rPr>
          <w:rFonts w:ascii="Angsana New" w:hAnsi="Angsana New" w:cs="Angsana New"/>
          <w:snapToGrid w:val="0"/>
          <w:szCs w:val="32"/>
          <w:cs/>
          <w:lang w:val="en-US"/>
        </w:rPr>
        <w:t>เงินลงทุนชั่วคราว ประกอบด้วย</w:t>
      </w:r>
    </w:p>
    <w:p w:rsidR="00225BED" w:rsidRPr="00CB670F" w:rsidRDefault="00225BED" w:rsidP="00225BED">
      <w:pPr>
        <w:ind w:left="547" w:right="-43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17"/>
        <w:gridCol w:w="1143"/>
        <w:gridCol w:w="108"/>
        <w:gridCol w:w="1134"/>
        <w:gridCol w:w="153"/>
        <w:gridCol w:w="1116"/>
      </w:tblGrid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8" w:type="dxa"/>
            <w:gridSpan w:val="7"/>
          </w:tcPr>
          <w:p w:rsidR="00225BED" w:rsidRPr="00CC0FE0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และ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7" w:type="dxa"/>
            <w:gridSpan w:val="3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A5C9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7" w:type="dxa"/>
            <w:gridSpan w:val="3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9441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D452EA" w:rsidRPr="00D452E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D452EA" w:rsidRPr="00D452E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255</w:t>
            </w:r>
            <w:r w:rsidR="00D452EA" w:rsidRPr="00D452E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17" w:type="dxa"/>
          </w:tcPr>
          <w:p w:rsidR="00225BED" w:rsidRPr="00CB670F" w:rsidRDefault="00225BED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53" w:type="dxa"/>
          </w:tcPr>
          <w:p w:rsidR="00225BED" w:rsidRPr="00CB670F" w:rsidRDefault="00225BED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9441B" w:rsidRPr="00CB670F" w:rsidTr="0089399B">
        <w:trPr>
          <w:trHeight w:val="20"/>
        </w:trPr>
        <w:tc>
          <w:tcPr>
            <w:tcW w:w="3870" w:type="dxa"/>
          </w:tcPr>
          <w:p w:rsidR="00A9441B" w:rsidRPr="00CB670F" w:rsidRDefault="00A9441B" w:rsidP="00045221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A9441B" w:rsidRPr="00CB670F" w:rsidRDefault="00A9441B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17" w:type="dxa"/>
          </w:tcPr>
          <w:p w:rsidR="00A9441B" w:rsidRPr="00CB670F" w:rsidRDefault="00A9441B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A9441B" w:rsidRPr="00CB670F" w:rsidRDefault="00A9441B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A9441B" w:rsidRPr="00CB670F" w:rsidRDefault="00A9441B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A9441B" w:rsidRPr="00CB670F" w:rsidRDefault="00A9441B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3" w:type="dxa"/>
          </w:tcPr>
          <w:p w:rsidR="00A9441B" w:rsidRPr="00CB670F" w:rsidRDefault="00A9441B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A9441B" w:rsidRPr="00CB670F" w:rsidRDefault="00A9441B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06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07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225BED" w:rsidRPr="00CB670F" w:rsidRDefault="00225BED" w:rsidP="00045221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06" w:firstLine="18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07" w:type="dxa"/>
          </w:tcPr>
          <w:p w:rsidR="00225BED" w:rsidRPr="00CB670F" w:rsidRDefault="00225BED" w:rsidP="00045221">
            <w:pPr>
              <w:tabs>
                <w:tab w:val="decimal" w:pos="918"/>
              </w:tabs>
              <w:spacing w:line="340" w:lineRule="exact"/>
              <w:ind w:left="-14"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225BED" w:rsidRPr="00CB670F" w:rsidRDefault="00225BED" w:rsidP="00045221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5BED" w:rsidRPr="00CB670F" w:rsidRDefault="00225BED" w:rsidP="00045221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:rsidR="00225BED" w:rsidRPr="00CB670F" w:rsidRDefault="00225BED" w:rsidP="00045221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left="360" w:right="-806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07" w:type="dxa"/>
          </w:tcPr>
          <w:p w:rsidR="00225BED" w:rsidRPr="00CB670F" w:rsidRDefault="00D452EA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802</w:t>
            </w:r>
            <w:r w:rsidR="000912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598</w:t>
            </w: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225BED" w:rsidRPr="00CB670F" w:rsidRDefault="00D452EA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823</w:t>
            </w:r>
            <w:r w:rsidR="00B03B6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tabs>
                <w:tab w:val="decimal" w:pos="1062"/>
              </w:tabs>
              <w:spacing w:line="34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5BED" w:rsidRPr="00CB670F" w:rsidRDefault="00D452EA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802</w:t>
            </w:r>
            <w:r w:rsidR="000912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598</w:t>
            </w: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:rsidR="00225BED" w:rsidRPr="00CB670F" w:rsidRDefault="00D452EA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225BE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06" w:firstLine="18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กำไรที่ยังไม่เกิดขึ้นจากการปรับมูลค่า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25BED" w:rsidRPr="00CB670F" w:rsidRDefault="00D452EA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0912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847</w:t>
            </w: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225BED" w:rsidRPr="00CB670F" w:rsidRDefault="00B03B63" w:rsidP="00045221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tabs>
                <w:tab w:val="decimal" w:pos="1062"/>
              </w:tabs>
              <w:spacing w:line="34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25BED" w:rsidRPr="00CB670F" w:rsidRDefault="00D452EA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F4045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225BED" w:rsidRPr="00CB670F" w:rsidRDefault="00225BED" w:rsidP="00045221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left="450" w:right="-8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รวมเงินลงทุน</w:t>
            </w: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ชั่วคราว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225BED" w:rsidRPr="00CB670F" w:rsidRDefault="00D452EA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823</w:t>
            </w:r>
            <w:r w:rsidR="00B03B6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225BED" w:rsidRPr="00CB670F" w:rsidRDefault="00D452EA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823</w:t>
            </w:r>
            <w:r w:rsidR="00B03B6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spacing w:line="340" w:lineRule="exact"/>
              <w:ind w:left="-18" w:right="27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25BED" w:rsidRPr="00CB670F" w:rsidRDefault="00D452EA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225BE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225BED" w:rsidRPr="00CB670F" w:rsidRDefault="00D452EA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225BE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</w:tr>
    </w:tbl>
    <w:p w:rsidR="004E7E8D" w:rsidRPr="00F05018" w:rsidRDefault="00BE6647" w:rsidP="00091247">
      <w:pPr>
        <w:spacing w:before="240"/>
        <w:ind w:left="547" w:right="-86"/>
        <w:jc w:val="thaiDistribute"/>
        <w:rPr>
          <w:rFonts w:ascii="Angsana New" w:hAnsi="Angsana New" w:cs="Angsana New"/>
          <w:snapToGrid w:val="0"/>
          <w:lang w:val="en-US"/>
        </w:rPr>
      </w:pPr>
      <w:r w:rsidRPr="00415DD7">
        <w:rPr>
          <w:rFonts w:ascii="Angsana New" w:hAnsi="Angsana New" w:cs="Angsana New"/>
          <w:snapToGrid w:val="0"/>
          <w:spacing w:val="6"/>
          <w:cs/>
          <w:lang w:val="en-US"/>
        </w:rPr>
        <w:t>รายการเคลื่อนไหวของ</w:t>
      </w:r>
      <w:r w:rsidR="004E7E8D" w:rsidRPr="00415DD7">
        <w:rPr>
          <w:rFonts w:ascii="Angsana New" w:hAnsi="Angsana New" w:cs="Angsana New"/>
          <w:snapToGrid w:val="0"/>
          <w:spacing w:val="6"/>
          <w:cs/>
          <w:lang w:val="en-US"/>
        </w:rPr>
        <w:t>เงินลงทุนในหลักทรัพย์เพื่อค้า</w:t>
      </w:r>
      <w:r w:rsidRPr="00415DD7">
        <w:rPr>
          <w:rFonts w:ascii="Angsana New" w:hAnsi="Angsana New" w:cs="Angsana New"/>
          <w:snapToGrid w:val="0"/>
          <w:spacing w:val="6"/>
          <w:cs/>
          <w:lang w:val="en-US"/>
        </w:rPr>
        <w:t>ที่เกิดขึ้นในระหว่าง</w:t>
      </w:r>
      <w:r w:rsidR="00F05018" w:rsidRPr="00415DD7">
        <w:rPr>
          <w:rFonts w:ascii="Angsana New" w:hAnsi="Angsana New" w:cs="Angsana New" w:hint="cs"/>
          <w:snapToGrid w:val="0"/>
          <w:spacing w:val="6"/>
          <w:cs/>
          <w:lang w:val="en-US"/>
        </w:rPr>
        <w:t>งวด</w:t>
      </w:r>
      <w:r w:rsidR="00C81405" w:rsidRPr="00415DD7">
        <w:rPr>
          <w:rFonts w:ascii="Angsana New" w:hAnsi="Angsana New" w:cs="Angsana New" w:hint="cs"/>
          <w:snapToGrid w:val="0"/>
          <w:spacing w:val="6"/>
          <w:cs/>
          <w:lang w:val="en-US"/>
        </w:rPr>
        <w:t>หก</w:t>
      </w:r>
      <w:r w:rsidR="00F05018" w:rsidRPr="00415DD7">
        <w:rPr>
          <w:rFonts w:ascii="Angsana New" w:hAnsi="Angsana New" w:cs="Angsana New" w:hint="cs"/>
          <w:snapToGrid w:val="0"/>
          <w:spacing w:val="6"/>
          <w:cs/>
          <w:lang w:val="en-US"/>
        </w:rPr>
        <w:t>เดือน</w:t>
      </w:r>
      <w:r w:rsidRPr="00415DD7">
        <w:rPr>
          <w:rFonts w:ascii="Angsana New" w:hAnsi="Angsana New" w:cs="Angsana New"/>
          <w:snapToGrid w:val="0"/>
          <w:spacing w:val="6"/>
          <w:cs/>
          <w:lang w:val="en-US"/>
        </w:rPr>
        <w:t>สิ้นสุดวันที่</w:t>
      </w:r>
      <w:r w:rsidRPr="00F05018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D452EA" w:rsidRPr="00D452EA">
        <w:rPr>
          <w:rFonts w:ascii="Angsana New" w:hAnsi="Angsana New" w:cs="Angsana New"/>
          <w:snapToGrid w:val="0"/>
          <w:lang w:val="en-US"/>
        </w:rPr>
        <w:t>30</w:t>
      </w:r>
      <w:r w:rsidR="00A034BD" w:rsidRPr="00F0501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C81405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="004E7E8D" w:rsidRPr="00F0501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F05018">
        <w:rPr>
          <w:rFonts w:ascii="Angsana New" w:hAnsi="Angsana New" w:cs="Angsana New"/>
          <w:snapToGrid w:val="0"/>
          <w:cs/>
          <w:lang w:val="en-US"/>
        </w:rPr>
        <w:t>มี</w:t>
      </w:r>
      <w:r w:rsidR="004E7E8D" w:rsidRPr="00F05018">
        <w:rPr>
          <w:rFonts w:ascii="Angsana New" w:hAnsi="Angsana New" w:cs="Angsana New"/>
          <w:snapToGrid w:val="0"/>
          <w:cs/>
          <w:lang w:val="en-US"/>
        </w:rPr>
        <w:t>ดังนี้</w:t>
      </w:r>
    </w:p>
    <w:p w:rsidR="004F770F" w:rsidRPr="00CB670F" w:rsidRDefault="004F770F" w:rsidP="00B2039F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</w:t>
      </w:r>
      <w:r w:rsidR="00887B28"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</w:t>
      </w: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: บาท)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270"/>
        <w:gridCol w:w="1530"/>
      </w:tblGrid>
      <w:tr w:rsidR="002E366C" w:rsidRPr="00CB670F" w:rsidTr="00BD2791">
        <w:trPr>
          <w:cantSplit/>
        </w:trPr>
        <w:tc>
          <w:tcPr>
            <w:tcW w:w="5490" w:type="dxa"/>
          </w:tcPr>
          <w:p w:rsidR="002E366C" w:rsidRPr="00CB670F" w:rsidRDefault="002E366C" w:rsidP="00045221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:rsidR="002E366C" w:rsidRPr="00CB670F" w:rsidRDefault="002E366C" w:rsidP="0004522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E7E8D" w:rsidRPr="00CB670F" w:rsidTr="00BD2791">
        <w:trPr>
          <w:cantSplit/>
        </w:trPr>
        <w:tc>
          <w:tcPr>
            <w:tcW w:w="5490" w:type="dxa"/>
          </w:tcPr>
          <w:p w:rsidR="004E7E8D" w:rsidRPr="00CB670F" w:rsidRDefault="004E7E8D" w:rsidP="00045221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:rsidR="004E7E8D" w:rsidRPr="00CB670F" w:rsidRDefault="00D452EA" w:rsidP="000452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</w:tcPr>
          <w:p w:rsidR="004E7E8D" w:rsidRPr="00CB670F" w:rsidRDefault="004E7E8D" w:rsidP="00045221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E7E8D" w:rsidRPr="00CB670F" w:rsidRDefault="00D452EA" w:rsidP="000452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415DD7" w:rsidRPr="00CB670F" w:rsidTr="00BD2791">
        <w:trPr>
          <w:cantSplit/>
        </w:trPr>
        <w:tc>
          <w:tcPr>
            <w:tcW w:w="5490" w:type="dxa"/>
          </w:tcPr>
          <w:p w:rsidR="00415DD7" w:rsidRPr="00CB670F" w:rsidRDefault="00415DD7" w:rsidP="00045221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30" w:type="dxa"/>
          </w:tcPr>
          <w:p w:rsidR="00415DD7" w:rsidRPr="00CB670F" w:rsidRDefault="00D452EA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B21BE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  <w:tc>
          <w:tcPr>
            <w:tcW w:w="270" w:type="dxa"/>
          </w:tcPr>
          <w:p w:rsidR="00415DD7" w:rsidRPr="00CB670F" w:rsidRDefault="00415DD7" w:rsidP="000452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15DD7" w:rsidRPr="00DE6A77" w:rsidRDefault="00D452EA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829</w:t>
            </w:r>
            <w:r w:rsidR="00415DD7" w:rsidRPr="00DE6A77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183</w:t>
            </w:r>
            <w:r w:rsidR="00415DD7"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136</w:t>
            </w:r>
          </w:p>
        </w:tc>
      </w:tr>
      <w:tr w:rsidR="00415DD7" w:rsidRPr="00CB670F" w:rsidTr="00BD2791">
        <w:trPr>
          <w:cantSplit/>
        </w:trPr>
        <w:tc>
          <w:tcPr>
            <w:tcW w:w="5490" w:type="dxa"/>
          </w:tcPr>
          <w:p w:rsidR="00415DD7" w:rsidRPr="00CB670F" w:rsidRDefault="00415DD7" w:rsidP="000452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ยอดซื้อหลักทรัพย์</w:t>
            </w:r>
          </w:p>
        </w:tc>
        <w:tc>
          <w:tcPr>
            <w:tcW w:w="1530" w:type="dxa"/>
          </w:tcPr>
          <w:p w:rsidR="00415DD7" w:rsidRPr="00CB670F" w:rsidRDefault="005C73D8" w:rsidP="0004522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415DD7" w:rsidRPr="00CB670F" w:rsidRDefault="00415DD7" w:rsidP="00045221">
            <w:pPr>
              <w:spacing w:line="34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15DD7" w:rsidRPr="00DE6A77" w:rsidRDefault="00D452EA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  <w:r w:rsidR="00415DD7"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792</w:t>
            </w:r>
            <w:r w:rsidR="00415DD7"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138</w:t>
            </w:r>
          </w:p>
        </w:tc>
      </w:tr>
      <w:tr w:rsidR="00415DD7" w:rsidRPr="00CB670F" w:rsidTr="00BD2791">
        <w:trPr>
          <w:cantSplit/>
        </w:trPr>
        <w:tc>
          <w:tcPr>
            <w:tcW w:w="5490" w:type="dxa"/>
          </w:tcPr>
          <w:p w:rsidR="00415DD7" w:rsidRPr="00CB670F" w:rsidRDefault="00415DD7" w:rsidP="000452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ยอดขายหลักทรัพย์</w:t>
            </w:r>
          </w:p>
        </w:tc>
        <w:tc>
          <w:tcPr>
            <w:tcW w:w="1530" w:type="dxa"/>
          </w:tcPr>
          <w:p w:rsidR="00415DD7" w:rsidRPr="00CB670F" w:rsidRDefault="005C73D8" w:rsidP="0004522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415DD7" w:rsidRPr="00CB670F" w:rsidRDefault="00415DD7" w:rsidP="00045221">
            <w:pPr>
              <w:spacing w:line="34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15DD7" w:rsidRPr="00DE6A77" w:rsidRDefault="00415DD7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560</w:t>
            </w:r>
            <w:r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370</w:t>
            </w:r>
            <w:r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756</w:t>
            </w:r>
            <w:r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415DD7" w:rsidRPr="00CB670F" w:rsidTr="00BD2791">
        <w:trPr>
          <w:cantSplit/>
        </w:trPr>
        <w:tc>
          <w:tcPr>
            <w:tcW w:w="5490" w:type="dxa"/>
          </w:tcPr>
          <w:p w:rsidR="00415DD7" w:rsidRPr="00CB670F" w:rsidRDefault="00415DD7" w:rsidP="000452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การเปลี่ยนแปลงมูลค่ายุติธรรมของหลักทรัพย์เพื่อค้า</w:t>
            </w:r>
          </w:p>
        </w:tc>
        <w:tc>
          <w:tcPr>
            <w:tcW w:w="1530" w:type="dxa"/>
          </w:tcPr>
          <w:p w:rsidR="00415DD7" w:rsidRPr="00CB670F" w:rsidRDefault="00D452EA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B03B6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738</w:t>
            </w:r>
          </w:p>
        </w:tc>
        <w:tc>
          <w:tcPr>
            <w:tcW w:w="270" w:type="dxa"/>
          </w:tcPr>
          <w:p w:rsidR="00415DD7" w:rsidRPr="00CB670F" w:rsidRDefault="00415DD7" w:rsidP="00045221">
            <w:pPr>
              <w:spacing w:line="34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15DD7" w:rsidRPr="00DE6A77" w:rsidRDefault="00D452EA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415DD7"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125</w:t>
            </w:r>
            <w:r w:rsidR="00415DD7"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440</w:t>
            </w:r>
          </w:p>
        </w:tc>
      </w:tr>
      <w:tr w:rsidR="00415DD7" w:rsidRPr="00CB670F" w:rsidTr="00BD2791">
        <w:trPr>
          <w:cantSplit/>
        </w:trPr>
        <w:tc>
          <w:tcPr>
            <w:tcW w:w="5490" w:type="dxa"/>
          </w:tcPr>
          <w:p w:rsidR="00415DD7" w:rsidRPr="00CB670F" w:rsidRDefault="00415DD7" w:rsidP="000452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15DD7" w:rsidRPr="00CB670F" w:rsidRDefault="00D452EA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823</w:t>
            </w:r>
            <w:r w:rsidR="00B03B6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270" w:type="dxa"/>
          </w:tcPr>
          <w:p w:rsidR="00415DD7" w:rsidRPr="00CB670F" w:rsidRDefault="00415DD7" w:rsidP="000452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15DD7" w:rsidRPr="00DE6A77" w:rsidRDefault="00D452EA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392</w:t>
            </w:r>
            <w:r w:rsidR="00415DD7"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729</w:t>
            </w:r>
            <w:r w:rsidR="00415DD7"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958</w:t>
            </w:r>
          </w:p>
        </w:tc>
      </w:tr>
    </w:tbl>
    <w:p w:rsidR="003211F4" w:rsidRPr="00CB670F" w:rsidRDefault="003211F4" w:rsidP="003B38AB">
      <w:pPr>
        <w:spacing w:before="240"/>
        <w:ind w:left="547" w:right="-86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lastRenderedPageBreak/>
        <w:t>(หน่วย : บาท)</w:t>
      </w:r>
    </w:p>
    <w:tbl>
      <w:tblPr>
        <w:tblW w:w="877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270"/>
        <w:gridCol w:w="1478"/>
        <w:gridCol w:w="7"/>
      </w:tblGrid>
      <w:tr w:rsidR="003211F4" w:rsidRPr="00CB670F" w:rsidTr="001B51BF">
        <w:trPr>
          <w:gridAfter w:val="1"/>
          <w:wAfter w:w="7" w:type="dxa"/>
          <w:cantSplit/>
        </w:trPr>
        <w:tc>
          <w:tcPr>
            <w:tcW w:w="5490" w:type="dxa"/>
          </w:tcPr>
          <w:p w:rsidR="003211F4" w:rsidRPr="00CB670F" w:rsidRDefault="003211F4" w:rsidP="0009124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278" w:type="dxa"/>
            <w:gridSpan w:val="3"/>
          </w:tcPr>
          <w:p w:rsidR="003211F4" w:rsidRPr="00CB670F" w:rsidRDefault="003211F4" w:rsidP="000912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11F4" w:rsidRPr="00CB670F" w:rsidTr="001B51BF">
        <w:trPr>
          <w:cantSplit/>
        </w:trPr>
        <w:tc>
          <w:tcPr>
            <w:tcW w:w="5490" w:type="dxa"/>
          </w:tcPr>
          <w:p w:rsidR="003211F4" w:rsidRPr="00CB670F" w:rsidRDefault="003211F4" w:rsidP="0009124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:rsidR="003211F4" w:rsidRPr="00CB670F" w:rsidRDefault="00D452EA" w:rsidP="000912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</w:tcPr>
          <w:p w:rsidR="003211F4" w:rsidRPr="00CB670F" w:rsidRDefault="003211F4" w:rsidP="00091247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</w:tcPr>
          <w:p w:rsidR="003211F4" w:rsidRPr="00CB670F" w:rsidRDefault="00D452EA" w:rsidP="000912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3211F4" w:rsidRPr="00CB670F" w:rsidTr="001B51BF">
        <w:trPr>
          <w:cantSplit/>
        </w:trPr>
        <w:tc>
          <w:tcPr>
            <w:tcW w:w="5490" w:type="dxa"/>
          </w:tcPr>
          <w:p w:rsidR="003211F4" w:rsidRPr="00CB670F" w:rsidRDefault="003211F4" w:rsidP="0009124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30" w:type="dxa"/>
          </w:tcPr>
          <w:p w:rsidR="003211F4" w:rsidRPr="00CB670F" w:rsidRDefault="00D452EA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B21BE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  <w:tc>
          <w:tcPr>
            <w:tcW w:w="270" w:type="dxa"/>
          </w:tcPr>
          <w:p w:rsidR="003211F4" w:rsidRPr="00CB670F" w:rsidRDefault="003211F4" w:rsidP="0009124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</w:tcPr>
          <w:p w:rsidR="003211F4" w:rsidRPr="00C066F1" w:rsidRDefault="00D452EA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 w:hint="cs"/>
                <w:snapToGrid w:val="0"/>
                <w:sz w:val="28"/>
                <w:szCs w:val="28"/>
                <w:lang w:val="en-US"/>
              </w:rPr>
              <w:t>7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</w:t>
            </w:r>
            <w:r w:rsidR="00BD5D9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773</w:t>
            </w:r>
            <w:r w:rsidR="00BD5D9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</w:tr>
      <w:tr w:rsidR="003211F4" w:rsidRPr="00CB670F" w:rsidTr="001B51BF">
        <w:trPr>
          <w:cantSplit/>
        </w:trPr>
        <w:tc>
          <w:tcPr>
            <w:tcW w:w="5490" w:type="dxa"/>
          </w:tcPr>
          <w:p w:rsidR="003211F4" w:rsidRPr="00CB670F" w:rsidRDefault="003211F4" w:rsidP="0009124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ยอดซื้อหลักทรัพย์</w:t>
            </w:r>
          </w:p>
        </w:tc>
        <w:tc>
          <w:tcPr>
            <w:tcW w:w="1530" w:type="dxa"/>
          </w:tcPr>
          <w:p w:rsidR="003211F4" w:rsidRPr="00CB670F" w:rsidRDefault="00B03B63" w:rsidP="000912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3211F4" w:rsidRPr="00CB670F" w:rsidRDefault="003211F4" w:rsidP="00091247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</w:tcPr>
          <w:p w:rsidR="003211F4" w:rsidRPr="00C066F1" w:rsidRDefault="00D452EA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  <w:r w:rsidR="00BD5D9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792</w:t>
            </w:r>
            <w:r w:rsidR="00BD5D9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138</w:t>
            </w:r>
          </w:p>
        </w:tc>
      </w:tr>
      <w:tr w:rsidR="003211F4" w:rsidRPr="00CB670F" w:rsidTr="001B51BF">
        <w:trPr>
          <w:cantSplit/>
        </w:trPr>
        <w:tc>
          <w:tcPr>
            <w:tcW w:w="5490" w:type="dxa"/>
          </w:tcPr>
          <w:p w:rsidR="003211F4" w:rsidRPr="00CB670F" w:rsidRDefault="003211F4" w:rsidP="0009124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ยอดขายหลักทรัพย์</w:t>
            </w:r>
          </w:p>
        </w:tc>
        <w:tc>
          <w:tcPr>
            <w:tcW w:w="1530" w:type="dxa"/>
          </w:tcPr>
          <w:p w:rsidR="003211F4" w:rsidRPr="00CB670F" w:rsidRDefault="00B03B63" w:rsidP="000912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3211F4" w:rsidRPr="00CB670F" w:rsidRDefault="003211F4" w:rsidP="00091247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</w:tcPr>
          <w:p w:rsidR="003211F4" w:rsidRPr="00C066F1" w:rsidRDefault="00BD5D90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115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3211F4" w:rsidRPr="00CB670F" w:rsidTr="001B51BF">
        <w:trPr>
          <w:cantSplit/>
        </w:trPr>
        <w:tc>
          <w:tcPr>
            <w:tcW w:w="5490" w:type="dxa"/>
          </w:tcPr>
          <w:p w:rsidR="003211F4" w:rsidRPr="00CB670F" w:rsidRDefault="003211F4" w:rsidP="0009124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การเปลี่ยนแปลงมูลค่ายุติธรรมของหลักทรัพย์เพื่อค้า</w:t>
            </w:r>
          </w:p>
        </w:tc>
        <w:tc>
          <w:tcPr>
            <w:tcW w:w="1530" w:type="dxa"/>
            <w:shd w:val="clear" w:color="auto" w:fill="auto"/>
          </w:tcPr>
          <w:p w:rsidR="003211F4" w:rsidRPr="00CB670F" w:rsidRDefault="00D452EA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B03B6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738</w:t>
            </w:r>
          </w:p>
        </w:tc>
        <w:tc>
          <w:tcPr>
            <w:tcW w:w="270" w:type="dxa"/>
            <w:shd w:val="clear" w:color="auto" w:fill="auto"/>
          </w:tcPr>
          <w:p w:rsidR="003211F4" w:rsidRPr="00CB670F" w:rsidRDefault="003211F4" w:rsidP="00091247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:rsidR="003211F4" w:rsidRPr="00C066F1" w:rsidRDefault="00D452EA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BD5D9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  <w:r w:rsidR="00BD5D9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976</w:t>
            </w:r>
          </w:p>
        </w:tc>
      </w:tr>
      <w:tr w:rsidR="003211F4" w:rsidRPr="00CB670F" w:rsidTr="001B51BF">
        <w:trPr>
          <w:cantSplit/>
          <w:trHeight w:val="70"/>
        </w:trPr>
        <w:tc>
          <w:tcPr>
            <w:tcW w:w="5490" w:type="dxa"/>
          </w:tcPr>
          <w:p w:rsidR="003211F4" w:rsidRPr="00CB670F" w:rsidRDefault="003211F4" w:rsidP="0009124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 w:rsidR="00BD5D90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211F4" w:rsidRPr="00CB670F" w:rsidRDefault="00D452EA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823</w:t>
            </w:r>
            <w:r w:rsidR="00B03B6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270" w:type="dxa"/>
          </w:tcPr>
          <w:p w:rsidR="003211F4" w:rsidRPr="00CB670F" w:rsidRDefault="003211F4" w:rsidP="0009124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211F4" w:rsidRPr="00C066F1" w:rsidRDefault="00D452EA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325</w:t>
            </w:r>
            <w:r w:rsidR="00BD5D9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233</w:t>
            </w:r>
            <w:r w:rsidR="00BD5D9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</w:p>
        </w:tc>
      </w:tr>
    </w:tbl>
    <w:p w:rsidR="00225BED" w:rsidRPr="00CB670F" w:rsidRDefault="00D452EA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D452EA">
        <w:rPr>
          <w:rFonts w:ascii="Angsana New" w:hAnsi="Angsana New" w:cs="Angsana New"/>
          <w:b/>
          <w:bCs/>
          <w:snapToGrid w:val="0"/>
          <w:lang w:val="en-US"/>
        </w:rPr>
        <w:t>7</w:t>
      </w:r>
      <w:r w:rsidR="00225BED" w:rsidRPr="00CB670F">
        <w:rPr>
          <w:rFonts w:ascii="Angsana New" w:hAnsi="Angsana New" w:cs="Angsana New"/>
          <w:b/>
          <w:bCs/>
          <w:snapToGrid w:val="0"/>
          <w:cs/>
          <w:lang w:val="en-US"/>
        </w:rPr>
        <w:t>.</w:t>
      </w:r>
      <w:r w:rsidR="00225BED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  <w:t>ลูกหนี้การค้าและลูกหนี้อื่น</w:t>
      </w:r>
      <w:r w:rsidR="00225BED" w:rsidRPr="00CB670F">
        <w:rPr>
          <w:rFonts w:ascii="Angsana New" w:hAnsi="Angsana New" w:cs="Angsana New"/>
          <w:b/>
          <w:bCs/>
          <w:snapToGrid w:val="0"/>
          <w:lang w:val="en-US"/>
        </w:rPr>
        <w:t xml:space="preserve"> </w:t>
      </w:r>
    </w:p>
    <w:p w:rsidR="00225BED" w:rsidRPr="00CB670F" w:rsidRDefault="00225BED" w:rsidP="00225BED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ลูกหนี้การค้าและลูกหนี้อื่น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225BED" w:rsidRPr="00CB670F" w:rsidRDefault="00225BED" w:rsidP="00225BED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7"/>
        <w:gridCol w:w="1170"/>
        <w:gridCol w:w="92"/>
        <w:gridCol w:w="1261"/>
        <w:gridCol w:w="92"/>
        <w:gridCol w:w="1172"/>
        <w:gridCol w:w="93"/>
        <w:gridCol w:w="1211"/>
      </w:tblGrid>
      <w:tr w:rsidR="00225BED" w:rsidRPr="00CB670F" w:rsidTr="0089399B">
        <w:trPr>
          <w:trHeight w:val="20"/>
        </w:trPr>
        <w:tc>
          <w:tcPr>
            <w:tcW w:w="3677" w:type="dxa"/>
          </w:tcPr>
          <w:p w:rsidR="00225BED" w:rsidRPr="00CB670F" w:rsidRDefault="00225BED" w:rsidP="0089399B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</w:tcPr>
          <w:p w:rsidR="00225BED" w:rsidRPr="00CB670F" w:rsidRDefault="00225BED" w:rsidP="0089399B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dxa"/>
          </w:tcPr>
          <w:p w:rsidR="00225BED" w:rsidRPr="00CB670F" w:rsidRDefault="00225BED" w:rsidP="0089399B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</w:tcPr>
          <w:p w:rsidR="00225BED" w:rsidRPr="00CB670F" w:rsidRDefault="00225BED" w:rsidP="0089399B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BED" w:rsidRPr="00C066F1" w:rsidTr="0089399B">
        <w:tc>
          <w:tcPr>
            <w:tcW w:w="3677" w:type="dxa"/>
          </w:tcPr>
          <w:p w:rsidR="00225BED" w:rsidRPr="00C066F1" w:rsidRDefault="00225BED" w:rsidP="0089399B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25BED" w:rsidRPr="00C066F1" w:rsidRDefault="00225BED" w:rsidP="00BD5D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2" w:type="dxa"/>
          </w:tcPr>
          <w:p w:rsidR="00225BED" w:rsidRPr="00C066F1" w:rsidRDefault="00225BED" w:rsidP="0089399B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225BED" w:rsidRPr="00C066F1" w:rsidRDefault="00225BED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225BED" w:rsidRPr="00C066F1" w:rsidRDefault="00225BED" w:rsidP="0089399B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225BED" w:rsidRPr="00C066F1" w:rsidRDefault="00225BED" w:rsidP="00BD5D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3" w:type="dxa"/>
          </w:tcPr>
          <w:p w:rsidR="00225BED" w:rsidRPr="00C066F1" w:rsidRDefault="00225BED" w:rsidP="0089399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225BED" w:rsidRPr="00C066F1" w:rsidRDefault="00225BED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D5D90" w:rsidRPr="00C066F1" w:rsidTr="0089399B">
        <w:tc>
          <w:tcPr>
            <w:tcW w:w="3677" w:type="dxa"/>
          </w:tcPr>
          <w:p w:rsidR="00BD5D90" w:rsidRPr="00C066F1" w:rsidRDefault="00BD5D90" w:rsidP="0089399B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D5D90" w:rsidRPr="004A5C9A" w:rsidRDefault="00BD5D90" w:rsidP="0089399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2" w:type="dxa"/>
          </w:tcPr>
          <w:p w:rsidR="00BD5D90" w:rsidRPr="00C066F1" w:rsidRDefault="00BD5D90" w:rsidP="0089399B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BD5D90" w:rsidRPr="00C066F1" w:rsidRDefault="00BD5D90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BD5D90" w:rsidRPr="00C066F1" w:rsidRDefault="00BD5D90" w:rsidP="0089399B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BD5D90" w:rsidRPr="004A5C9A" w:rsidRDefault="00BD5D90" w:rsidP="0089399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3" w:type="dxa"/>
          </w:tcPr>
          <w:p w:rsidR="00BD5D90" w:rsidRPr="00C066F1" w:rsidRDefault="00BD5D90" w:rsidP="0089399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BD5D90" w:rsidRPr="00C066F1" w:rsidRDefault="00BD5D90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FA2B33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A2B33" w:rsidRPr="00CB670F" w:rsidRDefault="00FA2B33" w:rsidP="00FA2B3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FA2B33" w:rsidRPr="00CB670F" w:rsidRDefault="00FA2B33" w:rsidP="00FA2B33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FA2B33" w:rsidRPr="00CB670F" w:rsidRDefault="00FA2B33" w:rsidP="00FA2B3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FA2B33" w:rsidRPr="00CB670F" w:rsidRDefault="00FA2B33" w:rsidP="00FA2B33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A2B33" w:rsidRPr="00CB670F" w:rsidRDefault="00FA2B33" w:rsidP="00FA2B3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3" w:type="dxa"/>
          </w:tcPr>
          <w:p w:rsidR="00FA2B33" w:rsidRPr="00CB670F" w:rsidRDefault="00FA2B33" w:rsidP="00FA2B33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FA2B33" w:rsidRPr="00CB670F" w:rsidRDefault="00FA2B33" w:rsidP="00FA2B3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FA2B33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A2B33" w:rsidRPr="00CB670F" w:rsidRDefault="00D452EA" w:rsidP="00FA2B3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FA2B33"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2B3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="00FA2B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92" w:type="dxa"/>
          </w:tcPr>
          <w:p w:rsidR="00FA2B33" w:rsidRPr="00CB670F" w:rsidRDefault="00FA2B33" w:rsidP="00FA2B33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FA2B33" w:rsidRPr="00CB670F" w:rsidRDefault="00D452EA" w:rsidP="00FA2B3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A2B33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2B33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:rsidR="00FA2B33" w:rsidRPr="00CB670F" w:rsidRDefault="00FA2B33" w:rsidP="00FA2B33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A2B33" w:rsidRPr="00CB670F" w:rsidRDefault="00D452EA" w:rsidP="00FA2B3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FA2B33"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2B3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="00FA2B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93" w:type="dxa"/>
          </w:tcPr>
          <w:p w:rsidR="00FA2B33" w:rsidRPr="00CB670F" w:rsidRDefault="00FA2B33" w:rsidP="00FA2B33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FA2B33" w:rsidRPr="00CB670F" w:rsidRDefault="00D452EA" w:rsidP="00FA2B3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A2B33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2B33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FA2B33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A2B33" w:rsidRPr="00CB670F" w:rsidRDefault="00D452EA" w:rsidP="00FA2B3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2" w:type="dxa"/>
          </w:tcPr>
          <w:p w:rsidR="00FA2B33" w:rsidRPr="00CB670F" w:rsidRDefault="00FA2B33" w:rsidP="00FA2B33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FA2B33" w:rsidRPr="00CB670F" w:rsidRDefault="00D452EA" w:rsidP="00FA2B3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2" w:type="dxa"/>
          </w:tcPr>
          <w:p w:rsidR="00FA2B33" w:rsidRPr="00CB670F" w:rsidRDefault="00FA2B33" w:rsidP="00FA2B33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A2B33" w:rsidRPr="00CB670F" w:rsidRDefault="00D452EA" w:rsidP="00FA2B3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3" w:type="dxa"/>
          </w:tcPr>
          <w:p w:rsidR="00FA2B33" w:rsidRPr="00CB670F" w:rsidRDefault="00FA2B33" w:rsidP="00FA2B33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FA2B33" w:rsidRPr="00CB670F" w:rsidRDefault="00D452EA" w:rsidP="00FA2B3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FA2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FA2B33" w:rsidRPr="00CB670F" w:rsidRDefault="00FA2B33" w:rsidP="00FA2B33">
            <w:pPr>
              <w:tabs>
                <w:tab w:val="decimal" w:pos="972"/>
              </w:tabs>
              <w:spacing w:line="38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FA2B33" w:rsidRPr="00CB670F" w:rsidRDefault="00FA2B33" w:rsidP="00FA2B33">
            <w:pPr>
              <w:tabs>
                <w:tab w:val="decimal" w:pos="972"/>
              </w:tabs>
              <w:spacing w:line="38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FA2B33" w:rsidRPr="00CB670F" w:rsidRDefault="00FA2B33" w:rsidP="00FA2B33">
            <w:pPr>
              <w:tabs>
                <w:tab w:val="decimal" w:pos="972"/>
              </w:tabs>
              <w:spacing w:line="38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3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FA2B33" w:rsidRPr="00CB670F" w:rsidRDefault="00FA2B33" w:rsidP="00FA2B33">
            <w:pPr>
              <w:tabs>
                <w:tab w:val="decimal" w:pos="971"/>
              </w:tabs>
              <w:spacing w:line="38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FA2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ลูกหนี้การค้า </w:t>
            </w:r>
            <w:r w:rsidR="00A20623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ต่างประเทศ</w:t>
            </w:r>
          </w:p>
        </w:tc>
        <w:tc>
          <w:tcPr>
            <w:tcW w:w="1170" w:type="dxa"/>
          </w:tcPr>
          <w:p w:rsidR="00FA2B33" w:rsidRPr="0021031B" w:rsidRDefault="000B493B" w:rsidP="00FA2B3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13,239,109</w:t>
            </w:r>
          </w:p>
        </w:tc>
        <w:tc>
          <w:tcPr>
            <w:tcW w:w="92" w:type="dxa"/>
          </w:tcPr>
          <w:p w:rsidR="00FA2B33" w:rsidRPr="0021031B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FA2B33" w:rsidRPr="0021031B" w:rsidRDefault="00D452EA" w:rsidP="006A6F1A">
            <w:pPr>
              <w:tabs>
                <w:tab w:val="decimal" w:pos="1163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FA2B33"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072</w:t>
            </w:r>
            <w:r w:rsidR="00FA2B33"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</w:p>
        </w:tc>
        <w:tc>
          <w:tcPr>
            <w:tcW w:w="92" w:type="dxa"/>
          </w:tcPr>
          <w:p w:rsidR="00FA2B33" w:rsidRPr="0021031B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FA2B33" w:rsidRPr="0021031B" w:rsidRDefault="002E70DE" w:rsidP="00FA2B3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FA2B33" w:rsidRPr="0021031B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FA2B33" w:rsidRPr="0021031B" w:rsidRDefault="00FA2B33" w:rsidP="00FA2B3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FA2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ลูกหนี้ค่างวดที่ถึงกำหนดชำระ</w:t>
            </w:r>
          </w:p>
        </w:tc>
        <w:tc>
          <w:tcPr>
            <w:tcW w:w="1170" w:type="dxa"/>
          </w:tcPr>
          <w:p w:rsidR="00FA2B33" w:rsidRPr="0021031B" w:rsidRDefault="00D452EA" w:rsidP="00FA2B3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166</w:t>
            </w:r>
            <w:r w:rsidR="0021031B"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257</w:t>
            </w:r>
            <w:r w:rsidR="0021031B"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584</w:t>
            </w:r>
          </w:p>
        </w:tc>
        <w:tc>
          <w:tcPr>
            <w:tcW w:w="92" w:type="dxa"/>
          </w:tcPr>
          <w:p w:rsidR="00FA2B33" w:rsidRPr="0021031B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FA2B33" w:rsidRPr="0021031B" w:rsidRDefault="00D452EA" w:rsidP="006A6F1A">
            <w:pPr>
              <w:tabs>
                <w:tab w:val="decimal" w:pos="1163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</w:t>
            </w:r>
            <w:r w:rsidR="00FA2B33"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445</w:t>
            </w:r>
            <w:r w:rsidR="00FA2B33"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939</w:t>
            </w:r>
          </w:p>
        </w:tc>
        <w:tc>
          <w:tcPr>
            <w:tcW w:w="92" w:type="dxa"/>
          </w:tcPr>
          <w:p w:rsidR="00FA2B33" w:rsidRPr="0021031B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FA2B33" w:rsidRPr="0021031B" w:rsidRDefault="002E70DE" w:rsidP="00FA2B3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FA2B33" w:rsidRPr="0021031B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FA2B33" w:rsidRPr="0021031B" w:rsidRDefault="00FA2B33" w:rsidP="00FA2B3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FA2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รายได้ครบกำหนดตามสัญญา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A2B33" w:rsidRPr="0021031B" w:rsidRDefault="0021031B" w:rsidP="00FA2B3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166</w:t>
            </w: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257</w:t>
            </w: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584</w:t>
            </w: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dxa"/>
          </w:tcPr>
          <w:p w:rsidR="00FA2B33" w:rsidRPr="0021031B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FA2B33" w:rsidRPr="0021031B" w:rsidRDefault="00FA2B33" w:rsidP="006A6F1A">
            <w:pPr>
              <w:tabs>
                <w:tab w:val="decimal" w:pos="1163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</w:t>
            </w: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445</w:t>
            </w: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939</w:t>
            </w: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dxa"/>
          </w:tcPr>
          <w:p w:rsidR="00FA2B33" w:rsidRPr="0021031B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FA2B33" w:rsidRPr="0021031B" w:rsidRDefault="002E70DE" w:rsidP="00FA2B3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FA2B33" w:rsidRPr="0021031B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FA2B33" w:rsidRPr="0021031B" w:rsidRDefault="00FA2B33" w:rsidP="00FA2B3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FA2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342" w:firstLine="19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A2B33" w:rsidRPr="00CB670F" w:rsidRDefault="000B493B" w:rsidP="00FA2B3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13,239,109</w:t>
            </w:r>
          </w:p>
        </w:tc>
        <w:tc>
          <w:tcPr>
            <w:tcW w:w="92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FA2B33" w:rsidRPr="00CB670F" w:rsidRDefault="00D452EA" w:rsidP="006A6F1A">
            <w:pPr>
              <w:tabs>
                <w:tab w:val="decimal" w:pos="1163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072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</w:p>
        </w:tc>
        <w:tc>
          <w:tcPr>
            <w:tcW w:w="92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FA2B33" w:rsidRPr="00CB670F" w:rsidRDefault="002E70DE" w:rsidP="00FA2B3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FA2B33" w:rsidRPr="00CB670F" w:rsidRDefault="00FA2B33" w:rsidP="00FA2B3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A2B33" w:rsidRPr="00CB670F" w:rsidTr="00CC0FE0">
        <w:trPr>
          <w:trHeight w:val="20"/>
        </w:trPr>
        <w:tc>
          <w:tcPr>
            <w:tcW w:w="3677" w:type="dxa"/>
          </w:tcPr>
          <w:p w:rsidR="00FA2B33" w:rsidRPr="00CB670F" w:rsidRDefault="00FA2B33" w:rsidP="00FA2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:rsidR="00FA2B33" w:rsidRPr="00CB670F" w:rsidRDefault="00FA2B33" w:rsidP="00FA2B33">
            <w:pPr>
              <w:tabs>
                <w:tab w:val="decimal" w:pos="972"/>
              </w:tabs>
              <w:spacing w:line="38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FA2B33" w:rsidRPr="00CB670F" w:rsidRDefault="00FA2B33" w:rsidP="006A6F1A">
            <w:pPr>
              <w:tabs>
                <w:tab w:val="decimal" w:pos="972"/>
                <w:tab w:val="decimal" w:pos="1163"/>
              </w:tabs>
              <w:spacing w:line="38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FA2B33" w:rsidRPr="00CB670F" w:rsidRDefault="00FA2B33" w:rsidP="00FA2B33">
            <w:pPr>
              <w:tabs>
                <w:tab w:val="decimal" w:pos="970"/>
              </w:tabs>
              <w:spacing w:line="380" w:lineRule="exact"/>
              <w:ind w:right="-18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3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FA2B33" w:rsidRPr="00CB670F" w:rsidRDefault="00FA2B33" w:rsidP="00FA2B33">
            <w:pPr>
              <w:tabs>
                <w:tab w:val="decimal" w:pos="970"/>
              </w:tabs>
              <w:spacing w:line="380" w:lineRule="exact"/>
              <w:ind w:right="-18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A2B33" w:rsidRPr="00CB670F" w:rsidTr="00CC0FE0">
        <w:trPr>
          <w:trHeight w:val="20"/>
        </w:trPr>
        <w:tc>
          <w:tcPr>
            <w:tcW w:w="3677" w:type="dxa"/>
          </w:tcPr>
          <w:p w:rsidR="00FA2B33" w:rsidRPr="00CB670F" w:rsidRDefault="00FA2B33" w:rsidP="00FA2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:rsidR="00FA2B33" w:rsidRPr="00CB670F" w:rsidRDefault="00D452EA" w:rsidP="000B493B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2E70D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045,066</w:t>
            </w:r>
          </w:p>
        </w:tc>
        <w:tc>
          <w:tcPr>
            <w:tcW w:w="92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FA2B33" w:rsidRPr="00CB670F" w:rsidRDefault="00D452EA" w:rsidP="006A6F1A">
            <w:pPr>
              <w:tabs>
                <w:tab w:val="decimal" w:pos="1163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385</w:t>
            </w:r>
          </w:p>
        </w:tc>
        <w:tc>
          <w:tcPr>
            <w:tcW w:w="92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FA2B33" w:rsidRPr="00CB670F" w:rsidRDefault="00D452EA" w:rsidP="00FA2B3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2E70D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054</w:t>
            </w:r>
            <w:r w:rsidR="002E70D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260</w:t>
            </w:r>
          </w:p>
        </w:tc>
        <w:tc>
          <w:tcPr>
            <w:tcW w:w="93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FA2B33" w:rsidRPr="00CB670F" w:rsidRDefault="00D452EA" w:rsidP="00FA2B3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492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954</w:t>
            </w:r>
          </w:p>
        </w:tc>
      </w:tr>
      <w:tr w:rsidR="00FA2B33" w:rsidRPr="00CB670F" w:rsidTr="00CC0FE0">
        <w:trPr>
          <w:trHeight w:val="20"/>
        </w:trPr>
        <w:tc>
          <w:tcPr>
            <w:tcW w:w="3677" w:type="dxa"/>
          </w:tcPr>
          <w:p w:rsidR="00FA2B33" w:rsidRPr="00CB670F" w:rsidRDefault="00FA2B33" w:rsidP="00FA2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:rsidR="00FA2B33" w:rsidRPr="00CB670F" w:rsidRDefault="00D452EA" w:rsidP="00FA2B3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2E70D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543</w:t>
            </w:r>
            <w:r w:rsidR="002E70D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509</w:t>
            </w:r>
          </w:p>
        </w:tc>
        <w:tc>
          <w:tcPr>
            <w:tcW w:w="92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FA2B33" w:rsidRPr="00CB670F" w:rsidRDefault="00D452EA" w:rsidP="006A6F1A">
            <w:pPr>
              <w:tabs>
                <w:tab w:val="decimal" w:pos="1163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479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019</w:t>
            </w:r>
          </w:p>
        </w:tc>
        <w:tc>
          <w:tcPr>
            <w:tcW w:w="92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FA2B33" w:rsidRPr="00CB670F" w:rsidRDefault="00D452EA" w:rsidP="00FA2B3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2E70D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811</w:t>
            </w:r>
            <w:r w:rsidR="002E70D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534</w:t>
            </w:r>
          </w:p>
        </w:tc>
        <w:tc>
          <w:tcPr>
            <w:tcW w:w="93" w:type="dxa"/>
          </w:tcPr>
          <w:p w:rsidR="00FA2B33" w:rsidRPr="00CB670F" w:rsidRDefault="00FA2B33" w:rsidP="00FA2B3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FA2B33" w:rsidRPr="00CB670F" w:rsidRDefault="00D452EA" w:rsidP="00FA2B3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118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A20623" w:rsidRPr="00CB670F" w:rsidTr="00CC0FE0">
        <w:trPr>
          <w:trHeight w:val="20"/>
        </w:trPr>
        <w:tc>
          <w:tcPr>
            <w:tcW w:w="3677" w:type="dxa"/>
          </w:tcPr>
          <w:p w:rsidR="00A20623" w:rsidRPr="00CB670F" w:rsidRDefault="00A20623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70" w:type="dxa"/>
          </w:tcPr>
          <w:p w:rsidR="00A20623" w:rsidRPr="00CB670F" w:rsidRDefault="00A20623" w:rsidP="00A2062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205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556</w:t>
            </w:r>
          </w:p>
        </w:tc>
        <w:tc>
          <w:tcPr>
            <w:tcW w:w="92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A20623" w:rsidRPr="00CB670F" w:rsidRDefault="00A20623" w:rsidP="00A20623">
            <w:pPr>
              <w:tabs>
                <w:tab w:val="decimal" w:pos="1163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149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878</w:t>
            </w:r>
          </w:p>
        </w:tc>
        <w:tc>
          <w:tcPr>
            <w:tcW w:w="92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A20623" w:rsidRPr="00CB670F" w:rsidRDefault="00A20623" w:rsidP="00A2062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A20623" w:rsidRPr="00CB670F" w:rsidRDefault="00A20623" w:rsidP="00A2062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20623" w:rsidRPr="00CB670F" w:rsidTr="00CC0FE0">
        <w:trPr>
          <w:trHeight w:val="20"/>
        </w:trPr>
        <w:tc>
          <w:tcPr>
            <w:tcW w:w="3677" w:type="dxa"/>
          </w:tcPr>
          <w:p w:rsidR="00A20623" w:rsidRPr="00CB670F" w:rsidRDefault="00A20623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70" w:type="dxa"/>
          </w:tcPr>
          <w:p w:rsidR="00A20623" w:rsidRPr="00CB670F" w:rsidRDefault="00A20623" w:rsidP="00A2062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327</w:t>
            </w:r>
          </w:p>
        </w:tc>
        <w:tc>
          <w:tcPr>
            <w:tcW w:w="92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A20623" w:rsidRPr="00CB670F" w:rsidRDefault="00A20623" w:rsidP="00A20623">
            <w:pPr>
              <w:tabs>
                <w:tab w:val="decimal" w:pos="1163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727</w:t>
            </w:r>
          </w:p>
        </w:tc>
        <w:tc>
          <w:tcPr>
            <w:tcW w:w="92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A20623" w:rsidRPr="00CB670F" w:rsidRDefault="00A20623" w:rsidP="00A2062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596</w:t>
            </w:r>
          </w:p>
        </w:tc>
        <w:tc>
          <w:tcPr>
            <w:tcW w:w="93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A20623" w:rsidRPr="00CB670F" w:rsidRDefault="00A20623" w:rsidP="00A2062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596</w:t>
            </w:r>
          </w:p>
        </w:tc>
      </w:tr>
      <w:tr w:rsidR="00A20623" w:rsidRPr="00CB670F" w:rsidTr="00CC0FE0">
        <w:trPr>
          <w:trHeight w:val="20"/>
        </w:trPr>
        <w:tc>
          <w:tcPr>
            <w:tcW w:w="3677" w:type="dxa"/>
          </w:tcPr>
          <w:p w:rsidR="00A20623" w:rsidRPr="00CB670F" w:rsidRDefault="00A20623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บ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ริษัท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:rsidR="00A20623" w:rsidRPr="00CB670F" w:rsidRDefault="00A20623" w:rsidP="00A2062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A20623" w:rsidRPr="00CB670F" w:rsidRDefault="00A20623" w:rsidP="00A2062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A20623" w:rsidRPr="00CB670F" w:rsidRDefault="00A20623" w:rsidP="00A2062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3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A20623" w:rsidRPr="00CB670F" w:rsidRDefault="00A20623" w:rsidP="00A2062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A20623" w:rsidRPr="00CB670F" w:rsidTr="00CC0FE0">
        <w:trPr>
          <w:trHeight w:val="20"/>
        </w:trPr>
        <w:tc>
          <w:tcPr>
            <w:tcW w:w="3677" w:type="dxa"/>
          </w:tcPr>
          <w:p w:rsidR="00A20623" w:rsidRPr="00CB670F" w:rsidRDefault="00A20623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45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Pr="00D452EA">
              <w:rPr>
                <w:rFonts w:ascii="Angsana New" w:hAnsi="Angsana New" w:cs="Angsana New"/>
                <w:snapToGrid w:val="0"/>
                <w:szCs w:val="28"/>
              </w:rPr>
              <w:t>24</w:t>
            </w:r>
            <w:r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Pr="00D452EA">
              <w:rPr>
                <w:rFonts w:ascii="Angsana New" w:hAnsi="Angsana New" w:cs="Angsana New"/>
                <w:snapToGrid w:val="0"/>
                <w:szCs w:val="28"/>
              </w:rPr>
              <w:t>4</w:t>
            </w:r>
            <w:r w:rsidRPr="00CB670F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70" w:type="dxa"/>
          </w:tcPr>
          <w:p w:rsidR="00A20623" w:rsidRPr="00CB670F" w:rsidRDefault="00A20623" w:rsidP="00A2062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A20623" w:rsidRPr="00CB670F" w:rsidRDefault="00A20623" w:rsidP="00A2062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A20623" w:rsidRPr="00CB670F" w:rsidRDefault="00A20623" w:rsidP="00A2062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3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A20623" w:rsidRPr="00CB670F" w:rsidRDefault="00A20623" w:rsidP="00A2062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736</w:t>
            </w:r>
          </w:p>
        </w:tc>
      </w:tr>
      <w:tr w:rsidR="00A20623" w:rsidRPr="00CB670F" w:rsidTr="00CC0FE0">
        <w:trPr>
          <w:trHeight w:val="20"/>
        </w:trPr>
        <w:tc>
          <w:tcPr>
            <w:tcW w:w="3677" w:type="dxa"/>
          </w:tcPr>
          <w:p w:rsidR="00A20623" w:rsidRPr="00CB670F" w:rsidRDefault="00A20623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ลูกหนี้อื่น</w:t>
            </w:r>
            <w:r w:rsidRPr="00CB670F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napToGrid w:val="0"/>
                <w:szCs w:val="28"/>
              </w:rPr>
              <w:t>-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บริษัท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:rsidR="00A20623" w:rsidRPr="00CB670F" w:rsidRDefault="00A20623" w:rsidP="00A2062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187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209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463</w:t>
            </w:r>
          </w:p>
        </w:tc>
        <w:tc>
          <w:tcPr>
            <w:tcW w:w="92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A20623" w:rsidRPr="00CB670F" w:rsidRDefault="00A20623" w:rsidP="00A20623">
            <w:pPr>
              <w:tabs>
                <w:tab w:val="decimal" w:pos="1163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462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508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124</w:t>
            </w:r>
          </w:p>
        </w:tc>
        <w:tc>
          <w:tcPr>
            <w:tcW w:w="92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A20623" w:rsidRPr="00CB670F" w:rsidRDefault="00A20623" w:rsidP="00A2062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A20623" w:rsidRPr="00CB670F" w:rsidRDefault="00A20623" w:rsidP="00A20623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20623" w:rsidRPr="00CB670F" w:rsidTr="00CC0FE0">
        <w:trPr>
          <w:trHeight w:val="20"/>
        </w:trPr>
        <w:tc>
          <w:tcPr>
            <w:tcW w:w="3677" w:type="dxa"/>
          </w:tcPr>
          <w:p w:rsidR="00A20623" w:rsidRPr="00CB670F" w:rsidRDefault="00A20623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54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20623" w:rsidRPr="00CB670F" w:rsidRDefault="00A20623" w:rsidP="009A6142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</w:t>
            </w:r>
            <w:r w:rsidR="000B493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41404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9A614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23,030</w:t>
            </w:r>
          </w:p>
        </w:tc>
        <w:tc>
          <w:tcPr>
            <w:tcW w:w="92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A20623" w:rsidRPr="00CB670F" w:rsidRDefault="00A20623" w:rsidP="00A20623">
            <w:pPr>
              <w:tabs>
                <w:tab w:val="decimal" w:pos="1163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498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382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286</w:t>
            </w:r>
          </w:p>
        </w:tc>
        <w:tc>
          <w:tcPr>
            <w:tcW w:w="92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A20623" w:rsidRPr="00CB670F" w:rsidRDefault="00A20623" w:rsidP="00A2062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390</w:t>
            </w:r>
          </w:p>
        </w:tc>
        <w:tc>
          <w:tcPr>
            <w:tcW w:w="93" w:type="dxa"/>
          </w:tcPr>
          <w:p w:rsidR="00A20623" w:rsidRPr="00CB670F" w:rsidRDefault="00A20623" w:rsidP="00A20623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A20623" w:rsidRPr="00CB670F" w:rsidRDefault="00A20623" w:rsidP="00A20623">
            <w:pPr>
              <w:tabs>
                <w:tab w:val="decimal" w:pos="1080"/>
              </w:tabs>
              <w:spacing w:line="38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286</w:t>
            </w:r>
          </w:p>
        </w:tc>
      </w:tr>
    </w:tbl>
    <w:p w:rsidR="003211F4" w:rsidRPr="00CB670F" w:rsidRDefault="0041686E" w:rsidP="003211F4">
      <w:pPr>
        <w:ind w:left="547" w:hanging="547"/>
        <w:rPr>
          <w:rFonts w:ascii="Angsana New" w:hAnsi="Angsana New" w:cs="Angsana New"/>
          <w:spacing w:val="-8"/>
          <w:lang w:val="en-US"/>
        </w:rPr>
      </w:pPr>
      <w:r w:rsidRPr="00CB670F">
        <w:rPr>
          <w:rFonts w:ascii="Angsana New" w:hAnsi="Angsana New" w:cs="Angsana New"/>
          <w:snapToGrid w:val="0"/>
          <w:lang w:val="en-US"/>
        </w:rPr>
        <w:br w:type="page"/>
      </w:r>
      <w:r w:rsidR="00D452EA" w:rsidRPr="00D452EA">
        <w:rPr>
          <w:rFonts w:ascii="Angsana New" w:hAnsi="Angsana New" w:cs="Angsana New"/>
          <w:b/>
          <w:bCs/>
          <w:snapToGrid w:val="0"/>
          <w:lang w:val="en-US"/>
        </w:rPr>
        <w:lastRenderedPageBreak/>
        <w:t>8</w:t>
      </w:r>
      <w:r w:rsidR="003211F4" w:rsidRPr="00CB670F">
        <w:rPr>
          <w:rFonts w:ascii="Angsana New" w:hAnsi="Angsana New" w:cs="Angsana New"/>
          <w:b/>
          <w:bCs/>
          <w:snapToGrid w:val="0"/>
          <w:cs/>
          <w:lang w:val="en-US"/>
        </w:rPr>
        <w:t xml:space="preserve">. </w:t>
      </w:r>
      <w:r w:rsidR="003211F4"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3211F4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:rsidR="003211F4" w:rsidRPr="00CB670F" w:rsidRDefault="003211F4" w:rsidP="003211F4">
      <w:pPr>
        <w:tabs>
          <w:tab w:val="left" w:pos="1170"/>
        </w:tabs>
        <w:ind w:left="547" w:right="-86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:rsidR="003211F4" w:rsidRPr="00CB670F" w:rsidRDefault="003211F4" w:rsidP="003211F4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260"/>
        <w:gridCol w:w="90"/>
        <w:gridCol w:w="1170"/>
        <w:gridCol w:w="90"/>
        <w:gridCol w:w="1170"/>
      </w:tblGrid>
      <w:tr w:rsidR="003211F4" w:rsidRPr="00CB670F" w:rsidTr="001B51BF">
        <w:tc>
          <w:tcPr>
            <w:tcW w:w="3690" w:type="dxa"/>
          </w:tcPr>
          <w:p w:rsidR="003211F4" w:rsidRPr="00CB670F" w:rsidRDefault="003211F4" w:rsidP="00A20623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3211F4" w:rsidRPr="00CB670F" w:rsidRDefault="003211F4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3211F4" w:rsidRPr="00CB670F" w:rsidRDefault="003211F4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1F4" w:rsidRPr="00CB670F" w:rsidTr="001B51BF">
        <w:tc>
          <w:tcPr>
            <w:tcW w:w="3690" w:type="dxa"/>
          </w:tcPr>
          <w:p w:rsidR="003211F4" w:rsidRPr="00CB670F" w:rsidRDefault="003211F4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D5D90" w:rsidRPr="00CB670F" w:rsidTr="001B51BF">
        <w:tc>
          <w:tcPr>
            <w:tcW w:w="3690" w:type="dxa"/>
          </w:tcPr>
          <w:p w:rsidR="00BD5D90" w:rsidRPr="00CB670F" w:rsidRDefault="00BD5D90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D5D90" w:rsidRPr="004A5C9A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D5D90" w:rsidRPr="00CB670F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D5D90" w:rsidRPr="004A5C9A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D5D90" w:rsidRPr="00CB670F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211F4" w:rsidRPr="00CB670F" w:rsidTr="001B51BF">
        <w:tc>
          <w:tcPr>
            <w:tcW w:w="3690" w:type="dxa"/>
          </w:tcPr>
          <w:p w:rsidR="003211F4" w:rsidRPr="00CB670F" w:rsidRDefault="003211F4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211F4" w:rsidRPr="00CB670F" w:rsidTr="001B51BF">
        <w:tc>
          <w:tcPr>
            <w:tcW w:w="3690" w:type="dxa"/>
          </w:tcPr>
          <w:p w:rsidR="003211F4" w:rsidRPr="00CB670F" w:rsidRDefault="003211F4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D5D90"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D5D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="00BD5D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D5D90"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D5D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="00BD5D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11F4" w:rsidRPr="00CB670F" w:rsidTr="001B51BF">
        <w:tc>
          <w:tcPr>
            <w:tcW w:w="3690" w:type="dxa"/>
          </w:tcPr>
          <w:p w:rsidR="003211F4" w:rsidRPr="00CB670F" w:rsidRDefault="003211F4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A20623" w:rsidRPr="00CB670F" w:rsidTr="001B51BF">
        <w:tc>
          <w:tcPr>
            <w:tcW w:w="3690" w:type="dxa"/>
          </w:tcPr>
          <w:p w:rsidR="00A20623" w:rsidRPr="00CB670F" w:rsidRDefault="00A20623" w:rsidP="00A20623">
            <w:pPr>
              <w:spacing w:line="2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20623" w:rsidRPr="00D452EA" w:rsidRDefault="00A20623" w:rsidP="00A2062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2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20623" w:rsidRPr="00D452EA" w:rsidRDefault="00A20623" w:rsidP="00A2062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2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20623" w:rsidRPr="00D452EA" w:rsidRDefault="00A20623" w:rsidP="00A2062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2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20623" w:rsidRPr="00D452EA" w:rsidRDefault="00A20623" w:rsidP="00A2062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211F4" w:rsidRPr="00CB670F" w:rsidTr="001B51BF">
        <w:trPr>
          <w:trHeight w:val="270"/>
        </w:trPr>
        <w:tc>
          <w:tcPr>
            <w:tcW w:w="3690" w:type="dxa"/>
          </w:tcPr>
          <w:p w:rsidR="003211F4" w:rsidRPr="00CB670F" w:rsidRDefault="003211F4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โครงการอิลีเม้นท์</w:t>
            </w:r>
            <w:r w:rsidR="00AD2312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="00AD2312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="00AD2312">
              <w:rPr>
                <w:rFonts w:ascii="Angsana New" w:hAnsi="Angsana New" w:cs="Angsana New"/>
                <w:snapToGrid w:val="0"/>
                <w:szCs w:val="28"/>
              </w:rPr>
              <w:t>8.1)</w:t>
            </w:r>
          </w:p>
        </w:tc>
        <w:tc>
          <w:tcPr>
            <w:tcW w:w="1260" w:type="dxa"/>
            <w:vAlign w:val="bottom"/>
          </w:tcPr>
          <w:p w:rsidR="003211F4" w:rsidRPr="00F34EE8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564</w:t>
            </w:r>
            <w:r w:rsid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459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211F4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670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211F4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564</w:t>
            </w:r>
            <w:r w:rsid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459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211F4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670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</w:p>
        </w:tc>
      </w:tr>
      <w:tr w:rsidR="003211F4" w:rsidRPr="00CB670F" w:rsidTr="001B51BF">
        <w:tc>
          <w:tcPr>
            <w:tcW w:w="3690" w:type="dxa"/>
          </w:tcPr>
          <w:p w:rsidR="003211F4" w:rsidRPr="00CB670F" w:rsidRDefault="003211F4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โครงการเจ้าพระยา เอสเตท</w:t>
            </w:r>
            <w:r w:rsidR="00AD2312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="00AD2312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="00AD2312">
              <w:rPr>
                <w:rFonts w:ascii="Angsana New" w:hAnsi="Angsana New" w:cs="Angsana New"/>
                <w:snapToGrid w:val="0"/>
                <w:szCs w:val="28"/>
              </w:rPr>
              <w:t>8.2)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211F4" w:rsidRPr="00F34EE8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BB4F5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007</w:t>
            </w:r>
            <w:r w:rsidR="00BB4F5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295</w:t>
            </w:r>
            <w:r w:rsidR="00BB4F5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151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211F4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343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369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615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211F4" w:rsidRPr="00CB670F" w:rsidRDefault="0021031B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3211F4" w:rsidRPr="00CB670F" w:rsidTr="00BD5D90">
        <w:tc>
          <w:tcPr>
            <w:tcW w:w="3690" w:type="dxa"/>
          </w:tcPr>
          <w:p w:rsidR="003211F4" w:rsidRPr="00CB670F" w:rsidRDefault="003211F4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211F4" w:rsidRPr="00F34EE8" w:rsidRDefault="003211F4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211F4" w:rsidRPr="00CB670F" w:rsidRDefault="003211F4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211F4" w:rsidRPr="00CB670F" w:rsidRDefault="003211F4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211F4" w:rsidRPr="00CB670F" w:rsidRDefault="003211F4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D5D90" w:rsidRPr="00CB670F" w:rsidTr="00BD5D90">
        <w:tc>
          <w:tcPr>
            <w:tcW w:w="3690" w:type="dxa"/>
          </w:tcPr>
          <w:p w:rsidR="00BD5D90" w:rsidRPr="00CB670F" w:rsidRDefault="00BD5D90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ก่อสร้างและสาธารณูปโภค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D5D90" w:rsidRPr="00F34EE8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BB4F5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589</w:t>
            </w:r>
            <w:r w:rsidR="00BB4F5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859</w:t>
            </w:r>
            <w:r w:rsidR="00BB4F5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610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D5D90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BD5D9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028</w:t>
            </w:r>
            <w:r w:rsidR="00BD5D9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039</w:t>
            </w:r>
            <w:r w:rsidR="00BD5D9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895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D5D90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564</w:t>
            </w:r>
            <w:r w:rsid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459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D5D90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="00BD5D9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670</w:t>
            </w:r>
            <w:r w:rsidR="00BD5D9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</w:p>
        </w:tc>
      </w:tr>
    </w:tbl>
    <w:p w:rsidR="009B2082" w:rsidRPr="00CB670F" w:rsidRDefault="00D452EA" w:rsidP="003211F4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D452EA">
        <w:rPr>
          <w:rFonts w:ascii="Angsana New" w:hAnsi="Angsana New" w:cs="Angsana New"/>
          <w:snapToGrid w:val="0"/>
          <w:lang w:val="en-US"/>
        </w:rPr>
        <w:t>8</w:t>
      </w:r>
      <w:r w:rsidR="009B2082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9B2082" w:rsidRPr="00CB670F">
        <w:rPr>
          <w:rFonts w:ascii="Angsana New" w:hAnsi="Angsana New" w:cs="Angsana New"/>
          <w:snapToGrid w:val="0"/>
          <w:lang w:val="en-US"/>
        </w:rPr>
        <w:tab/>
      </w:r>
      <w:r w:rsidR="009B2082" w:rsidRPr="00CB670F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ที่ดินและต้นทุนโครงการระหว่างก่อสร้างและสาธารณูปโภคโครงการอิลีเม้นท์ ประกอบด้วย</w:t>
      </w:r>
    </w:p>
    <w:p w:rsidR="009B2082" w:rsidRPr="00CB670F" w:rsidRDefault="009B2082" w:rsidP="00F34EE8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0"/>
        <w:gridCol w:w="1350"/>
        <w:gridCol w:w="90"/>
        <w:gridCol w:w="1350"/>
      </w:tblGrid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132118" w:rsidRPr="00CB670F" w:rsidRDefault="00132118" w:rsidP="00A20623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D5D90" w:rsidRPr="00CB670F" w:rsidTr="00132118">
        <w:tc>
          <w:tcPr>
            <w:tcW w:w="5310" w:type="dxa"/>
          </w:tcPr>
          <w:p w:rsidR="00BD5D90" w:rsidRPr="00CB670F" w:rsidRDefault="00BD5D90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BD5D90" w:rsidRPr="00CB670F" w:rsidRDefault="00BD5D90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BD5D90" w:rsidRPr="00CB670F" w:rsidRDefault="00BD5D90" w:rsidP="00A20623">
            <w:pPr>
              <w:pStyle w:val="Heading3"/>
              <w:spacing w:line="34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F05018" w:rsidRPr="00CB670F" w:rsidTr="005B706C">
        <w:tc>
          <w:tcPr>
            <w:tcW w:w="5310" w:type="dxa"/>
          </w:tcPr>
          <w:p w:rsidR="00F05018" w:rsidRPr="00CB670F" w:rsidRDefault="00F05018" w:rsidP="00A20623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F05018" w:rsidRPr="00CB670F" w:rsidRDefault="00F05018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F05018" w:rsidRPr="00CB670F" w:rsidRDefault="00F050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F05018" w:rsidRPr="00CB670F" w:rsidRDefault="00F050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F05018" w:rsidRPr="00CB670F" w:rsidRDefault="00F050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D5D90" w:rsidRPr="00CB670F" w:rsidTr="005B706C">
        <w:tc>
          <w:tcPr>
            <w:tcW w:w="5310" w:type="dxa"/>
          </w:tcPr>
          <w:p w:rsidR="00BD5D90" w:rsidRPr="00CB670F" w:rsidRDefault="00BD5D90" w:rsidP="00A20623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BD5D90" w:rsidRPr="00CB670F" w:rsidRDefault="00BD5D90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D5D90" w:rsidRPr="004A5C9A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D5D90" w:rsidRPr="00CB670F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32118" w:rsidRPr="00CB670F" w:rsidRDefault="00132118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1321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1321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32118" w:rsidRPr="00CB670F" w:rsidRDefault="00132118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13211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D5D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3211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32118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32118" w:rsidRPr="00CB670F" w:rsidRDefault="00132118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132118" w:rsidRPr="00CB670F" w:rsidRDefault="00132118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A20623" w:rsidRPr="00CB670F" w:rsidTr="00132118">
        <w:tc>
          <w:tcPr>
            <w:tcW w:w="5310" w:type="dxa"/>
          </w:tcPr>
          <w:p w:rsidR="00A20623" w:rsidRPr="00CB670F" w:rsidRDefault="00A20623" w:rsidP="00A20623">
            <w:pPr>
              <w:spacing w:line="20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A20623" w:rsidRPr="00CB670F" w:rsidRDefault="00A20623" w:rsidP="00A20623">
            <w:pPr>
              <w:spacing w:line="2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20623" w:rsidRPr="00D452EA" w:rsidRDefault="00A20623" w:rsidP="00A2062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2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20623" w:rsidRPr="00D452EA" w:rsidRDefault="00A20623" w:rsidP="00A2062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AC53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AC53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  <w:r w:rsidR="003D16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583</w:t>
            </w:r>
            <w:r w:rsidR="003D16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333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572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3D16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665</w:t>
            </w:r>
            <w:r w:rsidR="003D16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232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665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232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</w:t>
            </w:r>
            <w:r w:rsidR="003D16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165</w:t>
            </w:r>
            <w:r w:rsidR="003D16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041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522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381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ค่าสาธารณูปโภค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  <w:r w:rsidR="003D16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921</w:t>
            </w:r>
            <w:r w:rsidR="003D16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532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155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652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018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ค่าเฟอร์นิเจอร์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180</w:t>
            </w:r>
            <w:r w:rsidR="009D63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9D63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510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261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tabs>
                <w:tab w:val="left" w:pos="342"/>
              </w:tabs>
              <w:spacing w:line="340" w:lineRule="exact"/>
              <w:ind w:left="-29" w:right="-115" w:firstLine="101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3D16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3D16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</w:tr>
      <w:tr w:rsidR="00132118" w:rsidRPr="00CB670F" w:rsidTr="00BD5D90">
        <w:tc>
          <w:tcPr>
            <w:tcW w:w="5310" w:type="dxa"/>
          </w:tcPr>
          <w:p w:rsidR="00132118" w:rsidRPr="00CB670F" w:rsidRDefault="00132118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firstLine="180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9D63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726</w:t>
            </w:r>
            <w:r w:rsidR="009D63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533</w:t>
            </w:r>
            <w:r w:rsidR="009D63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870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32118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723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627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267</w:t>
            </w:r>
          </w:p>
        </w:tc>
      </w:tr>
      <w:tr w:rsidR="00132118" w:rsidRPr="00CB670F" w:rsidTr="00BD5D90">
        <w:tc>
          <w:tcPr>
            <w:tcW w:w="5310" w:type="dxa"/>
          </w:tcPr>
          <w:p w:rsidR="00132118" w:rsidRPr="00CB670F" w:rsidRDefault="00132118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94" w:hanging="354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CB670F"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  <w:t>หัก</w:t>
            </w: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 xml:space="preserve"> </w:t>
            </w:r>
            <w:r w:rsidRPr="00CB670F">
              <w:rPr>
                <w:rFonts w:ascii="Angsana New" w:hAnsi="Angsana New" w:cs="Angsana New"/>
                <w:szCs w:val="28"/>
              </w:rPr>
              <w:tab/>
            </w: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>จำนวนสะสมที่โอนเป็นต้นทุนขายอาคารชุดและค่าใช้จ่าย</w:t>
            </w:r>
          </w:p>
        </w:tc>
        <w:tc>
          <w:tcPr>
            <w:tcW w:w="180" w:type="dxa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132118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132118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D5D90" w:rsidRPr="00CB670F" w:rsidTr="00BD5D90">
        <w:tc>
          <w:tcPr>
            <w:tcW w:w="5310" w:type="dxa"/>
          </w:tcPr>
          <w:p w:rsidR="00BD5D90" w:rsidRPr="00CB670F" w:rsidRDefault="00BD5D90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94" w:firstLine="189"/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</w:pP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>ในการขาย</w:t>
            </w:r>
            <w:r w:rsidR="00A20623">
              <w:rPr>
                <w:rFonts w:ascii="Angsana New" w:hAnsi="Angsana New" w:cs="Angsana New" w:hint="cs"/>
                <w:szCs w:val="28"/>
                <w:cs/>
                <w:lang w:val="th-TH"/>
              </w:rPr>
              <w:t>จน</w:t>
            </w: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>ถึงปัจจุบัน</w:t>
            </w:r>
          </w:p>
        </w:tc>
        <w:tc>
          <w:tcPr>
            <w:tcW w:w="180" w:type="dxa"/>
          </w:tcPr>
          <w:p w:rsidR="00BD5D90" w:rsidRPr="00CB670F" w:rsidRDefault="00BD5D90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D5D90" w:rsidRPr="00CB670F" w:rsidRDefault="003D161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9D63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143</w:t>
            </w:r>
            <w:r w:rsidR="009D63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969</w:t>
            </w:r>
            <w:r w:rsidR="009D63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BD5D90" w:rsidRPr="00CB670F" w:rsidRDefault="00BD5D90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D5D90" w:rsidRPr="00CB670F" w:rsidRDefault="00BD5D90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038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D5D90" w:rsidRPr="00CB670F" w:rsidTr="00132118">
        <w:tc>
          <w:tcPr>
            <w:tcW w:w="5310" w:type="dxa"/>
          </w:tcPr>
          <w:p w:rsidR="00BD5D90" w:rsidRPr="00CB670F" w:rsidRDefault="00BD5D90" w:rsidP="00A20623">
            <w:pPr>
              <w:tabs>
                <w:tab w:val="left" w:pos="710"/>
              </w:tabs>
              <w:spacing w:line="340" w:lineRule="exact"/>
              <w:ind w:left="450" w:right="-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ที่ดินและต้นทุนโครงการระหว่างก่อสร้างและสาธารณูปโภค</w:t>
            </w:r>
          </w:p>
        </w:tc>
        <w:tc>
          <w:tcPr>
            <w:tcW w:w="180" w:type="dxa"/>
          </w:tcPr>
          <w:p w:rsidR="00BD5D90" w:rsidRPr="00CB670F" w:rsidRDefault="00BD5D90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5D90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3D16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564</w:t>
            </w:r>
            <w:r w:rsidR="003D16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459</w:t>
            </w:r>
          </w:p>
        </w:tc>
        <w:tc>
          <w:tcPr>
            <w:tcW w:w="90" w:type="dxa"/>
            <w:tcBorders>
              <w:left w:val="nil"/>
            </w:tcBorders>
          </w:tcPr>
          <w:p w:rsidR="00BD5D90" w:rsidRPr="00CB670F" w:rsidRDefault="00BD5D90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5D90" w:rsidRPr="00CB670F" w:rsidRDefault="00D452EA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="00BD5D9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670</w:t>
            </w:r>
            <w:r w:rsidR="00BD5D9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</w:p>
        </w:tc>
      </w:tr>
    </w:tbl>
    <w:p w:rsidR="00BB080D" w:rsidRPr="00BB080D" w:rsidRDefault="0041686E" w:rsidP="00BB080D">
      <w:pPr>
        <w:ind w:left="1080" w:right="-115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  <w:r w:rsidR="00BB080D" w:rsidRPr="00BB080D">
        <w:rPr>
          <w:rFonts w:ascii="Angsana New" w:hAnsi="Angsana New" w:cs="Angsana New" w:hint="cs"/>
          <w:cs/>
          <w:lang w:val="en-US"/>
        </w:rPr>
        <w:lastRenderedPageBreak/>
        <w:t xml:space="preserve">ณ วันที่ </w:t>
      </w:r>
      <w:r w:rsidR="00D452EA" w:rsidRPr="00D452EA">
        <w:rPr>
          <w:rFonts w:ascii="Angsana New" w:hAnsi="Angsana New" w:cs="Angsana New"/>
          <w:lang w:val="en-US"/>
        </w:rPr>
        <w:t>31</w:t>
      </w:r>
      <w:r w:rsidR="00BB080D" w:rsidRPr="00BB080D">
        <w:rPr>
          <w:rFonts w:ascii="Angsana New" w:hAnsi="Angsana New" w:cs="Angsana New"/>
          <w:lang w:val="en-US"/>
        </w:rPr>
        <w:t xml:space="preserve"> </w:t>
      </w:r>
      <w:r w:rsidR="00BB080D" w:rsidRPr="00BB080D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D452EA" w:rsidRPr="00D452EA">
        <w:rPr>
          <w:rFonts w:ascii="Angsana New" w:hAnsi="Angsana New" w:cs="Angsana New"/>
          <w:lang w:val="en-US"/>
        </w:rPr>
        <w:t>2559</w:t>
      </w:r>
      <w:r w:rsidR="00BB080D" w:rsidRPr="00BB080D">
        <w:rPr>
          <w:rFonts w:ascii="Angsana New" w:hAnsi="Angsana New" w:cs="Angsana New"/>
          <w:lang w:val="en-US"/>
        </w:rPr>
        <w:t xml:space="preserve"> </w:t>
      </w:r>
      <w:r w:rsidR="00BB080D" w:rsidRPr="00BB080D">
        <w:rPr>
          <w:rFonts w:ascii="Angsana New" w:hAnsi="Angsana New" w:cs="Angsana New" w:hint="cs"/>
          <w:cs/>
          <w:lang w:val="en-US"/>
        </w:rPr>
        <w:t>บริษัทอยู่ระหว่างการดำเนินการไถ่ถอน</w:t>
      </w:r>
      <w:r w:rsidR="00BB080D" w:rsidRPr="00BB080D">
        <w:rPr>
          <w:rFonts w:ascii="Angsana New" w:hAnsi="Angsana New" w:cs="Angsana New"/>
          <w:cs/>
          <w:lang w:val="en-US"/>
        </w:rPr>
        <w:t>ที่ดินและสิ่งปลูกสร้างของ</w:t>
      </w:r>
      <w:r w:rsidR="00BB080D" w:rsidRPr="00BB080D">
        <w:rPr>
          <w:rFonts w:ascii="Angsana New" w:hAnsi="Angsana New" w:cs="Angsana New"/>
          <w:spacing w:val="4"/>
          <w:cs/>
          <w:lang w:val="en-US"/>
        </w:rPr>
        <w:t>โครงการอิลีเม้นท์</w:t>
      </w:r>
      <w:r w:rsidR="00BB080D" w:rsidRPr="00BB080D">
        <w:rPr>
          <w:rFonts w:ascii="Angsana New" w:hAnsi="Angsana New" w:cs="Angsana New" w:hint="cs"/>
          <w:spacing w:val="4"/>
          <w:cs/>
          <w:lang w:val="en-US"/>
        </w:rPr>
        <w:t xml:space="preserve"> ซึ่งได้จดจำนองเป็นหลักทรัพย์ค้ำประกันเงิน</w:t>
      </w:r>
      <w:r w:rsidR="00BB080D" w:rsidRPr="00BB080D">
        <w:rPr>
          <w:rFonts w:ascii="Angsana New" w:hAnsi="Angsana New" w:cs="Angsana New"/>
          <w:spacing w:val="4"/>
          <w:cs/>
          <w:lang w:val="en-US"/>
        </w:rPr>
        <w:t>กู้ยืมระยะยาวกับสถาบันการเงิน</w:t>
      </w:r>
      <w:r w:rsidR="00BB080D" w:rsidRPr="00BB080D">
        <w:rPr>
          <w:rFonts w:ascii="Angsana New" w:hAnsi="Angsana New" w:cs="Angsana New"/>
          <w:cs/>
          <w:lang w:val="en-US"/>
        </w:rPr>
        <w:t>ในประเทศแห่งหนึ่ง</w:t>
      </w:r>
      <w:r w:rsidR="00BB080D" w:rsidRPr="00BB080D">
        <w:rPr>
          <w:rFonts w:ascii="Angsana New" w:hAnsi="Angsana New" w:cs="Angsana New" w:hint="cs"/>
          <w:cs/>
          <w:lang w:val="en-US"/>
        </w:rPr>
        <w:t xml:space="preserve"> (ดูหมายเหตุข้อ </w:t>
      </w:r>
      <w:r w:rsidR="00D452EA" w:rsidRPr="00D452EA">
        <w:rPr>
          <w:rFonts w:ascii="Angsana New" w:hAnsi="Angsana New" w:cs="Angsana New"/>
          <w:lang w:val="en-US"/>
        </w:rPr>
        <w:t>17</w:t>
      </w:r>
      <w:r w:rsidR="00BB080D" w:rsidRPr="00BB080D">
        <w:rPr>
          <w:rFonts w:ascii="Angsana New" w:hAnsi="Angsana New" w:cs="Angsana New"/>
          <w:lang w:val="en-US"/>
        </w:rPr>
        <w:t>.</w:t>
      </w:r>
      <w:r w:rsidR="00D452EA" w:rsidRPr="00D452EA">
        <w:rPr>
          <w:rFonts w:ascii="Angsana New" w:hAnsi="Angsana New" w:cs="Angsana New"/>
          <w:lang w:val="en-US"/>
        </w:rPr>
        <w:t>1</w:t>
      </w:r>
      <w:r w:rsidR="00BB080D" w:rsidRPr="00BB080D">
        <w:rPr>
          <w:rFonts w:ascii="Angsana New" w:hAnsi="Angsana New" w:cs="Angsana New"/>
          <w:lang w:val="en-US"/>
        </w:rPr>
        <w:t>)</w:t>
      </w:r>
      <w:r w:rsidR="00BB080D" w:rsidRPr="00BB080D">
        <w:rPr>
          <w:rFonts w:ascii="Angsana New" w:hAnsi="Angsana New" w:cs="Angsana New" w:hint="cs"/>
          <w:cs/>
          <w:lang w:val="en-US"/>
        </w:rPr>
        <w:t xml:space="preserve"> ต่อมาเมื่อวันที่ </w:t>
      </w:r>
      <w:r w:rsidR="00D452EA" w:rsidRPr="00D452EA">
        <w:rPr>
          <w:rFonts w:ascii="Angsana New" w:hAnsi="Angsana New" w:cs="Angsana New"/>
          <w:lang w:val="en-US"/>
        </w:rPr>
        <w:t>24</w:t>
      </w:r>
      <w:r w:rsidR="00BB080D" w:rsidRPr="00BB080D">
        <w:rPr>
          <w:rFonts w:ascii="Angsana New" w:hAnsi="Angsana New" w:cs="Angsana New"/>
          <w:lang w:val="en-US"/>
        </w:rPr>
        <w:t xml:space="preserve"> </w:t>
      </w:r>
      <w:r w:rsidR="00BB080D" w:rsidRPr="00BB080D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D452EA" w:rsidRPr="00D452EA">
        <w:rPr>
          <w:rFonts w:ascii="Angsana New" w:hAnsi="Angsana New" w:cs="Angsana New"/>
          <w:lang w:val="en-US"/>
        </w:rPr>
        <w:t>2560</w:t>
      </w:r>
      <w:r w:rsidR="00BB080D" w:rsidRPr="00BB080D">
        <w:rPr>
          <w:rFonts w:ascii="Angsana New" w:hAnsi="Angsana New" w:cs="Angsana New"/>
          <w:lang w:val="en-US"/>
        </w:rPr>
        <w:t xml:space="preserve"> </w:t>
      </w:r>
      <w:r w:rsidR="00BB080D" w:rsidRPr="00BB080D">
        <w:rPr>
          <w:rFonts w:ascii="Angsana New" w:hAnsi="Angsana New" w:cs="Angsana New"/>
          <w:snapToGrid w:val="0"/>
          <w:cs/>
          <w:lang w:val="en-US"/>
        </w:rPr>
        <w:t>บริษัทได้ยกเลิกวงเงินกู้ดังกล่าว และได้ปลอดจำนองหลักประกันทั้งหมด</w:t>
      </w:r>
      <w:r w:rsidR="00BB080D" w:rsidRPr="00BB080D">
        <w:rPr>
          <w:rFonts w:ascii="Angsana New" w:hAnsi="Angsana New" w:cs="Angsana New" w:hint="cs"/>
          <w:snapToGrid w:val="0"/>
          <w:cs/>
          <w:lang w:val="en-US"/>
        </w:rPr>
        <w:t xml:space="preserve"> โดยในวันเดียวกัน บริษัทได้จดจำนอง</w:t>
      </w:r>
      <w:r w:rsidR="00BB080D" w:rsidRPr="00BB080D">
        <w:rPr>
          <w:rFonts w:ascii="Angsana New" w:hAnsi="Angsana New" w:cs="Angsana New"/>
          <w:cs/>
          <w:lang w:val="en-US"/>
        </w:rPr>
        <w:t>ที่ดินและ</w:t>
      </w:r>
      <w:r w:rsidR="00BB080D" w:rsidRPr="00BB080D">
        <w:rPr>
          <w:rFonts w:ascii="Angsana New" w:hAnsi="Angsana New" w:cs="Angsana New"/>
          <w:spacing w:val="-4"/>
          <w:cs/>
          <w:lang w:val="en-US"/>
        </w:rPr>
        <w:t>สิ่งปลูกสร้าง</w:t>
      </w:r>
      <w:r w:rsidR="00BB080D" w:rsidRPr="00BB080D">
        <w:rPr>
          <w:rFonts w:ascii="Angsana New" w:hAnsi="Angsana New" w:cs="Angsana New" w:hint="cs"/>
          <w:spacing w:val="-4"/>
          <w:cs/>
          <w:lang w:val="en-US"/>
        </w:rPr>
        <w:t>ดังกล่าว</w:t>
      </w:r>
      <w:r w:rsidR="00BB080D" w:rsidRPr="00BB080D">
        <w:rPr>
          <w:rFonts w:ascii="Angsana New" w:hAnsi="Angsana New" w:cs="Angsana New"/>
          <w:spacing w:val="-4"/>
          <w:cs/>
          <w:lang w:val="en-US"/>
        </w:rPr>
        <w:t>ของโครงการอิลีเม้นท์</w:t>
      </w:r>
      <w:r w:rsidR="00BB080D" w:rsidRPr="00BB080D">
        <w:rPr>
          <w:rFonts w:ascii="Angsana New" w:hAnsi="Angsana New" w:cs="Angsana New" w:hint="cs"/>
          <w:snapToGrid w:val="0"/>
          <w:spacing w:val="-4"/>
          <w:cs/>
          <w:lang w:val="en-US"/>
        </w:rPr>
        <w:t>เพื่อ</w:t>
      </w:r>
      <w:r w:rsidR="00BB080D" w:rsidRPr="00BB080D">
        <w:rPr>
          <w:rFonts w:ascii="Angsana New" w:hAnsi="Angsana New" w:cs="Angsana New"/>
          <w:snapToGrid w:val="0"/>
          <w:spacing w:val="-4"/>
          <w:cs/>
          <w:lang w:val="en-US"/>
        </w:rPr>
        <w:t>เป็นหลักประกันการออกหุ้นกู้</w:t>
      </w:r>
      <w:r w:rsidR="00BB080D" w:rsidRPr="00BB080D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ของบริษัท </w:t>
      </w:r>
      <w:r w:rsidR="00BB080D" w:rsidRPr="00BB080D">
        <w:rPr>
          <w:rFonts w:ascii="Angsana New" w:hAnsi="Angsana New" w:cs="Angsana New"/>
          <w:spacing w:val="-4"/>
          <w:cs/>
          <w:lang w:val="en-US"/>
        </w:rPr>
        <w:t>(ดูหมายเหตุ</w:t>
      </w:r>
      <w:r w:rsidR="00BB080D" w:rsidRPr="00BB080D">
        <w:rPr>
          <w:rFonts w:ascii="Angsana New" w:hAnsi="Angsana New" w:cs="Angsana New"/>
          <w:cs/>
          <w:lang w:val="en-US"/>
        </w:rPr>
        <w:t>ข้อ</w:t>
      </w:r>
      <w:r w:rsidR="00BB080D" w:rsidRPr="00BB080D">
        <w:rPr>
          <w:rFonts w:ascii="Angsana New" w:hAnsi="Angsana New" w:cs="Angsana New"/>
          <w:lang w:val="en-US"/>
        </w:rPr>
        <w:t xml:space="preserve"> </w:t>
      </w:r>
      <w:r w:rsidR="00D452EA" w:rsidRPr="00D452EA">
        <w:rPr>
          <w:rFonts w:ascii="Angsana New" w:hAnsi="Angsana New" w:cs="Angsana New"/>
          <w:lang w:val="en-US"/>
        </w:rPr>
        <w:t>18</w:t>
      </w:r>
      <w:r w:rsidR="00BB080D" w:rsidRPr="00BB080D">
        <w:rPr>
          <w:rFonts w:ascii="Angsana New" w:hAnsi="Angsana New" w:cs="Angsana New"/>
          <w:lang w:val="en-US"/>
        </w:rPr>
        <w:t>.</w:t>
      </w:r>
      <w:r w:rsidR="00D452EA" w:rsidRPr="00D452EA">
        <w:rPr>
          <w:rFonts w:ascii="Angsana New" w:hAnsi="Angsana New" w:cs="Angsana New"/>
          <w:lang w:val="en-US"/>
        </w:rPr>
        <w:t>3</w:t>
      </w:r>
      <w:r w:rsidR="00BB080D" w:rsidRPr="00BB080D">
        <w:rPr>
          <w:rFonts w:ascii="Angsana New" w:hAnsi="Angsana New" w:cs="Angsana New"/>
          <w:cs/>
          <w:lang w:val="en-US"/>
        </w:rPr>
        <w:t>)</w:t>
      </w:r>
    </w:p>
    <w:p w:rsidR="003211F4" w:rsidRPr="00CB670F" w:rsidRDefault="00D452EA" w:rsidP="00BB080D">
      <w:pPr>
        <w:tabs>
          <w:tab w:val="left" w:pos="1170"/>
        </w:tabs>
        <w:spacing w:before="240"/>
        <w:ind w:left="1080" w:right="-86" w:hanging="533"/>
        <w:jc w:val="thaiDistribute"/>
        <w:rPr>
          <w:rFonts w:ascii="Angsana New" w:hAnsi="Angsana New" w:cs="Angsana New"/>
          <w:snapToGrid w:val="0"/>
          <w:sz w:val="28"/>
          <w:szCs w:val="28"/>
          <w:cs/>
          <w:lang w:val="en-US"/>
        </w:rPr>
      </w:pPr>
      <w:r w:rsidRPr="00D452EA">
        <w:rPr>
          <w:rFonts w:ascii="Angsana New" w:hAnsi="Angsana New" w:cs="Angsana New"/>
          <w:snapToGrid w:val="0"/>
          <w:lang w:val="en-US"/>
        </w:rPr>
        <w:t>8</w:t>
      </w:r>
      <w:r w:rsidR="003211F4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3211F4" w:rsidRPr="00CB670F">
        <w:rPr>
          <w:rFonts w:ascii="Angsana New" w:hAnsi="Angsana New" w:cs="Angsana New"/>
          <w:snapToGrid w:val="0"/>
          <w:lang w:val="en-US"/>
        </w:rPr>
        <w:tab/>
      </w:r>
      <w:r w:rsidR="003211F4" w:rsidRPr="00CB670F">
        <w:rPr>
          <w:rFonts w:ascii="Angsana New" w:hAnsi="Angsana New" w:cs="Angsana New"/>
          <w:spacing w:val="-6"/>
          <w:cs/>
          <w:lang w:val="en-US"/>
        </w:rPr>
        <w:t>ที่ดินและต้นทุนโครงการระหว่างก่อสร้างและสาธารณูปโภคโครงการเจ้าพระยา เอสเตท ประกอบด้วย</w:t>
      </w:r>
    </w:p>
    <w:p w:rsidR="003211F4" w:rsidRPr="00CB670F" w:rsidRDefault="003211F4" w:rsidP="003211F4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90"/>
        <w:gridCol w:w="1260"/>
        <w:gridCol w:w="90"/>
        <w:gridCol w:w="1350"/>
      </w:tblGrid>
      <w:tr w:rsidR="003211F4" w:rsidRPr="00CB670F" w:rsidTr="001B51BF">
        <w:tc>
          <w:tcPr>
            <w:tcW w:w="558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</w:tcPr>
          <w:p w:rsidR="003211F4" w:rsidRPr="00CB670F" w:rsidRDefault="003211F4" w:rsidP="00A20623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211F4" w:rsidRPr="00CB670F" w:rsidTr="001B51BF">
        <w:tc>
          <w:tcPr>
            <w:tcW w:w="558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D5D90" w:rsidRPr="00CB670F" w:rsidTr="001B51BF">
        <w:tc>
          <w:tcPr>
            <w:tcW w:w="5580" w:type="dxa"/>
          </w:tcPr>
          <w:p w:rsidR="00BD5D90" w:rsidRPr="00CB670F" w:rsidRDefault="00BD5D90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D5D90" w:rsidRPr="004A5C9A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D5D90" w:rsidRPr="00CB670F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211F4" w:rsidRPr="00CB670F" w:rsidTr="001B51BF">
        <w:tc>
          <w:tcPr>
            <w:tcW w:w="558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211F4" w:rsidRPr="00CB670F" w:rsidTr="001B51BF">
        <w:tc>
          <w:tcPr>
            <w:tcW w:w="558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D5D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11F4" w:rsidRPr="00CB670F" w:rsidTr="001B51BF">
        <w:tc>
          <w:tcPr>
            <w:tcW w:w="558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A20623" w:rsidRPr="00CB670F" w:rsidTr="001B51BF">
        <w:tc>
          <w:tcPr>
            <w:tcW w:w="5580" w:type="dxa"/>
          </w:tcPr>
          <w:p w:rsidR="00A20623" w:rsidRPr="00CB670F" w:rsidRDefault="00A20623" w:rsidP="00A20623">
            <w:pPr>
              <w:spacing w:line="1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433C7B" w:rsidRPr="00CB670F" w:rsidTr="001B51BF">
        <w:tc>
          <w:tcPr>
            <w:tcW w:w="5580" w:type="dxa"/>
          </w:tcPr>
          <w:p w:rsidR="00433C7B" w:rsidRPr="00CB670F" w:rsidRDefault="00433C7B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90" w:type="dxa"/>
          </w:tcPr>
          <w:p w:rsidR="00433C7B" w:rsidRPr="00CB670F" w:rsidRDefault="00433C7B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33C7B" w:rsidRPr="00F34EE8" w:rsidRDefault="00433C7B" w:rsidP="00433C7B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1,707,490,700</w:t>
            </w:r>
          </w:p>
        </w:tc>
        <w:tc>
          <w:tcPr>
            <w:tcW w:w="90" w:type="dxa"/>
            <w:tcBorders>
              <w:left w:val="nil"/>
            </w:tcBorders>
          </w:tcPr>
          <w:p w:rsidR="00433C7B" w:rsidRPr="00CB670F" w:rsidRDefault="00433C7B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33C7B" w:rsidRPr="00CB670F" w:rsidRDefault="00433C7B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028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</w:p>
        </w:tc>
      </w:tr>
      <w:tr w:rsidR="00433C7B" w:rsidRPr="00CB670F" w:rsidTr="001B51BF">
        <w:tc>
          <w:tcPr>
            <w:tcW w:w="5580" w:type="dxa"/>
          </w:tcPr>
          <w:p w:rsidR="00433C7B" w:rsidRPr="00CB670F" w:rsidRDefault="00433C7B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90" w:type="dxa"/>
          </w:tcPr>
          <w:p w:rsidR="00433C7B" w:rsidRPr="00CB670F" w:rsidRDefault="00433C7B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33C7B" w:rsidRPr="00F34EE8" w:rsidRDefault="00433C7B" w:rsidP="00433C7B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028</w:t>
            </w:r>
          </w:p>
        </w:tc>
        <w:tc>
          <w:tcPr>
            <w:tcW w:w="90" w:type="dxa"/>
            <w:tcBorders>
              <w:left w:val="nil"/>
            </w:tcBorders>
          </w:tcPr>
          <w:p w:rsidR="00433C7B" w:rsidRPr="00CB670F" w:rsidRDefault="00433C7B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33C7B" w:rsidRPr="00CB670F" w:rsidRDefault="00433C7B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</w:p>
        </w:tc>
      </w:tr>
      <w:tr w:rsidR="00433C7B" w:rsidRPr="00CB670F" w:rsidTr="001B51BF">
        <w:tc>
          <w:tcPr>
            <w:tcW w:w="5580" w:type="dxa"/>
          </w:tcPr>
          <w:p w:rsidR="00433C7B" w:rsidRPr="00CB670F" w:rsidRDefault="00433C7B" w:rsidP="00A20623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90" w:type="dxa"/>
          </w:tcPr>
          <w:p w:rsidR="00433C7B" w:rsidRPr="00CB670F" w:rsidRDefault="00433C7B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33C7B" w:rsidRPr="00F34EE8" w:rsidRDefault="00433C7B" w:rsidP="00433C7B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955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169</w:t>
            </w:r>
          </w:p>
        </w:tc>
        <w:tc>
          <w:tcPr>
            <w:tcW w:w="90" w:type="dxa"/>
            <w:tcBorders>
              <w:left w:val="nil"/>
            </w:tcBorders>
          </w:tcPr>
          <w:p w:rsidR="00433C7B" w:rsidRPr="00CB670F" w:rsidRDefault="00433C7B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33C7B" w:rsidRPr="00CB670F" w:rsidRDefault="00433C7B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105</w:t>
            </w:r>
            <w:r w:rsidRPr="00604C7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248</w:t>
            </w:r>
            <w:r w:rsidRPr="00604C7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828</w:t>
            </w:r>
          </w:p>
        </w:tc>
      </w:tr>
      <w:tr w:rsidR="00433C7B" w:rsidRPr="00CB670F" w:rsidTr="001B51BF">
        <w:tc>
          <w:tcPr>
            <w:tcW w:w="5580" w:type="dxa"/>
          </w:tcPr>
          <w:p w:rsidR="00433C7B" w:rsidRPr="00CB670F" w:rsidRDefault="00433C7B" w:rsidP="00A20623">
            <w:pPr>
              <w:tabs>
                <w:tab w:val="left" w:pos="342"/>
              </w:tabs>
              <w:spacing w:line="340" w:lineRule="exact"/>
              <w:ind w:left="90" w:right="-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90" w:type="dxa"/>
          </w:tcPr>
          <w:p w:rsidR="00433C7B" w:rsidRPr="00CB670F" w:rsidRDefault="00433C7B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33C7B" w:rsidRPr="00F34EE8" w:rsidRDefault="00433C7B" w:rsidP="00433C7B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9407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407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008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407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254</w:t>
            </w:r>
          </w:p>
        </w:tc>
        <w:tc>
          <w:tcPr>
            <w:tcW w:w="90" w:type="dxa"/>
            <w:tcBorders>
              <w:left w:val="nil"/>
            </w:tcBorders>
          </w:tcPr>
          <w:p w:rsidR="00433C7B" w:rsidRPr="00CB670F" w:rsidRDefault="00433C7B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33C7B" w:rsidRPr="00CB670F" w:rsidRDefault="00433C7B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</w:t>
            </w:r>
            <w:r w:rsidRPr="00604C7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805</w:t>
            </w:r>
            <w:r w:rsidRPr="00604C7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035</w:t>
            </w:r>
          </w:p>
        </w:tc>
      </w:tr>
      <w:tr w:rsidR="00433C7B" w:rsidRPr="00CB670F" w:rsidTr="001B51BF">
        <w:tc>
          <w:tcPr>
            <w:tcW w:w="5580" w:type="dxa"/>
          </w:tcPr>
          <w:p w:rsidR="00433C7B" w:rsidRPr="00CB670F" w:rsidRDefault="00433C7B" w:rsidP="00A20623">
            <w:pPr>
              <w:tabs>
                <w:tab w:val="left" w:pos="342"/>
              </w:tabs>
              <w:spacing w:line="340" w:lineRule="exact"/>
              <w:ind w:left="-24" w:right="-270" w:firstLine="38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รวมที่ดินและต้นทุนโครงการระหว่างก่อสร้างและสาธารณูปโภค</w:t>
            </w:r>
          </w:p>
        </w:tc>
        <w:tc>
          <w:tcPr>
            <w:tcW w:w="90" w:type="dxa"/>
          </w:tcPr>
          <w:p w:rsidR="00433C7B" w:rsidRPr="00CB670F" w:rsidRDefault="00433C7B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3C7B" w:rsidRPr="00F34EE8" w:rsidRDefault="00433C7B" w:rsidP="00433C7B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407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2,007,295,151</w:t>
            </w:r>
          </w:p>
        </w:tc>
        <w:tc>
          <w:tcPr>
            <w:tcW w:w="90" w:type="dxa"/>
            <w:tcBorders>
              <w:left w:val="nil"/>
            </w:tcBorders>
          </w:tcPr>
          <w:p w:rsidR="00433C7B" w:rsidRPr="00CB670F" w:rsidRDefault="00433C7B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3C7B" w:rsidRPr="00CB670F" w:rsidRDefault="00433C7B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343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369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615</w:t>
            </w:r>
          </w:p>
        </w:tc>
      </w:tr>
    </w:tbl>
    <w:p w:rsidR="005C6B19" w:rsidRPr="00BB080D" w:rsidRDefault="005C6B19" w:rsidP="003211F4">
      <w:pPr>
        <w:spacing w:before="240"/>
        <w:ind w:left="1080" w:right="-115" w:hanging="7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30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B4802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มิถุนายน 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A24C00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="00A24C00" w:rsidRPr="00CB670F">
        <w:rPr>
          <w:rFonts w:ascii="Angsana New" w:hAnsi="Angsana New" w:cs="Angsana New"/>
          <w:snapToGrid w:val="0"/>
          <w:cs/>
          <w:lang w:val="en-US"/>
        </w:rPr>
        <w:t xml:space="preserve">วันที่ </w:t>
      </w:r>
      <w:r w:rsidR="00D452EA" w:rsidRPr="00D452EA">
        <w:rPr>
          <w:rFonts w:ascii="Angsana New" w:hAnsi="Angsana New" w:cs="Angsana New"/>
          <w:snapToGrid w:val="0"/>
          <w:lang w:val="en-US"/>
        </w:rPr>
        <w:t>31</w:t>
      </w:r>
      <w:r w:rsidR="00A24C00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A24C00" w:rsidRPr="00CB670F">
        <w:rPr>
          <w:rFonts w:ascii="Angsana New" w:hAnsi="Angsana New" w:cs="Angsana New"/>
          <w:snapToGrid w:val="0"/>
          <w:cs/>
          <w:lang w:val="en-US"/>
        </w:rPr>
        <w:t xml:space="preserve">ธันวาคม </w:t>
      </w:r>
      <w:r w:rsidR="00D452EA" w:rsidRPr="00D452EA">
        <w:rPr>
          <w:rFonts w:ascii="Angsana New" w:hAnsi="Angsana New" w:cs="Angsana New"/>
          <w:snapToGrid w:val="0"/>
          <w:lang w:val="en-US"/>
        </w:rPr>
        <w:t>2559</w:t>
      </w:r>
      <w:r w:rsidR="00A24C00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บริษัทย่อยแห่งหนึ่งได้จดจำนองสิ่งปลูกสร้าง</w:t>
      </w:r>
      <w:r w:rsidR="00BB080D" w:rsidRPr="00BB080D">
        <w:rPr>
          <w:rFonts w:ascii="Angsana New" w:hAnsi="Angsana New" w:cs="Angsana New" w:hint="cs"/>
          <w:snapToGrid w:val="0"/>
          <w:cs/>
          <w:lang w:val="en-US"/>
        </w:rPr>
        <w:t>ของ</w:t>
      </w:r>
      <w:r w:rsidRPr="00BB080D">
        <w:rPr>
          <w:rFonts w:ascii="Angsana New" w:hAnsi="Angsana New" w:cs="Angsana New"/>
          <w:snapToGrid w:val="0"/>
          <w:cs/>
          <w:lang w:val="en-US"/>
        </w:rPr>
        <w:t>โครงการเจ้าพระยา เอสเตท ภายใต้สัญญาหลักประกันแบบมีเงื่อนไข</w:t>
      </w:r>
      <w:r w:rsidRPr="00BB080D">
        <w:rPr>
          <w:rFonts w:ascii="Angsana New" w:hAnsi="Angsana New" w:cs="Angsana New"/>
          <w:snapToGrid w:val="0"/>
          <w:lang w:val="en-US"/>
        </w:rPr>
        <w:t xml:space="preserve"> (</w:t>
      </w:r>
      <w:r w:rsidRPr="00BB080D">
        <w:rPr>
          <w:rFonts w:ascii="Angsana New" w:hAnsi="Angsana New" w:cs="Angsana New"/>
          <w:snapToGrid w:val="0"/>
          <w:cs/>
          <w:lang w:val="en-US"/>
        </w:rPr>
        <w:t xml:space="preserve">ดูหมายเหตุข้อ </w:t>
      </w:r>
      <w:r w:rsidR="00D452EA" w:rsidRPr="00D452EA">
        <w:rPr>
          <w:rFonts w:ascii="Angsana New" w:hAnsi="Angsana New" w:cs="Angsana New"/>
          <w:snapToGrid w:val="0"/>
          <w:lang w:val="en-US"/>
        </w:rPr>
        <w:t>17</w:t>
      </w:r>
      <w:r w:rsidR="00410B01" w:rsidRPr="00BB080D">
        <w:rPr>
          <w:rFonts w:ascii="Angsana New" w:hAnsi="Angsana New" w:cs="Angsana New"/>
          <w:snapToGrid w:val="0"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lang w:val="en-US"/>
        </w:rPr>
        <w:t>2</w:t>
      </w:r>
      <w:r w:rsidR="00A24C00" w:rsidRPr="00BB080D">
        <w:rPr>
          <w:rFonts w:ascii="Angsana New" w:hAnsi="Angsana New" w:cs="Angsana New"/>
          <w:snapToGrid w:val="0"/>
          <w:lang w:val="en-US"/>
        </w:rPr>
        <w:t>)</w:t>
      </w:r>
    </w:p>
    <w:p w:rsidR="00582F65" w:rsidRPr="00CB670F" w:rsidRDefault="00D452EA" w:rsidP="004B5544">
      <w:pPr>
        <w:spacing w:before="240"/>
        <w:ind w:left="547" w:hanging="547"/>
        <w:rPr>
          <w:rFonts w:ascii="Angsana New" w:hAnsi="Angsana New" w:cs="Angsana New"/>
          <w:b/>
          <w:bCs/>
          <w:lang w:val="en-US"/>
        </w:rPr>
      </w:pPr>
      <w:r w:rsidRPr="00D452EA">
        <w:rPr>
          <w:rFonts w:ascii="Angsana New" w:hAnsi="Angsana New" w:cs="Angsana New"/>
          <w:b/>
          <w:bCs/>
          <w:snapToGrid w:val="0"/>
          <w:lang w:val="en-US"/>
        </w:rPr>
        <w:t>9</w:t>
      </w:r>
      <w:r w:rsidR="00582F65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82F65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82F65" w:rsidRPr="00CB670F">
        <w:rPr>
          <w:rFonts w:ascii="Angsana New" w:hAnsi="Angsana New" w:cs="Angsana New"/>
          <w:b/>
          <w:bCs/>
          <w:cs/>
          <w:lang w:val="en-US"/>
        </w:rPr>
        <w:t>สินทรัพย์หมุนเวียนอื่น</w:t>
      </w:r>
    </w:p>
    <w:p w:rsidR="00582F65" w:rsidRPr="00CB670F" w:rsidRDefault="00582F65" w:rsidP="00103CE0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สินทรัพย์หมุนเวียนอื่น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582F65" w:rsidRPr="00CB670F" w:rsidRDefault="00582F65" w:rsidP="0029263E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134"/>
        <w:gridCol w:w="90"/>
        <w:gridCol w:w="1170"/>
        <w:gridCol w:w="90"/>
        <w:gridCol w:w="1080"/>
        <w:gridCol w:w="90"/>
        <w:gridCol w:w="1170"/>
      </w:tblGrid>
      <w:tr w:rsidR="00582F65" w:rsidRPr="00CB670F" w:rsidTr="002A0115">
        <w:tc>
          <w:tcPr>
            <w:tcW w:w="3996" w:type="dxa"/>
          </w:tcPr>
          <w:p w:rsidR="00582F65" w:rsidRPr="00CB670F" w:rsidRDefault="00582F65" w:rsidP="00A20623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</w:tcPr>
          <w:p w:rsidR="00582F65" w:rsidRPr="00CB670F" w:rsidRDefault="00582F65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582F65" w:rsidRPr="00CB670F" w:rsidRDefault="00582F65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5018" w:rsidRPr="00CB670F" w:rsidTr="002A0115">
        <w:tc>
          <w:tcPr>
            <w:tcW w:w="3996" w:type="dxa"/>
          </w:tcPr>
          <w:p w:rsidR="00F05018" w:rsidRPr="00CB670F" w:rsidRDefault="00F05018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F05018" w:rsidRPr="00CB670F" w:rsidRDefault="00F050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F05018" w:rsidRPr="00CB670F" w:rsidRDefault="00F05018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05018" w:rsidRPr="00CB670F" w:rsidRDefault="00F050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F05018" w:rsidRPr="00CB670F" w:rsidRDefault="00F05018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05018" w:rsidRPr="00CB670F" w:rsidRDefault="00F050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F05018" w:rsidRPr="00CB670F" w:rsidRDefault="00F050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05018" w:rsidRPr="00CB670F" w:rsidRDefault="00F050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D5D90" w:rsidRPr="00CB670F" w:rsidTr="002A0115">
        <w:tc>
          <w:tcPr>
            <w:tcW w:w="3996" w:type="dxa"/>
          </w:tcPr>
          <w:p w:rsidR="00BD5D90" w:rsidRPr="00CB670F" w:rsidRDefault="00BD5D90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BD5D90" w:rsidRPr="004A5C9A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D5D90" w:rsidRPr="00CB670F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D5D90" w:rsidRPr="004A5C9A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D5D90" w:rsidRPr="00CB670F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582F65" w:rsidRPr="00CB670F" w:rsidTr="002A0115">
        <w:tc>
          <w:tcPr>
            <w:tcW w:w="3996" w:type="dxa"/>
          </w:tcPr>
          <w:p w:rsidR="00582F65" w:rsidRPr="00CB670F" w:rsidRDefault="00582F65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82F65" w:rsidRPr="00CB670F" w:rsidRDefault="00582F6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582F6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CB670F" w:rsidRDefault="00582F6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582F6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82F65" w:rsidRPr="00CB670F" w:rsidTr="002A0115">
        <w:tc>
          <w:tcPr>
            <w:tcW w:w="3996" w:type="dxa"/>
          </w:tcPr>
          <w:p w:rsidR="00582F65" w:rsidRPr="00CB670F" w:rsidRDefault="00582F65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82F65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9B1B21"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D5D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82F65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82F65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D5D90"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D5D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82F65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82F65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82F65" w:rsidRPr="00CB670F" w:rsidTr="002A0115">
        <w:tc>
          <w:tcPr>
            <w:tcW w:w="3996" w:type="dxa"/>
          </w:tcPr>
          <w:p w:rsidR="00582F65" w:rsidRPr="00CB670F" w:rsidRDefault="00582F65" w:rsidP="00A20623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82F65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D452EA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A20623" w:rsidRPr="00CB670F" w:rsidTr="002A0115">
        <w:tc>
          <w:tcPr>
            <w:tcW w:w="3996" w:type="dxa"/>
          </w:tcPr>
          <w:p w:rsidR="00A20623" w:rsidRPr="00CB670F" w:rsidRDefault="00A20623" w:rsidP="00A20623">
            <w:pPr>
              <w:spacing w:line="12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B1B21" w:rsidRPr="00CB670F" w:rsidTr="002A0115">
        <w:trPr>
          <w:trHeight w:val="270"/>
        </w:trPr>
        <w:tc>
          <w:tcPr>
            <w:tcW w:w="3996" w:type="dxa"/>
          </w:tcPr>
          <w:p w:rsidR="009B1B21" w:rsidRPr="00CB670F" w:rsidRDefault="009B1B21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ดอกเบี้ยค้างรับ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="00DE7D71">
              <w:rPr>
                <w:rFonts w:ascii="Angsana New" w:hAnsi="Angsana New" w:cs="Angsana New" w:hint="cs"/>
                <w:snapToGrid w:val="0"/>
                <w:spacing w:val="-12"/>
                <w:szCs w:val="28"/>
                <w:cs/>
              </w:rPr>
              <w:t>-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="00DE7D71">
              <w:rPr>
                <w:rFonts w:ascii="Angsana New" w:hAnsi="Angsana New" w:cs="Angsana New" w:hint="cs"/>
                <w:snapToGrid w:val="0"/>
                <w:spacing w:val="-12"/>
                <w:szCs w:val="28"/>
                <w:cs/>
              </w:rPr>
              <w:t>บริษัท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ที่เกี่ยวข้องกัน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(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 xml:space="preserve">ดูหมายเหตุข้อ </w:t>
            </w:r>
            <w:r w:rsidR="00D452EA" w:rsidRPr="00D452EA">
              <w:rPr>
                <w:rFonts w:ascii="Angsana New" w:hAnsi="Angsana New" w:cs="Angsana New"/>
                <w:snapToGrid w:val="0"/>
                <w:spacing w:val="-12"/>
                <w:szCs w:val="28"/>
              </w:rPr>
              <w:t>24</w:t>
            </w:r>
            <w:r w:rsidR="00694978">
              <w:rPr>
                <w:rFonts w:ascii="Angsana New" w:hAnsi="Angsana New" w:cs="Angsana New"/>
                <w:snapToGrid w:val="0"/>
                <w:spacing w:val="-12"/>
                <w:szCs w:val="28"/>
              </w:rPr>
              <w:t>.</w:t>
            </w:r>
            <w:r w:rsidR="00D452EA" w:rsidRPr="00D452EA">
              <w:rPr>
                <w:rFonts w:ascii="Angsana New" w:hAnsi="Angsana New" w:cs="Angsana New"/>
                <w:snapToGrid w:val="0"/>
                <w:spacing w:val="-12"/>
                <w:szCs w:val="28"/>
              </w:rPr>
              <w:t>4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:rsidR="009B1B21" w:rsidRPr="00CB670F" w:rsidRDefault="003D21E9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9B1B21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B1B21" w:rsidRPr="00CB670F" w:rsidRDefault="00D452EA" w:rsidP="007A428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  <w:r w:rsidR="001C376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476</w:t>
            </w:r>
            <w:r w:rsidR="001C376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101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225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981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574</w:t>
            </w:r>
          </w:p>
        </w:tc>
      </w:tr>
      <w:tr w:rsidR="009B1B21" w:rsidRPr="00CB670F" w:rsidTr="002A0115">
        <w:trPr>
          <w:trHeight w:val="270"/>
        </w:trPr>
        <w:tc>
          <w:tcPr>
            <w:tcW w:w="3996" w:type="dxa"/>
          </w:tcPr>
          <w:p w:rsidR="009B1B21" w:rsidRPr="00CB670F" w:rsidRDefault="009B1B21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134" w:type="dxa"/>
            <w:vAlign w:val="bottom"/>
          </w:tcPr>
          <w:p w:rsidR="009B1B21" w:rsidRPr="00CB670F" w:rsidRDefault="00D452EA" w:rsidP="00B5746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1701E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446</w:t>
            </w:r>
            <w:r w:rsidR="001701E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74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288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277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821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B1B21" w:rsidRPr="00CB670F" w:rsidRDefault="00B5746D" w:rsidP="007A428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74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74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74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388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253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</w:p>
        </w:tc>
      </w:tr>
      <w:tr w:rsidR="009B1B21" w:rsidRPr="00CB670F" w:rsidTr="002A0115">
        <w:tc>
          <w:tcPr>
            <w:tcW w:w="3996" w:type="dxa"/>
          </w:tcPr>
          <w:p w:rsidR="009B1B21" w:rsidRPr="00CB670F" w:rsidRDefault="009B1B21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ลูกหนี้กรมสรรรพากร</w:t>
            </w:r>
          </w:p>
        </w:tc>
        <w:tc>
          <w:tcPr>
            <w:tcW w:w="1134" w:type="dxa"/>
            <w:vAlign w:val="bottom"/>
          </w:tcPr>
          <w:p w:rsidR="009B1B21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143</w:t>
            </w:r>
            <w:r w:rsidR="001C376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649</w:t>
            </w:r>
            <w:r w:rsidR="001C376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994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303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630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9B1B21" w:rsidRPr="00CB670F" w:rsidRDefault="001C3763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9B1B21" w:rsidRPr="00CB670F" w:rsidRDefault="009B1B21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B1B21" w:rsidRPr="00CB670F" w:rsidTr="002A0115">
        <w:tc>
          <w:tcPr>
            <w:tcW w:w="3996" w:type="dxa"/>
          </w:tcPr>
          <w:p w:rsidR="009B1B21" w:rsidRPr="00CB670F" w:rsidRDefault="009B1B21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  <w:r w:rsidR="007A4287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1B21" w:rsidRPr="00CB670F" w:rsidRDefault="00D452EA" w:rsidP="00B5746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</w:t>
            </w:r>
            <w:r w:rsidR="001701E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74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470,013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B1B21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379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590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B1B21" w:rsidRPr="00CB670F" w:rsidRDefault="00B5746D" w:rsidP="007A428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12,121,632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B1B21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180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075</w:t>
            </w:r>
          </w:p>
        </w:tc>
      </w:tr>
      <w:tr w:rsidR="009B1B21" w:rsidRPr="00CB670F" w:rsidTr="002A0115">
        <w:tc>
          <w:tcPr>
            <w:tcW w:w="3996" w:type="dxa"/>
          </w:tcPr>
          <w:p w:rsidR="009B1B21" w:rsidRPr="00CB670F" w:rsidRDefault="009B1B21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B1B21" w:rsidRPr="00CB670F" w:rsidRDefault="00D452EA" w:rsidP="00B5746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183</w:t>
            </w:r>
            <w:r w:rsidR="001C376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74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566</w:t>
            </w:r>
            <w:r w:rsidR="001C376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74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295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B1B21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145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961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041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1B21" w:rsidRPr="00CB670F" w:rsidRDefault="00B5746D" w:rsidP="007A428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311,010,121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1B21" w:rsidRPr="00CB670F" w:rsidRDefault="00D452EA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249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415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334</w:t>
            </w:r>
          </w:p>
        </w:tc>
      </w:tr>
    </w:tbl>
    <w:p w:rsidR="003211F4" w:rsidRPr="00CB670F" w:rsidRDefault="0041686E" w:rsidP="003211F4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D452EA" w:rsidRPr="00D452EA">
        <w:rPr>
          <w:rFonts w:ascii="Angsana New" w:hAnsi="Angsana New" w:cs="Angsana New"/>
          <w:b/>
          <w:bCs/>
          <w:snapToGrid w:val="0"/>
          <w:lang w:val="en-US"/>
        </w:rPr>
        <w:lastRenderedPageBreak/>
        <w:t>10</w:t>
      </w:r>
      <w:r w:rsidR="003211F4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3211F4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3211F4" w:rsidRPr="00CB670F">
        <w:rPr>
          <w:rFonts w:ascii="Angsana New" w:hAnsi="Angsana New" w:cs="Angsana New"/>
          <w:b/>
          <w:bCs/>
          <w:cs/>
          <w:lang w:val="en-US"/>
        </w:rPr>
        <w:t>เงินฝากธนาคารที่ใช้เป็นหลักประกัน</w:t>
      </w:r>
    </w:p>
    <w:p w:rsidR="003211F4" w:rsidRPr="00CB670F" w:rsidRDefault="003211F4" w:rsidP="003211F4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เงินฝากธนาคารที่ใช้เป็นหลักประกัน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3211F4" w:rsidRPr="00CB670F" w:rsidRDefault="003211F4" w:rsidP="003211F4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080"/>
        <w:gridCol w:w="90"/>
        <w:gridCol w:w="1170"/>
      </w:tblGrid>
      <w:tr w:rsidR="003211F4" w:rsidRPr="00CB670F" w:rsidTr="001B51BF">
        <w:tc>
          <w:tcPr>
            <w:tcW w:w="3960" w:type="dxa"/>
          </w:tcPr>
          <w:p w:rsidR="003211F4" w:rsidRPr="00CB670F" w:rsidRDefault="003211F4" w:rsidP="001B51BF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3211F4" w:rsidRPr="00CB670F" w:rsidRDefault="003211F4" w:rsidP="001B51BF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3211F4" w:rsidRPr="00CB670F" w:rsidRDefault="003211F4" w:rsidP="001B51BF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1F4" w:rsidRPr="00CB670F" w:rsidTr="001B51BF">
        <w:tc>
          <w:tcPr>
            <w:tcW w:w="3960" w:type="dxa"/>
          </w:tcPr>
          <w:p w:rsidR="003211F4" w:rsidRPr="00CB670F" w:rsidRDefault="003211F4" w:rsidP="001B51BF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7E363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11F4" w:rsidRPr="00CB670F" w:rsidRDefault="003211F4" w:rsidP="007E363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E3635" w:rsidRPr="00CB670F" w:rsidTr="001B51BF">
        <w:tc>
          <w:tcPr>
            <w:tcW w:w="3960" w:type="dxa"/>
          </w:tcPr>
          <w:p w:rsidR="007E3635" w:rsidRPr="00CB670F" w:rsidRDefault="007E3635" w:rsidP="001B51BF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E3635" w:rsidRPr="004A5C9A" w:rsidRDefault="007E3635" w:rsidP="001B51B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7E3635" w:rsidRPr="00CB670F" w:rsidRDefault="007E3635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E3635" w:rsidRPr="00CB670F" w:rsidRDefault="007E3635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7E3635" w:rsidRPr="00CB670F" w:rsidRDefault="007E3635" w:rsidP="001B51BF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E3635" w:rsidRPr="004A5C9A" w:rsidRDefault="007E3635" w:rsidP="001B51B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7E3635" w:rsidRPr="00CB670F" w:rsidRDefault="007E3635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E3635" w:rsidRPr="00CB670F" w:rsidRDefault="007E3635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211F4" w:rsidRPr="00CB670F" w:rsidTr="001B51BF">
        <w:tc>
          <w:tcPr>
            <w:tcW w:w="3960" w:type="dxa"/>
          </w:tcPr>
          <w:p w:rsidR="003211F4" w:rsidRPr="00CB670F" w:rsidRDefault="003211F4" w:rsidP="001B51BF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211F4" w:rsidRPr="00CB670F" w:rsidTr="001B51BF">
        <w:tc>
          <w:tcPr>
            <w:tcW w:w="3960" w:type="dxa"/>
          </w:tcPr>
          <w:p w:rsidR="003211F4" w:rsidRPr="00CB670F" w:rsidRDefault="003211F4" w:rsidP="001B51BF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D452EA" w:rsidP="007E363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3211F4"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E363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D452EA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11F4" w:rsidRPr="00CB670F" w:rsidRDefault="00D452EA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7E3635"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E363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D452EA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11F4" w:rsidRPr="00CB670F" w:rsidTr="001B51BF">
        <w:tc>
          <w:tcPr>
            <w:tcW w:w="3960" w:type="dxa"/>
          </w:tcPr>
          <w:p w:rsidR="003211F4" w:rsidRPr="00CB670F" w:rsidRDefault="003211F4" w:rsidP="001B51BF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D452EA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D452EA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11F4" w:rsidRPr="00CB670F" w:rsidRDefault="00D452EA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D452EA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3211F4" w:rsidRPr="00CB670F" w:rsidTr="001B51BF">
        <w:trPr>
          <w:trHeight w:val="270"/>
        </w:trPr>
        <w:tc>
          <w:tcPr>
            <w:tcW w:w="3960" w:type="dxa"/>
          </w:tcPr>
          <w:p w:rsidR="003211F4" w:rsidRPr="00CB670F" w:rsidRDefault="003211F4" w:rsidP="001701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170" w:type="dxa"/>
            <w:vAlign w:val="bottom"/>
          </w:tcPr>
          <w:p w:rsidR="003211F4" w:rsidRPr="00CB670F" w:rsidRDefault="003211F4" w:rsidP="001B51BF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211F4" w:rsidRPr="00CB670F" w:rsidRDefault="003211F4" w:rsidP="001B51BF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E3635" w:rsidRPr="00CB670F" w:rsidTr="001B51BF">
        <w:trPr>
          <w:trHeight w:val="270"/>
        </w:trPr>
        <w:tc>
          <w:tcPr>
            <w:tcW w:w="3960" w:type="dxa"/>
          </w:tcPr>
          <w:p w:rsidR="007E3635" w:rsidRPr="00CB670F" w:rsidRDefault="001701EB" w:rsidP="007E36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firstLine="27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บริการ</w:t>
            </w:r>
            <w:r w:rsidR="007E3635"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รับชำระเงิน</w:t>
            </w:r>
          </w:p>
        </w:tc>
        <w:tc>
          <w:tcPr>
            <w:tcW w:w="1170" w:type="dxa"/>
            <w:vAlign w:val="bottom"/>
          </w:tcPr>
          <w:p w:rsidR="007E3635" w:rsidRPr="00CB670F" w:rsidRDefault="00D452EA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202</w:t>
            </w:r>
            <w:r w:rsidR="00FE7C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184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E3635" w:rsidRPr="00CB670F" w:rsidRDefault="00D452EA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202</w:t>
            </w:r>
            <w:r w:rsidR="007E3635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184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7E3635" w:rsidRPr="00CB670F" w:rsidRDefault="00FE7CB3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E3635" w:rsidRPr="00CB670F" w:rsidTr="001B51BF">
        <w:tc>
          <w:tcPr>
            <w:tcW w:w="3960" w:type="dxa"/>
          </w:tcPr>
          <w:p w:rsidR="007E3635" w:rsidRPr="00CB670F" w:rsidRDefault="007E3635" w:rsidP="007E36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CB670F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7E3635" w:rsidRPr="00CB670F" w:rsidRDefault="007E3635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E3635" w:rsidRPr="00CB670F" w:rsidTr="001B51BF">
        <w:tc>
          <w:tcPr>
            <w:tcW w:w="3960" w:type="dxa"/>
          </w:tcPr>
          <w:p w:rsidR="007E3635" w:rsidRDefault="007E3635" w:rsidP="007E36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firstLine="27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การออกหุ้นกู้</w:t>
            </w:r>
            <w:r w:rsidR="006E33FD">
              <w:rPr>
                <w:rFonts w:ascii="Angsana New" w:hAnsi="Angsana New" w:cs="Angsana New" w:hint="cs"/>
                <w:snapToGrid w:val="0"/>
                <w:szCs w:val="28"/>
                <w:cs/>
              </w:rPr>
              <w:t>ระยะยาว</w:t>
            </w:r>
            <w:r>
              <w:rPr>
                <w:rFonts w:ascii="Angsana New" w:hAnsi="Angsana New" w:cs="Angsana New"/>
                <w:snapToGrid w:val="0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ดูหมายเหตุข้อ </w:t>
            </w:r>
            <w:r w:rsidR="00D452EA" w:rsidRPr="00D452EA">
              <w:rPr>
                <w:rFonts w:ascii="Angsana New" w:hAnsi="Angsana New" w:cs="Angsana New"/>
                <w:snapToGrid w:val="0"/>
                <w:szCs w:val="28"/>
              </w:rPr>
              <w:t>18</w:t>
            </w:r>
            <w:r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D452EA" w:rsidRPr="00D452EA">
              <w:rPr>
                <w:rFonts w:ascii="Angsana New" w:hAnsi="Angsana New" w:cs="Angsana New"/>
                <w:snapToGrid w:val="0"/>
                <w:szCs w:val="28"/>
              </w:rPr>
              <w:t>3</w:t>
            </w:r>
            <w:r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70" w:type="dxa"/>
          </w:tcPr>
          <w:p w:rsidR="007E3635" w:rsidRPr="00CB670F" w:rsidRDefault="00D452EA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</w:t>
            </w:r>
            <w:r w:rsidR="00FE7C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607</w:t>
            </w:r>
            <w:r w:rsidR="00FE7C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375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7E3635" w:rsidRPr="00CB670F" w:rsidRDefault="00D452EA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</w:t>
            </w:r>
            <w:r w:rsidR="00FE7C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607</w:t>
            </w:r>
            <w:r w:rsidR="00FE7C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375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E3635" w:rsidRPr="00CB670F" w:rsidTr="007E3635">
        <w:tc>
          <w:tcPr>
            <w:tcW w:w="3960" w:type="dxa"/>
          </w:tcPr>
          <w:p w:rsidR="007E3635" w:rsidRPr="00CB670F" w:rsidRDefault="007E3635" w:rsidP="007E36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เงินฝากธนาคารที่ใช้เป็นหลักประกันการชำระเงิน</w:t>
            </w: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CB670F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7E3635" w:rsidRPr="00CB670F" w:rsidRDefault="007E3635" w:rsidP="007E3635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E3635" w:rsidRPr="00CB670F" w:rsidTr="007E3635">
        <w:tc>
          <w:tcPr>
            <w:tcW w:w="3960" w:type="dxa"/>
          </w:tcPr>
          <w:p w:rsidR="007E3635" w:rsidRPr="009C6D8E" w:rsidRDefault="007E3635" w:rsidP="007E36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ตามสัญญาก่อสร้าง</w:t>
            </w:r>
            <w:r w:rsidRPr="00CB670F">
              <w:rPr>
                <w:rFonts w:ascii="Angsana New" w:hAnsi="Angsana New" w:cs="Angsana New"/>
                <w:snapToGrid w:val="0"/>
                <w:szCs w:val="28"/>
              </w:rPr>
              <w:t xml:space="preserve"> (Escrow Account)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CB670F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E3635" w:rsidRPr="00CB670F" w:rsidTr="007E3635">
        <w:tc>
          <w:tcPr>
            <w:tcW w:w="3960" w:type="dxa"/>
          </w:tcPr>
          <w:p w:rsidR="007E3635" w:rsidRPr="00CB670F" w:rsidRDefault="007E3635" w:rsidP="007E36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="00D452EA" w:rsidRPr="00D452EA">
              <w:rPr>
                <w:rFonts w:ascii="Angsana New" w:hAnsi="Angsana New" w:cs="Angsana New"/>
                <w:snapToGrid w:val="0"/>
                <w:szCs w:val="28"/>
              </w:rPr>
              <w:t>17</w:t>
            </w:r>
            <w:r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D452EA" w:rsidRPr="00D452EA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E3635" w:rsidRPr="00CB670F" w:rsidRDefault="00D452EA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927</w:t>
            </w:r>
            <w:r w:rsidR="00FE7C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040A7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995,315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E3635" w:rsidRPr="00CB670F" w:rsidRDefault="00D452EA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  <w:r w:rsidR="007E3635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215</w:t>
            </w:r>
            <w:r w:rsidR="007E3635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131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7E3635" w:rsidRPr="00CB670F" w:rsidRDefault="00FE7CB3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E3635" w:rsidRPr="00CB670F" w:rsidTr="001B51BF">
        <w:tc>
          <w:tcPr>
            <w:tcW w:w="3960" w:type="dxa"/>
          </w:tcPr>
          <w:p w:rsidR="007E3635" w:rsidRPr="00CB670F" w:rsidRDefault="007E3635" w:rsidP="007E36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รวมเงินฝากธนาคารที่ใช้เป็นหลักประกัน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3635" w:rsidRPr="00CB670F" w:rsidRDefault="00D452EA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985</w:t>
            </w:r>
            <w:r w:rsidR="00FE7C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040A7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804,874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3635" w:rsidRPr="00CB670F" w:rsidRDefault="00D452EA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  <w:r w:rsidR="007E3635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417</w:t>
            </w:r>
            <w:r w:rsidR="007E3635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315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3635" w:rsidRPr="00CB670F" w:rsidRDefault="00D452EA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</w:t>
            </w:r>
            <w:r w:rsidR="00FE7C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607</w:t>
            </w:r>
            <w:r w:rsidR="00FE7C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375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5C6B19" w:rsidRPr="00CB670F" w:rsidRDefault="00D452EA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D452EA">
        <w:rPr>
          <w:rFonts w:ascii="Angsana New" w:hAnsi="Angsana New" w:cs="Angsana New"/>
          <w:b/>
          <w:bCs/>
          <w:snapToGrid w:val="0"/>
          <w:lang w:val="en-US"/>
        </w:rPr>
        <w:t>11</w:t>
      </w:r>
      <w:r w:rsidR="005C6B19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C6B19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C6B19" w:rsidRPr="00CB670F">
        <w:rPr>
          <w:rFonts w:ascii="Angsana New" w:hAnsi="Angsana New" w:cs="Angsana New"/>
          <w:b/>
          <w:bCs/>
          <w:cs/>
          <w:lang w:val="en-US"/>
        </w:rPr>
        <w:t>เงินลงทุนในหลักทรัพย์เผื่อขาย</w:t>
      </w:r>
    </w:p>
    <w:p w:rsidR="005C6B19" w:rsidRDefault="005C6B19" w:rsidP="005C6B19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เงินลงทุนในหลักทรัพย์เผื่อขาย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A20623" w:rsidRPr="00CB670F" w:rsidRDefault="00A20623" w:rsidP="00A20623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080"/>
        <w:gridCol w:w="90"/>
        <w:gridCol w:w="1170"/>
      </w:tblGrid>
      <w:tr w:rsidR="00A20623" w:rsidRPr="00CB670F" w:rsidTr="00AD3A0A">
        <w:tc>
          <w:tcPr>
            <w:tcW w:w="3960" w:type="dxa"/>
          </w:tcPr>
          <w:p w:rsidR="00A20623" w:rsidRPr="00CB670F" w:rsidRDefault="00A20623" w:rsidP="00AD3A0A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:rsidR="00A20623" w:rsidRPr="00CB670F" w:rsidRDefault="00A20623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AD3A0A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674994" w:rsidRPr="00CB670F" w:rsidRDefault="00674994" w:rsidP="00AD3A0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674994" w:rsidRPr="00CB670F" w:rsidRDefault="00674994" w:rsidP="00AD3A0A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74994" w:rsidRPr="00CB670F" w:rsidRDefault="00674994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AD3A0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AD3A0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AD3A0A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674994" w:rsidRPr="00CB670F" w:rsidRDefault="00674994" w:rsidP="00AD3A0A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2559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749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749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749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ยุติธรรม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749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ยุติธรรม</w:t>
            </w:r>
          </w:p>
        </w:tc>
      </w:tr>
      <w:tr w:rsidR="00674994" w:rsidRPr="00CB670F" w:rsidTr="00AD3A0A">
        <w:trPr>
          <w:trHeight w:val="270"/>
        </w:trPr>
        <w:tc>
          <w:tcPr>
            <w:tcW w:w="3960" w:type="dxa"/>
          </w:tcPr>
          <w:p w:rsidR="00674994" w:rsidRPr="00CB670F" w:rsidRDefault="00674994" w:rsidP="00674994">
            <w:pPr>
              <w:spacing w:line="340" w:lineRule="exact"/>
              <w:ind w:left="360" w:right="-25" w:hanging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360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234,402,269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220,408,992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234,402,269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142D6D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246,429,498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ใบสำคัญแสดงสิทธิซื้อหุ้นสามัญ</w:t>
            </w: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2,299,478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6,850,255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144,375,000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134,250,000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147,000,000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150,000,000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Title"/>
              <w:spacing w:line="340" w:lineRule="exact"/>
              <w:ind w:left="360" w:hanging="360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ab/>
              <w:t>กำไร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1701EB">
              <w:rPr>
                <w:rFonts w:ascii="Angsana New" w:hAnsi="Angsana New" w:cs="Angsana New"/>
                <w:b w:val="0"/>
                <w:bCs/>
                <w:snapToGrid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ขาดทุน)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ที่ยังไม่เกิดขึ้นจากการปรับมูลค่า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74994" w:rsidRPr="00CB670F" w:rsidRDefault="00674994" w:rsidP="00674994">
            <w:pPr>
              <w:spacing w:line="340" w:lineRule="exact"/>
              <w:ind w:left="-94" w:right="3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(21,818,799)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21,877,484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spacing w:line="340" w:lineRule="exact"/>
              <w:ind w:left="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รวมเงินลงทุนในหลักทรัพย์เผื่อขาย 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356,958,470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356,958,470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4994" w:rsidRPr="00CB670F" w:rsidRDefault="00674994" w:rsidP="00674994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403,279,753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403,279,753</w:t>
            </w:r>
          </w:p>
        </w:tc>
      </w:tr>
    </w:tbl>
    <w:p w:rsidR="003211F4" w:rsidRPr="00C066F1" w:rsidRDefault="0041686E" w:rsidP="003211F4">
      <w:pPr>
        <w:ind w:left="547"/>
        <w:jc w:val="thaiDistribute"/>
        <w:rPr>
          <w:rFonts w:ascii="Angsana New" w:hAnsi="Angsana New" w:cs="Angsana New"/>
          <w:snapToGrid w:val="0"/>
          <w:spacing w:val="-6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  <w:r w:rsidR="003211F4" w:rsidRPr="006435AA">
        <w:rPr>
          <w:rFonts w:ascii="Angsana New" w:hAnsi="Angsana New" w:cs="Angsana New"/>
          <w:snapToGrid w:val="0"/>
          <w:spacing w:val="4"/>
          <w:cs/>
          <w:lang w:val="en-US"/>
        </w:rPr>
        <w:lastRenderedPageBreak/>
        <w:t>รายการเคลื่อนไหวของเงินลงทุนในหลักทรัพย์เผ</w:t>
      </w:r>
      <w:r w:rsidR="00C47C35">
        <w:rPr>
          <w:rFonts w:ascii="Angsana New" w:hAnsi="Angsana New" w:cs="Angsana New"/>
          <w:snapToGrid w:val="0"/>
          <w:spacing w:val="4"/>
          <w:cs/>
          <w:lang w:val="en-US"/>
        </w:rPr>
        <w:t>ื่อขายที่เกิดขึ้นในระหว่างงวด</w:t>
      </w:r>
      <w:r w:rsidR="00C47C35">
        <w:rPr>
          <w:rFonts w:ascii="Angsana New" w:hAnsi="Angsana New" w:cs="Angsana New" w:hint="cs"/>
          <w:snapToGrid w:val="0"/>
          <w:spacing w:val="4"/>
          <w:cs/>
          <w:lang w:val="en-US"/>
        </w:rPr>
        <w:t>หก</w:t>
      </w:r>
      <w:r w:rsidR="003211F4" w:rsidRPr="006435AA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เดือนสิ้นสุดวันที่ </w:t>
      </w:r>
      <w:r w:rsidR="00D452EA" w:rsidRPr="00D452EA">
        <w:rPr>
          <w:rFonts w:ascii="Angsana New" w:hAnsi="Angsana New" w:cs="Angsana New"/>
          <w:snapToGrid w:val="0"/>
          <w:lang w:val="en-US"/>
        </w:rPr>
        <w:t>30</w:t>
      </w:r>
      <w:r w:rsidR="003211F4" w:rsidRPr="006435AA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B21BE1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3211F4" w:rsidRPr="006435AA">
        <w:rPr>
          <w:rFonts w:ascii="Angsana New" w:hAnsi="Angsana New" w:cs="Angsana New"/>
          <w:snapToGrid w:val="0"/>
          <w:cs/>
          <w:lang w:val="en-US"/>
        </w:rPr>
        <w:t>มีดังนี้</w:t>
      </w:r>
    </w:p>
    <w:p w:rsidR="003211F4" w:rsidRDefault="003211F4" w:rsidP="003211F4">
      <w:pPr>
        <w:pStyle w:val="Header"/>
        <w:tabs>
          <w:tab w:val="clear" w:pos="4153"/>
          <w:tab w:val="clear" w:pos="8306"/>
        </w:tabs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270"/>
        <w:gridCol w:w="1530"/>
      </w:tblGrid>
      <w:tr w:rsidR="004817A3" w:rsidRPr="00CB670F" w:rsidTr="00F26201">
        <w:trPr>
          <w:cantSplit/>
        </w:trPr>
        <w:tc>
          <w:tcPr>
            <w:tcW w:w="5490" w:type="dxa"/>
          </w:tcPr>
          <w:p w:rsidR="004817A3" w:rsidRPr="00CB670F" w:rsidRDefault="004817A3" w:rsidP="00F26201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:rsidR="004817A3" w:rsidRPr="00CB670F" w:rsidRDefault="004817A3" w:rsidP="00F2620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817A3" w:rsidRPr="00CB670F" w:rsidTr="00F26201">
        <w:trPr>
          <w:cantSplit/>
        </w:trPr>
        <w:tc>
          <w:tcPr>
            <w:tcW w:w="5490" w:type="dxa"/>
          </w:tcPr>
          <w:p w:rsidR="004817A3" w:rsidRPr="00CB670F" w:rsidRDefault="004817A3" w:rsidP="00F26201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:rsidR="004817A3" w:rsidRPr="00CB670F" w:rsidRDefault="004817A3" w:rsidP="00F2620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</w:tcPr>
          <w:p w:rsidR="004817A3" w:rsidRPr="00CB670F" w:rsidRDefault="004817A3" w:rsidP="00F26201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817A3" w:rsidRPr="00CB670F" w:rsidRDefault="004817A3" w:rsidP="00F2620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4817A3" w:rsidRPr="00CB670F" w:rsidTr="00F26201">
        <w:trPr>
          <w:cantSplit/>
        </w:trPr>
        <w:tc>
          <w:tcPr>
            <w:tcW w:w="5490" w:type="dxa"/>
          </w:tcPr>
          <w:p w:rsidR="004817A3" w:rsidRPr="00CB670F" w:rsidRDefault="004817A3" w:rsidP="004817A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30" w:type="dxa"/>
          </w:tcPr>
          <w:p w:rsidR="004817A3" w:rsidRPr="00CB670F" w:rsidRDefault="004817A3" w:rsidP="004817A3">
            <w:pPr>
              <w:tabs>
                <w:tab w:val="decimal" w:pos="133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</w:p>
        </w:tc>
        <w:tc>
          <w:tcPr>
            <w:tcW w:w="270" w:type="dxa"/>
          </w:tcPr>
          <w:p w:rsidR="004817A3" w:rsidRPr="00CB670F" w:rsidRDefault="004817A3" w:rsidP="004817A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817A3" w:rsidRPr="00DE6A77" w:rsidRDefault="004817A3" w:rsidP="004817A3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406,086,205</w:t>
            </w:r>
          </w:p>
        </w:tc>
      </w:tr>
      <w:tr w:rsidR="004817A3" w:rsidRPr="00CB670F" w:rsidTr="00F26201">
        <w:trPr>
          <w:cantSplit/>
        </w:trPr>
        <w:tc>
          <w:tcPr>
            <w:tcW w:w="5490" w:type="dxa"/>
          </w:tcPr>
          <w:p w:rsidR="004817A3" w:rsidRPr="00CB670F" w:rsidRDefault="004817A3" w:rsidP="004817A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ยอดขายหลักทรัพย์</w:t>
            </w:r>
          </w:p>
        </w:tc>
        <w:tc>
          <w:tcPr>
            <w:tcW w:w="1530" w:type="dxa"/>
          </w:tcPr>
          <w:p w:rsidR="004817A3" w:rsidRPr="00CB670F" w:rsidRDefault="004817A3" w:rsidP="004817A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4817A3" w:rsidRPr="00CB670F" w:rsidRDefault="004817A3" w:rsidP="004817A3">
            <w:pPr>
              <w:spacing w:line="34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817A3" w:rsidRPr="00DE6A77" w:rsidRDefault="004817A3" w:rsidP="004817A3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(53,151,000)</w:t>
            </w:r>
          </w:p>
        </w:tc>
      </w:tr>
      <w:tr w:rsidR="004817A3" w:rsidRPr="00CB670F" w:rsidTr="00F26201">
        <w:trPr>
          <w:cantSplit/>
        </w:trPr>
        <w:tc>
          <w:tcPr>
            <w:tcW w:w="5490" w:type="dxa"/>
          </w:tcPr>
          <w:p w:rsidR="004817A3" w:rsidRPr="00CB670F" w:rsidRDefault="004817A3" w:rsidP="004817A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เงินสดรับจากการลดทุนของเงินลงทุนในหลักทรัพย์เผื่อขาย</w:t>
            </w:r>
          </w:p>
        </w:tc>
        <w:tc>
          <w:tcPr>
            <w:tcW w:w="1530" w:type="dxa"/>
          </w:tcPr>
          <w:p w:rsidR="004817A3" w:rsidRPr="00CB670F" w:rsidRDefault="004817A3" w:rsidP="004817A3">
            <w:pPr>
              <w:spacing w:line="340" w:lineRule="exact"/>
              <w:ind w:right="-36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625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4817A3" w:rsidRPr="00CB670F" w:rsidRDefault="004817A3" w:rsidP="004817A3">
            <w:pPr>
              <w:spacing w:line="34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817A3" w:rsidRPr="00CB670F" w:rsidRDefault="004817A3" w:rsidP="004817A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817A3" w:rsidRPr="00CB670F" w:rsidTr="00F26201">
        <w:trPr>
          <w:cantSplit/>
        </w:trPr>
        <w:tc>
          <w:tcPr>
            <w:tcW w:w="5490" w:type="dxa"/>
          </w:tcPr>
          <w:p w:rsidR="004817A3" w:rsidRPr="00CB670F" w:rsidRDefault="004817A3" w:rsidP="004817A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การเปลี่ยนแปลงมูลค่ายุติธรรมของเงินลงทุนในหลักทรัพย์เผื่อขาย</w:t>
            </w:r>
          </w:p>
        </w:tc>
        <w:tc>
          <w:tcPr>
            <w:tcW w:w="1530" w:type="dxa"/>
          </w:tcPr>
          <w:p w:rsidR="004817A3" w:rsidRPr="00CB670F" w:rsidRDefault="004817A3" w:rsidP="004817A3">
            <w:pPr>
              <w:spacing w:line="340" w:lineRule="exact"/>
              <w:ind w:right="-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4817A3" w:rsidRPr="00CB670F" w:rsidRDefault="004817A3" w:rsidP="004817A3">
            <w:pPr>
              <w:spacing w:line="34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817A3" w:rsidRPr="00DE6A77" w:rsidRDefault="004817A3" w:rsidP="004817A3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45,504,613</w:t>
            </w:r>
          </w:p>
        </w:tc>
      </w:tr>
      <w:tr w:rsidR="004817A3" w:rsidRPr="00CB670F" w:rsidTr="00F26201">
        <w:trPr>
          <w:cantSplit/>
        </w:trPr>
        <w:tc>
          <w:tcPr>
            <w:tcW w:w="5490" w:type="dxa"/>
          </w:tcPr>
          <w:p w:rsidR="004817A3" w:rsidRPr="00CB670F" w:rsidRDefault="004817A3" w:rsidP="004817A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817A3" w:rsidRPr="00CB670F" w:rsidRDefault="004817A3" w:rsidP="004817A3">
            <w:pPr>
              <w:tabs>
                <w:tab w:val="decimal" w:pos="133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958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470</w:t>
            </w:r>
          </w:p>
        </w:tc>
        <w:tc>
          <w:tcPr>
            <w:tcW w:w="270" w:type="dxa"/>
          </w:tcPr>
          <w:p w:rsidR="004817A3" w:rsidRPr="00CB670F" w:rsidRDefault="004817A3" w:rsidP="004817A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817A3" w:rsidRPr="00DE6A77" w:rsidRDefault="004817A3" w:rsidP="004817A3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398,439,818</w:t>
            </w:r>
          </w:p>
        </w:tc>
      </w:tr>
    </w:tbl>
    <w:p w:rsidR="003211F4" w:rsidRPr="00CB670F" w:rsidRDefault="00D452EA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D452EA">
        <w:rPr>
          <w:rFonts w:ascii="Angsana New" w:hAnsi="Angsana New" w:cs="Angsana New"/>
          <w:b/>
          <w:bCs/>
          <w:snapToGrid w:val="0"/>
          <w:lang w:val="en-US"/>
        </w:rPr>
        <w:t>12</w:t>
      </w:r>
      <w:r w:rsidR="003211F4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3211F4"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3211F4" w:rsidRPr="00CB670F">
        <w:rPr>
          <w:rFonts w:ascii="Angsana New" w:hAnsi="Angsana New" w:cs="Angsana New"/>
          <w:b/>
          <w:bCs/>
          <w:cs/>
          <w:lang w:val="en-US"/>
        </w:rPr>
        <w:t>อสังหาริมทรัพย์เพื่อการลงทุน</w:t>
      </w:r>
    </w:p>
    <w:p w:rsidR="003211F4" w:rsidRPr="00CB670F" w:rsidRDefault="003211F4" w:rsidP="003211F4">
      <w:pPr>
        <w:ind w:left="540" w:right="65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กรกฎาคม 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2559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ซีจียูเค 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 ซึ่งเป็นบริษัทย่อยของบริษัท ได้เข้าซื้ออสังหาริมทรัพย์ซึ่งตั้งอยู่ที่เมืองไบรตัน ประเทศอังกฤษ ประกอบด้วย</w:t>
      </w:r>
      <w:r w:rsidR="00CC1D0E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ที่ดิน </w:t>
      </w:r>
      <w:r w:rsidRPr="00CB670F">
        <w:rPr>
          <w:rFonts w:ascii="Angsana New" w:hAnsi="Angsana New" w:cs="Angsana New"/>
          <w:snapToGrid w:val="0"/>
          <w:cs/>
          <w:lang w:val="en-US"/>
        </w:rPr>
        <w:t>อาคารและสิ่งปลูกสร้าง ทรัพย์สินดังกล่าวได้มีสัญญาเช่ากับผู้เช่า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รายหนึ่งซึ่งใช้ทรัพย์สินนั้น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ในการประกอบธุรกิจโรงเรียน โดยสัญญาเช่ามีอายุคงเหลือประมาณ </w:t>
      </w:r>
      <w:r w:rsidR="00D452EA" w:rsidRPr="00D452EA">
        <w:rPr>
          <w:rFonts w:ascii="Angsana New" w:hAnsi="Angsana New" w:cs="Angsana New"/>
          <w:snapToGrid w:val="0"/>
          <w:lang w:val="en-US"/>
        </w:rPr>
        <w:t>16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ปี</w:t>
      </w:r>
    </w:p>
    <w:p w:rsidR="005C6B19" w:rsidRPr="00CB670F" w:rsidRDefault="005C6B19" w:rsidP="00CC1D0E">
      <w:pPr>
        <w:spacing w:before="120"/>
        <w:ind w:left="547" w:right="72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รายการกระทบยอดของอสัง</w:t>
      </w:r>
      <w:r w:rsidR="00F05018">
        <w:rPr>
          <w:rFonts w:ascii="Angsana New" w:hAnsi="Angsana New" w:cs="Angsana New"/>
          <w:snapToGrid w:val="0"/>
          <w:spacing w:val="-4"/>
          <w:cs/>
          <w:lang w:val="en-US"/>
        </w:rPr>
        <w:t>หาริ</w:t>
      </w:r>
      <w:r w:rsidR="00B21BE1">
        <w:rPr>
          <w:rFonts w:ascii="Angsana New" w:hAnsi="Angsana New" w:cs="Angsana New"/>
          <w:snapToGrid w:val="0"/>
          <w:spacing w:val="-4"/>
          <w:cs/>
          <w:lang w:val="en-US"/>
        </w:rPr>
        <w:t>มทรัพย์เพื่อการลงทุนสำหรับงวดหก</w:t>
      </w:r>
      <w:r w:rsidR="00F05018">
        <w:rPr>
          <w:rFonts w:ascii="Angsana New" w:hAnsi="Angsana New" w:cs="Angsana New"/>
          <w:snapToGrid w:val="0"/>
          <w:spacing w:val="-4"/>
          <w:cs/>
          <w:lang w:val="en-US"/>
        </w:rPr>
        <w:t>เดือน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สิ้นสุดวันที่ 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30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B21BE1">
        <w:rPr>
          <w:rFonts w:ascii="Angsana New" w:hAnsi="Angsana New" w:cs="Angsana New" w:hint="cs"/>
          <w:snapToGrid w:val="0"/>
          <w:spacing w:val="-4"/>
          <w:cs/>
          <w:lang w:val="en-US"/>
        </w:rPr>
        <w:t>มิถุนายน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D452EA" w:rsidRPr="00D452EA">
        <w:rPr>
          <w:rFonts w:ascii="Angsana New" w:hAnsi="Angsana New" w:cs="Angsana New" w:hint="cs"/>
          <w:snapToGrid w:val="0"/>
          <w:spacing w:val="-4"/>
          <w:lang w:val="en-US"/>
        </w:rPr>
        <w:t>60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p w:rsidR="005C6B19" w:rsidRPr="00BB080D" w:rsidRDefault="005C6B19" w:rsidP="005C6B19">
      <w:pPr>
        <w:ind w:left="7920"/>
        <w:jc w:val="right"/>
        <w:rPr>
          <w:rFonts w:ascii="Angsana New" w:eastAsia="Times New Roman" w:hAnsi="Angsana New" w:cs="Angsana New"/>
          <w:sz w:val="28"/>
          <w:szCs w:val="28"/>
          <w:lang w:val="en-US"/>
        </w:rPr>
      </w:pPr>
      <w:r w:rsidRPr="00BB080D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BB080D"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  <w:t xml:space="preserve"> : </w:t>
      </w:r>
      <w:r w:rsidRPr="00BB080D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93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79"/>
        <w:gridCol w:w="1451"/>
        <w:gridCol w:w="1530"/>
      </w:tblGrid>
      <w:tr w:rsidR="005C6B19" w:rsidRPr="00BB080D" w:rsidTr="003211F4">
        <w:trPr>
          <w:trHeight w:val="20"/>
        </w:trPr>
        <w:tc>
          <w:tcPr>
            <w:tcW w:w="6379" w:type="dxa"/>
          </w:tcPr>
          <w:p w:rsidR="005C6B19" w:rsidRPr="00BB080D" w:rsidRDefault="005C6B19" w:rsidP="003211F4">
            <w:pPr>
              <w:tabs>
                <w:tab w:val="center" w:pos="4153"/>
                <w:tab w:val="right" w:pos="8306"/>
              </w:tabs>
              <w:spacing w:line="360" w:lineRule="exact"/>
              <w:ind w:left="522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51" w:type="dxa"/>
            <w:vAlign w:val="center"/>
          </w:tcPr>
          <w:p w:rsidR="005C6B19" w:rsidRPr="00BB080D" w:rsidRDefault="005C6B19" w:rsidP="003211F4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:rsidR="005C6B19" w:rsidRPr="00BB080D" w:rsidRDefault="005C6B19" w:rsidP="003211F4">
            <w:pPr>
              <w:spacing w:line="360" w:lineRule="exact"/>
              <w:ind w:right="-72" w:firstLine="14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C6B19" w:rsidRPr="00BB080D" w:rsidTr="003211F4">
        <w:trPr>
          <w:trHeight w:val="378"/>
        </w:trPr>
        <w:tc>
          <w:tcPr>
            <w:tcW w:w="6379" w:type="dxa"/>
            <w:vAlign w:val="center"/>
          </w:tcPr>
          <w:p w:rsidR="005C6B19" w:rsidRPr="00BB080D" w:rsidRDefault="0087214C" w:rsidP="003211F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60" w:lineRule="exact"/>
              <w:ind w:left="522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BB080D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ราคาตามบัญชี</w:t>
            </w:r>
            <w:r w:rsidR="005C6B19" w:rsidRPr="00BB080D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</w:t>
            </w:r>
            <w:r w:rsidR="005C6B19" w:rsidRPr="00BB080D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452EA" w:rsidRPr="00D452E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</w:t>
            </w:r>
            <w:r w:rsidR="005C6B19" w:rsidRPr="00BB080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</w:t>
            </w:r>
            <w:r w:rsidR="005C6B19" w:rsidRPr="00BB080D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="00D452EA" w:rsidRPr="00D452E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51" w:type="dxa"/>
            <w:vAlign w:val="center"/>
          </w:tcPr>
          <w:p w:rsidR="005C6B19" w:rsidRPr="00BB080D" w:rsidRDefault="005C6B19" w:rsidP="003211F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5C6B19" w:rsidRPr="00BB080D" w:rsidRDefault="00D452EA" w:rsidP="003211F4">
            <w:pPr>
              <w:tabs>
                <w:tab w:val="decimal" w:pos="-187"/>
              </w:tabs>
              <w:spacing w:line="360" w:lineRule="exact"/>
              <w:ind w:right="72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US"/>
              </w:rPr>
            </w:pPr>
            <w:r w:rsidRPr="00D452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842</w:t>
            </w:r>
            <w:r w:rsidR="00B21BE1" w:rsidRPr="00BB080D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D452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742</w:t>
            </w:r>
            <w:r w:rsidR="00B21BE1" w:rsidRPr="00BB080D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D452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946</w:t>
            </w:r>
          </w:p>
        </w:tc>
      </w:tr>
      <w:tr w:rsidR="005C6B19" w:rsidRPr="00BB080D" w:rsidTr="003211F4">
        <w:trPr>
          <w:trHeight w:val="20"/>
        </w:trPr>
        <w:tc>
          <w:tcPr>
            <w:tcW w:w="7830" w:type="dxa"/>
            <w:gridSpan w:val="2"/>
            <w:vAlign w:val="center"/>
          </w:tcPr>
          <w:p w:rsidR="005C6B19" w:rsidRPr="00BB080D" w:rsidRDefault="00605B9D" w:rsidP="00181724">
            <w:pPr>
              <w:tabs>
                <w:tab w:val="left" w:pos="882"/>
                <w:tab w:val="center" w:pos="6930"/>
                <w:tab w:val="center" w:pos="8280"/>
                <w:tab w:val="right" w:pos="8540"/>
              </w:tabs>
              <w:spacing w:line="360" w:lineRule="exact"/>
              <w:ind w:left="522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val="en-US"/>
              </w:rPr>
              <w:t>บวก</w:t>
            </w:r>
            <w:r w:rsidR="004B2F5F" w:rsidRPr="00BB080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ab/>
            </w:r>
            <w:r w:rsidR="005C6B19" w:rsidRPr="00BB080D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ผลต่างของอัตราแลกเปลี่ยนจากการแปลงค่า</w:t>
            </w:r>
            <w:r w:rsidR="00EA7EC1" w:rsidRPr="00BB080D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เงินตราต่างประเทศ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5C6B19" w:rsidRPr="00605B9D" w:rsidRDefault="00D452EA" w:rsidP="00605B9D">
            <w:pPr>
              <w:tabs>
                <w:tab w:val="decimal" w:pos="-187"/>
              </w:tabs>
              <w:spacing w:line="360" w:lineRule="exact"/>
              <w:ind w:right="72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</w:pPr>
            <w:r w:rsidRPr="00D452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4</w:t>
            </w:r>
            <w:r w:rsidR="00C30A4B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D452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017</w:t>
            </w:r>
            <w:r w:rsidR="00C30A4B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D452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140</w:t>
            </w:r>
          </w:p>
        </w:tc>
      </w:tr>
      <w:tr w:rsidR="005C6B19" w:rsidRPr="00BB080D" w:rsidTr="003211F4">
        <w:trPr>
          <w:trHeight w:val="20"/>
        </w:trPr>
        <w:tc>
          <w:tcPr>
            <w:tcW w:w="6379" w:type="dxa"/>
          </w:tcPr>
          <w:p w:rsidR="005C6B19" w:rsidRPr="00BB080D" w:rsidRDefault="0087214C" w:rsidP="00381FE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60" w:lineRule="exact"/>
              <w:ind w:left="522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BB080D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ราคาตามบัญชี</w:t>
            </w:r>
            <w:r w:rsidR="005C6B19" w:rsidRPr="00BB080D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ณ วันที่ </w:t>
            </w:r>
            <w:r w:rsidR="00D452EA" w:rsidRPr="00D452E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3</w:t>
            </w:r>
            <w:r w:rsidR="00D452EA" w:rsidRPr="00D452EA">
              <w:rPr>
                <w:rFonts w:ascii="Angsana New" w:eastAsia="Times New Roman" w:hAnsi="Angsana New" w:cs="Angsana New" w:hint="cs"/>
                <w:sz w:val="28"/>
                <w:szCs w:val="28"/>
                <w:lang w:val="en-US"/>
              </w:rPr>
              <w:t>0</w:t>
            </w:r>
            <w:r w:rsidR="005C6B19" w:rsidRPr="00BB080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</w:t>
            </w:r>
            <w:r w:rsidR="007E363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F05018" w:rsidRPr="00BB080D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452EA" w:rsidRPr="00D452E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51" w:type="dxa"/>
            <w:vAlign w:val="center"/>
          </w:tcPr>
          <w:p w:rsidR="005C6B19" w:rsidRPr="00BB080D" w:rsidRDefault="005C6B19" w:rsidP="003211F4">
            <w:pPr>
              <w:tabs>
                <w:tab w:val="center" w:pos="6930"/>
                <w:tab w:val="center" w:pos="8280"/>
                <w:tab w:val="right" w:pos="8540"/>
              </w:tabs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6B19" w:rsidRPr="00BB080D" w:rsidRDefault="00D452EA" w:rsidP="003211F4">
            <w:pPr>
              <w:tabs>
                <w:tab w:val="decimal" w:pos="-187"/>
              </w:tabs>
              <w:spacing w:line="360" w:lineRule="exact"/>
              <w:ind w:right="72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</w:pPr>
            <w:r w:rsidRPr="00D452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846</w:t>
            </w:r>
            <w:r w:rsidR="00605B9D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D452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760</w:t>
            </w:r>
            <w:r w:rsidR="00605B9D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D452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086</w:t>
            </w:r>
          </w:p>
        </w:tc>
      </w:tr>
    </w:tbl>
    <w:p w:rsidR="005C6B19" w:rsidRPr="00CB670F" w:rsidRDefault="001E2E88" w:rsidP="005C6B19">
      <w:pPr>
        <w:spacing w:before="240"/>
        <w:ind w:left="547" w:right="72"/>
        <w:jc w:val="thaiDistribute"/>
        <w:rPr>
          <w:rFonts w:ascii="Angsana New" w:hAnsi="Angsana New" w:cs="Angsana New"/>
          <w:snapToGrid w:val="0"/>
          <w:lang w:val="en-US"/>
        </w:rPr>
      </w:pPr>
      <w:r>
        <w:rPr>
          <w:rFonts w:ascii="Angsana New" w:hAnsi="Angsana New" w:cs="Angsana New" w:hint="cs"/>
          <w:snapToGrid w:val="0"/>
          <w:cs/>
          <w:lang w:val="en-US"/>
        </w:rPr>
        <w:t xml:space="preserve">ณ วันที่ </w:t>
      </w:r>
      <w:r w:rsidR="00D452EA" w:rsidRPr="00D452EA">
        <w:rPr>
          <w:rFonts w:ascii="Angsana New" w:hAnsi="Angsana New" w:cs="Angsana New"/>
          <w:snapToGrid w:val="0"/>
          <w:lang w:val="en-US"/>
        </w:rPr>
        <w:t>30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B21BE1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D452EA" w:rsidRPr="00D452EA">
        <w:rPr>
          <w:rFonts w:ascii="Angsana New" w:hAnsi="Angsana New" w:cs="Angsana New"/>
          <w:snapToGrid w:val="0"/>
          <w:lang w:val="en-US"/>
        </w:rPr>
        <w:t>2560</w:t>
      </w:r>
      <w:r>
        <w:rPr>
          <w:rFonts w:ascii="Angsana New" w:hAnsi="Angsana New" w:cs="Angsana New"/>
          <w:snapToGrid w:val="0"/>
          <w:lang w:val="en-US"/>
        </w:rPr>
        <w:t xml:space="preserve"> 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="00D452EA" w:rsidRPr="00D452EA">
        <w:rPr>
          <w:rFonts w:ascii="Angsana New" w:hAnsi="Angsana New" w:cs="Angsana New"/>
          <w:snapToGrid w:val="0"/>
          <w:lang w:val="en-US"/>
        </w:rPr>
        <w:t>31</w:t>
      </w:r>
      <w:r>
        <w:rPr>
          <w:rFonts w:ascii="Angsana New" w:hAnsi="Angsana New" w:cs="Angsana New"/>
          <w:snapToGrid w:val="0"/>
          <w:lang w:val="en-US"/>
        </w:rPr>
        <w:t xml:space="preserve"> 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D452EA" w:rsidRPr="00D452EA">
        <w:rPr>
          <w:rFonts w:ascii="Angsana New" w:hAnsi="Angsana New" w:cs="Angsana New"/>
          <w:snapToGrid w:val="0"/>
          <w:lang w:val="en-US"/>
        </w:rPr>
        <w:t>2559</w:t>
      </w:r>
      <w:r>
        <w:rPr>
          <w:rFonts w:ascii="Angsana New" w:hAnsi="Angsana New" w:cs="Angsana New"/>
          <w:snapToGrid w:val="0"/>
          <w:lang w:val="en-US"/>
        </w:rPr>
        <w:t xml:space="preserve"> </w:t>
      </w:r>
      <w:r w:rsidR="005C6B19" w:rsidRPr="00CB670F">
        <w:rPr>
          <w:rFonts w:ascii="Angsana New" w:hAnsi="Angsana New" w:cs="Angsana New"/>
          <w:snapToGrid w:val="0"/>
          <w:cs/>
          <w:lang w:val="en-US"/>
        </w:rPr>
        <w:t xml:space="preserve">บริษัท ซีจียูเค </w:t>
      </w:r>
      <w:r w:rsidR="00D452EA" w:rsidRPr="00D452EA">
        <w:rPr>
          <w:rFonts w:ascii="Angsana New" w:hAnsi="Angsana New" w:cs="Angsana New"/>
          <w:snapToGrid w:val="0"/>
          <w:lang w:val="en-US"/>
        </w:rPr>
        <w:t>1</w:t>
      </w:r>
      <w:r w:rsidR="005C6B19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5C6B19" w:rsidRPr="00CB670F">
        <w:rPr>
          <w:rFonts w:ascii="Angsana New" w:hAnsi="Angsana New" w:cs="Angsana New"/>
          <w:snapToGrid w:val="0"/>
          <w:cs/>
          <w:lang w:val="en-US"/>
        </w:rPr>
        <w:t>จำกัด ได้จดจำนองที่ดินและอาคาร</w:t>
      </w:r>
      <w:r w:rsidR="004956DF" w:rsidRPr="00CB670F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="005C6B19" w:rsidRPr="00CB670F">
        <w:rPr>
          <w:rFonts w:ascii="Angsana New" w:hAnsi="Angsana New" w:cs="Angsana New"/>
          <w:snapToGrid w:val="0"/>
          <w:cs/>
          <w:lang w:val="en-US"/>
        </w:rPr>
        <w:t xml:space="preserve">เพื่อเป็นหลักทรัพย์ค้ำประกันเงินกู้ยืมระยะยาวจากสถาบันการเงินต่างประเทศแห่งหนึ่ง </w:t>
      </w:r>
      <w:r w:rsidR="005C6B19" w:rsidRPr="00CB670F">
        <w:rPr>
          <w:rFonts w:ascii="Angsana New" w:hAnsi="Angsana New" w:cs="Angsana New"/>
          <w:snapToGrid w:val="0"/>
          <w:lang w:val="en-US"/>
        </w:rPr>
        <w:t>(</w:t>
      </w:r>
      <w:r w:rsidR="005C6B19" w:rsidRPr="00CB670F">
        <w:rPr>
          <w:rFonts w:ascii="Angsana New" w:hAnsi="Angsana New" w:cs="Angsana New"/>
          <w:snapToGrid w:val="0"/>
          <w:cs/>
          <w:lang w:val="en-US"/>
        </w:rPr>
        <w:t xml:space="preserve">ดูหมายเหตุข้อ </w:t>
      </w:r>
      <w:r w:rsidR="00D452EA" w:rsidRPr="00D452EA">
        <w:rPr>
          <w:rFonts w:ascii="Angsana New" w:hAnsi="Angsana New" w:cs="Angsana New"/>
          <w:snapToGrid w:val="0"/>
          <w:lang w:val="en-US"/>
        </w:rPr>
        <w:t>17</w:t>
      </w:r>
      <w:r w:rsidR="00AF5947">
        <w:rPr>
          <w:rFonts w:ascii="Angsana New" w:hAnsi="Angsana New" w:cs="Angsana New"/>
          <w:snapToGrid w:val="0"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lang w:val="en-US"/>
        </w:rPr>
        <w:t>3</w:t>
      </w:r>
      <w:r w:rsidR="005C6B19" w:rsidRPr="00CB670F">
        <w:rPr>
          <w:rFonts w:ascii="Angsana New" w:hAnsi="Angsana New" w:cs="Angsana New"/>
          <w:snapToGrid w:val="0"/>
          <w:lang w:val="en-US"/>
        </w:rPr>
        <w:t>)</w:t>
      </w:r>
    </w:p>
    <w:p w:rsidR="0087214C" w:rsidRDefault="0087214C" w:rsidP="0087214C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DE7D71">
        <w:rPr>
          <w:rFonts w:ascii="Angsana New" w:hAnsi="Angsana New" w:cs="Angsana New"/>
          <w:cs/>
          <w:lang w:val="en-US"/>
        </w:rPr>
        <w:t>รายการที่รับรู้ในงบกำไรขาดทุนและกำไรขาดทุนเบ็ดเสร็จ</w:t>
      </w:r>
      <w:r w:rsidR="00DE7D71" w:rsidRPr="00DE7D71">
        <w:rPr>
          <w:rFonts w:ascii="Angsana New" w:hAnsi="Angsana New" w:cs="Angsana New" w:hint="cs"/>
          <w:cs/>
          <w:lang w:val="en-US"/>
        </w:rPr>
        <w:t>อื่น</w:t>
      </w:r>
      <w:r w:rsidRPr="00DE7D71">
        <w:rPr>
          <w:rFonts w:ascii="Angsana New" w:hAnsi="Angsana New" w:cs="Angsana New"/>
          <w:cs/>
          <w:lang w:val="en-US"/>
        </w:rPr>
        <w:t>ซึ่งเกิดจากอสังหาริมทรัพย์เพื่อการลงทุน</w:t>
      </w:r>
      <w:r w:rsidR="00A24C00">
        <w:rPr>
          <w:rFonts w:ascii="Angsana New" w:hAnsi="Angsana New" w:cs="Angsana New"/>
          <w:cs/>
          <w:lang w:val="en-US"/>
        </w:rPr>
        <w:t>สำหรับ</w:t>
      </w:r>
      <w:r w:rsidR="00A24C00">
        <w:rPr>
          <w:rFonts w:ascii="Angsana New" w:hAnsi="Angsana New" w:cs="Angsana New" w:hint="cs"/>
          <w:cs/>
          <w:lang w:val="en-US"/>
        </w:rPr>
        <w:t>งวดสามเดือน</w:t>
      </w:r>
      <w:r w:rsidR="00B21BE1">
        <w:rPr>
          <w:rFonts w:ascii="Angsana New" w:hAnsi="Angsana New" w:cs="Angsana New" w:hint="cs"/>
          <w:cs/>
          <w:lang w:val="en-US"/>
        </w:rPr>
        <w:t>และงวดหกเดือน</w:t>
      </w:r>
      <w:r w:rsidRPr="00CB670F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D452EA" w:rsidRPr="00D452EA">
        <w:rPr>
          <w:rFonts w:ascii="Angsana New" w:hAnsi="Angsana New" w:cs="Angsana New"/>
          <w:lang w:val="en-US"/>
        </w:rPr>
        <w:t>30</w:t>
      </w:r>
      <w:r w:rsidRPr="00CB670F">
        <w:rPr>
          <w:rFonts w:ascii="Angsana New" w:hAnsi="Angsana New" w:cs="Angsana New"/>
          <w:lang w:val="en-US"/>
        </w:rPr>
        <w:t xml:space="preserve"> </w:t>
      </w:r>
      <w:r w:rsidR="00B21BE1">
        <w:rPr>
          <w:rFonts w:ascii="Angsana New" w:hAnsi="Angsana New" w:cs="Angsana New" w:hint="cs"/>
          <w:cs/>
          <w:lang w:val="en-US"/>
        </w:rPr>
        <w:t>มิถุนายน</w:t>
      </w:r>
      <w:r w:rsidRPr="00CB670F">
        <w:rPr>
          <w:rFonts w:ascii="Angsana New" w:hAnsi="Angsana New" w:cs="Angsana New"/>
          <w:cs/>
          <w:lang w:val="en-US"/>
        </w:rPr>
        <w:t xml:space="preserve"> </w:t>
      </w:r>
      <w:r w:rsidR="00D452EA" w:rsidRPr="00D452EA">
        <w:rPr>
          <w:rFonts w:ascii="Angsana New" w:hAnsi="Angsana New" w:cs="Angsana New"/>
          <w:lang w:val="en-US"/>
        </w:rPr>
        <w:t>2560</w:t>
      </w:r>
      <w:r w:rsidRPr="00CB670F">
        <w:rPr>
          <w:rFonts w:ascii="Angsana New" w:hAnsi="Angsana New" w:cs="Angsana New"/>
          <w:lang w:val="en-US"/>
        </w:rPr>
        <w:t xml:space="preserve"> </w:t>
      </w:r>
      <w:r w:rsidRPr="00CB670F">
        <w:rPr>
          <w:rFonts w:ascii="Angsana New" w:hAnsi="Angsana New" w:cs="Angsana New"/>
          <w:cs/>
          <w:lang w:val="en-US"/>
        </w:rPr>
        <w:t>มีดังนี้</w:t>
      </w:r>
    </w:p>
    <w:p w:rsidR="00CC1D0E" w:rsidRDefault="00690591" w:rsidP="00690591">
      <w:pPr>
        <w:ind w:left="547"/>
        <w:jc w:val="right"/>
        <w:rPr>
          <w:rFonts w:ascii="Angsana New" w:hAnsi="Angsana New" w:cs="Angsana New"/>
          <w:lang w:val="en-US"/>
        </w:rPr>
      </w:pPr>
      <w:r w:rsidRPr="00BB080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BB080D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: </w:t>
      </w:r>
      <w:r w:rsidRPr="00BB080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90"/>
        <w:gridCol w:w="1260"/>
        <w:gridCol w:w="90"/>
        <w:gridCol w:w="1350"/>
      </w:tblGrid>
      <w:tr w:rsidR="00CC1D0E" w:rsidRPr="00CB670F" w:rsidTr="00CC1D0E">
        <w:tc>
          <w:tcPr>
            <w:tcW w:w="6030" w:type="dxa"/>
          </w:tcPr>
          <w:p w:rsidR="00CC1D0E" w:rsidRPr="00CB670F" w:rsidRDefault="00CC1D0E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C1D0E" w:rsidRPr="00CB670F" w:rsidRDefault="00CC1D0E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</w:tcPr>
          <w:p w:rsidR="00CC1D0E" w:rsidRPr="00CB670F" w:rsidRDefault="00CC1D0E" w:rsidP="005605CB">
            <w:pPr>
              <w:pStyle w:val="Heading3"/>
              <w:spacing w:line="360" w:lineRule="exact"/>
              <w:ind w:right="270"/>
              <w:jc w:val="righ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90591" w:rsidRPr="00CB670F" w:rsidTr="00CC1D0E">
        <w:tc>
          <w:tcPr>
            <w:tcW w:w="603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90591" w:rsidRPr="00CB670F" w:rsidRDefault="00690591" w:rsidP="0069059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90591" w:rsidRPr="00CB670F" w:rsidRDefault="00690591" w:rsidP="0069059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90591" w:rsidRPr="00CB670F" w:rsidTr="00CC1D0E">
        <w:tc>
          <w:tcPr>
            <w:tcW w:w="6030" w:type="dxa"/>
          </w:tcPr>
          <w:p w:rsidR="00690591" w:rsidRPr="00BB080D" w:rsidRDefault="00690591" w:rsidP="00690591">
            <w:pPr>
              <w:spacing w:line="360" w:lineRule="exact"/>
              <w:ind w:left="720" w:hanging="72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90591" w:rsidRPr="00F34EE8" w:rsidRDefault="00690591" w:rsidP="00690591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90591" w:rsidRPr="00CB670F" w:rsidRDefault="00690591" w:rsidP="0069059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90591" w:rsidRPr="00CB670F" w:rsidRDefault="00690591" w:rsidP="005605CB">
            <w:pPr>
              <w:tabs>
                <w:tab w:val="decimal" w:pos="1074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868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055</w:t>
            </w:r>
          </w:p>
        </w:tc>
      </w:tr>
      <w:tr w:rsidR="00690591" w:rsidRPr="00CB670F" w:rsidTr="00CC1D0E">
        <w:tc>
          <w:tcPr>
            <w:tcW w:w="6030" w:type="dxa"/>
          </w:tcPr>
          <w:p w:rsidR="00690591" w:rsidRPr="00BB080D" w:rsidRDefault="00690591" w:rsidP="00690591">
            <w:pPr>
              <w:spacing w:line="360" w:lineRule="exact"/>
              <w:ind w:left="720" w:hanging="72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ค่าใช้จ่ายในการดำเนินงานทางตรงที่เกิดจากอสังหาริมทรัพย์</w:t>
            </w: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90591" w:rsidRPr="00F34EE8" w:rsidRDefault="00690591" w:rsidP="00690591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90591" w:rsidRPr="00CB670F" w:rsidRDefault="00690591" w:rsidP="0069059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90591" w:rsidRPr="00CB670F" w:rsidRDefault="00690591" w:rsidP="00690591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90591" w:rsidRPr="00CB670F" w:rsidTr="00CC1D0E">
        <w:tc>
          <w:tcPr>
            <w:tcW w:w="6030" w:type="dxa"/>
          </w:tcPr>
          <w:p w:rsidR="00690591" w:rsidRPr="00BB080D" w:rsidRDefault="00690591" w:rsidP="00690591">
            <w:pPr>
              <w:spacing w:line="360" w:lineRule="exact"/>
              <w:ind w:left="720" w:hanging="45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เพื่อการลงทุนซึ่งก่อให้เกิดรายได้ค่าเช่าสำหรับ</w:t>
            </w:r>
            <w:r w:rsidRPr="00BB080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90591" w:rsidRPr="00F34EE8" w:rsidRDefault="00690591" w:rsidP="00690591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90591" w:rsidRPr="00CB670F" w:rsidRDefault="00690591" w:rsidP="0069059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90591" w:rsidRPr="00CB670F" w:rsidRDefault="00690591" w:rsidP="005605CB">
            <w:pPr>
              <w:tabs>
                <w:tab w:val="decimal" w:pos="1074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769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407</w:t>
            </w:r>
          </w:p>
        </w:tc>
      </w:tr>
    </w:tbl>
    <w:p w:rsidR="00B21BE1" w:rsidRDefault="0087214C" w:rsidP="00B21BE1">
      <w:pPr>
        <w:ind w:left="547" w:right="-25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br w:type="page"/>
      </w:r>
      <w:r w:rsidR="00B21BE1" w:rsidRPr="00BB080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lastRenderedPageBreak/>
        <w:t>(หน่วย</w:t>
      </w:r>
      <w:r w:rsidR="00B21BE1" w:rsidRPr="00BB080D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: </w:t>
      </w:r>
      <w:r w:rsidR="00B21BE1" w:rsidRPr="00BB080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90"/>
        <w:gridCol w:w="1260"/>
        <w:gridCol w:w="90"/>
        <w:gridCol w:w="1350"/>
      </w:tblGrid>
      <w:tr w:rsidR="00690591" w:rsidRPr="00CB670F" w:rsidTr="00AD3A0A">
        <w:tc>
          <w:tcPr>
            <w:tcW w:w="603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</w:tcPr>
          <w:p w:rsidR="00690591" w:rsidRPr="00CB670F" w:rsidRDefault="00690591" w:rsidP="005605CB">
            <w:pPr>
              <w:pStyle w:val="Heading3"/>
              <w:spacing w:line="360" w:lineRule="exact"/>
              <w:ind w:right="270"/>
              <w:jc w:val="righ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90591" w:rsidRPr="00CB670F" w:rsidTr="00AD3A0A">
        <w:tc>
          <w:tcPr>
            <w:tcW w:w="603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90591" w:rsidRPr="00CB670F" w:rsidRDefault="00690591" w:rsidP="0069059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90591" w:rsidRPr="00CB670F" w:rsidRDefault="00690591" w:rsidP="0069059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90591" w:rsidRPr="00CB670F" w:rsidTr="00AD3A0A">
        <w:tc>
          <w:tcPr>
            <w:tcW w:w="6030" w:type="dxa"/>
          </w:tcPr>
          <w:p w:rsidR="00690591" w:rsidRPr="00BB080D" w:rsidRDefault="00690591" w:rsidP="00690591">
            <w:pPr>
              <w:spacing w:line="360" w:lineRule="exact"/>
              <w:ind w:left="720" w:hanging="72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90591" w:rsidRPr="00F34EE8" w:rsidRDefault="00690591" w:rsidP="00690591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90591" w:rsidRPr="00CB670F" w:rsidRDefault="00690591" w:rsidP="0069059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90591" w:rsidRPr="00CB670F" w:rsidRDefault="00690591" w:rsidP="005605CB">
            <w:pPr>
              <w:tabs>
                <w:tab w:val="decimal" w:pos="1074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058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658</w:t>
            </w:r>
          </w:p>
        </w:tc>
      </w:tr>
      <w:tr w:rsidR="00690591" w:rsidRPr="00CB670F" w:rsidTr="00AD3A0A">
        <w:tc>
          <w:tcPr>
            <w:tcW w:w="6030" w:type="dxa"/>
          </w:tcPr>
          <w:p w:rsidR="00690591" w:rsidRPr="00BB080D" w:rsidRDefault="00690591" w:rsidP="00690591">
            <w:pPr>
              <w:spacing w:line="360" w:lineRule="exact"/>
              <w:ind w:left="720" w:hanging="72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ค่าใช้จ่ายในการดำเนินงานทางตรงที่เกิดจากอสังหาริมทรัพย์</w:t>
            </w: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90591" w:rsidRPr="00F34EE8" w:rsidRDefault="00690591" w:rsidP="00690591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90591" w:rsidRPr="00CB670F" w:rsidRDefault="00690591" w:rsidP="0069059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90591" w:rsidRPr="00CB670F" w:rsidRDefault="00690591" w:rsidP="00690591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90591" w:rsidRPr="00CB670F" w:rsidTr="00AD3A0A">
        <w:tc>
          <w:tcPr>
            <w:tcW w:w="6030" w:type="dxa"/>
          </w:tcPr>
          <w:p w:rsidR="00690591" w:rsidRPr="00BB080D" w:rsidRDefault="00690591" w:rsidP="00690591">
            <w:pPr>
              <w:spacing w:line="360" w:lineRule="exact"/>
              <w:ind w:left="720" w:hanging="45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เพื่อการลงทุนซึ่งก่อให้เกิดรายได้ค่าเช่าสำหรับ</w:t>
            </w:r>
            <w:r w:rsidRPr="00BB080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90591" w:rsidRPr="00F34EE8" w:rsidRDefault="00690591" w:rsidP="00690591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90591" w:rsidRPr="00CB670F" w:rsidRDefault="00690591" w:rsidP="0069059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90591" w:rsidRPr="00CB670F" w:rsidRDefault="00690591" w:rsidP="005605CB">
            <w:pPr>
              <w:tabs>
                <w:tab w:val="decimal" w:pos="1074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575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096</w:t>
            </w:r>
          </w:p>
        </w:tc>
      </w:tr>
    </w:tbl>
    <w:p w:rsidR="000C0AFD" w:rsidRPr="00CB670F" w:rsidRDefault="00D452EA" w:rsidP="00B21BE1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D452EA">
        <w:rPr>
          <w:rFonts w:ascii="Angsana New" w:hAnsi="Angsana New" w:cs="Angsana New"/>
          <w:b/>
          <w:bCs/>
          <w:snapToGrid w:val="0"/>
          <w:lang w:val="en-US"/>
        </w:rPr>
        <w:t>13</w:t>
      </w:r>
      <w:r w:rsidR="0045269A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45269A" w:rsidRPr="00CB670F">
        <w:rPr>
          <w:rFonts w:ascii="Angsana New" w:hAnsi="Angsana New" w:cs="Angsana New"/>
          <w:b/>
          <w:bCs/>
          <w:lang w:val="en-US"/>
        </w:rPr>
        <w:tab/>
      </w:r>
      <w:r w:rsidR="000C0AFD" w:rsidRPr="00CB670F">
        <w:rPr>
          <w:rFonts w:ascii="Angsana New" w:hAnsi="Angsana New" w:cs="Angsana New"/>
          <w:b/>
          <w:bCs/>
          <w:cs/>
        </w:rPr>
        <w:t>สินท</w:t>
      </w:r>
      <w:r w:rsidR="0045269A" w:rsidRPr="00CB670F">
        <w:rPr>
          <w:rFonts w:ascii="Angsana New" w:hAnsi="Angsana New" w:cs="Angsana New"/>
          <w:b/>
          <w:bCs/>
          <w:cs/>
        </w:rPr>
        <w:t>รัพย์ภาษีเงินได้รอ</w:t>
      </w:r>
      <w:r w:rsidR="00F97633">
        <w:rPr>
          <w:rFonts w:ascii="Angsana New" w:hAnsi="Angsana New" w:cs="Angsana New" w:hint="cs"/>
          <w:b/>
          <w:bCs/>
          <w:cs/>
        </w:rPr>
        <w:t>การ</w:t>
      </w:r>
      <w:r w:rsidR="0045269A" w:rsidRPr="00CB670F">
        <w:rPr>
          <w:rFonts w:ascii="Angsana New" w:hAnsi="Angsana New" w:cs="Angsana New"/>
          <w:b/>
          <w:bCs/>
          <w:cs/>
        </w:rPr>
        <w:t>ตัดบัญชี</w:t>
      </w:r>
      <w:r w:rsidR="000C0AFD" w:rsidRPr="00CB670F">
        <w:rPr>
          <w:rFonts w:ascii="Angsana New" w:hAnsi="Angsana New" w:cs="Angsana New"/>
          <w:b/>
          <w:bCs/>
          <w:cs/>
        </w:rPr>
        <w:t>/ภาษีเงินได้นิติบุคคล</w:t>
      </w:r>
    </w:p>
    <w:p w:rsidR="000D74EB" w:rsidRPr="00C367B8" w:rsidRDefault="000D74EB" w:rsidP="005557A7">
      <w:pPr>
        <w:ind w:left="562"/>
        <w:jc w:val="thaiDistribute"/>
        <w:rPr>
          <w:rFonts w:ascii="Angsana New" w:hAnsi="Angsana New" w:cs="Angsana New"/>
          <w:lang w:val="en-US"/>
        </w:rPr>
      </w:pPr>
      <w:r w:rsidRPr="00C367B8">
        <w:rPr>
          <w:rFonts w:ascii="Angsana New" w:hAnsi="Angsana New" w:cs="Angsana New"/>
          <w:cs/>
        </w:rPr>
        <w:t>รายการเคลื่อนไหวของสินทรัพย์และหนี้สินภาษีเงินได้รอการตัดบัญชีที่เกิดขึ้นระหว่าง</w:t>
      </w:r>
      <w:r w:rsidR="00453945">
        <w:rPr>
          <w:rFonts w:ascii="Angsana New" w:hAnsi="Angsana New" w:cs="Angsana New" w:hint="cs"/>
          <w:cs/>
          <w:lang w:val="en-US"/>
        </w:rPr>
        <w:t>งวดหก</w:t>
      </w:r>
      <w:r w:rsidR="00A24C00" w:rsidRPr="00C367B8">
        <w:rPr>
          <w:rFonts w:ascii="Angsana New" w:hAnsi="Angsana New" w:cs="Angsana New" w:hint="cs"/>
          <w:cs/>
          <w:lang w:val="en-US"/>
        </w:rPr>
        <w:t>เดือน</w:t>
      </w:r>
      <w:r w:rsidRPr="00C367B8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D452EA" w:rsidRPr="00D452EA">
        <w:rPr>
          <w:rFonts w:ascii="Angsana New" w:hAnsi="Angsana New" w:cs="Angsana New"/>
          <w:lang w:val="en-US"/>
        </w:rPr>
        <w:t>30</w:t>
      </w:r>
      <w:r w:rsidRPr="00C367B8">
        <w:rPr>
          <w:rFonts w:ascii="Angsana New" w:hAnsi="Angsana New" w:cs="Angsana New"/>
          <w:cs/>
          <w:lang w:val="en-US"/>
        </w:rPr>
        <w:t xml:space="preserve"> </w:t>
      </w:r>
      <w:r w:rsidR="00453945">
        <w:rPr>
          <w:rFonts w:ascii="Angsana New" w:hAnsi="Angsana New" w:cs="Angsana New" w:hint="cs"/>
          <w:cs/>
          <w:lang w:val="en-US"/>
        </w:rPr>
        <w:t>มิถุนายน</w:t>
      </w:r>
      <w:r w:rsidRPr="00C367B8">
        <w:rPr>
          <w:rFonts w:ascii="Angsana New" w:hAnsi="Angsana New" w:cs="Angsana New"/>
          <w:cs/>
          <w:lang w:val="en-US"/>
        </w:rPr>
        <w:t xml:space="preserve"> </w:t>
      </w:r>
      <w:r w:rsidR="00D452EA" w:rsidRPr="00D452EA">
        <w:rPr>
          <w:rFonts w:ascii="Angsana New" w:hAnsi="Angsana New" w:cs="Angsana New"/>
          <w:lang w:val="en-US"/>
        </w:rPr>
        <w:t>25</w:t>
      </w:r>
      <w:r w:rsidR="00D452EA" w:rsidRPr="00D452EA">
        <w:rPr>
          <w:rFonts w:ascii="Angsana New" w:hAnsi="Angsana New" w:cs="Angsana New" w:hint="cs"/>
          <w:lang w:val="en-US"/>
        </w:rPr>
        <w:t>60</w:t>
      </w:r>
      <w:r w:rsidRPr="00C367B8">
        <w:rPr>
          <w:rFonts w:ascii="Angsana New" w:hAnsi="Angsana New" w:cs="Angsana New"/>
          <w:cs/>
          <w:lang w:val="en-US"/>
        </w:rPr>
        <w:t xml:space="preserve"> และ </w:t>
      </w:r>
      <w:r w:rsidR="00D452EA" w:rsidRPr="00D452EA">
        <w:rPr>
          <w:rFonts w:ascii="Angsana New" w:hAnsi="Angsana New" w:cs="Angsana New"/>
          <w:lang w:val="en-US"/>
        </w:rPr>
        <w:t>255</w:t>
      </w:r>
      <w:r w:rsidR="00D452EA" w:rsidRPr="00D452EA">
        <w:rPr>
          <w:rFonts w:ascii="Angsana New" w:hAnsi="Angsana New" w:cs="Angsana New" w:hint="cs"/>
          <w:lang w:val="en-US"/>
        </w:rPr>
        <w:t>9</w:t>
      </w:r>
      <w:r w:rsidRPr="00C367B8">
        <w:rPr>
          <w:rFonts w:ascii="Angsana New" w:hAnsi="Angsana New" w:cs="Angsana New"/>
          <w:cs/>
          <w:lang w:val="en-US"/>
        </w:rPr>
        <w:t xml:space="preserve"> มีดังนี้</w:t>
      </w:r>
    </w:p>
    <w:p w:rsidR="00132118" w:rsidRPr="00C066F1" w:rsidRDefault="00132118" w:rsidP="00132118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 w:right="-25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C066F1">
        <w:rPr>
          <w:rFonts w:ascii="Angsana New" w:hAnsi="Angsana New" w:cs="Angsana New"/>
          <w:b/>
          <w:bCs/>
          <w:sz w:val="22"/>
          <w:szCs w:val="22"/>
          <w:cs/>
        </w:rPr>
        <w:t xml:space="preserve">(หน่วย </w:t>
      </w:r>
      <w:r w:rsidRPr="00C066F1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C066F1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“ยังไม่ได้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ตรวจสอบ”</w:t>
            </w: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D452EA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7E3635" w:rsidRPr="00CB670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E3635"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D452EA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0</w:t>
            </w:r>
            <w:r w:rsidR="007E3635"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E363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D452EA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 (ค่าใช้จ่าย)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D452EA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(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หนี้สิน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D452EA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132118" w:rsidRPr="00664289" w:rsidRDefault="00F61BE4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F61BE4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D452EA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F61BE4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F61BE4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132118" w:rsidRPr="00664289" w:rsidTr="002F4E9C">
        <w:trPr>
          <w:trHeight w:val="8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ind w:left="158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(กำไร) ขาดทุน</w:t>
            </w:r>
            <w:r w:rsidRPr="0066428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จากการปรับมูลค่าเงินลงทุนในหลักทรัพย์เผื่อขาย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605333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375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32118" w:rsidRPr="00664289" w:rsidRDefault="00513ED7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D452EA" w:rsidP="00045221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04522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739</w:t>
            </w:r>
            <w:r w:rsidR="0004522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D452EA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04522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363</w:t>
            </w:r>
            <w:r w:rsidR="0004522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</w:tr>
      <w:tr w:rsidR="00132118" w:rsidRPr="00A70E0B" w:rsidTr="002F4E9C">
        <w:trPr>
          <w:trHeight w:val="20"/>
        </w:trPr>
        <w:tc>
          <w:tcPr>
            <w:tcW w:w="3762" w:type="dxa"/>
          </w:tcPr>
          <w:p w:rsidR="00132118" w:rsidRPr="00A70E0B" w:rsidRDefault="00132118" w:rsidP="002F4E9C">
            <w:pPr>
              <w:spacing w:line="280" w:lineRule="exact"/>
              <w:ind w:left="162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</w:rPr>
              <w:t xml:space="preserve">ภาระผูกพันผลประโยชน์พนักงานหลังออกจากงาน 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A70E0B" w:rsidRDefault="00D452EA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436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318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32118" w:rsidRPr="00A70E0B" w:rsidRDefault="00D452EA" w:rsidP="002F4E9C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  <w:r w:rsidR="00513ED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A70E0B" w:rsidRDefault="00513ED7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A70E0B" w:rsidRDefault="00D452EA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513ED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733</w:t>
            </w:r>
            <w:r w:rsidR="00513ED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648</w:t>
            </w:r>
          </w:p>
        </w:tc>
      </w:tr>
      <w:tr w:rsidR="00132118" w:rsidRPr="00A70E0B" w:rsidTr="002F4E9C">
        <w:trPr>
          <w:trHeight w:val="20"/>
        </w:trPr>
        <w:tc>
          <w:tcPr>
            <w:tcW w:w="3762" w:type="dxa"/>
          </w:tcPr>
          <w:p w:rsidR="00132118" w:rsidRPr="00A70E0B" w:rsidRDefault="00132118" w:rsidP="002F4E9C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70E0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2118" w:rsidRPr="00A70E0B" w:rsidRDefault="00D452EA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2118" w:rsidRPr="00A70E0B" w:rsidRDefault="00D452EA" w:rsidP="002F4E9C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  <w:r w:rsidR="00513ED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2118" w:rsidRPr="00A70E0B" w:rsidRDefault="00D452EA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513ED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739</w:t>
            </w:r>
            <w:r w:rsidR="00513ED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2118" w:rsidRPr="00A70E0B" w:rsidRDefault="00D452EA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F61BE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947</w:t>
            </w:r>
            <w:r w:rsidR="00F61BE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798</w:t>
            </w:r>
          </w:p>
        </w:tc>
      </w:tr>
    </w:tbl>
    <w:p w:rsidR="001701EB" w:rsidRPr="00DE6A77" w:rsidRDefault="001701EB" w:rsidP="001701EB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240"/>
        <w:ind w:left="720" w:right="-29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DE6A77">
        <w:rPr>
          <w:rFonts w:ascii="Angsana New" w:hAnsi="Angsana New" w:cs="Angsana New"/>
          <w:b/>
          <w:bCs/>
          <w:sz w:val="22"/>
          <w:szCs w:val="22"/>
          <w:cs/>
        </w:rPr>
        <w:t xml:space="preserve">(หน่วย </w:t>
      </w:r>
      <w:r w:rsidRPr="00DE6A77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DE6A77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“ยังไม่ได้ตรวจสอบ”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  <w:p w:rsidR="001701EB" w:rsidRPr="00DE6A77" w:rsidRDefault="001701EB" w:rsidP="000A33C7">
            <w:pPr>
              <w:spacing w:line="2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:rsidR="001701EB" w:rsidRPr="00DE6A77" w:rsidRDefault="00D452EA" w:rsidP="000A33C7">
            <w:pPr>
              <w:spacing w:line="2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1701EB"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:rsidR="001701EB" w:rsidRPr="00DE6A77" w:rsidRDefault="00D452EA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2558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ในกำไรหรือขาดทุน</w:t>
            </w: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 (ค่าใช้จ่าย)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:rsidR="001701EB" w:rsidRPr="00DE6A77" w:rsidRDefault="00D452EA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1701EB" w:rsidRPr="00DE6A7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1701EB"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  <w:p w:rsidR="001701EB" w:rsidRPr="00DE6A77" w:rsidRDefault="00D452EA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(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หนี้สิน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1701EB" w:rsidRPr="00DE6A77" w:rsidTr="000A33C7">
        <w:trPr>
          <w:trHeight w:val="8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158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(กำไร) ขาดทุน</w:t>
            </w:r>
            <w:r w:rsidRPr="00DE6A77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จากการปรับมูลค่าเงินลงทุนในหลักทรัพย์เผื่อขาย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293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413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923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807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510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D839B9">
            <w:pPr>
              <w:spacing w:line="280" w:lineRule="exact"/>
              <w:ind w:left="246" w:hanging="84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>ผลต่างของอัตราแลกเปลี่ยนจากการแปลงค่างบการเงิน</w:t>
            </w:r>
            <w:r w:rsidR="00D839B9">
              <w:rPr>
                <w:rFonts w:ascii="Angsana New" w:hAnsi="Angsana New" w:cs="Angsana New" w:hint="cs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839B9" w:rsidRDefault="00D839B9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:rsidR="001701EB" w:rsidRPr="00DE6A77" w:rsidRDefault="001701EB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304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D839B9" w:rsidRDefault="00D839B9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839B9" w:rsidRDefault="00D839B9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304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839B9" w:rsidRDefault="00D839B9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162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 xml:space="preserve">ภาระผูกพันผลประโยชน์พนักงานหลังออกจากงาน 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701EB" w:rsidRPr="00DE6A77" w:rsidRDefault="00D452EA" w:rsidP="000A33C7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280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643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466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024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968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D452EA" w:rsidP="000A33C7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280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643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1701EB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796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549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509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062</w:t>
            </w:r>
          </w:p>
        </w:tc>
      </w:tr>
    </w:tbl>
    <w:p w:rsidR="00132118" w:rsidRPr="00C066F1" w:rsidRDefault="00453945" w:rsidP="00453945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 w:right="-25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  <w:r w:rsidR="00132118" w:rsidRPr="00C066F1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(หน่วย </w:t>
      </w:r>
      <w:r w:rsidR="00132118" w:rsidRPr="00C066F1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="00132118" w:rsidRPr="00C066F1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“ยังไม่ได้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ตรวจสอบ”</w:t>
            </w: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7E363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D452EA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7E3635"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D452EA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0</w:t>
            </w:r>
            <w:r w:rsidR="007E3635"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E363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D452EA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 (ค่าใช้จ่าย)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D452EA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(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หนี้สิน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05333" w:rsidRPr="00664289" w:rsidTr="002F4E9C">
        <w:trPr>
          <w:trHeight w:val="20"/>
        </w:trPr>
        <w:tc>
          <w:tcPr>
            <w:tcW w:w="3762" w:type="dxa"/>
          </w:tcPr>
          <w:p w:rsidR="00605333" w:rsidRPr="00664289" w:rsidRDefault="00605333" w:rsidP="00605333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CB670F" w:rsidRDefault="00D452EA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05333" w:rsidRPr="00664289" w:rsidRDefault="000E7666" w:rsidP="00605333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664289" w:rsidRDefault="000E7666" w:rsidP="00605333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664289" w:rsidRDefault="00D452EA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0E7666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0E7666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605333" w:rsidRPr="00664289" w:rsidTr="002F4E9C">
        <w:trPr>
          <w:trHeight w:val="80"/>
        </w:trPr>
        <w:tc>
          <w:tcPr>
            <w:tcW w:w="3762" w:type="dxa"/>
          </w:tcPr>
          <w:p w:rsidR="00605333" w:rsidRPr="00664289" w:rsidRDefault="00605333" w:rsidP="00605333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(กำไร) ขาดทุนจากการปรับมูลค่าเงินลงทุนในหลักทรัพย์เผื่อขาย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CB670F" w:rsidRDefault="00605333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375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605333" w:rsidRPr="00664289" w:rsidRDefault="000E7666" w:rsidP="00605333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664289" w:rsidRDefault="00D452EA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0E766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739</w:t>
            </w:r>
            <w:r w:rsidR="000E766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664289" w:rsidRDefault="00D452EA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0E766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363</w:t>
            </w:r>
            <w:r w:rsidR="000E766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</w:tr>
      <w:tr w:rsidR="00605333" w:rsidRPr="00664289" w:rsidTr="002F4E9C">
        <w:trPr>
          <w:trHeight w:val="20"/>
        </w:trPr>
        <w:tc>
          <w:tcPr>
            <w:tcW w:w="3762" w:type="dxa"/>
          </w:tcPr>
          <w:p w:rsidR="00605333" w:rsidRPr="00664289" w:rsidRDefault="00605333" w:rsidP="00605333">
            <w:pPr>
              <w:spacing w:line="280" w:lineRule="exact"/>
              <w:ind w:left="162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sz w:val="22"/>
                <w:szCs w:val="22"/>
                <w:cs/>
              </w:rPr>
              <w:t xml:space="preserve">ภาระผูกพันผลประโยชน์พนักงานหลังออกจากงาน 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CB670F" w:rsidRDefault="00D452EA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436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318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605333" w:rsidRPr="00664289" w:rsidRDefault="00D452EA" w:rsidP="00605333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  <w:r w:rsidR="000E766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664289" w:rsidRDefault="000E7666" w:rsidP="00605333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664289" w:rsidRDefault="00D452EA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0E766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733</w:t>
            </w:r>
            <w:r w:rsidR="000E766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648</w:t>
            </w:r>
          </w:p>
        </w:tc>
      </w:tr>
      <w:tr w:rsidR="00605333" w:rsidRPr="00664289" w:rsidTr="002F4E9C">
        <w:trPr>
          <w:trHeight w:val="20"/>
        </w:trPr>
        <w:tc>
          <w:tcPr>
            <w:tcW w:w="3762" w:type="dxa"/>
          </w:tcPr>
          <w:p w:rsidR="00605333" w:rsidRPr="00664289" w:rsidRDefault="00605333" w:rsidP="00605333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05333" w:rsidRPr="00CB670F" w:rsidRDefault="00D452EA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05333" w:rsidRPr="00664289" w:rsidRDefault="00D452EA" w:rsidP="00605333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  <w:r w:rsidR="000E766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05333" w:rsidRPr="00664289" w:rsidRDefault="00D452EA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0E766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739</w:t>
            </w:r>
            <w:r w:rsidR="000E766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05333" w:rsidRPr="00664289" w:rsidRDefault="00D452EA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461C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947</w:t>
            </w:r>
            <w:r w:rsidR="00461C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798</w:t>
            </w:r>
          </w:p>
        </w:tc>
      </w:tr>
    </w:tbl>
    <w:p w:rsidR="001701EB" w:rsidRPr="00DE6A77" w:rsidRDefault="001701EB" w:rsidP="001701EB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240"/>
        <w:ind w:left="720" w:right="-25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DE6A77">
        <w:rPr>
          <w:rFonts w:ascii="Angsana New" w:hAnsi="Angsana New" w:cs="Angsana New"/>
          <w:b/>
          <w:bCs/>
          <w:sz w:val="22"/>
          <w:szCs w:val="22"/>
          <w:cs/>
        </w:rPr>
        <w:t xml:space="preserve">(หน่วย </w:t>
      </w:r>
      <w:r w:rsidRPr="00DE6A77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DE6A77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“ยังไม่ได้ตรวจสอบ”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  <w:p w:rsidR="001701EB" w:rsidRPr="00DE6A77" w:rsidRDefault="001701EB" w:rsidP="000A33C7">
            <w:pPr>
              <w:spacing w:line="2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:rsidR="001701EB" w:rsidRPr="00DE6A77" w:rsidRDefault="00D452EA" w:rsidP="000A33C7">
            <w:pPr>
              <w:spacing w:line="2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1701EB"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:rsidR="001701EB" w:rsidRPr="00DE6A77" w:rsidRDefault="00D452EA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2558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ในกำไรหรือขาดทุน</w:t>
            </w: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 (ค่าใช้จ่าย)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:rsidR="001701EB" w:rsidRPr="00DE6A77" w:rsidRDefault="00D452EA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1701EB" w:rsidRPr="00DE6A7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1701EB"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  <w:p w:rsidR="001701EB" w:rsidRPr="00DE6A77" w:rsidRDefault="00D452EA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(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หนี้สิน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1701EB" w:rsidRPr="00DE6A77" w:rsidTr="000A33C7">
        <w:trPr>
          <w:trHeight w:val="8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(กำไร) ขาดทุนจากการปรับมูลค่าเงินลงทุนในหลักทรัพย์เผื่อขาย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293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413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923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807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510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162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 xml:space="preserve">ภาระผูกพันผลประโยชน์พนักงานหลังออกจากงาน 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701EB" w:rsidRPr="00DE6A77" w:rsidRDefault="00D452EA" w:rsidP="000A33C7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280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643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466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329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342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D452EA" w:rsidP="000A33C7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280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643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1701EB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923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D452EA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509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062</w:t>
            </w:r>
          </w:p>
        </w:tc>
      </w:tr>
    </w:tbl>
    <w:p w:rsidR="00864D85" w:rsidRPr="007D664B" w:rsidRDefault="00A81F59" w:rsidP="00A81F59">
      <w:pPr>
        <w:spacing w:before="240"/>
        <w:ind w:left="547"/>
        <w:jc w:val="thaiDistribute"/>
        <w:rPr>
          <w:rFonts w:ascii="Angsana New" w:hAnsi="Angsana New" w:cs="Angsana New"/>
          <w:color w:val="000000"/>
          <w:lang w:val="en-US"/>
        </w:rPr>
      </w:pPr>
      <w:r w:rsidRPr="007D664B">
        <w:rPr>
          <w:rFonts w:ascii="Angsana New" w:hAnsi="Angsana New" w:cs="Angsana New"/>
          <w:color w:val="000000"/>
          <w:cs/>
        </w:rPr>
        <w:t xml:space="preserve">ณ วันที่ </w:t>
      </w:r>
      <w:r w:rsidR="00D452EA" w:rsidRPr="007D664B">
        <w:rPr>
          <w:rFonts w:ascii="Angsana New" w:hAnsi="Angsana New" w:cs="Angsana New"/>
          <w:color w:val="000000"/>
          <w:lang w:val="en-US"/>
        </w:rPr>
        <w:t>30</w:t>
      </w:r>
      <w:r w:rsidRPr="007D664B">
        <w:rPr>
          <w:rFonts w:ascii="Angsana New" w:hAnsi="Angsana New" w:cs="Angsana New"/>
          <w:color w:val="000000"/>
          <w:cs/>
        </w:rPr>
        <w:t xml:space="preserve"> </w:t>
      </w:r>
      <w:r w:rsidR="00453945" w:rsidRPr="007D664B">
        <w:rPr>
          <w:rFonts w:ascii="Angsana New" w:hAnsi="Angsana New" w:cs="Angsana New" w:hint="cs"/>
          <w:color w:val="000000"/>
          <w:cs/>
        </w:rPr>
        <w:t>มิถุนายน</w:t>
      </w:r>
      <w:r w:rsidRPr="007D664B">
        <w:rPr>
          <w:rFonts w:ascii="Angsana New" w:hAnsi="Angsana New" w:cs="Angsana New"/>
          <w:color w:val="000000"/>
          <w:cs/>
        </w:rPr>
        <w:t xml:space="preserve"> </w:t>
      </w:r>
      <w:r w:rsidR="00D452EA" w:rsidRPr="007D664B">
        <w:rPr>
          <w:rFonts w:ascii="Angsana New" w:hAnsi="Angsana New" w:cs="Angsana New"/>
          <w:color w:val="000000"/>
          <w:lang w:val="en-US"/>
        </w:rPr>
        <w:t>25</w:t>
      </w:r>
      <w:r w:rsidR="00D452EA" w:rsidRPr="007D664B">
        <w:rPr>
          <w:rFonts w:ascii="Angsana New" w:hAnsi="Angsana New" w:cs="Angsana New" w:hint="cs"/>
          <w:color w:val="000000"/>
          <w:lang w:val="en-US"/>
        </w:rPr>
        <w:t>60</w:t>
      </w:r>
      <w:r w:rsidRPr="007D664B">
        <w:rPr>
          <w:rFonts w:ascii="Angsana New" w:hAnsi="Angsana New" w:cs="Angsana New"/>
          <w:color w:val="000000"/>
          <w:cs/>
        </w:rPr>
        <w:t xml:space="preserve"> และ</w:t>
      </w:r>
      <w:r w:rsidR="00C41407" w:rsidRPr="007D664B">
        <w:rPr>
          <w:rFonts w:ascii="Angsana New" w:hAnsi="Angsana New" w:cs="Angsana New" w:hint="cs"/>
          <w:color w:val="000000"/>
          <w:cs/>
        </w:rPr>
        <w:t xml:space="preserve">วันที่ </w:t>
      </w:r>
      <w:r w:rsidR="00D452EA" w:rsidRPr="007D664B">
        <w:rPr>
          <w:rFonts w:ascii="Angsana New" w:hAnsi="Angsana New" w:cs="Angsana New"/>
          <w:color w:val="000000"/>
          <w:lang w:val="en-US"/>
        </w:rPr>
        <w:t>31</w:t>
      </w:r>
      <w:r w:rsidR="00C41407" w:rsidRPr="007D664B">
        <w:rPr>
          <w:rFonts w:ascii="Angsana New" w:hAnsi="Angsana New" w:cs="Angsana New"/>
          <w:color w:val="000000"/>
          <w:lang w:val="en-US"/>
        </w:rPr>
        <w:t xml:space="preserve"> </w:t>
      </w:r>
      <w:r w:rsidR="00C41407" w:rsidRPr="007D664B">
        <w:rPr>
          <w:rFonts w:ascii="Angsana New" w:hAnsi="Angsana New" w:cs="Angsana New" w:hint="cs"/>
          <w:color w:val="000000"/>
          <w:cs/>
          <w:lang w:val="en-US"/>
        </w:rPr>
        <w:t>ธันวาคม</w:t>
      </w:r>
      <w:r w:rsidRPr="007D664B">
        <w:rPr>
          <w:rFonts w:ascii="Angsana New" w:hAnsi="Angsana New" w:cs="Angsana New"/>
          <w:color w:val="000000"/>
          <w:cs/>
        </w:rPr>
        <w:t xml:space="preserve"> </w:t>
      </w:r>
      <w:r w:rsidR="00D452EA" w:rsidRPr="007D664B">
        <w:rPr>
          <w:rFonts w:ascii="Angsana New" w:hAnsi="Angsana New" w:cs="Angsana New"/>
          <w:color w:val="000000"/>
          <w:lang w:val="en-US"/>
        </w:rPr>
        <w:t>255</w:t>
      </w:r>
      <w:r w:rsidR="00D452EA" w:rsidRPr="007D664B">
        <w:rPr>
          <w:rFonts w:ascii="Angsana New" w:hAnsi="Angsana New" w:cs="Angsana New" w:hint="cs"/>
          <w:color w:val="000000"/>
          <w:lang w:val="en-US"/>
        </w:rPr>
        <w:t>9</w:t>
      </w:r>
      <w:r w:rsidRPr="007D664B">
        <w:rPr>
          <w:rFonts w:ascii="Angsana New" w:hAnsi="Angsana New" w:cs="Angsana New"/>
          <w:color w:val="000000"/>
          <w:cs/>
        </w:rPr>
        <w:t xml:space="preserve"> </w:t>
      </w:r>
      <w:r w:rsidR="00134B32" w:rsidRPr="007D664B">
        <w:rPr>
          <w:rFonts w:ascii="Angsana New" w:hAnsi="Angsana New" w:cs="Angsana New"/>
          <w:color w:val="000000"/>
          <w:cs/>
        </w:rPr>
        <w:t>กลุ่มบริษัท</w:t>
      </w:r>
      <w:r w:rsidR="00C948AA" w:rsidRPr="007D664B">
        <w:rPr>
          <w:rFonts w:ascii="Angsana New" w:hAnsi="Angsana New" w:cs="Angsana New"/>
          <w:color w:val="000000"/>
          <w:cs/>
        </w:rPr>
        <w:t>และบริษัท</w:t>
      </w:r>
      <w:r w:rsidR="007D664B" w:rsidRPr="007D664B">
        <w:rPr>
          <w:rFonts w:ascii="Angsana New" w:hAnsi="Angsana New" w:cs="Angsana New"/>
          <w:color w:val="000000"/>
          <w:cs/>
        </w:rPr>
        <w:t>มีขาดทุน</w:t>
      </w:r>
      <w:r w:rsidRPr="007D664B">
        <w:rPr>
          <w:rFonts w:ascii="Angsana New" w:hAnsi="Angsana New" w:cs="Angsana New"/>
          <w:color w:val="000000"/>
          <w:cs/>
        </w:rPr>
        <w:t>ทางภาษี</w:t>
      </w:r>
      <w:r w:rsidR="007D664B" w:rsidRPr="007D664B">
        <w:rPr>
          <w:rFonts w:ascii="Angsana New" w:hAnsi="Angsana New" w:cs="Angsana New" w:hint="cs"/>
          <w:color w:val="000000"/>
          <w:cs/>
        </w:rPr>
        <w:t>ที่ยังไม่ได้ใช้</w:t>
      </w:r>
      <w:r w:rsidRPr="007D664B">
        <w:rPr>
          <w:rFonts w:ascii="Angsana New" w:hAnsi="Angsana New" w:cs="Angsana New"/>
          <w:color w:val="000000"/>
          <w:cs/>
        </w:rPr>
        <w:t xml:space="preserve"> </w:t>
      </w:r>
      <w:r w:rsidR="00565C24" w:rsidRPr="007D664B">
        <w:rPr>
          <w:rFonts w:ascii="Angsana New" w:hAnsi="Angsana New" w:cs="Angsana New"/>
          <w:color w:val="000000"/>
          <w:cs/>
        </w:rPr>
        <w:t>ซึ่ง</w:t>
      </w:r>
      <w:r w:rsidR="00565C24" w:rsidRPr="007D664B">
        <w:rPr>
          <w:rFonts w:ascii="Angsana New" w:hAnsi="Angsana New" w:cs="Angsana New"/>
          <w:color w:val="000000"/>
          <w:cs/>
          <w:lang w:val="en-US"/>
        </w:rPr>
        <w:t>มีรายละเอียด</w:t>
      </w:r>
      <w:r w:rsidR="00864D85" w:rsidRPr="007D664B">
        <w:rPr>
          <w:rFonts w:ascii="Angsana New" w:hAnsi="Angsana New" w:cs="Angsana New"/>
          <w:color w:val="000000"/>
          <w:cs/>
          <w:lang w:val="en-US"/>
        </w:rPr>
        <w:t>ดังต่อไปนี้</w:t>
      </w:r>
    </w:p>
    <w:p w:rsidR="008D5C63" w:rsidRPr="00936B67" w:rsidRDefault="008D5C63" w:rsidP="00936B67">
      <w:pPr>
        <w:ind w:left="547" w:right="-2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936B67">
        <w:rPr>
          <w:rFonts w:ascii="Angsana New" w:hAnsi="Angsana New" w:cs="Angsana New"/>
          <w:b/>
          <w:bCs/>
          <w:sz w:val="24"/>
          <w:szCs w:val="24"/>
          <w:cs/>
        </w:rPr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ind w:left="-120" w:right="-120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</w:t>
            </w:r>
          </w:p>
          <w:p w:rsidR="00936B67" w:rsidRPr="00936B67" w:rsidRDefault="00936B67" w:rsidP="00936B67">
            <w:pPr>
              <w:spacing w:line="32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ตรวจสอบ”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30 </w:t>
            </w: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30 </w:t>
            </w: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936B67" w:rsidRDefault="00936B67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4817A3" w:rsidRDefault="00936B67" w:rsidP="007D664B">
            <w:pPr>
              <w:spacing w:line="320" w:lineRule="exact"/>
              <w:ind w:left="1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17A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</w:t>
            </w:r>
            <w:r w:rsidR="007D664B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ที่ยังไม่ได้ใช้</w:t>
            </w:r>
          </w:p>
        </w:tc>
        <w:tc>
          <w:tcPr>
            <w:tcW w:w="90" w:type="dxa"/>
          </w:tcPr>
          <w:p w:rsidR="00936B67" w:rsidRPr="004817A3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4817A3" w:rsidRDefault="002661B2" w:rsidP="00936B67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1,122,376,705</w:t>
            </w:r>
          </w:p>
        </w:tc>
        <w:tc>
          <w:tcPr>
            <w:tcW w:w="90" w:type="dxa"/>
          </w:tcPr>
          <w:p w:rsidR="00936B67" w:rsidRPr="004817A3" w:rsidRDefault="00936B67" w:rsidP="00936B67">
            <w:pPr>
              <w:spacing w:line="320" w:lineRule="exact"/>
              <w:ind w:left="-66" w:right="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936B67" w:rsidRPr="004817A3" w:rsidRDefault="00936B67" w:rsidP="00936B67">
            <w:pPr>
              <w:tabs>
                <w:tab w:val="decimal" w:pos="99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17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650,296,829</w:t>
            </w:r>
          </w:p>
        </w:tc>
        <w:tc>
          <w:tcPr>
            <w:tcW w:w="90" w:type="dxa"/>
          </w:tcPr>
          <w:p w:rsidR="00936B67" w:rsidRPr="004817A3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4817A3" w:rsidRDefault="002661B2" w:rsidP="00936B67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475,612,611</w:t>
            </w:r>
          </w:p>
        </w:tc>
        <w:tc>
          <w:tcPr>
            <w:tcW w:w="90" w:type="dxa"/>
          </w:tcPr>
          <w:p w:rsidR="00936B67" w:rsidRPr="004817A3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17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355,489,193</w:t>
            </w:r>
          </w:p>
        </w:tc>
      </w:tr>
    </w:tbl>
    <w:p w:rsidR="00A81F59" w:rsidRPr="00CB670F" w:rsidRDefault="00A81F59" w:rsidP="00A81F59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olor w:val="000000"/>
          <w:spacing w:val="-10"/>
          <w:cs/>
        </w:rPr>
        <w:t>อย่างไรก็ตาม</w:t>
      </w:r>
      <w:r w:rsidR="00864D85" w:rsidRPr="00CB670F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="00134B32" w:rsidRPr="00CB670F">
        <w:rPr>
          <w:rFonts w:ascii="Angsana New" w:hAnsi="Angsana New" w:cs="Angsana New"/>
          <w:color w:val="000000"/>
          <w:spacing w:val="-10"/>
          <w:cs/>
        </w:rPr>
        <w:t>กลุ่มบริษัท</w:t>
      </w:r>
      <w:r w:rsidR="00474255" w:rsidRPr="00CB670F">
        <w:rPr>
          <w:rFonts w:ascii="Angsana New" w:hAnsi="Angsana New" w:cs="Angsana New"/>
          <w:cs/>
          <w:lang w:val="en-US"/>
        </w:rPr>
        <w:t>และบริษัท</w:t>
      </w:r>
      <w:r w:rsidRPr="00CB670F">
        <w:rPr>
          <w:rFonts w:ascii="Angsana New" w:hAnsi="Angsana New" w:cs="Angsana New"/>
          <w:color w:val="000000"/>
          <w:spacing w:val="-10"/>
          <w:cs/>
        </w:rPr>
        <w:t>ไม่ได้บันทึกสินทรัพย์ภาษีเงินได้รอการตัดบัญชี</w:t>
      </w:r>
      <w:r w:rsidR="00864D85" w:rsidRPr="00CB670F">
        <w:rPr>
          <w:rFonts w:ascii="Angsana New" w:hAnsi="Angsana New" w:cs="Angsana New"/>
          <w:color w:val="000000"/>
          <w:spacing w:val="2"/>
          <w:cs/>
        </w:rPr>
        <w:t>สำหรับผล</w:t>
      </w:r>
      <w:r w:rsidR="007B634F" w:rsidRPr="00CB670F">
        <w:rPr>
          <w:rFonts w:ascii="Angsana New" w:hAnsi="Angsana New" w:cs="Angsana New"/>
          <w:color w:val="000000"/>
          <w:spacing w:val="2"/>
          <w:cs/>
        </w:rPr>
        <w:t>แตก</w:t>
      </w:r>
      <w:r w:rsidR="00864D85" w:rsidRPr="00CB670F">
        <w:rPr>
          <w:rFonts w:ascii="Angsana New" w:hAnsi="Angsana New" w:cs="Angsana New"/>
          <w:color w:val="000000"/>
          <w:spacing w:val="2"/>
          <w:cs/>
        </w:rPr>
        <w:t>ต่างชั่วคราวที่เกิดจาก</w:t>
      </w:r>
      <w:r w:rsidR="007D664B">
        <w:rPr>
          <w:rFonts w:ascii="Angsana New" w:hAnsi="Angsana New" w:cs="Angsana New"/>
          <w:color w:val="000000"/>
          <w:spacing w:val="2"/>
          <w:cs/>
        </w:rPr>
        <w:t>ขาดทุน</w:t>
      </w:r>
      <w:r w:rsidRPr="00CB670F">
        <w:rPr>
          <w:rFonts w:ascii="Angsana New" w:hAnsi="Angsana New" w:cs="Angsana New"/>
          <w:color w:val="000000"/>
          <w:spacing w:val="2"/>
          <w:cs/>
        </w:rPr>
        <w:t>ทางภาษี</w:t>
      </w:r>
      <w:r w:rsidR="007D664B">
        <w:rPr>
          <w:rFonts w:ascii="Angsana New" w:hAnsi="Angsana New" w:cs="Angsana New" w:hint="cs"/>
          <w:color w:val="000000"/>
          <w:spacing w:val="2"/>
          <w:cs/>
        </w:rPr>
        <w:t>ที่ยังไม่ได้ใช้</w:t>
      </w:r>
      <w:r w:rsidRPr="00CB670F">
        <w:rPr>
          <w:rFonts w:ascii="Angsana New" w:hAnsi="Angsana New" w:cs="Angsana New"/>
          <w:color w:val="000000"/>
          <w:spacing w:val="2"/>
          <w:cs/>
        </w:rPr>
        <w:t xml:space="preserve"> เนื่องจากผู้บริหาร</w:t>
      </w:r>
      <w:r w:rsidR="00FF7276" w:rsidRPr="00CB670F">
        <w:rPr>
          <w:rFonts w:ascii="Angsana New" w:hAnsi="Angsana New" w:cs="Angsana New"/>
          <w:color w:val="000000"/>
          <w:spacing w:val="2"/>
          <w:cs/>
        </w:rPr>
        <w:t>ของ</w:t>
      </w:r>
      <w:r w:rsidR="00134B32" w:rsidRPr="00CB670F">
        <w:rPr>
          <w:rFonts w:ascii="Angsana New" w:hAnsi="Angsana New" w:cs="Angsana New"/>
          <w:color w:val="000000"/>
          <w:spacing w:val="2"/>
          <w:cs/>
        </w:rPr>
        <w:t>กลุ่มบริษัท</w:t>
      </w:r>
      <w:r w:rsidR="00474255" w:rsidRPr="00CB670F">
        <w:rPr>
          <w:rFonts w:ascii="Angsana New" w:hAnsi="Angsana New" w:cs="Angsana New"/>
          <w:cs/>
          <w:lang w:val="en-US"/>
        </w:rPr>
        <w:t>และบริษัท</w:t>
      </w:r>
      <w:r w:rsidRPr="00CB670F">
        <w:rPr>
          <w:rFonts w:ascii="Angsana New" w:hAnsi="Angsana New" w:cs="Angsana New"/>
          <w:color w:val="000000"/>
          <w:spacing w:val="2"/>
          <w:cs/>
        </w:rPr>
        <w:t>พิจารณาแล้วเห็นว่า</w:t>
      </w:r>
      <w:r w:rsidRPr="00CB670F">
        <w:rPr>
          <w:rFonts w:ascii="Angsana New" w:hAnsi="Angsana New" w:cs="Angsana New"/>
          <w:color w:val="000000"/>
          <w:spacing w:val="-8"/>
          <w:cs/>
        </w:rPr>
        <w:t>ยังมีความไม่แน่นอนว่าจะสามารถใ</w:t>
      </w:r>
      <w:r w:rsidR="007D664B">
        <w:rPr>
          <w:rFonts w:ascii="Angsana New" w:hAnsi="Angsana New" w:cs="Angsana New"/>
          <w:color w:val="000000"/>
          <w:spacing w:val="-8"/>
          <w:cs/>
        </w:rPr>
        <w:t>ช้ประโยชน์ทางภาษีสำหรับผลขาดทุน</w:t>
      </w:r>
      <w:r w:rsidRPr="00CB670F">
        <w:rPr>
          <w:rFonts w:ascii="Angsana New" w:hAnsi="Angsana New" w:cs="Angsana New"/>
          <w:color w:val="000000"/>
          <w:spacing w:val="-8"/>
          <w:cs/>
        </w:rPr>
        <w:t>ทางภาษี</w:t>
      </w:r>
      <w:r w:rsidR="007D664B">
        <w:rPr>
          <w:rFonts w:ascii="Angsana New" w:hAnsi="Angsana New" w:cs="Angsana New" w:hint="cs"/>
          <w:color w:val="000000"/>
          <w:spacing w:val="-8"/>
          <w:cs/>
        </w:rPr>
        <w:t>ที่ยังไม่ได้ใช้</w:t>
      </w:r>
      <w:r w:rsidRPr="00CB670F">
        <w:rPr>
          <w:rFonts w:ascii="Angsana New" w:hAnsi="Angsana New" w:cs="Angsana New"/>
          <w:color w:val="000000"/>
          <w:spacing w:val="-8"/>
          <w:cs/>
        </w:rPr>
        <w:t>ดังกล่าวในอนาคต</w:t>
      </w:r>
    </w:p>
    <w:p w:rsidR="00453945" w:rsidRPr="00F26201" w:rsidRDefault="00605333" w:rsidP="00E062C7">
      <w:pPr>
        <w:ind w:left="54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br w:type="page"/>
      </w:r>
      <w:r w:rsidR="00453945" w:rsidRPr="00F26201">
        <w:rPr>
          <w:rFonts w:ascii="Angsana New" w:hAnsi="Angsana New" w:cs="Angsana New"/>
          <w:cs/>
        </w:rPr>
        <w:lastRenderedPageBreak/>
        <w:t>ภาษีเงินได้ที่รับรู้ในกำไรขาดทุน</w:t>
      </w:r>
      <w:r w:rsidR="00453945" w:rsidRPr="00F26201">
        <w:rPr>
          <w:rFonts w:ascii="Angsana New" w:hAnsi="Angsana New" w:cs="Angsana New"/>
          <w:cs/>
          <w:lang w:val="en-US"/>
        </w:rPr>
        <w:t>สำหรับงวดสามเดือน</w:t>
      </w:r>
      <w:r w:rsidR="00E062C7" w:rsidRPr="00F26201">
        <w:rPr>
          <w:rFonts w:ascii="Angsana New" w:hAnsi="Angsana New" w:cs="Angsana New" w:hint="cs"/>
          <w:cs/>
          <w:lang w:val="en-US"/>
        </w:rPr>
        <w:t>และงวดหกเดือน</w:t>
      </w:r>
      <w:r w:rsidR="00453945" w:rsidRPr="00F26201">
        <w:rPr>
          <w:rFonts w:ascii="Angsana New" w:hAnsi="Angsana New" w:cs="Angsana New"/>
          <w:cs/>
        </w:rPr>
        <w:t xml:space="preserve">สิ้นสุดวันที่ </w:t>
      </w:r>
      <w:r w:rsidR="00D452EA" w:rsidRPr="00F26201">
        <w:rPr>
          <w:rFonts w:ascii="Angsana New" w:hAnsi="Angsana New" w:cs="Angsana New"/>
          <w:lang w:val="en-US"/>
        </w:rPr>
        <w:t>3</w:t>
      </w:r>
      <w:r w:rsidR="00D452EA" w:rsidRPr="00F26201">
        <w:rPr>
          <w:rFonts w:ascii="Angsana New" w:hAnsi="Angsana New" w:cs="Angsana New" w:hint="cs"/>
          <w:lang w:val="en-US"/>
        </w:rPr>
        <w:t>0</w:t>
      </w:r>
      <w:r w:rsidR="00453945" w:rsidRPr="00F26201">
        <w:rPr>
          <w:rFonts w:ascii="Angsana New" w:hAnsi="Angsana New" w:cs="Angsana New"/>
          <w:lang w:val="en-US"/>
        </w:rPr>
        <w:t xml:space="preserve"> </w:t>
      </w:r>
      <w:r w:rsidR="00453945" w:rsidRPr="00F26201">
        <w:rPr>
          <w:rFonts w:ascii="Angsana New" w:hAnsi="Angsana New" w:cs="Angsana New"/>
          <w:cs/>
          <w:lang w:val="en-US"/>
        </w:rPr>
        <w:t>ม</w:t>
      </w:r>
      <w:r w:rsidR="00453945" w:rsidRPr="00F26201">
        <w:rPr>
          <w:rFonts w:ascii="Angsana New" w:hAnsi="Angsana New" w:cs="Angsana New" w:hint="cs"/>
          <w:cs/>
          <w:lang w:val="en-US"/>
        </w:rPr>
        <w:t>ิถุนายน</w:t>
      </w:r>
      <w:r w:rsidR="00453945" w:rsidRPr="00F26201">
        <w:rPr>
          <w:rFonts w:ascii="Angsana New" w:hAnsi="Angsana New" w:cs="Angsana New"/>
          <w:cs/>
          <w:lang w:val="en-US"/>
        </w:rPr>
        <w:t xml:space="preserve"> </w:t>
      </w:r>
      <w:r w:rsidR="00453945" w:rsidRPr="00F26201">
        <w:rPr>
          <w:rFonts w:ascii="Angsana New" w:hAnsi="Angsana New" w:cs="Angsana New"/>
          <w:cs/>
        </w:rPr>
        <w:t>ประกอบด้วย</w:t>
      </w:r>
    </w:p>
    <w:p w:rsidR="00453945" w:rsidRPr="00CB670F" w:rsidRDefault="00453945" w:rsidP="003C55A6">
      <w:pPr>
        <w:pStyle w:val="Header"/>
        <w:tabs>
          <w:tab w:val="clear" w:pos="4153"/>
          <w:tab w:val="clear" w:pos="8306"/>
          <w:tab w:val="left" w:pos="5760"/>
        </w:tabs>
        <w:overflowPunct/>
        <w:autoSpaceDE/>
        <w:autoSpaceDN/>
        <w:adjustRightInd/>
        <w:ind w:left="350" w:right="-25" w:firstLine="190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CB670F">
        <w:rPr>
          <w:rFonts w:ascii="Angsana New" w:hAnsi="Angsana New" w:cs="Angsana New"/>
          <w:b/>
          <w:bCs/>
          <w:sz w:val="22"/>
          <w:szCs w:val="22"/>
          <w:cs/>
        </w:rPr>
        <w:t xml:space="preserve"> (หน่วย : 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990"/>
        <w:gridCol w:w="270"/>
        <w:gridCol w:w="990"/>
        <w:gridCol w:w="270"/>
        <w:gridCol w:w="990"/>
      </w:tblGrid>
      <w:tr w:rsidR="00453945" w:rsidRPr="00CB670F" w:rsidTr="003C55A6">
        <w:trPr>
          <w:cantSplit/>
        </w:trPr>
        <w:tc>
          <w:tcPr>
            <w:tcW w:w="405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62C7" w:rsidRPr="00CB670F" w:rsidTr="003C55A6">
        <w:trPr>
          <w:cantSplit/>
        </w:trPr>
        <w:tc>
          <w:tcPr>
            <w:tcW w:w="405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</w:tcPr>
          <w:p w:rsidR="00E062C7" w:rsidRPr="00E062C7" w:rsidRDefault="00E062C7" w:rsidP="00AD23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453945" w:rsidRPr="00CB670F" w:rsidTr="003C55A6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B670F" w:rsidRDefault="00D452EA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B670F" w:rsidRDefault="00D452EA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B670F" w:rsidRDefault="00D452EA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B670F" w:rsidRDefault="00D452EA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59</w:t>
            </w:r>
          </w:p>
        </w:tc>
      </w:tr>
      <w:tr w:rsidR="00453945" w:rsidRPr="00CB670F" w:rsidTr="003C55A6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ภาษีเงินได้ใน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งวด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B670F" w:rsidRDefault="00D452EA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005F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714</w:t>
            </w:r>
            <w:r w:rsidR="007005F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746D">
              <w:rPr>
                <w:rFonts w:ascii="Angsana New" w:hAnsi="Angsana New" w:cs="Angsana New"/>
                <w:sz w:val="22"/>
                <w:szCs w:val="22"/>
                <w:lang w:val="en-US"/>
              </w:rPr>
              <w:t>063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B670F" w:rsidRDefault="007005F4" w:rsidP="00AD2312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453945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24" w:right="-103" w:hanging="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ภาษีเงินได้รอการตัดบัญชีที่เกี่ยวข้องกับผลแตกต่างชั่วคราว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108" w:righ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108" w:righ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right="3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right="3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53945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25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945" w:rsidRPr="00CB670F" w:rsidRDefault="008C54D3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148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746D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945" w:rsidRPr="00CB670F" w:rsidRDefault="00453945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321</w:t>
            </w: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945" w:rsidRPr="00CB670F" w:rsidRDefault="008C54D3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148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746D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321</w:t>
            </w: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453945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53945" w:rsidRPr="00CB670F" w:rsidRDefault="006E33FD" w:rsidP="006E33FD">
            <w:pPr>
              <w:spacing w:line="300" w:lineRule="exact"/>
              <w:ind w:left="252" w:hanging="25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(รายได้)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453945" w:rsidRPr="00CB670F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ค่าใช้จ่ายภาษีเงินได้ที่แสดงในงบกำไรขาดทุนและ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453945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25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453945" w:rsidRPr="00CB670F" w:rsidRDefault="00D452EA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005F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565</w:t>
            </w:r>
            <w:r w:rsidR="007005F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453945" w:rsidRPr="00CB670F" w:rsidRDefault="00453945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321</w:t>
            </w: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453945" w:rsidRPr="00CB670F" w:rsidRDefault="008C54D3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148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746D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321</w:t>
            </w: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:rsidR="00E062C7" w:rsidRPr="00CB670F" w:rsidRDefault="00E062C7" w:rsidP="003C55A6">
      <w:pPr>
        <w:pStyle w:val="Header"/>
        <w:tabs>
          <w:tab w:val="clear" w:pos="4153"/>
          <w:tab w:val="clear" w:pos="8306"/>
          <w:tab w:val="left" w:pos="5760"/>
        </w:tabs>
        <w:overflowPunct/>
        <w:autoSpaceDE/>
        <w:autoSpaceDN/>
        <w:adjustRightInd/>
        <w:spacing w:before="240"/>
        <w:ind w:left="350" w:right="-25" w:firstLine="190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CB670F">
        <w:rPr>
          <w:rFonts w:ascii="Angsana New" w:hAnsi="Angsana New" w:cs="Angsana New"/>
          <w:b/>
          <w:bCs/>
          <w:sz w:val="22"/>
          <w:szCs w:val="22"/>
          <w:cs/>
        </w:rPr>
        <w:t>(หน่วย : 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990"/>
        <w:gridCol w:w="270"/>
        <w:gridCol w:w="990"/>
        <w:gridCol w:w="270"/>
        <w:gridCol w:w="990"/>
      </w:tblGrid>
      <w:tr w:rsidR="00E062C7" w:rsidRPr="00CB670F" w:rsidTr="003C55A6">
        <w:trPr>
          <w:cantSplit/>
        </w:trPr>
        <w:tc>
          <w:tcPr>
            <w:tcW w:w="405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62C7" w:rsidRPr="00CB670F" w:rsidTr="003C55A6">
        <w:trPr>
          <w:cantSplit/>
        </w:trPr>
        <w:tc>
          <w:tcPr>
            <w:tcW w:w="405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</w:tcPr>
          <w:p w:rsidR="00E062C7" w:rsidRPr="00E062C7" w:rsidRDefault="00E062C7" w:rsidP="00AD23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E062C7" w:rsidRPr="00CB670F" w:rsidTr="003C55A6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D452EA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D452EA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D452EA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D452EA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59</w:t>
            </w:r>
          </w:p>
        </w:tc>
      </w:tr>
      <w:tr w:rsidR="00E062C7" w:rsidRPr="00CB670F" w:rsidTr="003C55A6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ภาษีเงินได้ใน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งวด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D452EA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B9397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539</w:t>
            </w:r>
            <w:r w:rsidR="00B9397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752D28">
              <w:rPr>
                <w:rFonts w:ascii="Angsana New" w:hAnsi="Angsana New" w:cs="Angsana New"/>
                <w:sz w:val="22"/>
                <w:szCs w:val="22"/>
                <w:lang w:val="en-US"/>
              </w:rPr>
              <w:t>711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7005F4" w:rsidP="00AD2312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E062C7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24" w:right="-103" w:hanging="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ภาษีเงินได้รอการตัดบัญชีที่เกี่ยวข้องกับผลแตกต่างชั่วคราว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8" w:righ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8" w:righ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right="3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right="3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062C7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25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62C7" w:rsidRPr="00CB670F" w:rsidRDefault="008C54D3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752D28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62C7" w:rsidRPr="00CB670F" w:rsidRDefault="00E062C7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280</w:t>
            </w:r>
            <w:r w:rsidRPr="00E062C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643</w:t>
            </w: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62C7" w:rsidRPr="00CB670F" w:rsidRDefault="008C54D3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752D28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280</w:t>
            </w:r>
            <w:r w:rsidRPr="00E062C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643</w:t>
            </w: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E062C7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062C7" w:rsidRPr="00CB670F" w:rsidRDefault="006E33FD" w:rsidP="006E33FD">
            <w:pPr>
              <w:spacing w:line="300" w:lineRule="exact"/>
              <w:ind w:left="252" w:hanging="25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(รายได้)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E062C7" w:rsidRPr="00CB670F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ค่าใช้จ่ายภาษีเงินได้ที่แสดงในงบกำไรขาดทุนและ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E062C7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25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E062C7" w:rsidRPr="00CB670F" w:rsidRDefault="00D452EA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7005F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242</w:t>
            </w:r>
            <w:r w:rsidR="007005F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E062C7" w:rsidRPr="00CB670F" w:rsidRDefault="00E062C7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280</w:t>
            </w:r>
            <w:r w:rsidRPr="00E062C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643</w:t>
            </w: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E062C7" w:rsidRPr="00CB670F" w:rsidRDefault="008C54D3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752D28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280</w:t>
            </w:r>
            <w:r w:rsidRPr="00E062C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643</w:t>
            </w:r>
            <w:r w:rsidRPr="00336E1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:rsidR="00946BBC" w:rsidRPr="00CB670F" w:rsidRDefault="006D2092" w:rsidP="00453945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0742A6">
        <w:rPr>
          <w:rFonts w:ascii="Angsana New" w:hAnsi="Angsana New" w:cs="Angsana New"/>
          <w:spacing w:val="-6"/>
          <w:cs/>
        </w:rPr>
        <w:t>ภาษีเงินได้ที่รับรู้ใน</w:t>
      </w:r>
      <w:r w:rsidR="000C0AFD" w:rsidRPr="000742A6">
        <w:rPr>
          <w:rFonts w:ascii="Angsana New" w:hAnsi="Angsana New" w:cs="Angsana New"/>
          <w:spacing w:val="-6"/>
          <w:cs/>
        </w:rPr>
        <w:t>กำไรขาดทุนเบ็ดเสร็จอื่น</w:t>
      </w:r>
      <w:r w:rsidR="00C367B8" w:rsidRPr="000742A6">
        <w:rPr>
          <w:rFonts w:ascii="Angsana New" w:hAnsi="Angsana New" w:cs="Angsana New"/>
          <w:spacing w:val="-6"/>
          <w:cs/>
          <w:lang w:val="en-US"/>
        </w:rPr>
        <w:t>สำหรับงวดสามเดือน</w:t>
      </w:r>
      <w:r w:rsidR="000742A6" w:rsidRPr="000742A6">
        <w:rPr>
          <w:rFonts w:ascii="Angsana New" w:hAnsi="Angsana New" w:cs="Angsana New" w:hint="cs"/>
          <w:spacing w:val="-6"/>
          <w:cs/>
          <w:lang w:val="en-US"/>
        </w:rPr>
        <w:t>และงวดหกเดือน</w:t>
      </w:r>
      <w:r w:rsidR="00946BBC" w:rsidRPr="000742A6">
        <w:rPr>
          <w:rFonts w:ascii="Angsana New" w:hAnsi="Angsana New" w:cs="Angsana New"/>
          <w:spacing w:val="-6"/>
          <w:cs/>
        </w:rPr>
        <w:t>สิ้นสุดวันที่</w:t>
      </w:r>
      <w:r w:rsidR="00946BBC" w:rsidRPr="000742A6">
        <w:rPr>
          <w:rFonts w:ascii="Angsana New" w:hAnsi="Angsana New" w:cs="Angsana New"/>
          <w:spacing w:val="-6"/>
          <w:lang w:val="en-US"/>
        </w:rPr>
        <w:t xml:space="preserve"> </w:t>
      </w:r>
      <w:r w:rsidR="00D452EA" w:rsidRPr="00D452EA">
        <w:rPr>
          <w:rFonts w:ascii="Angsana New" w:hAnsi="Angsana New" w:cs="Angsana New"/>
          <w:spacing w:val="-6"/>
          <w:lang w:val="en-US"/>
        </w:rPr>
        <w:t>30</w:t>
      </w:r>
      <w:r w:rsidR="00946BBC" w:rsidRPr="000742A6">
        <w:rPr>
          <w:rFonts w:ascii="Angsana New" w:hAnsi="Angsana New" w:cs="Angsana New"/>
          <w:spacing w:val="-6"/>
          <w:lang w:val="en-US"/>
        </w:rPr>
        <w:t xml:space="preserve"> </w:t>
      </w:r>
      <w:r w:rsidR="00946BBC" w:rsidRPr="000742A6">
        <w:rPr>
          <w:rFonts w:ascii="Angsana New" w:hAnsi="Angsana New" w:cs="Angsana New"/>
          <w:spacing w:val="-6"/>
          <w:cs/>
          <w:lang w:val="en-US"/>
        </w:rPr>
        <w:t>ม</w:t>
      </w:r>
      <w:r w:rsidR="000742A6">
        <w:rPr>
          <w:rFonts w:ascii="Angsana New" w:hAnsi="Angsana New" w:cs="Angsana New" w:hint="cs"/>
          <w:spacing w:val="-6"/>
          <w:cs/>
          <w:lang w:val="en-US"/>
        </w:rPr>
        <w:t>ิถุนายน</w:t>
      </w:r>
      <w:r w:rsidR="00946BBC" w:rsidRPr="000742A6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946BBC" w:rsidRPr="00CB670F">
        <w:rPr>
          <w:rFonts w:ascii="Angsana New" w:hAnsi="Angsana New" w:cs="Angsana New"/>
          <w:cs/>
        </w:rPr>
        <w:t>ประกอบด้วย</w:t>
      </w:r>
    </w:p>
    <w:p w:rsidR="00E12E8B" w:rsidRPr="00C066F1" w:rsidRDefault="00E12E8B" w:rsidP="003C55A6">
      <w:pPr>
        <w:ind w:right="-25" w:firstLine="720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C066F1">
        <w:rPr>
          <w:rFonts w:ascii="Angsana New" w:hAnsi="Angsana New" w:cs="Angsana New"/>
          <w:b/>
          <w:bCs/>
          <w:sz w:val="22"/>
          <w:szCs w:val="22"/>
          <w:cs/>
        </w:rPr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900"/>
        <w:gridCol w:w="90"/>
        <w:gridCol w:w="1080"/>
        <w:gridCol w:w="90"/>
        <w:gridCol w:w="990"/>
        <w:gridCol w:w="90"/>
        <w:gridCol w:w="900"/>
        <w:gridCol w:w="90"/>
        <w:gridCol w:w="1080"/>
        <w:gridCol w:w="90"/>
        <w:gridCol w:w="990"/>
      </w:tblGrid>
      <w:tr w:rsidR="00E12E8B" w:rsidRPr="0071535C" w:rsidTr="003C55A6"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9538D" w:rsidRPr="0071535C" w:rsidTr="00AD2312">
        <w:trPr>
          <w:trHeight w:val="144"/>
        </w:trPr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69538D" w:rsidRPr="0071535C" w:rsidRDefault="0069538D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69538D" w:rsidRPr="0069538D" w:rsidRDefault="0069538D" w:rsidP="0026314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สำหรับงวดสามเดือนสิ้นสุดวันที</w:t>
            </w:r>
            <w:r w:rsidR="0045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่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E12E8B" w:rsidRPr="0071535C" w:rsidTr="00AD2312">
        <w:trPr>
          <w:trHeight w:val="68"/>
        </w:trPr>
        <w:tc>
          <w:tcPr>
            <w:tcW w:w="2322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E12E8B" w:rsidRPr="0071535C" w:rsidRDefault="00D452EA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E12E8B" w:rsidRPr="0071535C" w:rsidRDefault="00D452EA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E12E8B" w:rsidRPr="0071535C" w:rsidTr="003C55A6">
        <w:tc>
          <w:tcPr>
            <w:tcW w:w="2322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73" w:right="-9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hanging="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</w:tr>
      <w:tr w:rsidR="00E12E8B" w:rsidRPr="0071535C" w:rsidTr="003C55A6">
        <w:tc>
          <w:tcPr>
            <w:tcW w:w="2322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73" w:right="-9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hanging="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</w:tr>
      <w:tr w:rsidR="00E12E8B" w:rsidRPr="00B46CEF" w:rsidTr="003C55A6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E12E8B" w:rsidRPr="00B46CEF" w:rsidRDefault="00E12E8B" w:rsidP="0026314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6CEF">
              <w:rPr>
                <w:rFonts w:ascii="Angsana New" w:hAnsi="Angsana New" w:cs="Angsana New"/>
                <w:sz w:val="22"/>
                <w:szCs w:val="22"/>
                <w:cs/>
              </w:rPr>
              <w:t>(กำไร) ขาดทุนจากการปรับมูลค่า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931BD6" w:rsidRPr="00155959" w:rsidRDefault="00931BD6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B46CEF" w:rsidRDefault="00E12E8B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931BD6" w:rsidRPr="00B46CEF" w:rsidRDefault="00931BD6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B46CEF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931BD6" w:rsidRPr="00155959" w:rsidRDefault="00931BD6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B46CEF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B46CEF" w:rsidRDefault="00E12E8B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B46CEF" w:rsidRDefault="00E12E8B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B46CEF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91080C" w:rsidRPr="00B46CEF" w:rsidTr="003C55A6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91080C" w:rsidRPr="00B46CEF" w:rsidRDefault="0091080C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6CEF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91080C" w:rsidRPr="00155959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39</w:t>
            </w:r>
            <w:r w:rsidR="006B08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076</w:t>
            </w:r>
            <w:r w:rsidR="006B08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B46CEF" w:rsidRDefault="0091080C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91080C" w:rsidRPr="00B46CEF" w:rsidRDefault="00175AE0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815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358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B46CEF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91080C" w:rsidRPr="00155959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="00175A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261</w:t>
            </w:r>
            <w:r w:rsidR="00175A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B46CEF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91080C" w:rsidRPr="00155959" w:rsidRDefault="00D452EA" w:rsidP="00936B6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0742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351</w:t>
            </w:r>
            <w:r w:rsidR="000742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B46CEF" w:rsidRDefault="0091080C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91080C" w:rsidRPr="00B46CEF" w:rsidRDefault="000742A6" w:rsidP="00936B67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870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252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B46CEF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91080C" w:rsidRPr="00155959" w:rsidRDefault="00D452EA" w:rsidP="003C55A6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0742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481</w:t>
            </w:r>
            <w:r w:rsidR="000742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011</w:t>
            </w:r>
          </w:p>
        </w:tc>
      </w:tr>
      <w:tr w:rsidR="0091080C" w:rsidRPr="00B46CEF" w:rsidTr="003C55A6">
        <w:trPr>
          <w:trHeight w:val="144"/>
        </w:trPr>
        <w:tc>
          <w:tcPr>
            <w:tcW w:w="2322" w:type="dxa"/>
            <w:tcBorders>
              <w:left w:val="nil"/>
              <w:right w:val="nil"/>
            </w:tcBorders>
          </w:tcPr>
          <w:p w:rsidR="0091080C" w:rsidRPr="00A70E0B" w:rsidRDefault="0091080C" w:rsidP="0026314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</w:rPr>
              <w:t>ผลต่างของอัตราแลกเปลี่ยนจาก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91080C" w:rsidRPr="00CB670F" w:rsidRDefault="0091080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91080C" w:rsidRPr="00CB670F" w:rsidRDefault="0091080C" w:rsidP="00263141">
            <w:pPr>
              <w:spacing w:line="28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tabs>
                <w:tab w:val="decimal" w:pos="106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1080C" w:rsidRPr="00CB670F" w:rsidRDefault="0091080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A70E0B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tabs>
                <w:tab w:val="decimal" w:pos="972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tabs>
                <w:tab w:val="decimal" w:pos="1062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91080C" w:rsidRPr="00B46CEF" w:rsidTr="003C55A6">
        <w:trPr>
          <w:trHeight w:val="60"/>
        </w:trPr>
        <w:tc>
          <w:tcPr>
            <w:tcW w:w="2322" w:type="dxa"/>
            <w:tcBorders>
              <w:left w:val="nil"/>
              <w:right w:val="nil"/>
            </w:tcBorders>
          </w:tcPr>
          <w:p w:rsidR="0091080C" w:rsidRPr="00A70E0B" w:rsidRDefault="0091080C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</w:rPr>
              <w:t>การแปลงค่างบการเงิน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91080C" w:rsidRPr="00175AE0" w:rsidRDefault="00AA773E" w:rsidP="00263141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 w:rsidR="006B08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738</w:t>
            </w:r>
            <w:r w:rsidR="006B08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080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91080C" w:rsidRPr="00175AE0" w:rsidRDefault="006B08CC" w:rsidP="00263141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1080C" w:rsidRPr="00175AE0" w:rsidRDefault="006B08CC" w:rsidP="00263141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738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080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A70E0B" w:rsidRDefault="0091080C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91080C" w:rsidRPr="0091080C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77</w:t>
            </w:r>
            <w:r w:rsidR="000742A6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772</w:t>
            </w:r>
            <w:r w:rsidR="000742A6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406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91080C" w:rsidRPr="0091080C" w:rsidRDefault="00D452EA" w:rsidP="003C55A6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12</w:t>
            </w:r>
            <w:r w:rsidR="000742A6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488</w:t>
            </w:r>
            <w:r w:rsidR="000742A6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444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1080C" w:rsidRPr="0091080C" w:rsidRDefault="00D452EA" w:rsidP="003C55A6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90</w:t>
            </w:r>
            <w:r w:rsidR="000742A6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260</w:t>
            </w:r>
            <w:r w:rsidR="000742A6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850</w:t>
            </w:r>
          </w:p>
        </w:tc>
      </w:tr>
      <w:tr w:rsidR="0091080C" w:rsidRPr="00B46CEF" w:rsidTr="003C55A6"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91080C" w:rsidRPr="00A70E0B" w:rsidRDefault="0091080C" w:rsidP="00263141">
            <w:pPr>
              <w:spacing w:line="280" w:lineRule="exact"/>
              <w:ind w:left="34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A70E0B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4C49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338</w:t>
            </w:r>
            <w:r w:rsidR="004C49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A70E0B" w:rsidRDefault="0091080C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A70E0B" w:rsidRDefault="004C498F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815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358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A70E0B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A70E0B" w:rsidRDefault="004C498F" w:rsidP="00263141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476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650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A70E0B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A70E0B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97</w:t>
            </w:r>
            <w:r w:rsidR="000742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123</w:t>
            </w:r>
            <w:r w:rsidR="000742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A70E0B" w:rsidRDefault="0091080C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A70E0B" w:rsidRDefault="00D452EA" w:rsidP="003C55A6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0742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  <w:r w:rsidR="000742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A70E0B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0742A6" w:rsidRDefault="00D452EA" w:rsidP="003C55A6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105</w:t>
            </w:r>
            <w:r w:rsidR="000742A6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741</w:t>
            </w:r>
            <w:r w:rsidR="000742A6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861</w:t>
            </w:r>
          </w:p>
        </w:tc>
      </w:tr>
    </w:tbl>
    <w:p w:rsidR="00E12E8B" w:rsidRPr="00C066F1" w:rsidRDefault="00E12E8B" w:rsidP="003C55A6">
      <w:pPr>
        <w:spacing w:before="240"/>
        <w:ind w:right="-25" w:firstLine="720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C066F1">
        <w:rPr>
          <w:rFonts w:ascii="Angsana New" w:hAnsi="Angsana New" w:cs="Angsana New"/>
          <w:b/>
          <w:bCs/>
          <w:sz w:val="22"/>
          <w:szCs w:val="22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1080"/>
        <w:gridCol w:w="90"/>
        <w:gridCol w:w="990"/>
        <w:gridCol w:w="90"/>
        <w:gridCol w:w="900"/>
        <w:gridCol w:w="90"/>
        <w:gridCol w:w="1080"/>
        <w:gridCol w:w="90"/>
        <w:gridCol w:w="990"/>
      </w:tblGrid>
      <w:tr w:rsidR="00E12E8B" w:rsidRPr="00C066F1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38D" w:rsidRPr="00C066F1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69538D" w:rsidRPr="00C066F1" w:rsidRDefault="0069538D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69538D" w:rsidRPr="00C066F1" w:rsidRDefault="0069538D" w:rsidP="0026314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สำหรับงวดสามเดือนสิ้นสุดวันที</w:t>
            </w:r>
            <w:r w:rsidR="0045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่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E12E8B" w:rsidRPr="00C066F1" w:rsidTr="003C55A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E12E8B" w:rsidRPr="00C066F1" w:rsidRDefault="00D452EA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E12E8B" w:rsidRPr="00C066F1" w:rsidRDefault="00D452EA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E12E8B" w:rsidRPr="00C066F1" w:rsidTr="003C55A6">
        <w:tc>
          <w:tcPr>
            <w:tcW w:w="2340" w:type="dxa"/>
            <w:tcBorders>
              <w:left w:val="nil"/>
              <w:right w:val="nil"/>
            </w:tcBorders>
          </w:tcPr>
          <w:p w:rsidR="00E12E8B" w:rsidRPr="00721A5D" w:rsidRDefault="00E12E8B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</w:tr>
      <w:tr w:rsidR="00E12E8B" w:rsidRPr="00C066F1" w:rsidTr="003C55A6">
        <w:tc>
          <w:tcPr>
            <w:tcW w:w="234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</w:tr>
      <w:tr w:rsidR="00E12E8B" w:rsidRPr="00155959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E12E8B" w:rsidRPr="00155959" w:rsidRDefault="00E12E8B" w:rsidP="0026314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</w:rPr>
              <w:t>(กำไร) ขาดทุนจากการปรับมูลค่า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87A0B" w:rsidRPr="00155959" w:rsidRDefault="00A87A0B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7E4BBC" w:rsidRPr="00155959" w:rsidRDefault="007E4BB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E4BBC" w:rsidRPr="00155959" w:rsidRDefault="007E4BB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91080C" w:rsidRPr="00155959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91080C" w:rsidRPr="00155959" w:rsidRDefault="0091080C" w:rsidP="00263141">
            <w:pPr>
              <w:spacing w:line="280" w:lineRule="exact"/>
              <w:ind w:firstLine="12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91080C" w:rsidRPr="00155959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39</w:t>
            </w:r>
            <w:r w:rsidR="00175A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076</w:t>
            </w:r>
            <w:r w:rsidR="00175A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91080C" w:rsidRPr="00155959" w:rsidRDefault="00175AE0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815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358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91080C" w:rsidRPr="00155959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="00175A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261</w:t>
            </w:r>
            <w:r w:rsidR="00175A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91080C" w:rsidRPr="00155959" w:rsidRDefault="00D452EA" w:rsidP="00936B6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69538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351</w:t>
            </w:r>
            <w:r w:rsidR="0069538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91080C" w:rsidRPr="00155959" w:rsidRDefault="0069538D" w:rsidP="003C55A6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870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252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91080C" w:rsidRPr="00155959" w:rsidRDefault="00D452EA" w:rsidP="003C55A6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69538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481</w:t>
            </w:r>
            <w:r w:rsidR="0069538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011</w:t>
            </w:r>
          </w:p>
        </w:tc>
      </w:tr>
      <w:tr w:rsidR="0091080C" w:rsidRPr="00155959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91080C" w:rsidRPr="00155959" w:rsidRDefault="0091080C" w:rsidP="00263141">
            <w:pPr>
              <w:spacing w:line="280" w:lineRule="exact"/>
              <w:ind w:left="34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155959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39</w:t>
            </w:r>
            <w:r w:rsidR="00175A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076</w:t>
            </w:r>
            <w:r w:rsidR="00175A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155959" w:rsidRDefault="00175AE0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815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358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155959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="00175A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261</w:t>
            </w:r>
            <w:r w:rsidR="00175A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155959" w:rsidRDefault="00D452EA" w:rsidP="00936B6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69538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351</w:t>
            </w:r>
            <w:r w:rsidR="0069538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155959" w:rsidRDefault="0069538D" w:rsidP="003C55A6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870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252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155959" w:rsidRDefault="00D452EA" w:rsidP="003C55A6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69538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481</w:t>
            </w:r>
            <w:r w:rsidR="0069538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011</w:t>
            </w:r>
          </w:p>
        </w:tc>
      </w:tr>
    </w:tbl>
    <w:p w:rsidR="00AF2447" w:rsidRPr="00C066F1" w:rsidRDefault="000742A6" w:rsidP="003C55A6">
      <w:pPr>
        <w:ind w:right="-25" w:firstLine="720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>
        <w:rPr>
          <w:rFonts w:ascii="Angsana New" w:hAnsi="Angsana New" w:cs="Angsana New"/>
          <w:spacing w:val="-6"/>
          <w:cs/>
          <w:lang w:val="en-US"/>
        </w:rPr>
        <w:br w:type="page"/>
      </w:r>
      <w:r w:rsidR="00AF2447" w:rsidRPr="00C066F1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900"/>
        <w:gridCol w:w="90"/>
        <w:gridCol w:w="1080"/>
        <w:gridCol w:w="90"/>
        <w:gridCol w:w="990"/>
        <w:gridCol w:w="90"/>
        <w:gridCol w:w="900"/>
        <w:gridCol w:w="90"/>
        <w:gridCol w:w="1080"/>
        <w:gridCol w:w="90"/>
        <w:gridCol w:w="990"/>
      </w:tblGrid>
      <w:tr w:rsidR="00AF2447" w:rsidRPr="0071535C" w:rsidTr="003C55A6"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F2447" w:rsidRPr="0071535C" w:rsidTr="003C55A6"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AF2447" w:rsidRPr="0071535C" w:rsidTr="003C55A6">
        <w:tc>
          <w:tcPr>
            <w:tcW w:w="2322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AF2447" w:rsidRPr="0071535C" w:rsidRDefault="00D452EA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AF2447" w:rsidRPr="0071535C" w:rsidRDefault="00D452EA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AF2447" w:rsidRPr="0071535C" w:rsidTr="003C55A6">
        <w:tc>
          <w:tcPr>
            <w:tcW w:w="2322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73" w:right="-9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hanging="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</w:tr>
      <w:tr w:rsidR="00AF2447" w:rsidRPr="0071535C" w:rsidTr="003C55A6">
        <w:tc>
          <w:tcPr>
            <w:tcW w:w="2322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73" w:right="-9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hanging="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</w:tr>
      <w:tr w:rsidR="00AF2447" w:rsidRPr="00B46CEF" w:rsidTr="003C55A6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B46CEF" w:rsidRDefault="00AF2447" w:rsidP="0026314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6CEF">
              <w:rPr>
                <w:rFonts w:ascii="Angsana New" w:hAnsi="Angsana New" w:cs="Angsana New"/>
                <w:sz w:val="22"/>
                <w:szCs w:val="22"/>
                <w:cs/>
              </w:rPr>
              <w:t>(กำไร) ขาดทุนจากการปรับมูลค่า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155959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959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155959" w:rsidRDefault="00AF2447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959" w:rsidRDefault="00AF2447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AF2447" w:rsidRPr="00B46CEF" w:rsidTr="003C55A6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B46CEF" w:rsidRDefault="00AF2447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6CEF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155959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175A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696</w:t>
            </w:r>
            <w:r w:rsidR="00175A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B46CEF" w:rsidRDefault="00175AE0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739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959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34</w:t>
            </w:r>
            <w:r w:rsidR="00175A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 w:rsidR="00175A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155959" w:rsidRDefault="00AF2447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504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613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B46CEF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AF244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AF244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959" w:rsidRDefault="00AF2447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403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690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AF2447" w:rsidRPr="00B46CEF" w:rsidTr="003C55A6">
        <w:trPr>
          <w:trHeight w:val="216"/>
        </w:trPr>
        <w:tc>
          <w:tcPr>
            <w:tcW w:w="2322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</w:rPr>
              <w:t>ผลต่างของอัตราแลกเปลี่ยนจาก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F2447" w:rsidRPr="00CB670F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F2447" w:rsidRPr="00CB670F" w:rsidRDefault="00AF2447" w:rsidP="00263141">
            <w:pPr>
              <w:spacing w:line="28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tabs>
                <w:tab w:val="decimal" w:pos="106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F2447" w:rsidRPr="00CB670F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tabs>
                <w:tab w:val="decimal" w:pos="972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tabs>
                <w:tab w:val="decimal" w:pos="1062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AF2447" w:rsidRPr="00B46CEF" w:rsidTr="003C55A6">
        <w:tc>
          <w:tcPr>
            <w:tcW w:w="2322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</w:rPr>
              <w:t>การแปลงค่างบการเงิน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F2447" w:rsidRPr="00175AE0" w:rsidRDefault="00176EC3" w:rsidP="00263141">
            <w:pPr>
              <w:spacing w:line="280" w:lineRule="exact"/>
              <w:ind w:left="-142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145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F2447" w:rsidRPr="00175AE0" w:rsidRDefault="00176EC3" w:rsidP="00263141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F2447" w:rsidRPr="00175AE0" w:rsidRDefault="006B08CC" w:rsidP="00263141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76EC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283</w:t>
            </w:r>
            <w:r w:rsidR="00176EC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145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F2447" w:rsidRPr="0091080C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151</w:t>
            </w:r>
            <w:r w:rsidR="00AF2447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736</w:t>
            </w:r>
            <w:r w:rsidR="00AF2447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492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F2447" w:rsidRPr="0091080C" w:rsidRDefault="00AF2447" w:rsidP="00263141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="00D452EA"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="00D452EA"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304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="00D452EA"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374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F2447" w:rsidRPr="0091080C" w:rsidRDefault="00D452EA" w:rsidP="009A62ED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149</w:t>
            </w:r>
            <w:r w:rsidR="00AF2447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432</w:t>
            </w:r>
            <w:r w:rsidR="00AF2447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118</w:t>
            </w:r>
          </w:p>
        </w:tc>
      </w:tr>
      <w:tr w:rsidR="00AF2447" w:rsidRPr="00B46CEF" w:rsidTr="003C55A6"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AF2447" w:rsidRPr="00A70E0B" w:rsidRDefault="00AF2447" w:rsidP="00263141">
            <w:pPr>
              <w:spacing w:line="280" w:lineRule="exact"/>
              <w:ind w:left="34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2447" w:rsidRPr="00A70E0B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37</w:t>
            </w:r>
            <w:r w:rsidR="006B08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413</w:t>
            </w:r>
            <w:r w:rsidR="006B08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138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2447" w:rsidRPr="00A70E0B" w:rsidRDefault="00730FC9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176EC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739</w:t>
            </w:r>
            <w:r w:rsidR="00176EC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2447" w:rsidRPr="00A70E0B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6B08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673</w:t>
            </w:r>
            <w:r w:rsidR="006B08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881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2447" w:rsidRPr="00A70E0B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106</w:t>
            </w:r>
            <w:r w:rsidR="00AF244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231</w:t>
            </w:r>
            <w:r w:rsidR="00AF244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2447" w:rsidRPr="00A70E0B" w:rsidRDefault="00D452EA" w:rsidP="003C55A6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AF244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796</w:t>
            </w:r>
            <w:r w:rsidR="00AF244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549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2447" w:rsidRPr="000742A6" w:rsidRDefault="00D452EA" w:rsidP="009A62ED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113</w:t>
            </w:r>
            <w:r w:rsidR="00AF2447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028</w:t>
            </w:r>
            <w:r w:rsidR="00AF2447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428</w:t>
            </w:r>
          </w:p>
        </w:tc>
      </w:tr>
    </w:tbl>
    <w:p w:rsidR="00453945" w:rsidRPr="00C066F1" w:rsidRDefault="00AF2447" w:rsidP="003C55A6">
      <w:pPr>
        <w:spacing w:before="240"/>
        <w:ind w:right="-25" w:firstLine="720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C066F1">
        <w:rPr>
          <w:rFonts w:ascii="Angsana New" w:hAnsi="Angsana New" w:cs="Angsana New"/>
          <w:b/>
          <w:bCs/>
          <w:sz w:val="22"/>
          <w:szCs w:val="22"/>
          <w:cs/>
        </w:rPr>
        <w:t xml:space="preserve"> </w:t>
      </w:r>
      <w:r w:rsidR="00453945" w:rsidRPr="00C066F1">
        <w:rPr>
          <w:rFonts w:ascii="Angsana New" w:hAnsi="Angsana New" w:cs="Angsana New"/>
          <w:b/>
          <w:bCs/>
          <w:sz w:val="22"/>
          <w:szCs w:val="22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1080"/>
        <w:gridCol w:w="90"/>
        <w:gridCol w:w="990"/>
        <w:gridCol w:w="90"/>
        <w:gridCol w:w="900"/>
        <w:gridCol w:w="90"/>
        <w:gridCol w:w="1080"/>
        <w:gridCol w:w="90"/>
        <w:gridCol w:w="990"/>
      </w:tblGrid>
      <w:tr w:rsidR="00453945" w:rsidRPr="00C066F1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3945" w:rsidRPr="00C066F1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453945" w:rsidRPr="00C066F1" w:rsidTr="003C55A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453945" w:rsidRPr="00C066F1" w:rsidRDefault="00D452EA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453945" w:rsidRPr="00C066F1" w:rsidRDefault="00D452EA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453945" w:rsidRPr="00C066F1" w:rsidTr="003C55A6">
        <w:tc>
          <w:tcPr>
            <w:tcW w:w="2340" w:type="dxa"/>
            <w:tcBorders>
              <w:left w:val="nil"/>
              <w:right w:val="nil"/>
            </w:tcBorders>
          </w:tcPr>
          <w:p w:rsidR="00453945" w:rsidRPr="00721A5D" w:rsidRDefault="00453945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</w:tr>
      <w:tr w:rsidR="00453945" w:rsidRPr="00C066F1" w:rsidTr="003C55A6">
        <w:tc>
          <w:tcPr>
            <w:tcW w:w="234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</w:tr>
      <w:tr w:rsidR="00453945" w:rsidRPr="00155959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</w:rPr>
              <w:t>(กำไร) ขาดทุนจากการปรับมูลค่า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453945" w:rsidRPr="00155959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firstLine="12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155959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730FC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696</w:t>
            </w:r>
            <w:r w:rsidR="00730FC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155959" w:rsidRDefault="00730FC9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739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959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34</w:t>
            </w:r>
            <w:r w:rsidR="00730FC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 w:rsidR="00730FC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504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613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B46CEF" w:rsidRDefault="00453945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B46CEF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4539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4539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B46CEF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403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690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453945" w:rsidRPr="00155959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34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945" w:rsidRPr="00155959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730FC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696</w:t>
            </w:r>
            <w:r w:rsidR="00730FC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945" w:rsidRPr="00155959" w:rsidRDefault="00730FC9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739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945" w:rsidRPr="00155959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34</w:t>
            </w:r>
            <w:r w:rsidR="00730FC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 w:rsidR="00730FC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504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613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B46CEF" w:rsidRDefault="00453945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945" w:rsidRPr="00B46CEF" w:rsidRDefault="00D452EA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4539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4539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B46CEF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403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690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:rsidR="005137EF" w:rsidRPr="005137EF" w:rsidRDefault="005137EF" w:rsidP="005137EF">
      <w:pPr>
        <w:pStyle w:val="Header"/>
        <w:tabs>
          <w:tab w:val="clear" w:pos="4153"/>
          <w:tab w:val="clear" w:pos="8306"/>
        </w:tabs>
        <w:overflowPunct/>
        <w:autoSpaceDE/>
        <w:autoSpaceDN/>
        <w:adjustRightInd/>
        <w:spacing w:before="240"/>
        <w:ind w:left="547" w:right="-205"/>
        <w:jc w:val="thaiDistribute"/>
        <w:textAlignment w:val="auto"/>
        <w:rPr>
          <w:rFonts w:ascii="Angsana New" w:hAnsi="Angsana New" w:cs="Angsana New"/>
          <w:szCs w:val="32"/>
          <w:lang w:val="en-US"/>
        </w:rPr>
      </w:pPr>
      <w:r w:rsidRPr="005137EF">
        <w:rPr>
          <w:rFonts w:ascii="Angsana New" w:hAnsi="Angsana New" w:cs="Angsana New"/>
          <w:szCs w:val="32"/>
          <w:cs/>
          <w:lang w:val="en-US"/>
        </w:rPr>
        <w:t>รายการกระทบยอดจำนวนเงินระหว่างภาษีเงินได้กับผลคูณของกำไรสุทธิทางบัญชีกับอัตราภาษีที่ใช้</w:t>
      </w:r>
      <w:r w:rsidRPr="005137EF">
        <w:rPr>
          <w:rFonts w:ascii="Angsana New" w:hAnsi="Angsana New" w:cs="Angsana New"/>
          <w:szCs w:val="32"/>
          <w:cs/>
        </w:rPr>
        <w:t>สำหรับ</w:t>
      </w:r>
      <w:r w:rsidRPr="005137EF">
        <w:rPr>
          <w:rFonts w:ascii="Angsana New" w:hAnsi="Angsana New" w:cs="Angsana New" w:hint="cs"/>
          <w:szCs w:val="32"/>
          <w:cs/>
        </w:rPr>
        <w:t>งวดสามเดือน</w:t>
      </w:r>
      <w:r w:rsidRPr="005137EF">
        <w:rPr>
          <w:rFonts w:ascii="Angsana New" w:hAnsi="Angsana New" w:cs="Angsana New"/>
          <w:szCs w:val="32"/>
          <w:cs/>
        </w:rPr>
        <w:t xml:space="preserve">สิ้นสุดวันที่ </w:t>
      </w:r>
      <w:r w:rsidRPr="005137EF">
        <w:rPr>
          <w:rFonts w:ascii="Angsana New" w:hAnsi="Angsana New" w:cs="Angsana New"/>
          <w:szCs w:val="32"/>
          <w:lang w:val="en-US"/>
        </w:rPr>
        <w:t>30</w:t>
      </w:r>
      <w:r w:rsidRPr="005137EF">
        <w:rPr>
          <w:rFonts w:ascii="Angsana New" w:hAnsi="Angsana New" w:cs="Angsana New"/>
          <w:szCs w:val="32"/>
          <w:cs/>
        </w:rPr>
        <w:t xml:space="preserve"> ม</w:t>
      </w:r>
      <w:r w:rsidRPr="005137EF">
        <w:rPr>
          <w:rFonts w:ascii="Angsana New" w:hAnsi="Angsana New" w:cs="Angsana New" w:hint="cs"/>
          <w:szCs w:val="32"/>
          <w:cs/>
        </w:rPr>
        <w:t>ิถุนายน</w:t>
      </w:r>
      <w:r w:rsidRPr="005137EF">
        <w:rPr>
          <w:rFonts w:ascii="Angsana New" w:hAnsi="Angsana New" w:cs="Angsana New"/>
          <w:szCs w:val="32"/>
          <w:cs/>
        </w:rPr>
        <w:t xml:space="preserve"> </w:t>
      </w:r>
      <w:r w:rsidRPr="005137EF">
        <w:rPr>
          <w:rFonts w:ascii="Angsana New" w:hAnsi="Angsana New" w:cs="Angsana New"/>
          <w:szCs w:val="32"/>
          <w:cs/>
          <w:lang w:val="en-US"/>
        </w:rPr>
        <w:t>สามารถแสดงได้ดังนี้</w:t>
      </w: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752D28" w:rsidRPr="00CB3981" w:rsidTr="00AD163E">
        <w:tc>
          <w:tcPr>
            <w:tcW w:w="5154" w:type="dxa"/>
            <w:tcBorders>
              <w:top w:val="nil"/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52D28" w:rsidRPr="00CB3981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752D28" w:rsidRPr="00CB3981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</w:tr>
      <w:tr w:rsidR="00752D28" w:rsidRPr="00CB3981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752D28" w:rsidRPr="00CB3981" w:rsidTr="00AD163E">
        <w:tc>
          <w:tcPr>
            <w:tcW w:w="5154" w:type="dxa"/>
            <w:tcBorders>
              <w:left w:val="nil"/>
              <w:right w:val="nil"/>
            </w:tcBorders>
          </w:tcPr>
          <w:p w:rsidR="00752D28" w:rsidRPr="00CB3981" w:rsidRDefault="007D664B" w:rsidP="005137EF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="00752D28" w:rsidRPr="00CB3981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(116,437,364)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(71,735,052)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52D28" w:rsidRPr="00CB3981" w:rsidTr="00AD163E">
        <w:tc>
          <w:tcPr>
            <w:tcW w:w="5154" w:type="dxa"/>
            <w:tcBorders>
              <w:left w:val="nil"/>
              <w:right w:val="nil"/>
            </w:tcBorders>
          </w:tcPr>
          <w:p w:rsidR="00752D28" w:rsidRPr="00CB3981" w:rsidRDefault="007D664B" w:rsidP="005137EF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664B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รายได้ภาษีเงินได้คำนวณในอัตรา ณ วันที่ในรายงาน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752D28" w:rsidRPr="00CB3981" w:rsidRDefault="00752D28" w:rsidP="003C190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C190F">
              <w:rPr>
                <w:rFonts w:ascii="Angsana New" w:hAnsi="Angsana New" w:cs="Angsana New"/>
                <w:sz w:val="24"/>
                <w:szCs w:val="24"/>
                <w:lang w:val="en-US"/>
              </w:rPr>
              <w:t>23,287,473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398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(14,347,010)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398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.00</w:t>
            </w:r>
          </w:p>
        </w:tc>
      </w:tr>
      <w:tr w:rsidR="00752D28" w:rsidRPr="00CB3981" w:rsidTr="00AD163E">
        <w:tc>
          <w:tcPr>
            <w:tcW w:w="5154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ภาษีเงินได้ของบริษัทย่อยในต่างประเทศซึ่งคำนวณจากฐานรายได้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C2B37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C2B37">
              <w:rPr>
                <w:rFonts w:ascii="Angsana New" w:hAnsi="Angsana New" w:cs="Angsana New"/>
                <w:sz w:val="24"/>
                <w:szCs w:val="24"/>
                <w:lang w:val="en-US"/>
              </w:rPr>
              <w:t>714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C2B37">
              <w:rPr>
                <w:rFonts w:ascii="Angsana New" w:hAnsi="Angsana New" w:cs="Angsana New"/>
                <w:sz w:val="24"/>
                <w:szCs w:val="24"/>
                <w:lang w:val="en-US"/>
              </w:rPr>
              <w:t>063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52D28" w:rsidRPr="00CB3981" w:rsidRDefault="00752D28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52D28" w:rsidRPr="00CB3981" w:rsidTr="00AD163E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752D28" w:rsidRPr="00CB3981" w:rsidRDefault="00752D28" w:rsidP="00AD2312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52D28" w:rsidRPr="00CB3981" w:rsidRDefault="00A86D9B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112,860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291,528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52D28" w:rsidRPr="00CB3981" w:rsidTr="007D664B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752D28" w:rsidRPr="00CB3981" w:rsidRDefault="007D664B" w:rsidP="007D664B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D664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กระทบของขาดทุนทางภาษีที่คาดว่าจะไม่ได้ใช้และผลประโยชน์ของขาดทุนทางภาษีที่ยังไม่ได้รับรู้ในงวดก่อนแต่นำมาใช้ลดค่าใช้จ่ายภาษี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52D28" w:rsidRPr="00CB3981" w:rsidRDefault="003C190F" w:rsidP="00A86D9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23,</w:t>
            </w:r>
            <w:r w:rsidR="00A86D9B">
              <w:rPr>
                <w:rFonts w:ascii="Angsana New" w:hAnsi="Angsana New" w:cs="Angsana New"/>
                <w:sz w:val="24"/>
                <w:szCs w:val="24"/>
                <w:lang w:val="en-US"/>
              </w:rPr>
              <w:t>174,613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52D28" w:rsidRPr="00CB3981" w:rsidRDefault="00752D28" w:rsidP="007D66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14,055,482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52D28" w:rsidRPr="00CB3981" w:rsidTr="00AD163E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ภาษีเงินได้รอการตัดบัญชีเกี่ยวกับผลแตกต</w:t>
            </w:r>
            <w:r w:rsidRPr="00CB398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่</w:t>
            </w:r>
            <w:r w:rsidRPr="00CB3981">
              <w:rPr>
                <w:rFonts w:ascii="Angsana New" w:hAnsi="Angsana New" w:cs="Angsana New"/>
                <w:sz w:val="24"/>
                <w:szCs w:val="24"/>
                <w:cs/>
              </w:rPr>
              <w:t>างชั่วคราว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FC2B37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C190F">
              <w:rPr>
                <w:rFonts w:ascii="Angsana New" w:hAnsi="Angsana New" w:cs="Angsana New"/>
                <w:sz w:val="24"/>
                <w:szCs w:val="24"/>
                <w:lang w:val="en-US"/>
              </w:rPr>
              <w:t>665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(140,321)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52D28" w:rsidRPr="00CB3981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CB3981" w:rsidRDefault="00687AAA" w:rsidP="00687AAA">
            <w:pPr>
              <w:spacing w:line="320" w:lineRule="exact"/>
              <w:ind w:left="654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3981">
              <w:rPr>
                <w:rFonts w:ascii="Angsana New" w:hAnsi="Angsana New" w:cs="Angsana New"/>
                <w:sz w:val="24"/>
                <w:szCs w:val="24"/>
                <w:cs/>
              </w:rPr>
              <w:t>(รายได้)</w:t>
            </w:r>
            <w:r w:rsidRPr="00CB3981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752D28" w:rsidRPr="00CB398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ค่าใช้จ่ายภาษีเงินได้ที่แสดงในงบกำไรขาดทุนและ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52D28" w:rsidRPr="00DE6A77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CB3981" w:rsidRDefault="00752D28" w:rsidP="005137EF">
            <w:pPr>
              <w:spacing w:line="320" w:lineRule="exact"/>
              <w:ind w:left="6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3981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</w:t>
            </w:r>
            <w:r w:rsidRPr="00CB398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C2B37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C2B37">
              <w:rPr>
                <w:rFonts w:ascii="Angsana New" w:hAnsi="Angsana New" w:cs="Angsana New"/>
                <w:sz w:val="24"/>
                <w:szCs w:val="24"/>
                <w:lang w:val="en-US"/>
              </w:rPr>
              <w:t>565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C2B37">
              <w:rPr>
                <w:rFonts w:ascii="Angsana New" w:hAnsi="Angsana New" w:cs="Angsana New"/>
                <w:sz w:val="24"/>
                <w:szCs w:val="24"/>
                <w:lang w:val="en-US"/>
              </w:rPr>
              <w:t>398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CB3981" w:rsidRDefault="005137EF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(1.34)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CB3981" w:rsidRDefault="00752D28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52D28" w:rsidRPr="00CB3981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(140,321)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DE6A77" w:rsidRDefault="00752D28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DE6A77" w:rsidRDefault="005137EF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0.20</w:t>
            </w:r>
          </w:p>
        </w:tc>
      </w:tr>
    </w:tbl>
    <w:p w:rsidR="000A33C7" w:rsidRPr="009720B8" w:rsidRDefault="000A33C7" w:rsidP="000A33C7">
      <w:pPr>
        <w:ind w:left="547" w:hanging="7"/>
        <w:jc w:val="thaiDistribute"/>
        <w:rPr>
          <w:rFonts w:ascii="Angsana New" w:eastAsia="Calibri" w:hAnsi="Angsana New" w:cs="Angsana New"/>
          <w:spacing w:val="-8"/>
          <w:sz w:val="2"/>
          <w:szCs w:val="2"/>
          <w:cs/>
        </w:rPr>
      </w:pPr>
      <w:r>
        <w:rPr>
          <w:rFonts w:ascii="Angsana New" w:eastAsia="Calibri" w:hAnsi="Angsana New" w:cs="Angsana New"/>
          <w:spacing w:val="-8"/>
          <w:cs/>
        </w:rPr>
        <w:br w:type="page"/>
      </w:r>
    </w:p>
    <w:p w:rsidR="00752D28" w:rsidRPr="00B14B16" w:rsidRDefault="00752D28" w:rsidP="00752D28">
      <w:pPr>
        <w:pStyle w:val="Header"/>
        <w:tabs>
          <w:tab w:val="clear" w:pos="4153"/>
          <w:tab w:val="clear" w:pos="8306"/>
        </w:tabs>
        <w:overflowPunct/>
        <w:autoSpaceDE/>
        <w:autoSpaceDN/>
        <w:adjustRightInd/>
        <w:ind w:left="547" w:right="-205"/>
        <w:jc w:val="right"/>
        <w:textAlignment w:val="auto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752D28" w:rsidRPr="005137EF" w:rsidTr="00AD163E">
        <w:tc>
          <w:tcPr>
            <w:tcW w:w="5154" w:type="dxa"/>
            <w:tcBorders>
              <w:top w:val="nil"/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2D28" w:rsidRPr="005137EF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752D28" w:rsidRPr="005137EF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</w:tr>
      <w:tr w:rsidR="00752D28" w:rsidRPr="005137EF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5137EF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752D28" w:rsidRPr="005137EF" w:rsidTr="00AD163E">
        <w:tc>
          <w:tcPr>
            <w:tcW w:w="5154" w:type="dxa"/>
            <w:tcBorders>
              <w:left w:val="nil"/>
              <w:right w:val="nil"/>
            </w:tcBorders>
          </w:tcPr>
          <w:p w:rsidR="00752D28" w:rsidRPr="005137EF" w:rsidRDefault="00752D28" w:rsidP="00A86D9B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52D28" w:rsidRPr="005137EF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(54,155,814)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5137EF" w:rsidRDefault="00752D28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5137EF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5137EF" w:rsidRDefault="00752D28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752D28" w:rsidRPr="005137EF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234,511,166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5137EF" w:rsidRDefault="00752D28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5137EF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137EF" w:rsidRPr="005137EF" w:rsidTr="00AD163E">
        <w:tc>
          <w:tcPr>
            <w:tcW w:w="5154" w:type="dxa"/>
            <w:tcBorders>
              <w:left w:val="nil"/>
              <w:right w:val="nil"/>
            </w:tcBorders>
          </w:tcPr>
          <w:p w:rsidR="005137EF" w:rsidRPr="005137EF" w:rsidRDefault="00A86D9B" w:rsidP="005137EF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(รายได้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A0E3A"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ภาษีเงินได้คำนวณในอัตรา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วันที่ในรายงาน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5137EF" w:rsidRPr="005137EF" w:rsidRDefault="005137EF" w:rsidP="0028249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(10,</w:t>
            </w:r>
            <w:r w:rsidR="0028249F">
              <w:rPr>
                <w:rFonts w:ascii="Angsana New" w:hAnsi="Angsana New" w:cs="Angsana New"/>
                <w:sz w:val="24"/>
                <w:szCs w:val="24"/>
                <w:lang w:val="en-US"/>
              </w:rPr>
              <w:t>831,163</w:t>
            </w: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20.00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46,902,233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20.00</w:t>
            </w:r>
          </w:p>
        </w:tc>
      </w:tr>
      <w:tr w:rsidR="005137EF" w:rsidRPr="005137EF" w:rsidTr="00AD163E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137EF" w:rsidRPr="005137EF" w:rsidRDefault="00A86D9B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98,979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209,569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137EF" w:rsidRPr="005137EF" w:rsidTr="00DE1FDB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137EF" w:rsidRPr="005137EF" w:rsidRDefault="007D664B" w:rsidP="007D664B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D664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กระทบของขาดทุนทางภาษีที่คาดว่าจะไม่ได้ใช้และผลประโยชน์ของขาดทุนทางภาษีที่ยังไม่ได้รับรู้ในงวดก่อนแต่นำมาใช้ลดค่าใช้จ่ายภาษี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37EF" w:rsidRPr="005137EF" w:rsidRDefault="0028249F" w:rsidP="00A86D9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10,</w:t>
            </w:r>
            <w:r w:rsidR="00A86D9B">
              <w:rPr>
                <w:rFonts w:ascii="Angsana New" w:hAnsi="Angsana New" w:cs="Angsana New"/>
                <w:sz w:val="24"/>
                <w:szCs w:val="24"/>
                <w:lang w:val="en-US"/>
              </w:rPr>
              <w:t>732,184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37EF" w:rsidRPr="005137EF" w:rsidRDefault="005137EF" w:rsidP="00DE1FD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(47,111,802)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137EF" w:rsidRPr="005137EF" w:rsidTr="005137EF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ภาษีเงินได้รอการตัดบัญชีเกี่ยวกับผลแตกต</w:t>
            </w:r>
            <w:r w:rsidRPr="005137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่</w:t>
            </w: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างชั่วคราว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37EF" w:rsidRPr="005137EF" w:rsidRDefault="003C190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(148,66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5)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(140,321)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137EF" w:rsidRPr="005137EF" w:rsidTr="005137E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46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ภาษีเงินได้ที่แสดงในงบกำไรขาดทุนและกำไรขาดทุน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ื่</w:t>
            </w:r>
            <w:r w:rsidRPr="005137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37EF" w:rsidRPr="005137EF" w:rsidRDefault="0028249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(148,66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5)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0.27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(140,321)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(0.06)</w:t>
            </w:r>
          </w:p>
        </w:tc>
      </w:tr>
    </w:tbl>
    <w:p w:rsidR="00E12E8B" w:rsidRPr="005137EF" w:rsidRDefault="007B634F" w:rsidP="00605333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5137EF">
        <w:rPr>
          <w:rFonts w:ascii="Angsana New" w:hAnsi="Angsana New" w:cs="Angsana New"/>
          <w:spacing w:val="-6"/>
          <w:cs/>
          <w:lang w:val="en-US"/>
        </w:rPr>
        <w:t>รายการกระทบยอดจำนวนเงินระหว่าง</w:t>
      </w:r>
      <w:r w:rsidR="000C0AFD" w:rsidRPr="005137EF">
        <w:rPr>
          <w:rFonts w:ascii="Angsana New" w:hAnsi="Angsana New" w:cs="Angsana New"/>
          <w:spacing w:val="-6"/>
          <w:cs/>
          <w:lang w:val="en-US"/>
        </w:rPr>
        <w:t>ภาษีเงินได้กับผลคูณของกำไรสุทธิทางบัญชีกับอัตราภาษีที่ใช้</w:t>
      </w:r>
      <w:r w:rsidR="00E12E8B" w:rsidRPr="005137EF">
        <w:rPr>
          <w:rFonts w:ascii="Angsana New" w:hAnsi="Angsana New" w:cs="Angsana New"/>
          <w:cs/>
        </w:rPr>
        <w:t>สำหรับ</w:t>
      </w:r>
      <w:r w:rsidR="00104601" w:rsidRPr="005137EF">
        <w:rPr>
          <w:rFonts w:ascii="Angsana New" w:hAnsi="Angsana New" w:cs="Angsana New" w:hint="cs"/>
          <w:cs/>
        </w:rPr>
        <w:t>งวดหกเดือน</w:t>
      </w:r>
      <w:r w:rsidR="00E12E8B" w:rsidRPr="005137EF">
        <w:rPr>
          <w:rFonts w:ascii="Angsana New" w:hAnsi="Angsana New" w:cs="Angsana New"/>
          <w:cs/>
        </w:rPr>
        <w:t xml:space="preserve">สิ้นสุดวันที่ </w:t>
      </w:r>
      <w:r w:rsidR="00D452EA" w:rsidRPr="005137EF">
        <w:rPr>
          <w:rFonts w:ascii="Angsana New" w:hAnsi="Angsana New" w:cs="Angsana New"/>
          <w:lang w:val="en-US"/>
        </w:rPr>
        <w:t>30</w:t>
      </w:r>
      <w:r w:rsidR="00E12E8B" w:rsidRPr="005137EF">
        <w:rPr>
          <w:rFonts w:ascii="Angsana New" w:hAnsi="Angsana New" w:cs="Angsana New"/>
          <w:cs/>
        </w:rPr>
        <w:t xml:space="preserve"> ม</w:t>
      </w:r>
      <w:r w:rsidR="00673286" w:rsidRPr="005137EF">
        <w:rPr>
          <w:rFonts w:ascii="Angsana New" w:hAnsi="Angsana New" w:cs="Angsana New" w:hint="cs"/>
          <w:cs/>
        </w:rPr>
        <w:t>ิถุนายน</w:t>
      </w:r>
      <w:r w:rsidR="00E12E8B" w:rsidRPr="005137EF">
        <w:rPr>
          <w:rFonts w:ascii="Angsana New" w:hAnsi="Angsana New" w:cs="Angsana New"/>
          <w:cs/>
        </w:rPr>
        <w:t xml:space="preserve"> </w:t>
      </w:r>
      <w:r w:rsidR="00E12E8B" w:rsidRPr="005137EF">
        <w:rPr>
          <w:rFonts w:ascii="Angsana New" w:hAnsi="Angsana New" w:cs="Angsana New"/>
          <w:cs/>
          <w:lang w:val="en-US"/>
        </w:rPr>
        <w:t>สามารถแสดงได้ดังนี้</w:t>
      </w: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CC11C8" w:rsidRPr="005137EF" w:rsidTr="00922D62">
        <w:tc>
          <w:tcPr>
            <w:tcW w:w="5154" w:type="dxa"/>
            <w:tcBorders>
              <w:top w:val="nil"/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11C8" w:rsidRPr="005137EF" w:rsidTr="00922D62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CC11C8" w:rsidRPr="005137EF" w:rsidRDefault="00D452EA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CC11C8" w:rsidRPr="005137EF" w:rsidRDefault="00D452EA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CC11C8" w:rsidRPr="005137EF" w:rsidTr="00F54999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</w:tr>
      <w:tr w:rsidR="00CC11C8" w:rsidRPr="005137EF" w:rsidTr="00CC11C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5137EF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752D28" w:rsidRPr="005137EF" w:rsidTr="00CC11C8">
        <w:tc>
          <w:tcPr>
            <w:tcW w:w="5154" w:type="dxa"/>
            <w:tcBorders>
              <w:left w:val="nil"/>
              <w:right w:val="nil"/>
            </w:tcBorders>
          </w:tcPr>
          <w:p w:rsidR="00752D28" w:rsidRPr="005137EF" w:rsidRDefault="005137EF" w:rsidP="00A86D9B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="00752D28" w:rsidRPr="005137EF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52D28" w:rsidRPr="005137EF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(186,885,191)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5137EF" w:rsidRDefault="00752D28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5137EF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5137EF" w:rsidRDefault="00752D28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752D28" w:rsidRPr="005137EF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(118,733,729)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5137EF" w:rsidRDefault="00752D28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5137EF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137EF" w:rsidRPr="005137EF" w:rsidTr="00CC11C8">
        <w:tc>
          <w:tcPr>
            <w:tcW w:w="5154" w:type="dxa"/>
            <w:tcBorders>
              <w:left w:val="nil"/>
              <w:right w:val="nil"/>
            </w:tcBorders>
          </w:tcPr>
          <w:p w:rsidR="005137EF" w:rsidRPr="005137EF" w:rsidRDefault="00A86D9B" w:rsidP="005137EF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ภาษีเงินได้คำนวณในอัตรา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วันที่ในรายงาน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(37,377,038)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20.00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(23,746,746)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20.00</w:t>
            </w:r>
          </w:p>
        </w:tc>
      </w:tr>
      <w:tr w:rsidR="005137EF" w:rsidRPr="005137EF" w:rsidTr="00F54999">
        <w:tc>
          <w:tcPr>
            <w:tcW w:w="5154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ภาษีเงินได้ของบริษัทย่อยในต่างประเทศซึ่งคำนวณจากฐานรายได้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3,539,711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spacing w:line="320" w:lineRule="exact"/>
              <w:ind w:right="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137EF" w:rsidRPr="005137EF" w:rsidTr="00F54999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137EF" w:rsidRPr="005137EF" w:rsidRDefault="005137EF" w:rsidP="00AD2312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137EF" w:rsidRPr="005137EF" w:rsidRDefault="00DF310C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227,872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403,310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137EF" w:rsidRPr="005137EF" w:rsidTr="00DE1FDB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137EF" w:rsidRPr="00B14B16" w:rsidRDefault="00DE1FDB" w:rsidP="00DE1FDB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D664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กระทบของขาดทุนทางภาษีที่คาดว่าจะไม่ได้ใช้และผลประโยชน์ของขาดทุนทางภาษีที่ยังไม่ได้รับรู้ในงวดก่อนแต่นำมาใช้ลดค่าใช้จ่ายภาษี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37EF" w:rsidRPr="005137EF" w:rsidRDefault="005137EF" w:rsidP="00DE1FD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37,</w:t>
            </w:r>
            <w:r w:rsidR="00DF310C">
              <w:rPr>
                <w:rFonts w:ascii="Angsana New" w:hAnsi="Angsana New" w:cs="Angsana New"/>
                <w:sz w:val="24"/>
                <w:szCs w:val="24"/>
                <w:lang w:val="en-US"/>
              </w:rPr>
              <w:t>149,166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37EF" w:rsidRPr="005137EF" w:rsidRDefault="005137EF" w:rsidP="00DE1FD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23,343,436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137EF" w:rsidRPr="005137EF" w:rsidTr="00CC11C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ภาษีเงินได้รอการตัดบัญชีเกี่ยวกับผลแตกต</w:t>
            </w:r>
            <w:r w:rsidRPr="005137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่</w:t>
            </w: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างชั่วคราว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(297,330)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(280,643)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137EF" w:rsidRPr="005137EF" w:rsidTr="00CC11C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5137EF" w:rsidRPr="005137EF" w:rsidRDefault="00687AAA" w:rsidP="00687AAA">
            <w:pPr>
              <w:spacing w:line="320" w:lineRule="exact"/>
              <w:ind w:left="654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(รายได้)</w:t>
            </w: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ค่าใช้จ่ายภาษีเงินได้ที่แสดงในงบกำไรขาดทุนและ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137EF" w:rsidRPr="005137EF" w:rsidTr="00CC11C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6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</w:t>
            </w:r>
            <w:r w:rsidRPr="005137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3,242,381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(1.73)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(280,643)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B14B16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0.24</w:t>
            </w:r>
          </w:p>
        </w:tc>
      </w:tr>
    </w:tbl>
    <w:p w:rsidR="00336E19" w:rsidRPr="005137EF" w:rsidRDefault="00336E19" w:rsidP="00336E19">
      <w:pPr>
        <w:ind w:left="547" w:hanging="7"/>
        <w:jc w:val="thaiDistribute"/>
        <w:rPr>
          <w:rFonts w:ascii="Angsana New" w:eastAsia="Calibri" w:hAnsi="Angsana New" w:cs="Angsana New"/>
          <w:spacing w:val="-8"/>
          <w:sz w:val="2"/>
          <w:szCs w:val="2"/>
          <w:cs/>
        </w:rPr>
      </w:pPr>
    </w:p>
    <w:p w:rsidR="005137EF" w:rsidRPr="00B14B16" w:rsidRDefault="005137EF" w:rsidP="00DE1FDB">
      <w:pPr>
        <w:pStyle w:val="Header"/>
        <w:tabs>
          <w:tab w:val="clear" w:pos="4153"/>
          <w:tab w:val="clear" w:pos="8306"/>
        </w:tabs>
        <w:overflowPunct/>
        <w:autoSpaceDE/>
        <w:autoSpaceDN/>
        <w:adjustRightInd/>
        <w:ind w:left="547" w:right="-202"/>
        <w:jc w:val="right"/>
        <w:textAlignment w:val="auto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AF2447" w:rsidRPr="005137EF" w:rsidTr="00597447">
        <w:tc>
          <w:tcPr>
            <w:tcW w:w="5154" w:type="dxa"/>
            <w:tcBorders>
              <w:top w:val="nil"/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F2447" w:rsidRPr="005137EF" w:rsidTr="00597447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AF2447" w:rsidRPr="005137EF" w:rsidRDefault="00D452EA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AF2447" w:rsidRPr="005137EF" w:rsidRDefault="00D452EA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AF2447" w:rsidRPr="005137EF" w:rsidTr="00597447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</w:tr>
      <w:tr w:rsidR="00AF2447" w:rsidRPr="005137EF" w:rsidTr="00597447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5137EF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3F4BBE" w:rsidRPr="005137EF" w:rsidTr="00597447">
        <w:tc>
          <w:tcPr>
            <w:tcW w:w="5154" w:type="dxa"/>
            <w:tcBorders>
              <w:left w:val="nil"/>
              <w:right w:val="nil"/>
            </w:tcBorders>
          </w:tcPr>
          <w:p w:rsidR="003F4BBE" w:rsidRPr="005137EF" w:rsidRDefault="003F4BBE" w:rsidP="00A86D9B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F4BBE" w:rsidRPr="005137EF" w:rsidRDefault="003F4BBE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(77,014,357)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3F4BBE" w:rsidRPr="005137EF" w:rsidRDefault="003F4BBE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3F4BBE" w:rsidRPr="005137EF" w:rsidRDefault="003F4BBE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3F4BBE" w:rsidRPr="005137EF" w:rsidRDefault="003F4BBE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3F4BBE" w:rsidRPr="005137EF" w:rsidRDefault="003F4BBE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274,438,067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3F4BBE" w:rsidRPr="005137EF" w:rsidRDefault="003F4BBE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3F4BBE" w:rsidRPr="005137EF" w:rsidRDefault="003F4BBE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137EF" w:rsidRPr="005137EF" w:rsidTr="00597447">
        <w:tc>
          <w:tcPr>
            <w:tcW w:w="5154" w:type="dxa"/>
            <w:tcBorders>
              <w:left w:val="nil"/>
              <w:right w:val="nil"/>
            </w:tcBorders>
          </w:tcPr>
          <w:p w:rsidR="005137EF" w:rsidRPr="005137EF" w:rsidRDefault="00A86D9B" w:rsidP="005137EF">
            <w:pPr>
              <w:spacing w:line="320" w:lineRule="exact"/>
              <w:ind w:left="4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(รายได้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A0E3A"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ภาษีเงินได้คำนวณในอัตรา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วันที่ในรายงาน</w:t>
            </w:r>
            <w:r w:rsidR="005137EF" w:rsidRPr="005137E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(15,402,871)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20.00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54,887,613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20.00</w:t>
            </w:r>
          </w:p>
        </w:tc>
      </w:tr>
      <w:tr w:rsidR="005137EF" w:rsidRPr="005137EF" w:rsidTr="00597447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137EF" w:rsidRPr="005137EF" w:rsidRDefault="00DF310C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193,496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302,629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137EF" w:rsidRPr="005137EF" w:rsidTr="00DE1FDB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137EF" w:rsidRPr="005137EF" w:rsidRDefault="00DE1FDB" w:rsidP="00DE1FDB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D664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กระทบของขาดทุนทางภาษีที่คาดว่าจะไม่ได้ใช้และผลประโยชน์ของขาดทุนทางภาษีที่ยังไม่ได้รับรู้ในงวดก่อนแต่นำมาใช้ลดค่าใช้จ่ายภาษี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37EF" w:rsidRPr="005137EF" w:rsidRDefault="00DF310C" w:rsidP="00DE1FD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15,209,375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37EF" w:rsidRPr="005137EF" w:rsidRDefault="005137EF" w:rsidP="00DE1FD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(55,190,242)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137EF" w:rsidRPr="005137EF" w:rsidTr="00597447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ภาษีเงินได้รอการตัดบัญชีเกี่ยวกับผลแตกต</w:t>
            </w:r>
            <w:r w:rsidRPr="005137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่</w:t>
            </w: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างชั่วคราว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(297,330)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(280,643)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137EF" w:rsidRPr="00DE6A77" w:rsidTr="00597447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รายได้ภาษีเงินได้ที่แสดงในงบกำไรขาดทุนและกำไรขาดทุน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ื่</w:t>
            </w:r>
            <w:r w:rsidRPr="005137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(297,330)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0.39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37EF" w:rsidRPr="005137EF" w:rsidRDefault="005137EF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(280,643)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5137EF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CB3981" w:rsidRDefault="005137EF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37EF">
              <w:rPr>
                <w:rFonts w:ascii="Angsana New" w:hAnsi="Angsana New" w:cs="Angsana New"/>
                <w:sz w:val="24"/>
                <w:szCs w:val="24"/>
                <w:lang w:val="en-US"/>
              </w:rPr>
              <w:t>(0.01)</w:t>
            </w:r>
          </w:p>
        </w:tc>
      </w:tr>
    </w:tbl>
    <w:p w:rsidR="00B14B16" w:rsidRDefault="00B14B1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DE1FDB" w:rsidRPr="00AD2312" w:rsidRDefault="00DE1FDB" w:rsidP="00DE1FDB">
      <w:pPr>
        <w:spacing w:before="240"/>
        <w:ind w:left="547"/>
        <w:jc w:val="thaiDistribute"/>
        <w:rPr>
          <w:rFonts w:ascii="Angsana New" w:hAnsi="Angsana New" w:cs="Angsana New"/>
          <w:b/>
          <w:bCs/>
          <w:snapToGrid w:val="0"/>
          <w:lang w:val="en-US"/>
        </w:rPr>
      </w:pPr>
      <w:r w:rsidRPr="00CB670F">
        <w:rPr>
          <w:rFonts w:ascii="Angsana New" w:eastAsia="Calibri" w:hAnsi="Angsana New" w:cs="Angsana New"/>
          <w:spacing w:val="-8"/>
          <w:cs/>
        </w:rPr>
        <w:lastRenderedPageBreak/>
        <w:t>กลุ่มบริษัท</w:t>
      </w:r>
      <w:r w:rsidRPr="00CB670F">
        <w:rPr>
          <w:rFonts w:ascii="Angsana New" w:hAnsi="Angsana New" w:cs="Angsana New"/>
          <w:cs/>
          <w:lang w:val="en-US"/>
        </w:rPr>
        <w:t>และบริษัท</w:t>
      </w:r>
      <w:r w:rsidRPr="00CB670F">
        <w:rPr>
          <w:rFonts w:ascii="Angsana New" w:hAnsi="Angsana New" w:cs="Angsana New"/>
          <w:spacing w:val="-8"/>
          <w:cs/>
        </w:rPr>
        <w:t xml:space="preserve">ใช้อัตราภาษีเงินได้ร้อยละ </w:t>
      </w:r>
      <w:r w:rsidRPr="00D452EA">
        <w:rPr>
          <w:rFonts w:ascii="Angsana New" w:hAnsi="Angsana New" w:cs="Angsana New"/>
          <w:spacing w:val="-8"/>
          <w:lang w:val="en-US"/>
        </w:rPr>
        <w:t>20</w:t>
      </w:r>
      <w:r w:rsidRPr="00CB670F">
        <w:rPr>
          <w:rFonts w:ascii="Angsana New" w:hAnsi="Angsana New" w:cs="Angsana New"/>
          <w:spacing w:val="-8"/>
          <w:cs/>
        </w:rPr>
        <w:t xml:space="preserve"> ในการคำนวณภาษีเงินได้และภาษีเงินได้</w:t>
      </w:r>
      <w:r>
        <w:rPr>
          <w:rFonts w:ascii="Angsana New" w:hAnsi="Angsana New" w:cs="Angsana New"/>
          <w:spacing w:val="-6"/>
          <w:cs/>
        </w:rPr>
        <w:t>รอ</w:t>
      </w:r>
      <w:r>
        <w:rPr>
          <w:rFonts w:ascii="Angsana New" w:hAnsi="Angsana New" w:cs="Angsana New" w:hint="cs"/>
          <w:spacing w:val="-6"/>
          <w:cs/>
        </w:rPr>
        <w:t>การ</w:t>
      </w:r>
      <w:r>
        <w:rPr>
          <w:rFonts w:ascii="Angsana New" w:hAnsi="Angsana New" w:cs="Angsana New"/>
          <w:spacing w:val="-6"/>
          <w:cs/>
        </w:rPr>
        <w:t xml:space="preserve">ตัดบัญชี </w:t>
      </w:r>
      <w:r w:rsidRPr="00AD2312">
        <w:rPr>
          <w:rFonts w:ascii="Angsana New" w:hAnsi="Angsana New" w:cs="Angsana New"/>
          <w:cs/>
        </w:rPr>
        <w:t>สำหรับ</w:t>
      </w:r>
      <w:r w:rsidRPr="00AD2312">
        <w:rPr>
          <w:rFonts w:ascii="Angsana New" w:hAnsi="Angsana New" w:cs="Angsana New" w:hint="cs"/>
          <w:cs/>
        </w:rPr>
        <w:t>งวดสามเดือนและงวด</w:t>
      </w:r>
      <w:r w:rsidRPr="00AD2312">
        <w:rPr>
          <w:rFonts w:ascii="Angsana New" w:hAnsi="Angsana New" w:cs="Angsana New" w:hint="cs"/>
          <w:cs/>
          <w:lang w:val="en-US"/>
        </w:rPr>
        <w:t>หก</w:t>
      </w:r>
      <w:r w:rsidRPr="00AD2312">
        <w:rPr>
          <w:rFonts w:ascii="Angsana New" w:hAnsi="Angsana New" w:cs="Angsana New"/>
          <w:cs/>
          <w:lang w:val="en-US"/>
        </w:rPr>
        <w:t>เดือน</w:t>
      </w:r>
      <w:r w:rsidRPr="00AD2312">
        <w:rPr>
          <w:rFonts w:ascii="Angsana New" w:hAnsi="Angsana New" w:cs="Angsana New"/>
          <w:cs/>
        </w:rPr>
        <w:t xml:space="preserve">สิ้นสุดวันที่ </w:t>
      </w:r>
      <w:r w:rsidRPr="00AD2312">
        <w:rPr>
          <w:rFonts w:ascii="Angsana New" w:hAnsi="Angsana New" w:cs="Angsana New"/>
          <w:lang w:val="en-US"/>
        </w:rPr>
        <w:t>30</w:t>
      </w:r>
      <w:r w:rsidRPr="00AD2312">
        <w:rPr>
          <w:rFonts w:ascii="Angsana New" w:hAnsi="Angsana New" w:cs="Angsana New" w:hint="cs"/>
          <w:cs/>
          <w:lang w:val="en-US"/>
        </w:rPr>
        <w:t xml:space="preserve"> มิถุนายน</w:t>
      </w:r>
      <w:r w:rsidRPr="00AD2312">
        <w:rPr>
          <w:rFonts w:ascii="Angsana New" w:hAnsi="Angsana New" w:cs="Angsana New"/>
          <w:cs/>
        </w:rPr>
        <w:t xml:space="preserve"> </w:t>
      </w:r>
      <w:r w:rsidRPr="00AD2312">
        <w:rPr>
          <w:rFonts w:ascii="Angsana New" w:hAnsi="Angsana New" w:cs="Angsana New"/>
          <w:lang w:val="en-US"/>
        </w:rPr>
        <w:t>25</w:t>
      </w:r>
      <w:r w:rsidRPr="00AD2312">
        <w:rPr>
          <w:rFonts w:ascii="Angsana New" w:hAnsi="Angsana New" w:cs="Angsana New" w:hint="cs"/>
          <w:lang w:val="en-US"/>
        </w:rPr>
        <w:t>60</w:t>
      </w:r>
      <w:r w:rsidRPr="00AD2312">
        <w:rPr>
          <w:rFonts w:ascii="Angsana New" w:hAnsi="Angsana New" w:cs="Angsana New"/>
          <w:cs/>
        </w:rPr>
        <w:t xml:space="preserve"> และ </w:t>
      </w:r>
      <w:r w:rsidRPr="00AD2312">
        <w:rPr>
          <w:rFonts w:ascii="Angsana New" w:hAnsi="Angsana New" w:cs="Angsana New"/>
          <w:lang w:val="en-US"/>
        </w:rPr>
        <w:t>255</w:t>
      </w:r>
      <w:r w:rsidRPr="00AD2312">
        <w:rPr>
          <w:rFonts w:ascii="Angsana New" w:hAnsi="Angsana New" w:cs="Angsana New" w:hint="cs"/>
          <w:lang w:val="en-US"/>
        </w:rPr>
        <w:t>9</w:t>
      </w:r>
    </w:p>
    <w:p w:rsidR="009720B8" w:rsidRPr="00CB670F" w:rsidRDefault="00D452EA" w:rsidP="00AF2447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D452EA">
        <w:rPr>
          <w:rFonts w:ascii="Angsana New" w:hAnsi="Angsana New" w:cs="Angsana New"/>
          <w:b/>
          <w:bCs/>
          <w:snapToGrid w:val="0"/>
          <w:lang w:val="en-US"/>
        </w:rPr>
        <w:t>14</w:t>
      </w:r>
      <w:r w:rsidR="009720B8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9720B8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9720B8" w:rsidRPr="00CB670F">
        <w:rPr>
          <w:rFonts w:ascii="Angsana New" w:hAnsi="Angsana New" w:cs="Angsana New"/>
          <w:b/>
          <w:bCs/>
          <w:cs/>
        </w:rPr>
        <w:t>เจ้าหนี้การค้าและเจ้าหนี้อื่น</w:t>
      </w:r>
    </w:p>
    <w:p w:rsidR="009720B8" w:rsidRDefault="009720B8" w:rsidP="009720B8">
      <w:pPr>
        <w:pStyle w:val="Header"/>
        <w:tabs>
          <w:tab w:val="clear" w:pos="4153"/>
          <w:tab w:val="clear" w:pos="8306"/>
        </w:tabs>
        <w:ind w:left="547"/>
        <w:rPr>
          <w:rFonts w:ascii="Angsana New" w:hAnsi="Angsana New" w:cs="Angsana New"/>
          <w:szCs w:val="32"/>
          <w:lang w:val="en-US"/>
        </w:rPr>
      </w:pPr>
      <w:r w:rsidRPr="00CB670F">
        <w:rPr>
          <w:rFonts w:ascii="Angsana New" w:hAnsi="Angsana New" w:cs="Angsana New"/>
          <w:szCs w:val="32"/>
          <w:cs/>
          <w:lang w:val="en-US"/>
        </w:rPr>
        <w:t>เจ้าหนี้การค้าและเจ้าหนี้อื่น ประกอบด้วย</w:t>
      </w:r>
    </w:p>
    <w:p w:rsidR="00F97633" w:rsidRPr="00CB670F" w:rsidRDefault="00F97633" w:rsidP="00F97633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10"/>
        <w:gridCol w:w="1099"/>
        <w:gridCol w:w="98"/>
        <w:gridCol w:w="1071"/>
      </w:tblGrid>
      <w:tr w:rsidR="00F97633" w:rsidRPr="00CB670F" w:rsidTr="00F97633">
        <w:tc>
          <w:tcPr>
            <w:tcW w:w="4140" w:type="dxa"/>
          </w:tcPr>
          <w:p w:rsidR="00F97633" w:rsidRPr="00CB670F" w:rsidRDefault="00F97633" w:rsidP="00BE5F02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F97633" w:rsidRPr="00CB670F" w:rsidRDefault="00F97633" w:rsidP="00BE5F02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:rsidR="00F97633" w:rsidRPr="00CB670F" w:rsidRDefault="00F97633" w:rsidP="00BE5F02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:rsidR="00F97633" w:rsidRPr="00CB670F" w:rsidRDefault="00F97633" w:rsidP="00BE5F02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F97633" w:rsidP="0091080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F97633" w:rsidRPr="00CB670F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</w:tcPr>
          <w:p w:rsidR="00F97633" w:rsidRPr="00CB670F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CB670F" w:rsidRDefault="00F97633" w:rsidP="0091080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8" w:type="dxa"/>
          </w:tcPr>
          <w:p w:rsidR="00F97633" w:rsidRPr="00CB670F" w:rsidRDefault="00F97633" w:rsidP="00BE5F0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1080C" w:rsidRPr="00CB670F" w:rsidTr="00F97633">
        <w:tc>
          <w:tcPr>
            <w:tcW w:w="4140" w:type="dxa"/>
          </w:tcPr>
          <w:p w:rsidR="0091080C" w:rsidRPr="00CB670F" w:rsidRDefault="0091080C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1080C" w:rsidRPr="004A5C9A" w:rsidRDefault="0091080C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91080C" w:rsidRPr="00CB670F" w:rsidRDefault="0091080C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1080C" w:rsidRPr="00CB670F" w:rsidRDefault="0091080C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</w:tcPr>
          <w:p w:rsidR="0091080C" w:rsidRPr="00CB670F" w:rsidRDefault="0091080C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91080C" w:rsidRPr="004A5C9A" w:rsidRDefault="0091080C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8" w:type="dxa"/>
          </w:tcPr>
          <w:p w:rsidR="0091080C" w:rsidRPr="00CB670F" w:rsidRDefault="0091080C" w:rsidP="00BE5F0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91080C" w:rsidRPr="00CB670F" w:rsidRDefault="0091080C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97633" w:rsidRPr="00CB670F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:rsidR="00F97633" w:rsidRPr="00CB670F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:rsidR="00F97633" w:rsidRPr="00CB670F" w:rsidRDefault="00F97633" w:rsidP="00BE5F0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D452EA" w:rsidP="00381FE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F97633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108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</w:t>
            </w:r>
            <w:r w:rsidR="00381F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ถุ</w:t>
            </w:r>
            <w:r w:rsidR="00F976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น</w:t>
            </w:r>
            <w:r w:rsidR="00381F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90" w:type="dxa"/>
          </w:tcPr>
          <w:p w:rsidR="00F97633" w:rsidRPr="00CB670F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D452EA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97633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97633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:rsidR="00F97633" w:rsidRPr="00CB670F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CB670F" w:rsidRDefault="00D452EA" w:rsidP="00381FE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91080C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108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</w:t>
            </w:r>
            <w:r w:rsidR="00381F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ถุ</w:t>
            </w:r>
            <w:r w:rsidR="009108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นา</w:t>
            </w:r>
            <w:r w:rsidR="00381F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98" w:type="dxa"/>
          </w:tcPr>
          <w:p w:rsidR="00F97633" w:rsidRPr="00CB670F" w:rsidRDefault="00F97633" w:rsidP="00BE5F0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CB670F" w:rsidRDefault="00D452EA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97633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97633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D452EA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97633" w:rsidRPr="00CB670F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D452EA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0" w:type="dxa"/>
          </w:tcPr>
          <w:p w:rsidR="00F97633" w:rsidRPr="00CB670F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CB670F" w:rsidRDefault="00D452EA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8" w:type="dxa"/>
          </w:tcPr>
          <w:p w:rsidR="00F97633" w:rsidRPr="00CB670F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CB670F" w:rsidRDefault="00D452EA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F97633" w:rsidRPr="00CB670F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97633" w:rsidRPr="00CB670F" w:rsidRDefault="00F97633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F97633" w:rsidRPr="00CB670F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F97633" w:rsidRPr="00CB670F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97633" w:rsidRPr="00CB670F" w:rsidTr="00BE5F02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70" w:type="dxa"/>
            <w:vAlign w:val="bottom"/>
          </w:tcPr>
          <w:p w:rsidR="00F97633" w:rsidRPr="00F97633" w:rsidRDefault="00D452EA" w:rsidP="009C34FC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BC6EE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BC6EE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196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220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672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54194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="0054194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516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695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392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="009C34F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756</w:t>
            </w:r>
            <w:r w:rsidR="009C34F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509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062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F97633" w:rsidRPr="00CB670F" w:rsidRDefault="00851A27" w:rsidP="00F97633">
            <w:pPr>
              <w:spacing w:line="360" w:lineRule="exact"/>
              <w:ind w:left="-94" w:right="22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F97633" w:rsidRPr="00CB670F" w:rsidRDefault="00F97633" w:rsidP="00F97633">
            <w:pPr>
              <w:spacing w:line="360" w:lineRule="exact"/>
              <w:ind w:left="-94" w:right="22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BC6EE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  <w:r w:rsidR="00BC6EE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705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734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51A2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="00851A2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516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695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392</w:t>
            </w:r>
          </w:p>
        </w:tc>
      </w:tr>
      <w:tr w:rsidR="00F97633" w:rsidRPr="00CB670F" w:rsidTr="00BE5F02">
        <w:trPr>
          <w:trHeight w:val="360"/>
        </w:trPr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:rsidR="00F97633" w:rsidRPr="00F97633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7633" w:rsidRPr="00F97633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F97633" w:rsidRPr="00F97633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F97633" w:rsidRPr="00CB670F" w:rsidRDefault="00F97633" w:rsidP="00F97633">
            <w:pPr>
              <w:spacing w:line="360" w:lineRule="exact"/>
              <w:ind w:left="-94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97633" w:rsidRPr="00CB670F" w:rsidTr="00F97633">
        <w:trPr>
          <w:trHeight w:val="360"/>
        </w:trPr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</w:t>
            </w:r>
            <w:r w:rsidR="00EF4AC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262</w:t>
            </w:r>
            <w:r w:rsidR="00EF4AC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676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854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4C28E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437</w:t>
            </w:r>
            <w:r w:rsidR="004C28E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195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813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496</w:t>
            </w:r>
          </w:p>
        </w:tc>
      </w:tr>
      <w:tr w:rsidR="00F97633" w:rsidRPr="00CB670F" w:rsidTr="00BE5F02">
        <w:trPr>
          <w:trHeight w:val="360"/>
        </w:trPr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:rsidR="00F97633" w:rsidRPr="00F97633" w:rsidRDefault="003155E4" w:rsidP="0068438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23,143,852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406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084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F97633" w:rsidRPr="00F97633" w:rsidRDefault="00D452EA" w:rsidP="004C28EF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851A2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535</w:t>
            </w:r>
            <w:r w:rsidR="004C28E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192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927</w:t>
            </w:r>
          </w:p>
        </w:tc>
      </w:tr>
      <w:tr w:rsidR="00F97633" w:rsidRPr="00CB670F" w:rsidTr="002C20F1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เงิน</w:t>
            </w:r>
            <w:r w:rsidRPr="00F97633">
              <w:rPr>
                <w:rFonts w:ascii="Angsana New" w:hAnsi="Angsana New" w:cs="Angsana New"/>
                <w:szCs w:val="28"/>
                <w:cs/>
              </w:rPr>
              <w:t>ประกัน</w:t>
            </w: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9C34F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9C34F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392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292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438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851A2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490</w:t>
            </w:r>
            <w:r w:rsidR="00851A2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856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712</w:t>
            </w:r>
          </w:p>
        </w:tc>
      </w:tr>
      <w:tr w:rsidR="00F97633" w:rsidRPr="00CB670F" w:rsidTr="002C20F1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633" w:rsidRPr="00F97633" w:rsidRDefault="0050628E" w:rsidP="003155E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3155E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6,330,089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157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110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</w:t>
            </w:r>
            <w:r w:rsidR="004C28E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657</w:t>
            </w:r>
            <w:r w:rsidR="004C28E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759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633" w:rsidRPr="00F97633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527</w:t>
            </w:r>
          </w:p>
        </w:tc>
      </w:tr>
    </w:tbl>
    <w:p w:rsidR="004A0186" w:rsidRPr="00CB670F" w:rsidRDefault="004A0186" w:rsidP="004A0186">
      <w:pPr>
        <w:spacing w:before="360"/>
        <w:ind w:left="547" w:hanging="547"/>
        <w:rPr>
          <w:rFonts w:ascii="Angsana New" w:hAnsi="Angsana New" w:cs="Angsana New"/>
          <w:spacing w:val="2"/>
          <w:lang w:val="en-US"/>
        </w:rPr>
      </w:pPr>
      <w:r w:rsidRPr="00D452EA">
        <w:rPr>
          <w:rFonts w:ascii="Angsana New" w:hAnsi="Angsana New" w:cs="Angsana New"/>
          <w:b/>
          <w:bCs/>
          <w:lang w:val="en-US"/>
        </w:rPr>
        <w:t>15</w:t>
      </w:r>
      <w:r w:rsidRPr="00CB670F">
        <w:rPr>
          <w:rFonts w:ascii="Angsana New" w:hAnsi="Angsana New" w:cs="Angsana New"/>
          <w:b/>
          <w:bCs/>
          <w:lang w:val="en-US"/>
        </w:rPr>
        <w:t xml:space="preserve">. </w:t>
      </w:r>
      <w:r w:rsidRPr="00CB670F">
        <w:rPr>
          <w:rFonts w:ascii="Angsana New" w:hAnsi="Angsana New" w:cs="Angsana New"/>
          <w:b/>
          <w:bCs/>
          <w:cs/>
          <w:lang w:val="en-US"/>
        </w:rPr>
        <w:tab/>
        <w:t>ตั๋วแลกเงิน</w:t>
      </w:r>
    </w:p>
    <w:p w:rsidR="004A0186" w:rsidRPr="00CB670F" w:rsidRDefault="004A0186" w:rsidP="004A0186">
      <w:pPr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CB670F">
        <w:rPr>
          <w:rFonts w:ascii="Angsana New" w:hAnsi="Angsana New" w:cs="Angsana New"/>
          <w:cs/>
          <w:lang w:val="en-US"/>
        </w:rPr>
        <w:t>ตั๋วแลกเงิน ประกอบด้วย</w:t>
      </w:r>
    </w:p>
    <w:p w:rsidR="004A0186" w:rsidRPr="00CB670F" w:rsidRDefault="004A0186" w:rsidP="004A0186">
      <w:pPr>
        <w:ind w:left="547" w:hanging="54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04"/>
        <w:gridCol w:w="1296"/>
        <w:gridCol w:w="243"/>
        <w:gridCol w:w="1287"/>
      </w:tblGrid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</w:tcPr>
          <w:p w:rsidR="004A0186" w:rsidRPr="00CB670F" w:rsidRDefault="004A0186" w:rsidP="00AD3A0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</w:tcPr>
          <w:p w:rsidR="004A0186" w:rsidRPr="00CB670F" w:rsidRDefault="004A0186" w:rsidP="00AD3A0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4A5C9A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C066F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ตั๋วแลกเงิน </w:t>
            </w:r>
          </w:p>
        </w:tc>
        <w:tc>
          <w:tcPr>
            <w:tcW w:w="1296" w:type="dxa"/>
          </w:tcPr>
          <w:p w:rsidR="004A0186" w:rsidRPr="00CB670F" w:rsidRDefault="004A0186" w:rsidP="00AD3A0A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4A0186" w:rsidP="00AD3A0A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4A0186" w:rsidRPr="00CB670F" w:rsidRDefault="004A0186" w:rsidP="00AD3A0A">
            <w:pPr>
              <w:tabs>
                <w:tab w:val="decimal" w:pos="1089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525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A0186" w:rsidRPr="00CB670F" w:rsidRDefault="004A0186" w:rsidP="00AD3A0A">
            <w:pPr>
              <w:tabs>
                <w:tab w:val="decimal" w:pos="1044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812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 w:hanging="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รวมตั๋วแลกเงิน</w:t>
            </w:r>
            <w:r w:rsidRPr="00CB670F">
              <w:rPr>
                <w:rFonts w:ascii="Angsana New" w:hAnsi="Angsana New" w:cs="Angsana New"/>
                <w:snapToGrid w:val="0"/>
                <w:szCs w:val="28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4A0186" w:rsidRPr="00CB670F" w:rsidRDefault="004A0186" w:rsidP="00AD3A0A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677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474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577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4A0186" w:rsidRPr="00CB670F" w:rsidRDefault="004A0186" w:rsidP="00AD3A0A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473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187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224</w:t>
            </w:r>
          </w:p>
        </w:tc>
      </w:tr>
    </w:tbl>
    <w:p w:rsidR="0020091C" w:rsidRPr="006F34D2" w:rsidRDefault="00605333" w:rsidP="004A0186">
      <w:pPr>
        <w:ind w:left="547" w:hanging="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CC11C8" w:rsidRPr="00CB670F">
        <w:rPr>
          <w:rFonts w:ascii="Angsana New" w:hAnsi="Angsana New" w:cs="Angsana New"/>
          <w:cs/>
          <w:lang w:val="en-US"/>
        </w:rPr>
        <w:lastRenderedPageBreak/>
        <w:t xml:space="preserve">ตามที่ที่ประชุมคณะกรรมการครั้งที่ </w:t>
      </w:r>
      <w:r w:rsidR="00D452EA" w:rsidRPr="00D452EA">
        <w:rPr>
          <w:rFonts w:ascii="Angsana New" w:hAnsi="Angsana New" w:cs="Angsana New"/>
          <w:lang w:val="en-US"/>
        </w:rPr>
        <w:t>2</w:t>
      </w:r>
      <w:r w:rsidR="00CC11C8" w:rsidRPr="00CB670F">
        <w:rPr>
          <w:rFonts w:ascii="Angsana New" w:hAnsi="Angsana New" w:cs="Angsana New"/>
          <w:cs/>
          <w:lang w:val="en-US"/>
        </w:rPr>
        <w:t>/</w:t>
      </w:r>
      <w:r w:rsidR="00D452EA" w:rsidRPr="00D452EA">
        <w:rPr>
          <w:rFonts w:ascii="Angsana New" w:hAnsi="Angsana New" w:cs="Angsana New"/>
          <w:lang w:val="en-US"/>
        </w:rPr>
        <w:t>2557</w:t>
      </w:r>
      <w:r w:rsidR="00CC11C8" w:rsidRPr="00CB670F">
        <w:rPr>
          <w:rFonts w:ascii="Angsana New" w:hAnsi="Angsana New" w:cs="Angsana New"/>
          <w:cs/>
          <w:lang w:val="en-US"/>
        </w:rPr>
        <w:t xml:space="preserve"> ของบริษัท เมื่อวันที่ </w:t>
      </w:r>
      <w:r w:rsidR="00D452EA" w:rsidRPr="00D452EA">
        <w:rPr>
          <w:rFonts w:ascii="Angsana New" w:hAnsi="Angsana New" w:cs="Angsana New"/>
          <w:lang w:val="en-US"/>
        </w:rPr>
        <w:t>17</w:t>
      </w:r>
      <w:r w:rsidR="00CC11C8" w:rsidRPr="00CB670F">
        <w:rPr>
          <w:rFonts w:ascii="Angsana New" w:hAnsi="Angsana New" w:cs="Angsana New"/>
          <w:cs/>
          <w:lang w:val="en-US"/>
        </w:rPr>
        <w:t xml:space="preserve"> มกราคม </w:t>
      </w:r>
      <w:r w:rsidR="00D452EA" w:rsidRPr="00D452EA">
        <w:rPr>
          <w:rFonts w:ascii="Angsana New" w:hAnsi="Angsana New" w:cs="Angsana New"/>
          <w:lang w:val="en-US"/>
        </w:rPr>
        <w:t>2557</w:t>
      </w:r>
      <w:r w:rsidR="00CC11C8" w:rsidRPr="00CB670F">
        <w:rPr>
          <w:rFonts w:ascii="Angsana New" w:hAnsi="Angsana New" w:cs="Angsana New"/>
          <w:cs/>
          <w:lang w:val="en-US"/>
        </w:rPr>
        <w:t xml:space="preserve"> ได้มีมติอนุมัติให้</w:t>
      </w:r>
      <w:r w:rsidR="0020091C" w:rsidRPr="00CB670F">
        <w:rPr>
          <w:rFonts w:ascii="Angsana New" w:hAnsi="Angsana New" w:cs="Angsana New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D452EA" w:rsidRPr="00D452EA">
        <w:rPr>
          <w:rFonts w:ascii="Angsana New" w:hAnsi="Angsana New" w:cs="Angsana New"/>
          <w:lang w:val="en-US"/>
        </w:rPr>
        <w:t>650</w:t>
      </w:r>
      <w:r w:rsidR="0020091C" w:rsidRPr="00CB670F">
        <w:rPr>
          <w:rFonts w:ascii="Angsana New" w:hAnsi="Angsana New" w:cs="Angsana New"/>
          <w:cs/>
          <w:lang w:val="en-US"/>
        </w:rPr>
        <w:t xml:space="preserve"> ล้านบาทเป็น </w:t>
      </w:r>
      <w:r w:rsidR="00D452EA" w:rsidRPr="00D452EA">
        <w:rPr>
          <w:rFonts w:ascii="Angsana New" w:hAnsi="Angsana New" w:cs="Angsana New"/>
          <w:lang w:val="en-US"/>
        </w:rPr>
        <w:t>1</w:t>
      </w:r>
      <w:r w:rsidR="0020091C" w:rsidRPr="00CB670F">
        <w:rPr>
          <w:rFonts w:ascii="Angsana New" w:hAnsi="Angsana New" w:cs="Angsana New"/>
          <w:lang w:val="en-US"/>
        </w:rPr>
        <w:t>,</w:t>
      </w:r>
      <w:r w:rsidR="00D452EA" w:rsidRPr="00D452EA">
        <w:rPr>
          <w:rFonts w:ascii="Angsana New" w:hAnsi="Angsana New" w:cs="Angsana New"/>
          <w:lang w:val="en-US"/>
        </w:rPr>
        <w:t>000</w:t>
      </w:r>
      <w:r w:rsidR="0020091C" w:rsidRPr="00CB670F">
        <w:rPr>
          <w:rFonts w:ascii="Angsana New" w:hAnsi="Angsana New" w:cs="Angsana New"/>
          <w:cs/>
          <w:lang w:val="en-US"/>
        </w:rPr>
        <w:t xml:space="preserve"> ล้านบาท </w:t>
      </w:r>
      <w:r w:rsidR="0020091C" w:rsidRPr="00CB670F">
        <w:rPr>
          <w:rFonts w:ascii="Angsana New" w:hAnsi="Angsana New" w:cs="Angsana New"/>
          <w:spacing w:val="-2"/>
          <w:cs/>
          <w:lang w:val="en-US"/>
        </w:rPr>
        <w:t xml:space="preserve">ให้แก่บุคคลในวงจำกัดไม่เกิน </w:t>
      </w:r>
      <w:r w:rsidR="00D452EA" w:rsidRPr="00D452EA">
        <w:rPr>
          <w:rFonts w:ascii="Angsana New" w:hAnsi="Angsana New" w:cs="Angsana New"/>
          <w:spacing w:val="-2"/>
          <w:lang w:val="en-US"/>
        </w:rPr>
        <w:t>10</w:t>
      </w:r>
      <w:r w:rsidR="0020091C" w:rsidRPr="00CB670F">
        <w:rPr>
          <w:rFonts w:ascii="Angsana New" w:hAnsi="Angsana New" w:cs="Angsana New"/>
          <w:spacing w:val="-2"/>
          <w:cs/>
          <w:lang w:val="en-US"/>
        </w:rPr>
        <w:t xml:space="preserve"> ฉบับ โดยมีอัตราดอกเบี้ยไม่เกินร้อยละ </w:t>
      </w:r>
      <w:r w:rsidR="00D452EA" w:rsidRPr="00D452EA">
        <w:rPr>
          <w:rFonts w:ascii="Angsana New" w:hAnsi="Angsana New" w:cs="Angsana New"/>
          <w:spacing w:val="-2"/>
          <w:lang w:val="en-US"/>
        </w:rPr>
        <w:t>12</w:t>
      </w:r>
      <w:r w:rsidR="0020091C" w:rsidRPr="00CB670F">
        <w:rPr>
          <w:rFonts w:ascii="Angsana New" w:hAnsi="Angsana New" w:cs="Angsana New"/>
          <w:spacing w:val="-2"/>
          <w:cs/>
          <w:lang w:val="en-US"/>
        </w:rPr>
        <w:t xml:space="preserve"> ต่อปี เพื่อเสริมสภาพคล่อง</w:t>
      </w:r>
      <w:r w:rsidR="0020091C" w:rsidRPr="0028249F">
        <w:rPr>
          <w:rFonts w:ascii="Angsana New" w:hAnsi="Angsana New" w:cs="Angsana New"/>
          <w:spacing w:val="-4"/>
          <w:cs/>
          <w:lang w:val="en-US"/>
        </w:rPr>
        <w:t>ทางการเงินของบริษัทในการขยายธุรกิจและลงทุนในโครงการใหม่</w:t>
      </w:r>
      <w:r w:rsidR="004A0186" w:rsidRPr="0028249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20091C" w:rsidRPr="0028249F">
        <w:rPr>
          <w:rFonts w:ascii="Angsana New" w:hAnsi="Angsana New" w:cs="Angsana New"/>
          <w:spacing w:val="-4"/>
          <w:cs/>
          <w:lang w:val="en-US"/>
        </w:rPr>
        <w:t>ๆ โดยมอบอำนาจให้ประธานเจ้าหน้าที่</w:t>
      </w:r>
      <w:r w:rsidR="0020091C" w:rsidRPr="0028249F">
        <w:rPr>
          <w:rFonts w:ascii="Angsana New" w:hAnsi="Angsana New" w:cs="Angsana New"/>
          <w:spacing w:val="-6"/>
          <w:cs/>
          <w:lang w:val="en-US"/>
        </w:rPr>
        <w:t>บริหารหรือบุคคลที่ประธานเจ้าหน้าที่บริหารมอบหมายดำเนินการใด</w:t>
      </w:r>
      <w:r w:rsidR="004A0186" w:rsidRPr="0028249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20091C" w:rsidRPr="0028249F">
        <w:rPr>
          <w:rFonts w:ascii="Angsana New" w:hAnsi="Angsana New" w:cs="Angsana New"/>
          <w:spacing w:val="-6"/>
          <w:cs/>
          <w:lang w:val="en-US"/>
        </w:rPr>
        <w:t>ๆ ที่เกี่ยวข้องกับการออกตั๋วแลกเงิน</w:t>
      </w:r>
      <w:r w:rsidR="0020091C" w:rsidRPr="006F34D2">
        <w:rPr>
          <w:rFonts w:ascii="Angsana New" w:hAnsi="Angsana New" w:cs="Angsana New"/>
          <w:cs/>
          <w:lang w:val="en-US"/>
        </w:rPr>
        <w:t xml:space="preserve">ของบริษัท </w:t>
      </w:r>
    </w:p>
    <w:p w:rsidR="00482280" w:rsidRPr="0028249F" w:rsidRDefault="00482280" w:rsidP="006F34D2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spacing w:val="4"/>
          <w:cs/>
          <w:lang w:val="en-US"/>
        </w:rPr>
        <w:t xml:space="preserve">ต่อมา ที่ประชุมคณะกรรมการครั้งที่ </w:t>
      </w:r>
      <w:r w:rsidR="00D452EA" w:rsidRPr="00D452EA">
        <w:rPr>
          <w:rFonts w:ascii="Angsana New" w:hAnsi="Angsana New" w:cs="Angsana New"/>
          <w:spacing w:val="4"/>
          <w:lang w:val="en-US"/>
        </w:rPr>
        <w:t>3</w:t>
      </w:r>
      <w:r w:rsidRPr="00CB670F">
        <w:rPr>
          <w:rFonts w:ascii="Angsana New" w:hAnsi="Angsana New" w:cs="Angsana New"/>
          <w:spacing w:val="4"/>
          <w:lang w:val="en-US"/>
        </w:rPr>
        <w:t>/</w:t>
      </w:r>
      <w:r w:rsidR="00D452EA" w:rsidRPr="00D452EA">
        <w:rPr>
          <w:rFonts w:ascii="Angsana New" w:hAnsi="Angsana New" w:cs="Angsana New"/>
          <w:spacing w:val="4"/>
          <w:lang w:val="en-US"/>
        </w:rPr>
        <w:t>2558</w:t>
      </w:r>
      <w:r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pacing w:val="4"/>
          <w:cs/>
          <w:lang w:val="en-US"/>
        </w:rPr>
        <w:t xml:space="preserve">ของบริษัท เมื่อวันที่ </w:t>
      </w:r>
      <w:r w:rsidR="00D452EA" w:rsidRPr="00D452EA">
        <w:rPr>
          <w:rFonts w:ascii="Angsana New" w:hAnsi="Angsana New" w:cs="Angsana New"/>
          <w:spacing w:val="4"/>
          <w:lang w:val="en-US"/>
        </w:rPr>
        <w:t>16</w:t>
      </w:r>
      <w:r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pacing w:val="4"/>
          <w:cs/>
          <w:lang w:val="en-US"/>
        </w:rPr>
        <w:t xml:space="preserve">มีนาคม </w:t>
      </w:r>
      <w:r w:rsidR="00D452EA" w:rsidRPr="00D452EA">
        <w:rPr>
          <w:rFonts w:ascii="Angsana New" w:hAnsi="Angsana New" w:cs="Angsana New"/>
          <w:spacing w:val="4"/>
          <w:lang w:val="en-US"/>
        </w:rPr>
        <w:t>2558</w:t>
      </w:r>
      <w:r w:rsidRPr="00CB670F">
        <w:rPr>
          <w:rFonts w:ascii="Angsana New" w:hAnsi="Angsana New" w:cs="Angsana New"/>
          <w:spacing w:val="4"/>
          <w:cs/>
          <w:lang w:val="en-US"/>
        </w:rPr>
        <w:t xml:space="preserve"> ได้มีมติอนุมัติให้</w:t>
      </w:r>
      <w:r w:rsidRPr="00CB670F">
        <w:rPr>
          <w:rFonts w:ascii="Angsana New" w:hAnsi="Angsana New" w:cs="Angsana New"/>
          <w:spacing w:val="-4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D452EA" w:rsidRPr="00D452EA">
        <w:rPr>
          <w:rFonts w:ascii="Angsana New" w:hAnsi="Angsana New" w:cs="Angsana New"/>
          <w:spacing w:val="-4"/>
          <w:lang w:val="en-US"/>
        </w:rPr>
        <w:t>1</w:t>
      </w:r>
      <w:r w:rsidRPr="00CB670F">
        <w:rPr>
          <w:rFonts w:ascii="Angsana New" w:hAnsi="Angsana New" w:cs="Angsana New"/>
          <w:spacing w:val="-4"/>
          <w:lang w:val="en-US"/>
        </w:rPr>
        <w:t>,</w:t>
      </w:r>
      <w:r w:rsidR="00D452EA" w:rsidRPr="00D452EA">
        <w:rPr>
          <w:rFonts w:ascii="Angsana New" w:hAnsi="Angsana New" w:cs="Angsana New"/>
          <w:spacing w:val="-4"/>
          <w:lang w:val="en-US"/>
        </w:rPr>
        <w:t>000</w:t>
      </w:r>
      <w:r w:rsidRPr="00CB670F">
        <w:rPr>
          <w:rFonts w:ascii="Angsana New" w:hAnsi="Angsana New" w:cs="Angsana New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pacing w:val="-4"/>
          <w:cs/>
          <w:lang w:val="en-US"/>
        </w:rPr>
        <w:t>ล้านบาท</w:t>
      </w:r>
      <w:r w:rsidR="004A0186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CB670F">
        <w:rPr>
          <w:rFonts w:ascii="Angsana New" w:hAnsi="Angsana New" w:cs="Angsana New"/>
          <w:spacing w:val="-4"/>
          <w:cs/>
          <w:lang w:val="en-US"/>
        </w:rPr>
        <w:t xml:space="preserve">เป็น </w:t>
      </w:r>
      <w:r w:rsidR="00D452EA" w:rsidRPr="00D452EA">
        <w:rPr>
          <w:rFonts w:ascii="Angsana New" w:hAnsi="Angsana New" w:cs="Angsana New"/>
          <w:spacing w:val="-4"/>
          <w:lang w:val="en-US"/>
        </w:rPr>
        <w:t>1</w:t>
      </w:r>
      <w:r w:rsidRPr="00CB670F">
        <w:rPr>
          <w:rFonts w:ascii="Angsana New" w:hAnsi="Angsana New" w:cs="Angsana New"/>
          <w:spacing w:val="-4"/>
          <w:lang w:val="en-US"/>
        </w:rPr>
        <w:t>,</w:t>
      </w:r>
      <w:r w:rsidR="00D452EA" w:rsidRPr="00D452EA">
        <w:rPr>
          <w:rFonts w:ascii="Angsana New" w:hAnsi="Angsana New" w:cs="Angsana New"/>
          <w:spacing w:val="-4"/>
          <w:lang w:val="en-US"/>
        </w:rPr>
        <w:t>500</w:t>
      </w:r>
      <w:r w:rsidRPr="00CB670F">
        <w:rPr>
          <w:rFonts w:ascii="Angsana New" w:hAnsi="Angsana New" w:cs="Angsana New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pacing w:val="-4"/>
          <w:cs/>
          <w:lang w:val="en-US"/>
        </w:rPr>
        <w:t>ล้านบาท</w:t>
      </w:r>
      <w:r w:rsidRPr="00CB670F">
        <w:rPr>
          <w:rFonts w:ascii="Angsana New" w:hAnsi="Angsana New" w:cs="Angsana New"/>
          <w:cs/>
          <w:lang w:val="en-US"/>
        </w:rPr>
        <w:t xml:space="preserve"> </w:t>
      </w:r>
      <w:r w:rsidRPr="0028249F">
        <w:rPr>
          <w:rFonts w:ascii="Angsana New" w:hAnsi="Angsana New" w:cs="Angsana New"/>
          <w:cs/>
          <w:lang w:val="en-US"/>
        </w:rPr>
        <w:t>เสนอขายกรณีทั่วไปหรือกรณีวงจำกัดประเภทผู้ลงทุนรายใหญ่และ</w:t>
      </w:r>
      <w:r w:rsidRPr="0028249F">
        <w:rPr>
          <w:rFonts w:ascii="Angsana New" w:hAnsi="Angsana New" w:cs="Angsana New"/>
          <w:lang w:val="en-US"/>
        </w:rPr>
        <w:t>/</w:t>
      </w:r>
      <w:r w:rsidRPr="0028249F">
        <w:rPr>
          <w:rFonts w:ascii="Angsana New" w:hAnsi="Angsana New" w:cs="Angsana New"/>
          <w:cs/>
          <w:lang w:val="en-US"/>
        </w:rPr>
        <w:t xml:space="preserve">หรือผู้ลงทุนสถาบัน โดยไม่จำกัดจำนวนฉบับ หรือกรณีวงจำกัด ณ ขณะใดขณะหนึ่งไม่เกิน </w:t>
      </w:r>
      <w:r w:rsidR="00D452EA" w:rsidRPr="0028249F">
        <w:rPr>
          <w:rFonts w:ascii="Angsana New" w:hAnsi="Angsana New" w:cs="Angsana New"/>
          <w:lang w:val="en-US"/>
        </w:rPr>
        <w:t>10</w:t>
      </w:r>
      <w:r w:rsidRPr="0028249F">
        <w:rPr>
          <w:rFonts w:ascii="Angsana New" w:hAnsi="Angsana New" w:cs="Angsana New"/>
          <w:lang w:val="en-US"/>
        </w:rPr>
        <w:t xml:space="preserve"> </w:t>
      </w:r>
      <w:r w:rsidRPr="0028249F">
        <w:rPr>
          <w:rFonts w:ascii="Angsana New" w:hAnsi="Angsana New" w:cs="Angsana New"/>
          <w:cs/>
          <w:lang w:val="en-US"/>
        </w:rPr>
        <w:t>ฉบับ</w:t>
      </w:r>
    </w:p>
    <w:p w:rsidR="00774EC8" w:rsidRPr="00CB670F" w:rsidRDefault="00200368" w:rsidP="006F34D2">
      <w:pPr>
        <w:spacing w:before="240" w:after="120"/>
        <w:ind w:left="547"/>
        <w:jc w:val="thaiDistribute"/>
        <w:rPr>
          <w:rFonts w:ascii="Angsana New" w:hAnsi="Angsana New" w:cs="Angsana New"/>
          <w:snapToGrid w:val="0"/>
          <w:lang w:val="en-US"/>
        </w:rPr>
      </w:pPr>
      <w:r w:rsidRPr="004A0186">
        <w:rPr>
          <w:rFonts w:ascii="Angsana New" w:hAnsi="Angsana New" w:cs="Angsana New"/>
          <w:snapToGrid w:val="0"/>
          <w:spacing w:val="4"/>
          <w:cs/>
          <w:lang w:val="en-US"/>
        </w:rPr>
        <w:t xml:space="preserve">ณ วันที่ </w:t>
      </w:r>
      <w:r w:rsidR="00D452EA" w:rsidRPr="004A0186">
        <w:rPr>
          <w:rFonts w:ascii="Angsana New" w:hAnsi="Angsana New" w:cs="Angsana New"/>
          <w:snapToGrid w:val="0"/>
          <w:spacing w:val="4"/>
          <w:lang w:val="en-US"/>
        </w:rPr>
        <w:t>30</w:t>
      </w:r>
      <w:r w:rsidRPr="004A018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263141" w:rsidRPr="004A0186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มิถุนายน </w:t>
      </w:r>
      <w:r w:rsidR="00D452EA" w:rsidRPr="004A0186">
        <w:rPr>
          <w:rFonts w:ascii="Angsana New" w:hAnsi="Angsana New" w:cs="Angsana New"/>
          <w:snapToGrid w:val="0"/>
          <w:spacing w:val="4"/>
          <w:lang w:val="en-US"/>
        </w:rPr>
        <w:t>2560</w:t>
      </w:r>
      <w:r w:rsidR="00522651" w:rsidRPr="004A018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4A0186">
        <w:rPr>
          <w:rFonts w:ascii="Angsana New" w:hAnsi="Angsana New" w:cs="Angsana New"/>
          <w:snapToGrid w:val="0"/>
          <w:spacing w:val="4"/>
          <w:cs/>
          <w:lang w:val="en-US"/>
        </w:rPr>
        <w:t>และ</w:t>
      </w:r>
      <w:r w:rsidR="00605333" w:rsidRPr="004A0186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วันที่ </w:t>
      </w:r>
      <w:r w:rsidR="00D452EA" w:rsidRPr="004A0186">
        <w:rPr>
          <w:rFonts w:ascii="Angsana New" w:hAnsi="Angsana New" w:cs="Angsana New"/>
          <w:snapToGrid w:val="0"/>
          <w:spacing w:val="4"/>
          <w:lang w:val="en-US"/>
        </w:rPr>
        <w:t>31</w:t>
      </w:r>
      <w:r w:rsidR="00605333" w:rsidRPr="004A018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605333" w:rsidRPr="004A0186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ธันวาคม </w:t>
      </w:r>
      <w:r w:rsidR="00D452EA" w:rsidRPr="004A0186">
        <w:rPr>
          <w:rFonts w:ascii="Angsana New" w:hAnsi="Angsana New" w:cs="Angsana New"/>
          <w:snapToGrid w:val="0"/>
          <w:spacing w:val="4"/>
          <w:lang w:val="en-US"/>
        </w:rPr>
        <w:t>2559</w:t>
      </w:r>
      <w:r w:rsidRPr="004A018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4A0186">
        <w:rPr>
          <w:rFonts w:ascii="Angsana New" w:hAnsi="Angsana New" w:cs="Angsana New"/>
          <w:snapToGrid w:val="0"/>
          <w:spacing w:val="4"/>
          <w:cs/>
        </w:rPr>
        <w:t>บริษัทออกและเสนอขายตั๋วแลกเงินระยะสั้น</w:t>
      </w:r>
      <w:r w:rsidRPr="00CB670F">
        <w:rPr>
          <w:rFonts w:ascii="Angsana New" w:hAnsi="Angsana New" w:cs="Angsana New"/>
          <w:snapToGrid w:val="0"/>
          <w:spacing w:val="6"/>
          <w:cs/>
        </w:rPr>
        <w:t>ให้แก่นักลงทุน</w:t>
      </w:r>
      <w:r w:rsidRPr="00CB670F">
        <w:rPr>
          <w:rFonts w:ascii="Angsana New" w:hAnsi="Angsana New" w:cs="Angsana New"/>
          <w:snapToGrid w:val="0"/>
          <w:cs/>
        </w:rPr>
        <w:t>ในวงจำกัด โดยออกตั๋วแลกเงินชนิดระบุชื่อผู้ถือ ประเภทไม่ด้อยสิทธิและไม่มีประกัน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ดังนี้</w:t>
      </w:r>
    </w:p>
    <w:tbl>
      <w:tblPr>
        <w:tblW w:w="87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2070"/>
      </w:tblGrid>
      <w:tr w:rsidR="00F162AF" w:rsidRPr="00CB670F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62AF" w:rsidRPr="00CB670F" w:rsidRDefault="00F162AF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br w:type="page"/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62AF" w:rsidRPr="00CB670F" w:rsidRDefault="00F162AF" w:rsidP="009647C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647C1" w:rsidRPr="00CB670F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647C1" w:rsidRPr="00CB670F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47C1" w:rsidRPr="00CB670F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</w:tr>
      <w:tr w:rsidR="009647C1" w:rsidRPr="00CB670F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647C1" w:rsidRPr="00CB670F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47C1" w:rsidRPr="00CB670F" w:rsidRDefault="009647C1" w:rsidP="00381FE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D452EA"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7D0C7C" w:rsidRPr="00CB670F" w:rsidTr="009647C1">
        <w:trPr>
          <w:trHeight w:val="144"/>
        </w:trPr>
        <w:tc>
          <w:tcPr>
            <w:tcW w:w="22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DE7D71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D0C7C" w:rsidRPr="00CB670F" w:rsidTr="009647C1">
        <w:trPr>
          <w:trHeight w:val="144"/>
        </w:trPr>
        <w:tc>
          <w:tcPr>
            <w:tcW w:w="22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CB670F" w:rsidRDefault="00DE7D71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D0C7C" w:rsidRPr="00CB670F" w:rsidTr="009647C1">
        <w:trPr>
          <w:trHeight w:val="144"/>
        </w:trPr>
        <w:tc>
          <w:tcPr>
            <w:tcW w:w="22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D0C7C" w:rsidRPr="00CB670F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0A79" w:rsidRDefault="00D452EA" w:rsidP="009647C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 w:rsidR="006F0A7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6F0A7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  <w:r w:rsidR="006F0A7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C498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  <w:p w:rsidR="007D0C7C" w:rsidRPr="00CB670F" w:rsidRDefault="00D452EA" w:rsidP="009647C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6F0A7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6F0A7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C7C" w:rsidRPr="00CB670F" w:rsidRDefault="00D452EA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690</w:t>
            </w:r>
            <w:r w:rsidR="006F0A7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6F0A7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CB670F" w:rsidRDefault="00D452EA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6F0A79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6F0A7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6F0A79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C7C" w:rsidRPr="00CB670F" w:rsidRDefault="00D452EA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6F0A7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196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A79" w:rsidRDefault="00D452EA" w:rsidP="009647C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6F0A7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6F0A7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  <w:r w:rsidR="004C498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</w:t>
            </w:r>
            <w:r w:rsidR="006F0A7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  <w:p w:rsidR="007D0C7C" w:rsidRPr="00CB670F" w:rsidRDefault="00D452EA" w:rsidP="009647C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6F0A7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6F0A7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</w:tr>
      <w:tr w:rsidR="009647C1" w:rsidRPr="00CB670F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47C1" w:rsidRPr="003442A3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47C1" w:rsidRPr="003442A3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647C1" w:rsidRPr="003442A3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47C1" w:rsidRPr="003442A3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47C1" w:rsidRPr="003442A3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F2447" w:rsidRPr="00CB670F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br w:type="page"/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F2447" w:rsidRPr="00CB670F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D452EA"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AF2447" w:rsidRPr="00CB670F" w:rsidTr="00597447">
        <w:trPr>
          <w:trHeight w:val="60"/>
        </w:trPr>
        <w:tc>
          <w:tcPr>
            <w:tcW w:w="22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AF2447" w:rsidRPr="00CB670F" w:rsidTr="00597447">
        <w:trPr>
          <w:trHeight w:val="60"/>
        </w:trPr>
        <w:tc>
          <w:tcPr>
            <w:tcW w:w="22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AF2447" w:rsidRPr="00CB670F" w:rsidTr="00597447">
        <w:trPr>
          <w:trHeight w:val="60"/>
        </w:trPr>
        <w:tc>
          <w:tcPr>
            <w:tcW w:w="22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AF2447" w:rsidRPr="00CB670F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447" w:rsidRPr="00CB670F" w:rsidRDefault="00D452EA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447" w:rsidRPr="00CB670F" w:rsidRDefault="00D452EA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500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CB670F" w:rsidRDefault="00D452EA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447" w:rsidRPr="00CB670F" w:rsidRDefault="00D452EA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230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447" w:rsidRPr="00CB670F" w:rsidRDefault="00D452EA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</w:tr>
      <w:tr w:rsidR="00AF2447" w:rsidRPr="00CB670F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447" w:rsidRPr="003442A3" w:rsidRDefault="00D452EA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พฤศจิกายน 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447" w:rsidRPr="003442A3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3442A3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447" w:rsidRPr="003442A3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447" w:rsidRPr="003442A3" w:rsidRDefault="00D452EA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</w:tbl>
    <w:p w:rsidR="00AF2447" w:rsidRPr="00CB670F" w:rsidRDefault="00AF2447" w:rsidP="006F34D2">
      <w:pPr>
        <w:snapToGrid w:val="0"/>
        <w:spacing w:before="240"/>
        <w:ind w:left="547"/>
        <w:jc w:val="thaiDistribute"/>
        <w:rPr>
          <w:rFonts w:ascii="Angsana New" w:hAnsi="Angsana New" w:cs="Angsana New"/>
          <w:snapToGrid w:val="0"/>
          <w:cs/>
        </w:rPr>
      </w:pPr>
      <w:r w:rsidRPr="0028249F">
        <w:rPr>
          <w:rFonts w:ascii="Angsana New" w:hAnsi="Angsana New" w:cs="Angsana New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</w:t>
      </w:r>
      <w:r w:rsidRPr="0028249F">
        <w:rPr>
          <w:rFonts w:ascii="Angsana New" w:hAnsi="Angsana New" w:cs="Angsana New"/>
          <w:snapToGrid w:val="0"/>
          <w:cs/>
          <w:lang w:val="en-US"/>
        </w:rPr>
        <w:t>ู้</w:t>
      </w:r>
      <w:r w:rsidRPr="0028249F">
        <w:rPr>
          <w:rFonts w:ascii="Angsana New" w:hAnsi="Angsana New" w:cs="Angsana New"/>
          <w:snapToGrid w:val="0"/>
          <w:cs/>
        </w:rPr>
        <w:t>ดอกเบี้ยจ่ายล่วงหน้าเป็น</w:t>
      </w:r>
      <w:r w:rsidRPr="00CB670F">
        <w:rPr>
          <w:rFonts w:ascii="Angsana New" w:hAnsi="Angsana New" w:cs="Angsana New"/>
          <w:snapToGrid w:val="0"/>
          <w:cs/>
        </w:rPr>
        <w:t>ต้นทุนทางการเงินตามระยะเวลาของตั๋วแลกเงิน</w:t>
      </w:r>
    </w:p>
    <w:p w:rsidR="006F34D2" w:rsidRDefault="006F34D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397CE8" w:rsidRPr="004C498F" w:rsidRDefault="00D452EA" w:rsidP="00134B32">
      <w:pPr>
        <w:ind w:left="547" w:hanging="547"/>
        <w:rPr>
          <w:rFonts w:ascii="Angsana New" w:hAnsi="Angsana New" w:cs="Angsana New"/>
          <w:cs/>
          <w:lang w:val="en-US"/>
        </w:rPr>
      </w:pPr>
      <w:r w:rsidRPr="00D452EA">
        <w:rPr>
          <w:rFonts w:ascii="Angsana New" w:hAnsi="Angsana New" w:cs="Angsana New"/>
          <w:b/>
          <w:bCs/>
          <w:lang w:val="en-US"/>
        </w:rPr>
        <w:lastRenderedPageBreak/>
        <w:t>16</w:t>
      </w:r>
      <w:r w:rsidR="00397CE8" w:rsidRPr="00D35278">
        <w:rPr>
          <w:rFonts w:ascii="Angsana New" w:hAnsi="Angsana New" w:cs="Angsana New"/>
          <w:b/>
          <w:bCs/>
          <w:lang w:val="en-US"/>
        </w:rPr>
        <w:t>.</w:t>
      </w:r>
      <w:r w:rsidR="00397CE8" w:rsidRPr="00D35278">
        <w:rPr>
          <w:rFonts w:ascii="Angsana New" w:hAnsi="Angsana New" w:cs="Angsana New"/>
          <w:b/>
          <w:bCs/>
          <w:lang w:val="en-US"/>
        </w:rPr>
        <w:tab/>
      </w:r>
      <w:r w:rsidR="00397CE8" w:rsidRPr="00D35278">
        <w:rPr>
          <w:rFonts w:ascii="Angsana New" w:hAnsi="Angsana New" w:cs="Angsana New"/>
          <w:b/>
          <w:bCs/>
          <w:snapToGrid w:val="0"/>
          <w:cs/>
        </w:rPr>
        <w:t>หนี้สินหมุนเวียนอื่น</w:t>
      </w:r>
    </w:p>
    <w:p w:rsidR="00397CE8" w:rsidRPr="00CB670F" w:rsidRDefault="00397CE8" w:rsidP="00397CE8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หนี้สินหมุนเวียนอื่น ประกอบด้วย</w:t>
      </w:r>
    </w:p>
    <w:p w:rsidR="00397CE8" w:rsidRPr="00CB670F" w:rsidRDefault="00397CE8" w:rsidP="00397CE8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10"/>
        <w:gridCol w:w="1099"/>
        <w:gridCol w:w="98"/>
        <w:gridCol w:w="1071"/>
      </w:tblGrid>
      <w:tr w:rsidR="00397CE8" w:rsidRPr="00CB670F" w:rsidTr="00605333">
        <w:tc>
          <w:tcPr>
            <w:tcW w:w="3960" w:type="dxa"/>
          </w:tcPr>
          <w:p w:rsidR="00397CE8" w:rsidRPr="00CB670F" w:rsidRDefault="00397CE8" w:rsidP="00F97633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397CE8" w:rsidRPr="00CB670F" w:rsidRDefault="00397CE8" w:rsidP="00F97633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:rsidR="00397CE8" w:rsidRPr="00CB670F" w:rsidRDefault="00397CE8" w:rsidP="00F97633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:rsidR="00397CE8" w:rsidRPr="00CB670F" w:rsidRDefault="00397CE8" w:rsidP="00F97633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987" w:rsidRPr="00CB670F" w:rsidTr="00605333">
        <w:tc>
          <w:tcPr>
            <w:tcW w:w="3960" w:type="dxa"/>
          </w:tcPr>
          <w:p w:rsidR="00755987" w:rsidRPr="00CB670F" w:rsidRDefault="00755987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987" w:rsidRPr="00CB670F" w:rsidRDefault="00755987" w:rsidP="009647C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755987" w:rsidRPr="00CB670F" w:rsidRDefault="00755987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987" w:rsidRPr="00CB670F" w:rsidRDefault="00755987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</w:tcPr>
          <w:p w:rsidR="00755987" w:rsidRPr="00CB670F" w:rsidRDefault="00755987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755987" w:rsidRPr="00CB670F" w:rsidRDefault="00755987" w:rsidP="009647C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8" w:type="dxa"/>
          </w:tcPr>
          <w:p w:rsidR="00755987" w:rsidRPr="00CB670F" w:rsidRDefault="00755987" w:rsidP="00F9763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755987" w:rsidRPr="00CB670F" w:rsidRDefault="00755987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647C1" w:rsidRPr="00CB670F" w:rsidTr="00605333">
        <w:tc>
          <w:tcPr>
            <w:tcW w:w="3960" w:type="dxa"/>
          </w:tcPr>
          <w:p w:rsidR="009647C1" w:rsidRPr="00CB670F" w:rsidRDefault="009647C1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647C1" w:rsidRPr="004A5C9A" w:rsidRDefault="009647C1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9647C1" w:rsidRPr="00CB670F" w:rsidRDefault="009647C1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647C1" w:rsidRPr="00CB670F" w:rsidRDefault="009647C1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</w:tcPr>
          <w:p w:rsidR="009647C1" w:rsidRPr="00CB670F" w:rsidRDefault="009647C1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9647C1" w:rsidRPr="004A5C9A" w:rsidRDefault="009647C1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8" w:type="dxa"/>
          </w:tcPr>
          <w:p w:rsidR="009647C1" w:rsidRPr="00CB670F" w:rsidRDefault="009647C1" w:rsidP="00F9763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9647C1" w:rsidRPr="00CB670F" w:rsidRDefault="009647C1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97CE8" w:rsidRPr="00CB670F" w:rsidTr="00605333">
        <w:tc>
          <w:tcPr>
            <w:tcW w:w="3960" w:type="dxa"/>
          </w:tcPr>
          <w:p w:rsidR="00397CE8" w:rsidRPr="00CB670F" w:rsidRDefault="00397CE8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CB670F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97CE8" w:rsidRPr="00CB670F" w:rsidRDefault="00397CE8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CB670F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:rsidR="00397CE8" w:rsidRPr="00CB670F" w:rsidRDefault="00397CE8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397CE8" w:rsidRPr="00CB670F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:rsidR="00397CE8" w:rsidRPr="00CB670F" w:rsidRDefault="00397CE8" w:rsidP="00F9763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397CE8" w:rsidRPr="00CB670F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97CE8" w:rsidRPr="00CB670F" w:rsidTr="00605333">
        <w:tc>
          <w:tcPr>
            <w:tcW w:w="3960" w:type="dxa"/>
          </w:tcPr>
          <w:p w:rsidR="00397CE8" w:rsidRPr="00CB670F" w:rsidRDefault="00397CE8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CB670F" w:rsidRDefault="00D452EA" w:rsidP="009647C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9647C1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647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397CE8" w:rsidRPr="00CB670F" w:rsidRDefault="00397CE8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CB670F" w:rsidRDefault="00D452EA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97CE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7CE8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:rsidR="00397CE8" w:rsidRPr="00CB670F" w:rsidRDefault="00397CE8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397CE8" w:rsidRPr="00CB670F" w:rsidRDefault="00D452EA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9647C1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647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8" w:type="dxa"/>
          </w:tcPr>
          <w:p w:rsidR="00397CE8" w:rsidRPr="00CB670F" w:rsidRDefault="00397CE8" w:rsidP="00F9763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397CE8" w:rsidRPr="00CB670F" w:rsidRDefault="00D452EA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97CE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7CE8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5299E" w:rsidRPr="00CB670F" w:rsidTr="00605333">
        <w:tc>
          <w:tcPr>
            <w:tcW w:w="3960" w:type="dxa"/>
          </w:tcPr>
          <w:p w:rsidR="0005299E" w:rsidRPr="00CB670F" w:rsidRDefault="0005299E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5299E" w:rsidRPr="00CB670F" w:rsidRDefault="00D452EA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05299E" w:rsidRPr="00CB670F" w:rsidRDefault="0005299E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5299E" w:rsidRPr="00CB670F" w:rsidRDefault="00D452EA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0" w:type="dxa"/>
          </w:tcPr>
          <w:p w:rsidR="0005299E" w:rsidRPr="00CB670F" w:rsidRDefault="0005299E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05299E" w:rsidRPr="00CB670F" w:rsidRDefault="00D452EA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8" w:type="dxa"/>
          </w:tcPr>
          <w:p w:rsidR="0005299E" w:rsidRPr="00CB670F" w:rsidRDefault="0005299E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05299E" w:rsidRPr="00CB670F" w:rsidRDefault="00D452EA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E12E8B" w:rsidRPr="00CB670F" w:rsidTr="00605333">
        <w:tc>
          <w:tcPr>
            <w:tcW w:w="3960" w:type="dxa"/>
          </w:tcPr>
          <w:p w:rsidR="00E12E8B" w:rsidRPr="00CB670F" w:rsidRDefault="00E12E8B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เจ้าหนี้ </w:t>
            </w:r>
            <w:r w:rsidR="0028249F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นิติบุคคลอาคารชุด</w:t>
            </w:r>
          </w:p>
        </w:tc>
        <w:tc>
          <w:tcPr>
            <w:tcW w:w="1170" w:type="dxa"/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546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237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E12E8B" w:rsidRPr="00CB670F" w:rsidRDefault="00D452EA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E12E8B" w:rsidRPr="00CB670F" w:rsidRDefault="00D452EA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546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237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</w:p>
        </w:tc>
      </w:tr>
      <w:tr w:rsidR="00E12E8B" w:rsidRPr="00CB670F" w:rsidTr="00605333">
        <w:tc>
          <w:tcPr>
            <w:tcW w:w="3960" w:type="dxa"/>
          </w:tcPr>
          <w:p w:rsidR="00E12E8B" w:rsidRPr="00CB670F" w:rsidRDefault="00E12E8B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989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039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E12E8B" w:rsidRPr="00CB670F" w:rsidRDefault="00D452EA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396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091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337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329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165</w:t>
            </w:r>
          </w:p>
        </w:tc>
      </w:tr>
      <w:tr w:rsidR="00E12E8B" w:rsidRPr="00CB670F" w:rsidTr="00605333">
        <w:trPr>
          <w:trHeight w:val="360"/>
        </w:trPr>
        <w:tc>
          <w:tcPr>
            <w:tcW w:w="3960" w:type="dxa"/>
          </w:tcPr>
          <w:p w:rsidR="00E12E8B" w:rsidRPr="00CB670F" w:rsidRDefault="00E12E8B" w:rsidP="00F97633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498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711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E12E8B" w:rsidRPr="00CB670F" w:rsidRDefault="00D452EA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E12E8B" w:rsidRPr="00CB670F" w:rsidRDefault="00D452EA" w:rsidP="004C498F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4C498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645</w:t>
            </w:r>
            <w:r w:rsidR="004C498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541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016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581</w:t>
            </w:r>
          </w:p>
        </w:tc>
      </w:tr>
      <w:tr w:rsidR="00E12E8B" w:rsidRPr="00CB670F" w:rsidTr="00605333">
        <w:trPr>
          <w:trHeight w:val="360"/>
        </w:trPr>
        <w:tc>
          <w:tcPr>
            <w:tcW w:w="3960" w:type="dxa"/>
          </w:tcPr>
          <w:p w:rsidR="00E12E8B" w:rsidRPr="00CB670F" w:rsidRDefault="00E12E8B" w:rsidP="00F97633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70" w:type="dxa"/>
            <w:vAlign w:val="bottom"/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995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697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12E8B" w:rsidRPr="00CB670F" w:rsidRDefault="00D452EA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258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E12E8B" w:rsidRPr="00CB670F" w:rsidRDefault="004C141A" w:rsidP="00F9763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E12E8B" w:rsidRPr="00CB670F" w:rsidRDefault="00E12E8B" w:rsidP="00F9763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E12E8B" w:rsidRPr="00CB670F" w:rsidTr="00605333">
        <w:trPr>
          <w:trHeight w:val="360"/>
        </w:trPr>
        <w:tc>
          <w:tcPr>
            <w:tcW w:w="3960" w:type="dxa"/>
          </w:tcPr>
          <w:p w:rsidR="00E12E8B" w:rsidRPr="00CB670F" w:rsidRDefault="00E12E8B" w:rsidP="00F97633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70" w:type="dxa"/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997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006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E12E8B" w:rsidRPr="00CB670F" w:rsidRDefault="00D452EA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178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472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361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</w:p>
        </w:tc>
      </w:tr>
      <w:tr w:rsidR="00E12E8B" w:rsidRPr="00CB670F" w:rsidTr="00605333">
        <w:tc>
          <w:tcPr>
            <w:tcW w:w="3960" w:type="dxa"/>
          </w:tcPr>
          <w:p w:rsidR="00E12E8B" w:rsidRPr="00CB670F" w:rsidRDefault="00E12E8B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301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415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12E8B" w:rsidRPr="00CB670F" w:rsidRDefault="00D452EA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916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513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248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510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864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507</w:t>
            </w:r>
          </w:p>
        </w:tc>
      </w:tr>
      <w:tr w:rsidR="00E12E8B" w:rsidRPr="00CB670F" w:rsidTr="00605333">
        <w:tc>
          <w:tcPr>
            <w:tcW w:w="3960" w:type="dxa"/>
          </w:tcPr>
          <w:p w:rsidR="00E12E8B" w:rsidRPr="00CB670F" w:rsidRDefault="00E12E8B" w:rsidP="00F97633">
            <w:pPr>
              <w:spacing w:line="36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328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105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12E8B" w:rsidRPr="00CB670F" w:rsidRDefault="00D452EA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097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249</w:t>
            </w:r>
            <w:r w:rsidR="004C14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978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E12E8B" w:rsidRPr="00CB670F" w:rsidRDefault="00D452EA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719</w:t>
            </w:r>
          </w:p>
        </w:tc>
      </w:tr>
    </w:tbl>
    <w:p w:rsidR="006F34D2" w:rsidRPr="00CB670F" w:rsidRDefault="006F34D2" w:rsidP="006F34D2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D452EA">
        <w:rPr>
          <w:rFonts w:ascii="Angsana New" w:hAnsi="Angsana New" w:cs="Angsana New"/>
          <w:b/>
          <w:bCs/>
          <w:lang w:val="en-US"/>
        </w:rPr>
        <w:t>17</w:t>
      </w:r>
      <w:r w:rsidRPr="00CB670F">
        <w:rPr>
          <w:rFonts w:ascii="Angsana New" w:hAnsi="Angsana New" w:cs="Angsana New"/>
          <w:b/>
          <w:bCs/>
          <w:cs/>
          <w:lang w:val="en-US"/>
        </w:rPr>
        <w:t xml:space="preserve">. </w:t>
      </w:r>
      <w:r w:rsidRPr="00CB670F">
        <w:rPr>
          <w:rFonts w:ascii="Angsana New" w:hAnsi="Angsana New" w:cs="Angsana New"/>
          <w:b/>
          <w:bCs/>
          <w:cs/>
          <w:lang w:val="en-US"/>
        </w:rPr>
        <w:tab/>
        <w:t>เงินกู้ยืมระยะยาว</w:t>
      </w:r>
    </w:p>
    <w:p w:rsidR="006F34D2" w:rsidRPr="00CB670F" w:rsidRDefault="006F34D2" w:rsidP="006F34D2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เงินกู้ยืมระยะยาว ประกอบด้วย</w:t>
      </w:r>
    </w:p>
    <w:p w:rsidR="006F34D2" w:rsidRPr="00CB670F" w:rsidRDefault="006F34D2" w:rsidP="006F34D2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90"/>
        <w:gridCol w:w="90"/>
        <w:gridCol w:w="270"/>
        <w:gridCol w:w="90"/>
        <w:gridCol w:w="1260"/>
        <w:gridCol w:w="90"/>
        <w:gridCol w:w="1260"/>
      </w:tblGrid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gridSpan w:val="3"/>
          </w:tcPr>
          <w:p w:rsidR="006F34D2" w:rsidRPr="00CB670F" w:rsidRDefault="006F34D2" w:rsidP="00AD3A0A">
            <w:pPr>
              <w:spacing w:line="40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6F34D2" w:rsidRPr="00CB670F" w:rsidRDefault="006F34D2" w:rsidP="00AD3A0A">
            <w:pPr>
              <w:spacing w:line="40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4A5C9A" w:rsidRDefault="006F34D2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CB670F" w:rsidRDefault="006F34D2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4A0186" w:rsidRDefault="006F34D2" w:rsidP="00AD3A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firstLine="24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เงินกู้ยืมระยะยาวจากสถาบันการเงินต่างประเทศ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  <w:lang w:val="th-TH"/>
              </w:rPr>
              <w:t xml:space="preserve"> (ดูหมายเหตุข้อ </w:t>
            </w:r>
            <w:r>
              <w:rPr>
                <w:rFonts w:ascii="Angsana New" w:hAnsi="Angsana New" w:cs="Angsana New"/>
                <w:snapToGrid w:val="0"/>
                <w:szCs w:val="28"/>
              </w:rPr>
              <w:t>17.3)</w:t>
            </w:r>
          </w:p>
        </w:tc>
        <w:tc>
          <w:tcPr>
            <w:tcW w:w="9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4A0186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354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297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4A0186" w:rsidRDefault="006F34D2" w:rsidP="00AD3A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firstLine="24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เงินกู้ยืมระยะยาว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  <w:lang w:val="th-TH"/>
              </w:rPr>
              <w:t xml:space="preserve"> (ดูหมายเหตุข้อ </w:t>
            </w:r>
            <w:r>
              <w:rPr>
                <w:rFonts w:ascii="Angsana New" w:hAnsi="Angsana New" w:cs="Angsana New"/>
                <w:snapToGrid w:val="0"/>
                <w:szCs w:val="28"/>
              </w:rPr>
              <w:t>17.2)</w:t>
            </w:r>
          </w:p>
        </w:tc>
        <w:tc>
          <w:tcPr>
            <w:tcW w:w="9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449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563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785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901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34D2" w:rsidRPr="00CB670F" w:rsidRDefault="006F34D2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449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34D2" w:rsidRPr="00CB670F" w:rsidRDefault="006F34D2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964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401</w:t>
            </w:r>
          </w:p>
        </w:tc>
      </w:tr>
    </w:tbl>
    <w:p w:rsidR="000C0AFD" w:rsidRPr="00CB670F" w:rsidRDefault="00AF2447" w:rsidP="00741CAD">
      <w:pPr>
        <w:ind w:left="1170" w:hanging="630"/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  <w:r w:rsidR="00D452EA" w:rsidRPr="00D452EA">
        <w:rPr>
          <w:rFonts w:ascii="Angsana New" w:hAnsi="Angsana New" w:cs="Angsana New"/>
          <w:snapToGrid w:val="0"/>
          <w:lang w:val="en-US"/>
        </w:rPr>
        <w:lastRenderedPageBreak/>
        <w:t>17</w:t>
      </w:r>
      <w:r w:rsidR="00522651" w:rsidRPr="00CB670F">
        <w:rPr>
          <w:rFonts w:ascii="Angsana New" w:hAnsi="Angsana New" w:cs="Angsana New"/>
          <w:snapToGrid w:val="0"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lang w:val="en-US"/>
        </w:rPr>
        <w:t>1</w:t>
      </w:r>
      <w:r w:rsidR="00522651" w:rsidRPr="00CB670F">
        <w:rPr>
          <w:rFonts w:ascii="Angsana New" w:hAnsi="Angsana New" w:cs="Angsana New"/>
          <w:snapToGrid w:val="0"/>
          <w:cs/>
          <w:lang w:val="en-US"/>
        </w:rPr>
        <w:tab/>
      </w:r>
      <w:r w:rsidR="00985321" w:rsidRPr="00CB670F">
        <w:rPr>
          <w:rFonts w:ascii="Angsana New" w:hAnsi="Angsana New" w:cs="Angsana New"/>
          <w:spacing w:val="-8"/>
          <w:cs/>
          <w:lang w:val="en-US"/>
        </w:rPr>
        <w:t>เมื่อ</w:t>
      </w:r>
      <w:r w:rsidR="000C0AFD" w:rsidRPr="00CB670F">
        <w:rPr>
          <w:rFonts w:ascii="Angsana New" w:hAnsi="Angsana New" w:cs="Angsana New"/>
          <w:spacing w:val="-8"/>
          <w:cs/>
          <w:lang w:val="en-US"/>
        </w:rPr>
        <w:t xml:space="preserve">วันที่ </w:t>
      </w:r>
      <w:r w:rsidR="00D452EA" w:rsidRPr="00D452EA">
        <w:rPr>
          <w:rFonts w:ascii="Angsana New" w:hAnsi="Angsana New" w:cs="Angsana New"/>
          <w:spacing w:val="-8"/>
          <w:lang w:val="en-US"/>
        </w:rPr>
        <w:t>1</w:t>
      </w:r>
      <w:r w:rsidR="001F2C2E" w:rsidRPr="00CB670F">
        <w:rPr>
          <w:rFonts w:ascii="Angsana New" w:hAnsi="Angsana New" w:cs="Angsana New"/>
          <w:spacing w:val="-8"/>
          <w:cs/>
          <w:lang w:val="en-US"/>
        </w:rPr>
        <w:t xml:space="preserve"> สิงหาคม </w:t>
      </w:r>
      <w:r w:rsidR="00D452EA" w:rsidRPr="00D452EA">
        <w:rPr>
          <w:rFonts w:ascii="Angsana New" w:hAnsi="Angsana New" w:cs="Angsana New"/>
          <w:spacing w:val="-8"/>
          <w:lang w:val="en-US"/>
        </w:rPr>
        <w:t>2555</w:t>
      </w:r>
      <w:r w:rsidR="000C0AFD" w:rsidRPr="00CB670F">
        <w:rPr>
          <w:rFonts w:ascii="Angsana New" w:hAnsi="Angsana New" w:cs="Angsana New"/>
          <w:spacing w:val="-8"/>
          <w:cs/>
          <w:lang w:val="en-US"/>
        </w:rPr>
        <w:t xml:space="preserve"> บริษัทได้ทำสัญญากู้ยืมเงินร</w:t>
      </w:r>
      <w:r w:rsidR="001F2C2E" w:rsidRPr="00CB670F">
        <w:rPr>
          <w:rFonts w:ascii="Angsana New" w:hAnsi="Angsana New" w:cs="Angsana New"/>
          <w:spacing w:val="-8"/>
          <w:cs/>
          <w:lang w:val="en-US"/>
        </w:rPr>
        <w:t>ะยะยาวกับสถาบันการเงิน</w:t>
      </w:r>
      <w:r w:rsidR="00023E29" w:rsidRPr="00CB670F">
        <w:rPr>
          <w:rFonts w:ascii="Angsana New" w:hAnsi="Angsana New" w:cs="Angsana New"/>
          <w:spacing w:val="-8"/>
          <w:cs/>
          <w:lang w:val="en-US"/>
        </w:rPr>
        <w:t>ในประเทศ</w:t>
      </w:r>
      <w:r w:rsidR="001F2C2E" w:rsidRPr="00CB670F">
        <w:rPr>
          <w:rFonts w:ascii="Angsana New" w:hAnsi="Angsana New" w:cs="Angsana New"/>
          <w:spacing w:val="-8"/>
          <w:cs/>
          <w:lang w:val="en-US"/>
        </w:rPr>
        <w:t>แห่งหนึ่ง</w:t>
      </w:r>
      <w:r w:rsidR="00023E29" w:rsidRPr="00CB670F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023E29" w:rsidRPr="00CB670F">
        <w:rPr>
          <w:rFonts w:ascii="Angsana New" w:hAnsi="Angsana New" w:cs="Angsana New"/>
          <w:cs/>
          <w:lang w:val="en-US"/>
        </w:rPr>
        <w:t>โดยมีรายละเอียด</w:t>
      </w:r>
      <w:r w:rsidR="000C0AFD" w:rsidRPr="00CB670F">
        <w:rPr>
          <w:rFonts w:ascii="Angsana New" w:hAnsi="Angsana New" w:cs="Angsana New"/>
          <w:cs/>
          <w:lang w:val="en-US"/>
        </w:rPr>
        <w:t>ดังนี้</w:t>
      </w:r>
    </w:p>
    <w:tbl>
      <w:tblPr>
        <w:tblW w:w="8190" w:type="dxa"/>
        <w:tblInd w:w="1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340"/>
        <w:gridCol w:w="1800"/>
        <w:gridCol w:w="1080"/>
        <w:gridCol w:w="1710"/>
      </w:tblGrid>
      <w:tr w:rsidR="00A12E4B" w:rsidRPr="00CB670F" w:rsidTr="00111375">
        <w:tc>
          <w:tcPr>
            <w:tcW w:w="126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>ประเภท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-108" w:right="-108" w:firstLine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>วงเงิน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-108" w:right="-94" w:firstLine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>เงื่อนไขการชำระคืนเงินต้น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อัตราดอกเบี้ย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>หลักประกัน</w:t>
            </w:r>
          </w:p>
        </w:tc>
      </w:tr>
      <w:tr w:rsidR="00A12E4B" w:rsidRPr="00CB670F" w:rsidTr="00111375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0AFD" w:rsidRPr="00CB670F" w:rsidRDefault="000C0AFD" w:rsidP="00023E29">
            <w:pPr>
              <w:pStyle w:val="BodyTextIndent"/>
              <w:tabs>
                <w:tab w:val="left" w:pos="709"/>
              </w:tabs>
              <w:ind w:left="0" w:right="-108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เงินกู้ยืมระยะยาว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0AFD" w:rsidRPr="00CB670F" w:rsidRDefault="00D452EA" w:rsidP="00B2039F">
            <w:pPr>
              <w:pStyle w:val="BodyTextIndent"/>
              <w:ind w:left="-38" w:firstLine="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868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ล้านบาท แบ่งเป็น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E4B" w:rsidRPr="00CB670F" w:rsidRDefault="008D7D28" w:rsidP="008D7D28">
            <w:pPr>
              <w:pStyle w:val="BodyTextIndent"/>
              <w:ind w:left="88" w:right="-72" w:hanging="14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-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eastAsia="Times New Roman" w:hAnsi="Angsana New" w:cs="Angsana New"/>
                <w:sz w:val="22"/>
                <w:szCs w:val="22"/>
                <w:cs/>
                <w:lang w:val="en-US" w:eastAsia="en-US"/>
              </w:rPr>
              <w:t>ปลอด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หลักประกันในอัตราร้อยละ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65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ของราคาขาย และกำหนดการชำระคืนหนี้ขั้นต่ำต่อตารางเมตรของห้องชุดแต่ละยูนิต</w:t>
            </w:r>
          </w:p>
          <w:p w:rsidR="000C0AFD" w:rsidRPr="00CB670F" w:rsidRDefault="000C0AFD" w:rsidP="00111375">
            <w:pPr>
              <w:pStyle w:val="BodyTextIndent"/>
              <w:ind w:left="88" w:right="-72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ไม่ต่ำกว่า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34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775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บาท </w:t>
            </w:r>
          </w:p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88" w:hanging="1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 xml:space="preserve">MLR 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ต่อปี 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7F" w:rsidRPr="00CB670F" w:rsidRDefault="00F530BE" w:rsidP="008D7D28">
            <w:pPr>
              <w:pStyle w:val="BodyTextIndent"/>
              <w:ind w:left="200" w:right="-108" w:hanging="118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 w:cs="Angsana New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06BC6BE" wp14:editId="51B43A3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13335</wp:posOffset>
                      </wp:positionV>
                      <wp:extent cx="96520" cy="2445385"/>
                      <wp:effectExtent l="0" t="0" r="17780" b="12065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6520" cy="2445385"/>
                              </a:xfrm>
                              <a:prstGeom prst="rightBrace">
                                <a:avLst>
                                  <a:gd name="adj1" fmla="val 21781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5D153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4" o:spid="_x0000_s1026" type="#_x0000_t88" style="position:absolute;margin-left:-3.1pt;margin-top:1.05pt;width:7.6pt;height:192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FjXgQIAAC8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" adj="1857"/>
                  </w:pict>
                </mc:Fallback>
              </mc:AlternateContent>
            </w:r>
            <w:r w:rsidR="008D7D28" w:rsidRPr="00CB670F">
              <w:rPr>
                <w:rFonts w:ascii="Angsana New" w:eastAsia="Times New Roman" w:hAnsi="Angsana New" w:cs="Angsana New"/>
                <w:sz w:val="22"/>
                <w:szCs w:val="22"/>
                <w:lang w:val="en-US" w:eastAsia="en-US"/>
              </w:rPr>
              <w:t>-</w:t>
            </w:r>
            <w:r w:rsidR="008D7D28" w:rsidRPr="00CB670F">
              <w:rPr>
                <w:rFonts w:ascii="Angsana New" w:eastAsia="Times New Roman" w:hAnsi="Angsana New" w:cs="Angsana New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eastAsia="Times New Roman" w:hAnsi="Angsana New" w:cs="Angsana New"/>
                <w:sz w:val="22"/>
                <w:szCs w:val="22"/>
                <w:cs/>
                <w:lang w:val="en-US" w:eastAsia="en-US"/>
              </w:rPr>
              <w:t>จด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จำนองที่ดินและ</w:t>
            </w:r>
          </w:p>
          <w:p w:rsidR="00A12E4B" w:rsidRPr="00CB670F" w:rsidRDefault="000C0AFD" w:rsidP="00A12E4B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สิ่งปลูกสร้างในอนาคตของโครงการ</w:t>
            </w:r>
            <w:r w:rsidR="00F97633">
              <w:rPr>
                <w:rFonts w:ascii="Angsana New" w:hAnsi="Angsana New" w:cs="Angsana New" w:hint="cs"/>
                <w:sz w:val="22"/>
                <w:szCs w:val="22"/>
                <w:cs/>
                <w:lang w:val="en-US" w:eastAsia="en-US"/>
              </w:rPr>
              <w:t>อิลีเม้นท์</w:t>
            </w:r>
          </w:p>
          <w:p w:rsidR="00A12E4B" w:rsidRPr="00CB670F" w:rsidRDefault="0031197F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ทุน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จด</w:t>
            </w:r>
            <w:r w:rsidR="000C0AFD" w:rsidRPr="00CB670F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US" w:eastAsia="en-US"/>
              </w:rPr>
              <w:t xml:space="preserve">จำนอง </w:t>
            </w:r>
            <w:r w:rsidR="00D452EA" w:rsidRPr="00D452EA"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  <w:t>883</w:t>
            </w:r>
            <w:r w:rsidR="000C0AFD" w:rsidRPr="00CB670F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US" w:eastAsia="en-US"/>
              </w:rPr>
              <w:t xml:space="preserve"> </w:t>
            </w:r>
          </w:p>
          <w:p w:rsidR="000C0AFD" w:rsidRPr="00CB670F" w:rsidRDefault="000C0AFD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ล้านบาท (ดูหมายเหตุ </w:t>
            </w:r>
            <w:r w:rsidR="00985321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ข้อ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8</w:t>
            </w:r>
            <w:r w:rsidR="008B5BA9"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.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1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)</w:t>
            </w:r>
          </w:p>
          <w:p w:rsidR="0031197F" w:rsidRPr="00CB670F" w:rsidRDefault="008D7D28" w:rsidP="008D7D28">
            <w:pPr>
              <w:pStyle w:val="BodyTextIndent"/>
              <w:ind w:left="200" w:right="-108" w:hanging="118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pacing w:val="-10"/>
                <w:sz w:val="22"/>
                <w:szCs w:val="22"/>
                <w:lang w:val="en-US" w:eastAsia="en-US"/>
              </w:rPr>
              <w:t>-</w:t>
            </w:r>
            <w:r w:rsidRPr="00CB670F">
              <w:rPr>
                <w:rFonts w:ascii="Angsana New" w:hAnsi="Angsana New" w:cs="Angsana New"/>
                <w:spacing w:val="-10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hAnsi="Angsana New" w:cs="Angsana New"/>
                <w:spacing w:val="-10"/>
                <w:sz w:val="22"/>
                <w:szCs w:val="22"/>
                <w:cs/>
                <w:lang w:val="en-US" w:eastAsia="en-US"/>
              </w:rPr>
              <w:t>ค้ำ</w:t>
            </w:r>
            <w:r w:rsidR="000C0AFD" w:rsidRPr="00CB670F">
              <w:rPr>
                <w:rFonts w:ascii="Angsana New" w:eastAsia="Times New Roman" w:hAnsi="Angsana New" w:cs="Angsana New"/>
                <w:sz w:val="22"/>
                <w:szCs w:val="22"/>
                <w:cs/>
                <w:lang w:val="en-US" w:eastAsia="en-US"/>
              </w:rPr>
              <w:t>ประกัน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โดย</w:t>
            </w:r>
          </w:p>
          <w:p w:rsidR="00A12E4B" w:rsidRPr="00CB670F" w:rsidRDefault="000C0AFD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กรรมการ</w:t>
            </w:r>
            <w:r w:rsidR="00023E29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บริษัท</w:t>
            </w:r>
          </w:p>
          <w:p w:rsidR="00A12E4B" w:rsidRPr="00CB670F" w:rsidRDefault="000C0AFD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ภายในวงเงิน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883</w:t>
            </w:r>
            <w:r w:rsidR="00023E29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</w:t>
            </w:r>
          </w:p>
          <w:p w:rsidR="00A12E4B" w:rsidRPr="00CB670F" w:rsidRDefault="00023E29" w:rsidP="00A12E4B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ล้านบาท </w:t>
            </w:r>
          </w:p>
          <w:p w:rsidR="000C0AFD" w:rsidRPr="00CB670F" w:rsidRDefault="00023E29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ตลอดระยะเวลาที่กู้เงิน</w:t>
            </w:r>
          </w:p>
        </w:tc>
      </w:tr>
      <w:tr w:rsidR="00A12E4B" w:rsidRPr="00CB670F" w:rsidTr="00111375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197F" w:rsidRPr="00CB670F" w:rsidRDefault="008D7D28" w:rsidP="008D7D28">
            <w:pPr>
              <w:pStyle w:val="BodyTextIndent"/>
              <w:ind w:left="102" w:hanging="140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eastAsia="Times New Roman" w:hAnsi="Angsana New" w:cs="Angsana New"/>
                <w:spacing w:val="-8"/>
                <w:sz w:val="22"/>
                <w:szCs w:val="22"/>
                <w:lang w:val="en-US" w:eastAsia="en-US"/>
              </w:rPr>
              <w:t>-</w:t>
            </w:r>
            <w:r w:rsidRPr="00CB670F">
              <w:rPr>
                <w:rFonts w:ascii="Angsana New" w:eastAsia="Times New Roman" w:hAnsi="Angsana New" w:cs="Angsana New"/>
                <w:spacing w:val="-8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eastAsia="Times New Roman" w:hAnsi="Angsana New" w:cs="Angsana New"/>
                <w:spacing w:val="-8"/>
                <w:sz w:val="22"/>
                <w:szCs w:val="22"/>
                <w:cs/>
                <w:lang w:val="en-US" w:eastAsia="en-US"/>
              </w:rPr>
              <w:t>วงเงิน</w:t>
            </w:r>
            <w:r w:rsidR="000C0AFD" w:rsidRPr="00CB670F">
              <w:rPr>
                <w:rFonts w:ascii="Angsana New" w:hAnsi="Angsana New" w:cs="Angsana New"/>
                <w:spacing w:val="-8"/>
                <w:sz w:val="22"/>
                <w:szCs w:val="22"/>
                <w:cs/>
                <w:lang w:val="en-US" w:eastAsia="en-US"/>
              </w:rPr>
              <w:t xml:space="preserve">ค่าที่ดินจำนวน </w:t>
            </w:r>
            <w:r w:rsidR="00D452EA" w:rsidRPr="00D452EA">
              <w:rPr>
                <w:rFonts w:ascii="Angsana New" w:hAnsi="Angsana New" w:cs="Angsana New"/>
                <w:spacing w:val="-8"/>
                <w:sz w:val="22"/>
                <w:szCs w:val="22"/>
                <w:lang w:val="en-US" w:eastAsia="en-US"/>
              </w:rPr>
              <w:t>80</w:t>
            </w:r>
            <w:r w:rsidR="000C0AFD" w:rsidRPr="00CB670F">
              <w:rPr>
                <w:rFonts w:ascii="Angsana New" w:hAnsi="Angsana New" w:cs="Angsana New"/>
                <w:spacing w:val="-8"/>
                <w:sz w:val="22"/>
                <w:szCs w:val="22"/>
                <w:cs/>
                <w:lang w:val="en-US" w:eastAsia="en-US"/>
              </w:rPr>
              <w:t xml:space="preserve"> ล้านบาท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เบิกใช้เมื่อมีการดำเนินการ</w:t>
            </w:r>
            <w:r w:rsidR="000C0AFD" w:rsidRPr="00CB670F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 w:eastAsia="en-US"/>
              </w:rPr>
              <w:t>เกี่ยวกับหลักประกันเรียบร้อยแล้ว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ภายในวันที่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5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ตุลาคม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2555</w:t>
            </w:r>
          </w:p>
          <w:p w:rsidR="0031197F" w:rsidRPr="00CB670F" w:rsidRDefault="000C0AFD" w:rsidP="0031197F">
            <w:pPr>
              <w:pStyle w:val="BodyTextIndent"/>
              <w:ind w:left="102" w:firstLine="0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ซึ่งบริษัทได้</w:t>
            </w:r>
            <w:r w:rsidRPr="00CB670F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US" w:eastAsia="en-US"/>
              </w:rPr>
              <w:t>เบิกใช้แล้วในวันที่</w:t>
            </w:r>
          </w:p>
          <w:p w:rsidR="000C0AFD" w:rsidRPr="00CB670F" w:rsidRDefault="00D452EA" w:rsidP="0031197F">
            <w:pPr>
              <w:pStyle w:val="BodyTextIndent"/>
              <w:ind w:left="102" w:firstLine="0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</w:pPr>
            <w:r w:rsidRPr="00D452EA"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  <w:t>6</w:t>
            </w:r>
            <w:r w:rsidR="000C0AFD" w:rsidRPr="00CB670F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US" w:eastAsia="en-US"/>
              </w:rPr>
              <w:t xml:space="preserve"> สิงหาคม </w:t>
            </w:r>
            <w:r w:rsidRPr="00D452EA"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  <w:t>2555</w:t>
            </w:r>
          </w:p>
          <w:p w:rsidR="00A12E4B" w:rsidRPr="00CB670F" w:rsidRDefault="008D7D28" w:rsidP="008D7D28">
            <w:pPr>
              <w:pStyle w:val="BodyTextIndent"/>
              <w:ind w:left="102" w:hanging="14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-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วงเงินค่าพัฒนา ค่าก่อสร้างและ</w:t>
            </w:r>
          </w:p>
          <w:p w:rsidR="00A12E4B" w:rsidRPr="00CB670F" w:rsidRDefault="000C0AFD" w:rsidP="00111375">
            <w:pPr>
              <w:pStyle w:val="BodyTextIndent"/>
              <w:ind w:left="102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ค่าตกแต่งจำนวน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788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ล้านบาทโดยมีการเบิกใช้เป็น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4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ครั้ง</w:t>
            </w:r>
          </w:p>
          <w:p w:rsidR="000C0AFD" w:rsidRPr="00CB670F" w:rsidRDefault="000C0AFD" w:rsidP="00111375">
            <w:pPr>
              <w:pStyle w:val="BodyTextIndent"/>
              <w:ind w:left="102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ตามเงื่อนไขในสัญญา ระยะเวลาวงเงิน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5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ปี นับจากเงินกู้งวดแรก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88" w:hanging="14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C0AFD" w:rsidRPr="00CB670F" w:rsidRDefault="000C0AFD" w:rsidP="00D9681B">
            <w:pPr>
              <w:pStyle w:val="BodyTextIndent"/>
              <w:numPr>
                <w:ilvl w:val="0"/>
                <w:numId w:val="15"/>
              </w:numPr>
              <w:ind w:left="141" w:hanging="14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</w:tr>
      <w:tr w:rsidR="00A12E4B" w:rsidRPr="00CB670F" w:rsidTr="00111375">
        <w:tc>
          <w:tcPr>
            <w:tcW w:w="1260" w:type="dxa"/>
            <w:tcBorders>
              <w:top w:val="single" w:sz="4" w:space="0" w:color="000000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LG, LC, DLC</w:t>
            </w:r>
          </w:p>
        </w:tc>
        <w:tc>
          <w:tcPr>
            <w:tcW w:w="2340" w:type="dxa"/>
            <w:tcBorders>
              <w:top w:val="single" w:sz="4" w:space="0" w:color="000000"/>
            </w:tcBorders>
          </w:tcPr>
          <w:p w:rsidR="000C0AFD" w:rsidRPr="00CB670F" w:rsidRDefault="00D452EA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15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ล้านบาท</w:t>
            </w: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</w:tr>
    </w:tbl>
    <w:p w:rsidR="0031197F" w:rsidRPr="005B6E7F" w:rsidRDefault="005B6E7F" w:rsidP="006F34D2">
      <w:pPr>
        <w:pStyle w:val="BodyTextIndent"/>
        <w:spacing w:before="240" w:after="240"/>
        <w:ind w:left="1166" w:right="-115" w:firstLine="0"/>
        <w:jc w:val="thaiDistribute"/>
        <w:rPr>
          <w:rFonts w:ascii="Angsana New" w:hAnsi="Angsana New" w:cs="Angsana New"/>
          <w:snapToGrid w:val="0"/>
          <w:lang w:val="en-US"/>
        </w:rPr>
      </w:pPr>
      <w:r w:rsidRPr="005B6E7F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r w:rsidR="00D452EA" w:rsidRPr="00D452EA">
        <w:rPr>
          <w:rFonts w:ascii="Angsana New" w:hAnsi="Angsana New" w:cs="Angsana New"/>
          <w:snapToGrid w:val="0"/>
          <w:lang w:val="en-US"/>
        </w:rPr>
        <w:t>30</w:t>
      </w:r>
      <w:r w:rsidRPr="005B6E7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DD24EC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Pr="005B6E7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D452EA" w:rsidRPr="00D452EA">
        <w:rPr>
          <w:rFonts w:ascii="Angsana New" w:hAnsi="Angsana New" w:cs="Angsana New"/>
          <w:snapToGrid w:val="0"/>
          <w:lang w:val="en-US"/>
        </w:rPr>
        <w:t>2560</w:t>
      </w:r>
      <w:r w:rsidRPr="005B6E7F">
        <w:rPr>
          <w:rFonts w:ascii="Angsana New" w:hAnsi="Angsana New" w:cs="Angsana New"/>
          <w:snapToGrid w:val="0"/>
          <w:cs/>
          <w:lang w:val="en-US"/>
        </w:rPr>
        <w:t xml:space="preserve"> และวันที่ </w:t>
      </w:r>
      <w:r w:rsidR="00D452EA" w:rsidRPr="00D452EA">
        <w:rPr>
          <w:rFonts w:ascii="Angsana New" w:hAnsi="Angsana New" w:cs="Angsana New"/>
          <w:snapToGrid w:val="0"/>
          <w:lang w:val="en-US"/>
        </w:rPr>
        <w:t>31</w:t>
      </w:r>
      <w:r w:rsidRPr="005B6E7F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="00D452EA" w:rsidRPr="00D452EA">
        <w:rPr>
          <w:rFonts w:ascii="Angsana New" w:hAnsi="Angsana New" w:cs="Angsana New"/>
          <w:snapToGrid w:val="0"/>
          <w:lang w:val="en-US"/>
        </w:rPr>
        <w:t>2559</w:t>
      </w:r>
      <w:r w:rsidR="004A0186">
        <w:rPr>
          <w:rFonts w:ascii="Angsana New" w:hAnsi="Angsana New" w:cs="Angsana New"/>
          <w:snapToGrid w:val="0"/>
          <w:cs/>
          <w:lang w:val="en-US"/>
        </w:rPr>
        <w:t xml:space="preserve"> บริษัทไม่มี</w:t>
      </w:r>
      <w:r w:rsidRPr="005B6E7F">
        <w:rPr>
          <w:rFonts w:ascii="Angsana New" w:hAnsi="Angsana New" w:cs="Angsana New"/>
          <w:snapToGrid w:val="0"/>
          <w:cs/>
          <w:lang w:val="en-US"/>
        </w:rPr>
        <w:t xml:space="preserve">เงินกู้ยืมระยะยาวดังกล่าวแล้ว </w:t>
      </w:r>
      <w:r w:rsidR="00F97633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ทั้งนี้ </w:t>
      </w:r>
      <w:r w:rsidRPr="005B6E7F">
        <w:rPr>
          <w:rFonts w:ascii="Angsana New" w:hAnsi="Angsana New" w:cs="Angsana New"/>
          <w:snapToGrid w:val="0"/>
          <w:spacing w:val="-8"/>
          <w:cs/>
          <w:lang w:val="en-US"/>
        </w:rPr>
        <w:t xml:space="preserve">เมื่อวันที่ </w:t>
      </w:r>
      <w:r w:rsidR="00D452EA" w:rsidRPr="00D452EA">
        <w:rPr>
          <w:rFonts w:ascii="Angsana New" w:hAnsi="Angsana New" w:cs="Angsana New"/>
          <w:snapToGrid w:val="0"/>
          <w:spacing w:val="-8"/>
          <w:lang w:val="en-US"/>
        </w:rPr>
        <w:t>24</w:t>
      </w:r>
      <w:r w:rsidRPr="005B6E7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มีนาคม </w:t>
      </w:r>
      <w:r w:rsidR="00D452EA" w:rsidRPr="00D452EA">
        <w:rPr>
          <w:rFonts w:ascii="Angsana New" w:hAnsi="Angsana New" w:cs="Angsana New"/>
          <w:snapToGrid w:val="0"/>
          <w:spacing w:val="-8"/>
          <w:lang w:val="en-US"/>
        </w:rPr>
        <w:t>2560</w:t>
      </w:r>
      <w:r w:rsidRPr="005B6E7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บริษัทได้ยกเลิกวงเงินกู้ดังกล่าว และได้ปลอดจำนองหลักประกัน</w:t>
      </w:r>
      <w:r w:rsidRPr="00D74E0C">
        <w:rPr>
          <w:rFonts w:ascii="Angsana New" w:hAnsi="Angsana New" w:cs="Angsana New"/>
          <w:snapToGrid w:val="0"/>
          <w:spacing w:val="4"/>
          <w:cs/>
          <w:lang w:val="en-US"/>
        </w:rPr>
        <w:t>ทั้งหมด โดย</w:t>
      </w:r>
      <w:r w:rsidR="00D74E0C" w:rsidRPr="00D74E0C">
        <w:rPr>
          <w:rFonts w:ascii="Angsana New" w:hAnsi="Angsana New" w:cs="Angsana New" w:hint="cs"/>
          <w:snapToGrid w:val="0"/>
          <w:spacing w:val="4"/>
          <w:cs/>
          <w:lang w:val="en-US"/>
        </w:rPr>
        <w:t>ในวันเดียวกัน</w:t>
      </w:r>
      <w:r w:rsidR="00F97633" w:rsidRPr="00D74E0C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บริษัทได้จดจำนองที่ดินและสิ่งปลูกสร้างของโครงการอิลีเม้นท์ </w:t>
      </w:r>
      <w:r w:rsidR="00F97633">
        <w:rPr>
          <w:rFonts w:ascii="Angsana New" w:hAnsi="Angsana New" w:cs="Angsana New" w:hint="cs"/>
          <w:snapToGrid w:val="0"/>
          <w:cs/>
          <w:lang w:val="en-US"/>
        </w:rPr>
        <w:t>เพื่อ</w:t>
      </w:r>
      <w:r w:rsidRPr="005B6E7F">
        <w:rPr>
          <w:rFonts w:ascii="Angsana New" w:hAnsi="Angsana New" w:cs="Angsana New"/>
          <w:snapToGrid w:val="0"/>
          <w:cs/>
          <w:lang w:val="en-US"/>
        </w:rPr>
        <w:t>เป็นหลักประกันการออกหุ้นกู้ระยะยาว</w:t>
      </w:r>
      <w:r w:rsidR="009434E2" w:rsidRPr="005B6E7F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9434E2" w:rsidRPr="005B6E7F">
        <w:rPr>
          <w:rFonts w:ascii="Angsana New" w:hAnsi="Angsana New" w:cs="Angsana New"/>
          <w:snapToGrid w:val="0"/>
          <w:lang w:val="en-US"/>
        </w:rPr>
        <w:t>(</w:t>
      </w:r>
      <w:r w:rsidR="009434E2" w:rsidRPr="005B6E7F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="00D452EA" w:rsidRPr="00D452EA">
        <w:rPr>
          <w:rFonts w:ascii="Angsana New" w:hAnsi="Angsana New" w:cs="Angsana New"/>
          <w:snapToGrid w:val="0"/>
          <w:lang w:val="en-US"/>
        </w:rPr>
        <w:t>18</w:t>
      </w:r>
      <w:r w:rsidR="00410B01" w:rsidRPr="005B6E7F">
        <w:rPr>
          <w:rFonts w:ascii="Angsana New" w:hAnsi="Angsana New" w:cs="Angsana New"/>
          <w:snapToGrid w:val="0"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lang w:val="en-US"/>
        </w:rPr>
        <w:t>3</w:t>
      </w:r>
      <w:r w:rsidR="009434E2" w:rsidRPr="005B6E7F">
        <w:rPr>
          <w:rFonts w:ascii="Angsana New" w:hAnsi="Angsana New" w:cs="Angsana New"/>
          <w:snapToGrid w:val="0"/>
          <w:lang w:val="en-US"/>
        </w:rPr>
        <w:t>)</w:t>
      </w:r>
      <w:r w:rsidR="005B2428" w:rsidRPr="005B6E7F">
        <w:rPr>
          <w:rFonts w:ascii="Angsana New" w:hAnsi="Angsana New" w:cs="Angsana New"/>
          <w:snapToGrid w:val="0"/>
          <w:cs/>
          <w:lang w:val="en-US"/>
        </w:rPr>
        <w:t xml:space="preserve"> </w:t>
      </w:r>
    </w:p>
    <w:p w:rsidR="006F34D2" w:rsidRDefault="00D452EA" w:rsidP="00AF2447">
      <w:pPr>
        <w:pStyle w:val="BodyTextIndent"/>
        <w:tabs>
          <w:tab w:val="left" w:pos="1170"/>
        </w:tabs>
        <w:ind w:left="1170" w:hanging="623"/>
        <w:jc w:val="thaiDistribute"/>
        <w:rPr>
          <w:rFonts w:ascii="Angsana New" w:hAnsi="Angsana New" w:cs="Angsana New"/>
          <w:snapToGrid w:val="0"/>
          <w:lang w:val="en-US"/>
        </w:rPr>
      </w:pPr>
      <w:r w:rsidRPr="00D452EA">
        <w:rPr>
          <w:rFonts w:ascii="Angsana New" w:hAnsi="Angsana New" w:cs="Angsana New"/>
          <w:snapToGrid w:val="0"/>
          <w:lang w:val="en-US"/>
        </w:rPr>
        <w:t>17</w:t>
      </w:r>
      <w:r w:rsidR="00522651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522651" w:rsidRPr="00CB670F">
        <w:rPr>
          <w:rFonts w:ascii="Angsana New" w:hAnsi="Angsana New" w:cs="Angsana New"/>
          <w:snapToGrid w:val="0"/>
          <w:cs/>
          <w:lang w:val="en-US"/>
        </w:rPr>
        <w:tab/>
      </w:r>
      <w:r w:rsidR="00482280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Pr="00D452EA">
        <w:rPr>
          <w:rFonts w:ascii="Angsana New" w:hAnsi="Angsana New" w:cs="Angsana New"/>
          <w:snapToGrid w:val="0"/>
          <w:spacing w:val="-10"/>
          <w:lang w:val="en-US"/>
        </w:rPr>
        <w:t>26</w:t>
      </w:r>
      <w:r w:rsidR="00482280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สิงหาคม </w:t>
      </w:r>
      <w:r w:rsidRPr="00D452EA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482280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</w:t>
      </w:r>
      <w:r w:rsidR="00392EA9" w:rsidRPr="00CB670F">
        <w:rPr>
          <w:rFonts w:ascii="Angsana New" w:hAnsi="Angsana New" w:cs="Angsana New"/>
          <w:snapToGrid w:val="0"/>
          <w:spacing w:val="-4"/>
          <w:cs/>
          <w:lang w:val="en-US"/>
        </w:rPr>
        <w:t>ก่อสร้างโครงการ</w:t>
      </w:r>
      <w:r w:rsidR="00482280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เจ้าพระยา เอสเตท กับบริษัท บีซีอีจี ไทย อินเตอร์เนชั่นแนล จำกัด (“ผู้รับจ้าง”) </w:t>
      </w:r>
      <w:r w:rsidR="00482280" w:rsidRPr="006F34D2">
        <w:rPr>
          <w:rFonts w:ascii="Angsana New" w:hAnsi="Angsana New" w:cs="Angsana New"/>
          <w:snapToGrid w:val="0"/>
          <w:cs/>
          <w:lang w:val="en-US"/>
        </w:rPr>
        <w:t>ซึ่งตามสัญญาดังกล่าวผู้รับจ้างมีสิทธิในการโอนสิทธิเรียกร้องในหนี้ค่าก่อสร้างให้กับธนาคารในต่างประเทศแห่งหนึ่งที่ได้ให้การสนับสนุนทางการเงิ</w:t>
      </w:r>
      <w:r w:rsidR="00FE4ACF" w:rsidRPr="006F34D2">
        <w:rPr>
          <w:rFonts w:ascii="Angsana New" w:hAnsi="Angsana New" w:cs="Angsana New"/>
          <w:snapToGrid w:val="0"/>
          <w:cs/>
          <w:lang w:val="en-US"/>
        </w:rPr>
        <w:t>นในโครงการนี้ นอกจากนั้นตามสัญญ</w:t>
      </w:r>
      <w:r w:rsidR="00FE4ACF" w:rsidRPr="006F34D2">
        <w:rPr>
          <w:rFonts w:ascii="Angsana New" w:hAnsi="Angsana New" w:cs="Angsana New" w:hint="cs"/>
          <w:snapToGrid w:val="0"/>
          <w:cs/>
          <w:lang w:val="en-US"/>
        </w:rPr>
        <w:t>า</w:t>
      </w:r>
      <w:r w:rsidR="00FE4ACF" w:rsidRPr="006F34D2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="006F34D2">
        <w:rPr>
          <w:rFonts w:ascii="Angsana New" w:hAnsi="Angsana New" w:cs="Angsana New"/>
          <w:snapToGrid w:val="0"/>
          <w:lang w:val="en-US"/>
        </w:rPr>
        <w:t xml:space="preserve"> </w:t>
      </w:r>
      <w:r w:rsidR="006F34D2" w:rsidRPr="00F97633">
        <w:rPr>
          <w:rFonts w:ascii="Angsana New" w:hAnsi="Angsana New" w:cs="Angsana New"/>
          <w:snapToGrid w:val="0"/>
          <w:spacing w:val="4"/>
          <w:cs/>
          <w:lang w:val="en-US"/>
        </w:rPr>
        <w:t>บริษัทย่อยจะจ่ายชำระเงินให้แก่ผู้รับจ้างและ/หรือธนาคาร</w:t>
      </w:r>
      <w:r w:rsidR="00064A7C">
        <w:rPr>
          <w:rFonts w:ascii="Angsana New" w:hAnsi="Angsana New" w:cs="Angsana New" w:hint="cs"/>
          <w:snapToGrid w:val="0"/>
          <w:spacing w:val="4"/>
          <w:cs/>
          <w:lang w:val="en-US"/>
        </w:rPr>
        <w:t>ใน</w:t>
      </w:r>
      <w:r w:rsidR="006F34D2" w:rsidRPr="00F97633">
        <w:rPr>
          <w:rFonts w:ascii="Angsana New" w:hAnsi="Angsana New" w:cs="Angsana New"/>
          <w:snapToGrid w:val="0"/>
          <w:spacing w:val="4"/>
          <w:cs/>
          <w:lang w:val="en-US"/>
        </w:rPr>
        <w:t>ต่างประเทศแห่งหนึ่งตามคำสั่งของ</w:t>
      </w:r>
      <w:r w:rsidR="006F34D2" w:rsidRPr="00F97633">
        <w:rPr>
          <w:rFonts w:ascii="Angsana New" w:hAnsi="Angsana New" w:cs="Angsana New"/>
          <w:snapToGrid w:val="0"/>
          <w:cs/>
          <w:lang w:val="en-US"/>
        </w:rPr>
        <w:t>ผู้</w:t>
      </w:r>
      <w:r w:rsidR="006F34D2">
        <w:rPr>
          <w:rFonts w:ascii="Angsana New" w:hAnsi="Angsana New" w:cs="Angsana New" w:hint="cs"/>
          <w:snapToGrid w:val="0"/>
          <w:cs/>
          <w:lang w:val="en-US"/>
        </w:rPr>
        <w:t>รับ</w:t>
      </w:r>
      <w:r w:rsidR="006F34D2" w:rsidRPr="00CB670F">
        <w:rPr>
          <w:rFonts w:ascii="Angsana New" w:hAnsi="Angsana New" w:cs="Angsana New"/>
          <w:snapToGrid w:val="0"/>
          <w:spacing w:val="-6"/>
          <w:cs/>
          <w:lang w:val="en-US"/>
        </w:rPr>
        <w:t>จ้างทั้งจำนวนเมื่อครบกำหนดชำระในวันที่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F34D2" w:rsidRPr="00D452EA">
        <w:rPr>
          <w:rFonts w:ascii="Angsana New" w:hAnsi="Angsana New" w:cs="Angsana New"/>
          <w:snapToGrid w:val="0"/>
          <w:lang w:val="en-US"/>
        </w:rPr>
        <w:t>20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="006F34D2" w:rsidRPr="00D452EA">
        <w:rPr>
          <w:rFonts w:ascii="Angsana New" w:hAnsi="Angsana New" w:cs="Angsana New"/>
          <w:snapToGrid w:val="0"/>
          <w:lang w:val="en-US"/>
        </w:rPr>
        <w:t>2563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 xml:space="preserve"> ทั้งนี้บริษัทย่อย</w:t>
      </w:r>
      <w:r w:rsidR="006F34D2" w:rsidRPr="00064A7C">
        <w:rPr>
          <w:rFonts w:ascii="Angsana New" w:hAnsi="Angsana New" w:cs="Angsana New"/>
          <w:snapToGrid w:val="0"/>
          <w:spacing w:val="-4"/>
          <w:cs/>
          <w:lang w:val="en-US"/>
        </w:rPr>
        <w:t>จะเป็นผู้รับผิดชอบภาระดอกเบี้ยตามที่ตกลงกันในสัญญา</w:t>
      </w:r>
      <w:r w:rsidR="006F34D2" w:rsidRPr="00064A7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34D2" w:rsidRPr="00064A7C">
        <w:rPr>
          <w:rFonts w:ascii="Angsana New" w:hAnsi="Angsana New" w:cs="Angsana New"/>
          <w:snapToGrid w:val="0"/>
          <w:spacing w:val="-4"/>
          <w:cs/>
          <w:lang w:val="en-US"/>
        </w:rPr>
        <w:t>และเพื่อเป็นหลักประกันให้กับผู้รับจ้าง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 xml:space="preserve"> บริ</w:t>
      </w:r>
      <w:r w:rsidR="006F34D2">
        <w:rPr>
          <w:rFonts w:ascii="Angsana New" w:hAnsi="Angsana New" w:cs="Angsana New"/>
          <w:snapToGrid w:val="0"/>
          <w:cs/>
          <w:lang w:val="en-US"/>
        </w:rPr>
        <w:t>ษัทย่อยได้วางหลักประกันต่อผู้รับ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>จ้าง โดยมีรายละเอียดของหลักประกันดังนี้</w:t>
      </w:r>
    </w:p>
    <w:p w:rsidR="006F34D2" w:rsidRPr="00CB670F" w:rsidRDefault="006F34D2" w:rsidP="006F34D2">
      <w:pPr>
        <w:pStyle w:val="BodyTextIndent"/>
        <w:numPr>
          <w:ilvl w:val="0"/>
          <w:numId w:val="18"/>
        </w:numPr>
        <w:ind w:left="1440" w:hanging="270"/>
        <w:jc w:val="left"/>
        <w:rPr>
          <w:rFonts w:ascii="Angsana New" w:hAnsi="Angsana New" w:cs="Angsana New"/>
          <w:snapToGrid w:val="0"/>
          <w:cs/>
        </w:rPr>
      </w:pPr>
      <w:r w:rsidRPr="00CB670F">
        <w:rPr>
          <w:rFonts w:ascii="Angsana New" w:hAnsi="Angsana New" w:cs="Angsana New"/>
          <w:snapToGrid w:val="0"/>
          <w:cs/>
        </w:rPr>
        <w:t>จำนำหุ้นในบริษัท แลนด์มาร์ค โฮลดิ้งส์ จำกัด ทั้งจำนวน</w:t>
      </w:r>
    </w:p>
    <w:p w:rsidR="006F34D2" w:rsidRPr="00F97633" w:rsidRDefault="006F34D2" w:rsidP="006F34D2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cs/>
        </w:rPr>
      </w:pPr>
      <w:r w:rsidRPr="00F97633">
        <w:rPr>
          <w:rFonts w:ascii="Angsana New" w:hAnsi="Angsana New" w:cs="Angsana New"/>
          <w:snapToGrid w:val="0"/>
          <w:spacing w:val="-6"/>
          <w:cs/>
        </w:rPr>
        <w:t>สิทธิในการสวมสิทธิการเช่าที่ดิน และการจดจำนองสิ่งปลูกสร้าง</w:t>
      </w:r>
      <w:r w:rsidRPr="00F97633">
        <w:rPr>
          <w:rFonts w:ascii="Angsana New" w:hAnsi="Angsana New" w:cs="Angsana New" w:hint="cs"/>
          <w:snapToGrid w:val="0"/>
          <w:spacing w:val="-6"/>
          <w:cs/>
        </w:rPr>
        <w:t>ของ</w:t>
      </w:r>
      <w:r w:rsidRPr="00F97633">
        <w:rPr>
          <w:rFonts w:ascii="Angsana New" w:hAnsi="Angsana New" w:cs="Angsana New"/>
          <w:snapToGrid w:val="0"/>
          <w:spacing w:val="-6"/>
          <w:cs/>
        </w:rPr>
        <w:t>โครงการ เจ้าพระยา เอสเตท</w:t>
      </w:r>
      <w:r w:rsidRPr="00CB670F">
        <w:rPr>
          <w:rFonts w:ascii="Angsana New" w:hAnsi="Angsana New" w:cs="Angsana New"/>
          <w:snapToGrid w:val="0"/>
          <w:cs/>
        </w:rPr>
        <w:t xml:space="preserve"> </w:t>
      </w:r>
      <w:r w:rsidRPr="00F97633">
        <w:rPr>
          <w:rFonts w:ascii="Angsana New" w:hAnsi="Angsana New" w:cs="Angsana New"/>
          <w:snapToGrid w:val="0"/>
          <w:spacing w:val="6"/>
          <w:cs/>
        </w:rPr>
        <w:t>ภายใต้สัญญาหลักประกันแบบมีเงื่อนไข โดยการบังคับใช้สิทธิในการสวมสิทธิและการ</w:t>
      </w:r>
      <w:r w:rsidRPr="00F97633">
        <w:rPr>
          <w:rFonts w:ascii="Angsana New" w:hAnsi="Angsana New" w:cs="Angsana New"/>
          <w:snapToGrid w:val="0"/>
          <w:cs/>
        </w:rPr>
        <w:t>จดจำนองดังกล่าวจะดำเนินการได้ก็ต่อเมื่อปรากฏเหตุตามที่ระบุไว้ในสัญญา</w:t>
      </w:r>
    </w:p>
    <w:p w:rsidR="006F34D2" w:rsidRPr="0098770B" w:rsidRDefault="006F34D2" w:rsidP="006F34D2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spacing w:val="-6"/>
          <w:sz w:val="28"/>
          <w:szCs w:val="28"/>
          <w:lang w:val="en-US"/>
        </w:rPr>
      </w:pPr>
      <w:r w:rsidRPr="0098770B">
        <w:rPr>
          <w:rFonts w:ascii="Angsana New" w:hAnsi="Angsana New" w:cs="Angsana New"/>
          <w:snapToGrid w:val="0"/>
          <w:spacing w:val="-6"/>
          <w:cs/>
        </w:rPr>
        <w:t>บัญชีเงินฝากธนาคารที่ใช้เป็นหลักประกัน (Escrow Account) ของบริษัทย่อย</w:t>
      </w:r>
      <w:r w:rsidRPr="0098770B">
        <w:rPr>
          <w:rFonts w:ascii="Angsana New" w:hAnsi="Angsana New" w:cs="Angsana New" w:hint="cs"/>
          <w:snapToGrid w:val="0"/>
          <w:spacing w:val="-6"/>
          <w:cs/>
        </w:rPr>
        <w:t xml:space="preserve"> (ดูหมายเหตุข้อ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10</w:t>
      </w:r>
      <w:r w:rsidRPr="0098770B">
        <w:rPr>
          <w:rFonts w:ascii="Angsana New" w:hAnsi="Angsana New" w:cs="Angsana New"/>
          <w:snapToGrid w:val="0"/>
          <w:spacing w:val="-6"/>
          <w:lang w:val="en-US"/>
        </w:rPr>
        <w:t>)</w:t>
      </w:r>
    </w:p>
    <w:p w:rsidR="0048769D" w:rsidRPr="00CB670F" w:rsidRDefault="002C20F1" w:rsidP="006F34D2">
      <w:pPr>
        <w:pStyle w:val="BodyTextIndent"/>
        <w:tabs>
          <w:tab w:val="left" w:pos="1170"/>
        </w:tabs>
        <w:ind w:left="1170" w:firstLine="0"/>
        <w:jc w:val="thaiDistribute"/>
        <w:rPr>
          <w:rFonts w:ascii="Angsana New" w:hAnsi="Angsana New" w:cs="Angsana New"/>
          <w:snapToGrid w:val="0"/>
          <w:cs/>
          <w:lang w:val="en-US"/>
        </w:rPr>
      </w:pPr>
      <w:r>
        <w:rPr>
          <w:rFonts w:ascii="Angsana New" w:hAnsi="Angsana New" w:cs="Angsana New"/>
          <w:snapToGrid w:val="0"/>
          <w:spacing w:val="6"/>
          <w:cs/>
          <w:lang w:val="en-US"/>
        </w:rPr>
        <w:br w:type="page"/>
      </w:r>
      <w:r w:rsidR="0048769D" w:rsidRPr="00DD24EC">
        <w:rPr>
          <w:rFonts w:ascii="Angsana New" w:hAnsi="Angsana New" w:cs="Angsana New"/>
          <w:snapToGrid w:val="0"/>
          <w:spacing w:val="4"/>
          <w:cs/>
          <w:lang w:val="en-US"/>
        </w:rPr>
        <w:lastRenderedPageBreak/>
        <w:t xml:space="preserve">ณ วันที่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30</w:t>
      </w:r>
      <w:r w:rsidR="0048769D" w:rsidRPr="00DD24EC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AF2447" w:rsidRPr="00DD24EC">
        <w:rPr>
          <w:rFonts w:ascii="Angsana New" w:hAnsi="Angsana New" w:cs="Angsana New" w:hint="cs"/>
          <w:snapToGrid w:val="0"/>
          <w:spacing w:val="4"/>
          <w:cs/>
          <w:lang w:val="en-US"/>
        </w:rPr>
        <w:t>มิถุนายน</w:t>
      </w:r>
      <w:r w:rsidR="0048769D" w:rsidRPr="00DD24EC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2560</w:t>
      </w:r>
      <w:r w:rsidR="00DE7D71" w:rsidRPr="00DD24EC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DD24EC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และวันที่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31</w:t>
      </w:r>
      <w:r w:rsidR="00DE7D71" w:rsidRPr="00DD24EC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DD24EC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ธันวาคม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2559</w:t>
      </w:r>
      <w:r w:rsidR="00DE7D71" w:rsidRPr="00DD24EC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48769D" w:rsidRPr="00DD24EC">
        <w:rPr>
          <w:rFonts w:ascii="Angsana New" w:hAnsi="Angsana New" w:cs="Angsana New"/>
          <w:snapToGrid w:val="0"/>
          <w:spacing w:val="4"/>
          <w:cs/>
          <w:lang w:val="en-US"/>
        </w:rPr>
        <w:t>บริษัทย่อยมียอดคงค้างสำหรับ</w:t>
      </w:r>
      <w:r w:rsidR="00392EA9" w:rsidRPr="00DD24EC">
        <w:rPr>
          <w:rFonts w:ascii="Angsana New" w:hAnsi="Angsana New" w:cs="Angsana New"/>
          <w:snapToGrid w:val="0"/>
          <w:spacing w:val="4"/>
          <w:cs/>
          <w:lang w:val="en-US"/>
        </w:rPr>
        <w:t>เจ้า</w:t>
      </w:r>
      <w:r w:rsidR="0048769D" w:rsidRPr="00DD24EC">
        <w:rPr>
          <w:rFonts w:ascii="Angsana New" w:hAnsi="Angsana New" w:cs="Angsana New"/>
          <w:snapToGrid w:val="0"/>
          <w:spacing w:val="4"/>
          <w:cs/>
          <w:lang w:val="en-US"/>
        </w:rPr>
        <w:t>หนี้</w:t>
      </w:r>
      <w:r w:rsidR="0048769D" w:rsidRPr="006C3B36">
        <w:rPr>
          <w:rFonts w:ascii="Angsana New" w:hAnsi="Angsana New" w:cs="Angsana New"/>
          <w:snapToGrid w:val="0"/>
          <w:spacing w:val="4"/>
          <w:cs/>
          <w:lang w:val="en-US"/>
        </w:rPr>
        <w:t>ค่าก่อสร้าง</w:t>
      </w:r>
      <w:r w:rsidR="00DE7D71" w:rsidRPr="006C3B36">
        <w:rPr>
          <w:rFonts w:ascii="Angsana New" w:hAnsi="Angsana New" w:cs="Angsana New"/>
          <w:snapToGrid w:val="0"/>
          <w:spacing w:val="4"/>
          <w:cs/>
          <w:lang w:val="en-US"/>
        </w:rPr>
        <w:t xml:space="preserve">จำนวน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484</w:t>
      </w:r>
      <w:r w:rsidR="00D35278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09</w:t>
      </w:r>
      <w:r w:rsidR="00DD24EC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6C3B36">
        <w:rPr>
          <w:rFonts w:ascii="Angsana New" w:hAnsi="Angsana New" w:cs="Angsana New"/>
          <w:snapToGrid w:val="0"/>
          <w:spacing w:val="4"/>
          <w:cs/>
          <w:lang w:val="en-US"/>
        </w:rPr>
        <w:t>ล้านบาท</w:t>
      </w:r>
      <w:r w:rsidR="00DE7D71" w:rsidRPr="006C3B36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และ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314</w:t>
      </w:r>
      <w:r w:rsidR="00DE7D71" w:rsidRPr="006C3B36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26</w:t>
      </w:r>
      <w:r w:rsidR="00DE7D71" w:rsidRPr="006C3B3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6C3B36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ล้านบาท ตามลำดับ </w:t>
      </w:r>
      <w:r w:rsidR="0048769D" w:rsidRPr="006C3B36">
        <w:rPr>
          <w:rFonts w:ascii="Angsana New" w:hAnsi="Angsana New" w:cs="Angsana New"/>
          <w:snapToGrid w:val="0"/>
          <w:spacing w:val="4"/>
          <w:cs/>
          <w:lang w:val="en-US"/>
        </w:rPr>
        <w:t>และเงินกู้ยืมระยะยาว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>ตามสัญญาก่อสร้าง</w:t>
      </w:r>
      <w:r w:rsidR="00392EA9" w:rsidRPr="00CB670F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D452EA" w:rsidRPr="00D452EA">
        <w:rPr>
          <w:rFonts w:ascii="Angsana New" w:hAnsi="Angsana New" w:cs="Angsana New"/>
          <w:snapToGrid w:val="0"/>
          <w:lang w:val="en-US"/>
        </w:rPr>
        <w:t>2</w:t>
      </w:r>
      <w:r w:rsidR="000468C7">
        <w:rPr>
          <w:rFonts w:ascii="Angsana New" w:hAnsi="Angsana New" w:cs="Angsana New"/>
          <w:snapToGrid w:val="0"/>
          <w:lang w:val="en-US"/>
        </w:rPr>
        <w:t>,</w:t>
      </w:r>
      <w:r w:rsidR="00D452EA" w:rsidRPr="00D452EA">
        <w:rPr>
          <w:rFonts w:ascii="Angsana New" w:hAnsi="Angsana New" w:cs="Angsana New"/>
          <w:snapToGrid w:val="0"/>
          <w:lang w:val="en-US"/>
        </w:rPr>
        <w:t>393</w:t>
      </w:r>
      <w:r w:rsidR="000468C7">
        <w:rPr>
          <w:rFonts w:ascii="Angsana New" w:hAnsi="Angsana New" w:cs="Angsana New"/>
          <w:snapToGrid w:val="0"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lang w:val="en-US"/>
        </w:rPr>
        <w:t>98</w:t>
      </w:r>
      <w:r w:rsidR="0048769D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 xml:space="preserve">ล้านบาท และ </w:t>
      </w:r>
      <w:r w:rsidR="00D452EA" w:rsidRPr="00D452EA">
        <w:rPr>
          <w:rFonts w:ascii="Angsana New" w:hAnsi="Angsana New" w:cs="Angsana New"/>
          <w:snapToGrid w:val="0"/>
          <w:lang w:val="en-US"/>
        </w:rPr>
        <w:t>1</w:t>
      </w:r>
      <w:r w:rsidR="00DE7D71">
        <w:rPr>
          <w:rFonts w:ascii="Angsana New" w:hAnsi="Angsana New" w:cs="Angsana New"/>
          <w:snapToGrid w:val="0"/>
          <w:lang w:val="en-US"/>
        </w:rPr>
        <w:t>,</w:t>
      </w:r>
      <w:r w:rsidR="00D452EA" w:rsidRPr="00D452EA">
        <w:rPr>
          <w:rFonts w:ascii="Angsana New" w:hAnsi="Angsana New" w:cs="Angsana New"/>
          <w:snapToGrid w:val="0"/>
          <w:lang w:val="en-US"/>
        </w:rPr>
        <w:t>563</w:t>
      </w:r>
      <w:r w:rsidR="00DE7D71">
        <w:rPr>
          <w:rFonts w:ascii="Angsana New" w:hAnsi="Angsana New" w:cs="Angsana New"/>
          <w:snapToGrid w:val="0"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lang w:val="en-US"/>
        </w:rPr>
        <w:t>79</w:t>
      </w:r>
      <w:r w:rsidR="009F74F3">
        <w:rPr>
          <w:rFonts w:ascii="Angsana New" w:hAnsi="Angsana New" w:cs="Angsana New"/>
          <w:snapToGrid w:val="0"/>
          <w:lang w:val="en-US"/>
        </w:rPr>
        <w:t xml:space="preserve"> 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>ล้านบาท ตามลำดับ</w:t>
      </w:r>
    </w:p>
    <w:p w:rsidR="006C52E2" w:rsidRPr="00FE4ACF" w:rsidRDefault="00D452EA" w:rsidP="0048769D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D452EA">
        <w:rPr>
          <w:rFonts w:ascii="Angsana New" w:hAnsi="Angsana New" w:cs="Angsana New"/>
          <w:snapToGrid w:val="0"/>
          <w:lang w:val="en-US"/>
        </w:rPr>
        <w:t>17</w:t>
      </w:r>
      <w:r w:rsidR="006C52E2" w:rsidRPr="00CB670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3</w:t>
      </w:r>
      <w:r w:rsidR="006C52E2" w:rsidRPr="00CB670F">
        <w:rPr>
          <w:rFonts w:ascii="Angsana New" w:hAnsi="Angsana New" w:cs="Angsana New"/>
          <w:snapToGrid w:val="0"/>
          <w:lang w:val="en-US"/>
        </w:rPr>
        <w:tab/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เมื่อวันที่ </w:t>
      </w:r>
      <w:r w:rsidRPr="00D452EA">
        <w:rPr>
          <w:rFonts w:ascii="Angsana New" w:hAnsi="Angsana New" w:cs="Angsana New"/>
          <w:snapToGrid w:val="0"/>
          <w:spacing w:val="4"/>
          <w:lang w:val="en-US"/>
        </w:rPr>
        <w:t>14</w:t>
      </w:r>
      <w:r w:rsidR="006C52E2"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ตุลาคม </w:t>
      </w:r>
      <w:r w:rsidRPr="00D452EA">
        <w:rPr>
          <w:rFonts w:ascii="Angsana New" w:hAnsi="Angsana New" w:cs="Angsana New"/>
          <w:snapToGrid w:val="0"/>
          <w:spacing w:val="4"/>
          <w:lang w:val="en-US"/>
        </w:rPr>
        <w:t>2559</w:t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4"/>
          <w:cs/>
        </w:rPr>
        <w:t xml:space="preserve">บริษัท ซีจียูเค </w:t>
      </w:r>
      <w:r w:rsidRPr="00D452EA">
        <w:rPr>
          <w:rFonts w:ascii="Angsana New" w:hAnsi="Angsana New" w:cs="Angsana New"/>
          <w:snapToGrid w:val="0"/>
          <w:spacing w:val="4"/>
          <w:lang w:val="en-US"/>
        </w:rPr>
        <w:t>1</w:t>
      </w:r>
      <w:r w:rsidR="006C52E2" w:rsidRPr="00CB670F">
        <w:rPr>
          <w:rFonts w:ascii="Angsana New" w:hAnsi="Angsana New" w:cs="Angsana New"/>
          <w:snapToGrid w:val="0"/>
          <w:spacing w:val="4"/>
          <w:cs/>
        </w:rPr>
        <w:t xml:space="preserve"> จำกัด </w:t>
      </w:r>
      <w:r w:rsidR="006C52E2" w:rsidRPr="00CB670F">
        <w:rPr>
          <w:rFonts w:ascii="Angsana New" w:hAnsi="Angsana New" w:cs="Angsana New"/>
          <w:snapToGrid w:val="0"/>
          <w:spacing w:val="4"/>
          <w:lang w:val="en-US"/>
        </w:rPr>
        <w:t>(“</w:t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>บริษัทย่อย</w:t>
      </w:r>
      <w:r w:rsidR="006C52E2" w:rsidRPr="00CB670F">
        <w:rPr>
          <w:rFonts w:ascii="Angsana New" w:hAnsi="Angsana New" w:cs="Angsana New"/>
          <w:snapToGrid w:val="0"/>
          <w:spacing w:val="4"/>
          <w:lang w:val="en-US"/>
        </w:rPr>
        <w:t xml:space="preserve">”) </w:t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>ได้ทำสัญญาเงินกู้กับธนาคาร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 xml:space="preserve">ในต่างประเทศแห่งหนึ่งในจำนวน </w:t>
      </w:r>
      <w:r w:rsidRPr="00D452EA">
        <w:rPr>
          <w:rFonts w:ascii="Angsana New" w:hAnsi="Angsana New" w:cs="Angsana New"/>
          <w:snapToGrid w:val="0"/>
          <w:lang w:val="en-US"/>
        </w:rPr>
        <w:t>9</w:t>
      </w:r>
      <w:r w:rsidR="006C52E2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>ล้านปอนด์สเตอร์ลิง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 xml:space="preserve">เงินกู้ยืมดังกล่าวมีอัตราดอกเบี้ยเท่ากับ </w:t>
      </w:r>
      <w:r w:rsidR="006C52E2" w:rsidRPr="00CB670F">
        <w:rPr>
          <w:rFonts w:ascii="Angsana New" w:hAnsi="Angsana New" w:cs="Angsana New"/>
          <w:snapToGrid w:val="0"/>
          <w:lang w:val="en-US"/>
        </w:rPr>
        <w:t>Base Rate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บวกร้อยละ </w:t>
      </w:r>
      <w:r w:rsidRPr="00D452EA">
        <w:rPr>
          <w:rFonts w:ascii="Angsana New" w:hAnsi="Angsana New" w:cs="Angsana New"/>
          <w:snapToGrid w:val="0"/>
          <w:spacing w:val="-10"/>
          <w:lang w:val="en-US"/>
        </w:rPr>
        <w:t>3</w:t>
      </w:r>
      <w:r w:rsidR="006C52E2" w:rsidRPr="00CB670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ต่อปี กำหนดชำระคืนเงินต้นทั้งหมดในวันที่ </w:t>
      </w:r>
      <w:r w:rsidRPr="00D452EA">
        <w:rPr>
          <w:rFonts w:ascii="Angsana New" w:hAnsi="Angsana New" w:cs="Angsana New"/>
          <w:snapToGrid w:val="0"/>
          <w:spacing w:val="-10"/>
          <w:lang w:val="en-US"/>
        </w:rPr>
        <w:t>17</w:t>
      </w:r>
      <w:r w:rsidR="006C52E2" w:rsidRPr="00CB670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ตุลาคม </w:t>
      </w:r>
      <w:r w:rsidRPr="00D452EA">
        <w:rPr>
          <w:rFonts w:ascii="Angsana New" w:hAnsi="Angsana New" w:cs="Angsana New"/>
          <w:snapToGrid w:val="0"/>
          <w:spacing w:val="-10"/>
          <w:lang w:val="en-US"/>
        </w:rPr>
        <w:t>2564</w:t>
      </w:r>
      <w:r w:rsidR="006C52E2" w:rsidRPr="00CB670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-10"/>
          <w:cs/>
          <w:lang w:val="en-US"/>
        </w:rPr>
        <w:t>โดยบริษัทย่อยได้จดจำนอง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 xml:space="preserve">ที่ดินและอาคารเพื่อเป็นหลักทรัพย์ค้ำประกันเงินกู้ยืมดังกล่าว (ดูหมายเหตุข้อ </w:t>
      </w:r>
      <w:r w:rsidRPr="00D452EA">
        <w:rPr>
          <w:rFonts w:ascii="Angsana New" w:hAnsi="Angsana New" w:cs="Angsana New"/>
          <w:snapToGrid w:val="0"/>
          <w:lang w:val="en-US"/>
        </w:rPr>
        <w:t>12</w:t>
      </w:r>
      <w:r w:rsidR="006C52E2" w:rsidRPr="00CB670F">
        <w:rPr>
          <w:rFonts w:ascii="Angsana New" w:hAnsi="Angsana New" w:cs="Angsana New"/>
          <w:snapToGrid w:val="0"/>
          <w:lang w:val="en-US"/>
        </w:rPr>
        <w:t>)</w:t>
      </w:r>
      <w:r w:rsidR="00FC5EAA" w:rsidRPr="00CB670F">
        <w:rPr>
          <w:rFonts w:ascii="Angsana New" w:hAnsi="Angsana New" w:cs="Angsana New"/>
          <w:snapToGrid w:val="0"/>
          <w:cs/>
          <w:lang w:val="en-US"/>
        </w:rPr>
        <w:t>โดย</w:t>
      </w:r>
      <w:r w:rsidR="00FC5EAA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FC5EAA" w:rsidRPr="00CB670F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r w:rsidRPr="00D452EA">
        <w:rPr>
          <w:rFonts w:ascii="Angsana New" w:hAnsi="Angsana New" w:cs="Angsana New"/>
          <w:snapToGrid w:val="0"/>
          <w:lang w:val="en-US"/>
        </w:rPr>
        <w:t>30</w:t>
      </w:r>
      <w:r w:rsidR="00FC5EAA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AF2447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="00FC5EAA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D452EA">
        <w:rPr>
          <w:rFonts w:ascii="Angsana New" w:hAnsi="Angsana New" w:cs="Angsana New"/>
          <w:snapToGrid w:val="0"/>
          <w:lang w:val="en-US"/>
        </w:rPr>
        <w:t>25</w:t>
      </w:r>
      <w:r w:rsidRPr="00D452EA">
        <w:rPr>
          <w:rFonts w:ascii="Angsana New" w:hAnsi="Angsana New" w:cs="Angsana New" w:hint="cs"/>
          <w:snapToGrid w:val="0"/>
          <w:lang w:val="en-US"/>
        </w:rPr>
        <w:t>60</w:t>
      </w:r>
      <w:r w:rsidR="00FC5EAA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9F74F3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Pr="00D452EA">
        <w:rPr>
          <w:rFonts w:ascii="Angsana New" w:hAnsi="Angsana New" w:cs="Angsana New"/>
          <w:snapToGrid w:val="0"/>
          <w:lang w:val="en-US"/>
        </w:rPr>
        <w:t>31</w:t>
      </w:r>
      <w:r w:rsidR="009F74F3">
        <w:rPr>
          <w:rFonts w:ascii="Angsana New" w:hAnsi="Angsana New" w:cs="Angsana New"/>
          <w:snapToGrid w:val="0"/>
          <w:lang w:val="en-US"/>
        </w:rPr>
        <w:t xml:space="preserve"> </w:t>
      </w:r>
      <w:r w:rsidR="009F74F3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Pr="00D452EA">
        <w:rPr>
          <w:rFonts w:ascii="Angsana New" w:hAnsi="Angsana New" w:cs="Angsana New"/>
          <w:snapToGrid w:val="0"/>
          <w:lang w:val="en-US"/>
        </w:rPr>
        <w:t>2559</w:t>
      </w:r>
      <w:r w:rsidR="009F74F3">
        <w:rPr>
          <w:rFonts w:ascii="Angsana New" w:hAnsi="Angsana New" w:cs="Angsana New"/>
          <w:snapToGrid w:val="0"/>
          <w:lang w:val="en-US"/>
        </w:rPr>
        <w:t xml:space="preserve"> </w:t>
      </w:r>
      <w:r w:rsidR="008E63FF">
        <w:rPr>
          <w:rFonts w:ascii="Angsana New" w:hAnsi="Angsana New" w:cs="Angsana New" w:hint="cs"/>
          <w:snapToGrid w:val="0"/>
          <w:cs/>
          <w:lang w:val="en-US"/>
        </w:rPr>
        <w:t>บริษัทย่อย</w:t>
      </w:r>
      <w:r w:rsidR="00FC5EAA" w:rsidRPr="00CB670F">
        <w:rPr>
          <w:rFonts w:ascii="Angsana New" w:hAnsi="Angsana New" w:cs="Angsana New"/>
          <w:snapToGrid w:val="0"/>
          <w:cs/>
          <w:lang w:val="en-US"/>
        </w:rPr>
        <w:t xml:space="preserve">มียอดคงเหลือของเงินกู้ยืมจำนวน </w:t>
      </w:r>
      <w:r w:rsidRPr="00D452EA">
        <w:rPr>
          <w:rFonts w:ascii="Angsana New" w:hAnsi="Angsana New" w:cs="Angsana New"/>
          <w:snapToGrid w:val="0"/>
          <w:lang w:val="en-US"/>
        </w:rPr>
        <w:t>402</w:t>
      </w:r>
      <w:r w:rsidR="000468C7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35</w:t>
      </w:r>
      <w:r w:rsidR="00FE4ACF">
        <w:rPr>
          <w:rFonts w:ascii="Angsana New" w:hAnsi="Angsana New" w:cs="Angsana New"/>
          <w:snapToGrid w:val="0"/>
          <w:lang w:val="en-US"/>
        </w:rPr>
        <w:t xml:space="preserve"> </w:t>
      </w:r>
      <w:r w:rsidR="00FC5EAA" w:rsidRPr="00CB670F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="00FE4ACF">
        <w:rPr>
          <w:rFonts w:ascii="Angsana New" w:hAnsi="Angsana New" w:cs="Angsana New"/>
          <w:snapToGrid w:val="0"/>
          <w:lang w:val="en-US"/>
        </w:rPr>
        <w:t xml:space="preserve"> </w:t>
      </w:r>
      <w:r w:rsidR="00FE4ACF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Pr="00D452EA">
        <w:rPr>
          <w:rFonts w:ascii="Angsana New" w:hAnsi="Angsana New" w:cs="Angsana New"/>
          <w:snapToGrid w:val="0"/>
          <w:lang w:val="en-US"/>
        </w:rPr>
        <w:t>400</w:t>
      </w:r>
      <w:r w:rsidR="00FE4ACF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30</w:t>
      </w:r>
      <w:r w:rsidR="00FE4ACF">
        <w:rPr>
          <w:rFonts w:ascii="Angsana New" w:hAnsi="Angsana New" w:cs="Angsana New"/>
          <w:snapToGrid w:val="0"/>
          <w:lang w:val="en-US"/>
        </w:rPr>
        <w:t xml:space="preserve"> </w:t>
      </w:r>
      <w:r w:rsidR="00FE4ACF">
        <w:rPr>
          <w:rFonts w:ascii="Angsana New" w:hAnsi="Angsana New" w:cs="Angsana New" w:hint="cs"/>
          <w:snapToGrid w:val="0"/>
          <w:cs/>
          <w:lang w:val="en-US"/>
        </w:rPr>
        <w:t>ล้านบาท ตามลำดับ</w:t>
      </w:r>
    </w:p>
    <w:p w:rsidR="00522651" w:rsidRPr="00CB670F" w:rsidRDefault="00D452EA" w:rsidP="006C52E2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D452EA">
        <w:rPr>
          <w:rFonts w:ascii="Angsana New" w:hAnsi="Angsana New" w:cs="Angsana New"/>
          <w:b/>
          <w:bCs/>
          <w:snapToGrid w:val="0"/>
          <w:lang w:val="en-US"/>
        </w:rPr>
        <w:t>18</w:t>
      </w:r>
      <w:r w:rsidR="00522651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22651"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522651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หุ้นกู้</w:t>
      </w:r>
      <w:r w:rsidR="00B8505C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ระยะยาว</w:t>
      </w:r>
    </w:p>
    <w:p w:rsidR="00482280" w:rsidRPr="00CB670F" w:rsidRDefault="00482280" w:rsidP="00482280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หุ้นกู้</w:t>
      </w:r>
      <w:r w:rsidR="00B8505C" w:rsidRPr="00CB670F">
        <w:rPr>
          <w:rFonts w:ascii="Angsana New" w:hAnsi="Angsana New" w:cs="Angsana New"/>
          <w:snapToGrid w:val="0"/>
          <w:cs/>
          <w:lang w:val="en-US"/>
        </w:rPr>
        <w:t>ระยะยาว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ประกอบด้วย</w:t>
      </w:r>
    </w:p>
    <w:p w:rsidR="00522651" w:rsidRPr="00CB670F" w:rsidRDefault="00522651" w:rsidP="00522651">
      <w:pPr>
        <w:ind w:left="547" w:hanging="547"/>
        <w:jc w:val="right"/>
        <w:rPr>
          <w:rFonts w:ascii="Angsana New" w:hAnsi="Angsana New" w:cs="Angsana New"/>
          <w:b/>
          <w:bCs/>
          <w:snapToGrid w:val="0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522651" w:rsidRPr="00CB670F" w:rsidTr="007B23D2">
        <w:tc>
          <w:tcPr>
            <w:tcW w:w="3690" w:type="dxa"/>
          </w:tcPr>
          <w:p w:rsidR="00522651" w:rsidRPr="00CB670F" w:rsidRDefault="00522651" w:rsidP="00350D2A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522651" w:rsidRPr="00CB670F" w:rsidRDefault="00522651" w:rsidP="00350D2A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:rsidR="00522651" w:rsidRPr="00CB670F" w:rsidRDefault="00522651" w:rsidP="00350D2A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987" w:rsidRPr="00CB670F" w:rsidTr="00E42D64">
        <w:tc>
          <w:tcPr>
            <w:tcW w:w="3690" w:type="dxa"/>
          </w:tcPr>
          <w:p w:rsidR="00755987" w:rsidRPr="00CB670F" w:rsidRDefault="00755987" w:rsidP="00E42D64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55987" w:rsidRPr="00CB670F" w:rsidRDefault="00755987" w:rsidP="00616A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755987" w:rsidRPr="00CB670F" w:rsidRDefault="00755987" w:rsidP="00E42D64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987" w:rsidRPr="00CB670F" w:rsidRDefault="00755987" w:rsidP="00E42D6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755987" w:rsidRPr="00CB670F" w:rsidRDefault="00755987" w:rsidP="00E42D64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987" w:rsidRPr="00CB670F" w:rsidRDefault="00755987" w:rsidP="00616A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755987" w:rsidRPr="00CB670F" w:rsidRDefault="00755987" w:rsidP="00E42D64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755987" w:rsidRPr="00CB670F" w:rsidRDefault="00755987" w:rsidP="00E42D6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16AF0" w:rsidRPr="00CB670F" w:rsidTr="00E42D64">
        <w:tc>
          <w:tcPr>
            <w:tcW w:w="3690" w:type="dxa"/>
          </w:tcPr>
          <w:p w:rsidR="00616AF0" w:rsidRPr="00CB670F" w:rsidRDefault="00616AF0" w:rsidP="00E42D64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16AF0" w:rsidRPr="004A5C9A" w:rsidRDefault="00616AF0" w:rsidP="0075598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616AF0" w:rsidRPr="00CB670F" w:rsidRDefault="00616AF0" w:rsidP="00E42D64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16AF0" w:rsidRPr="00CB670F" w:rsidRDefault="00616AF0" w:rsidP="00E42D6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16AF0" w:rsidRPr="00CB670F" w:rsidRDefault="00616AF0" w:rsidP="00E42D64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16AF0" w:rsidRPr="004A5C9A" w:rsidRDefault="00616AF0" w:rsidP="0075598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616AF0" w:rsidRPr="00CB670F" w:rsidRDefault="00616AF0" w:rsidP="00E42D64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616AF0" w:rsidRPr="00CB670F" w:rsidRDefault="00616AF0" w:rsidP="00E42D6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522651" w:rsidRPr="00CB670F" w:rsidTr="007B23D2">
        <w:tc>
          <w:tcPr>
            <w:tcW w:w="3690" w:type="dxa"/>
          </w:tcPr>
          <w:p w:rsidR="00522651" w:rsidRPr="00CB670F" w:rsidRDefault="00522651" w:rsidP="00350D2A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22651" w:rsidRPr="00CB670F" w:rsidRDefault="00522651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522651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522651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CB670F" w:rsidRDefault="00522651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2651" w:rsidRPr="00CB670F" w:rsidTr="007B23D2">
        <w:tc>
          <w:tcPr>
            <w:tcW w:w="3690" w:type="dxa"/>
          </w:tcPr>
          <w:p w:rsidR="00522651" w:rsidRPr="00CB670F" w:rsidRDefault="00522651" w:rsidP="00350D2A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22651" w:rsidRPr="00CB670F" w:rsidRDefault="00D452EA" w:rsidP="00A04B1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616AF0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6A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D452EA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22651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2651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D452EA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616AF0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6A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CB670F" w:rsidRDefault="00D452EA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22651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2651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651" w:rsidRPr="00CB670F" w:rsidTr="007B23D2">
        <w:tc>
          <w:tcPr>
            <w:tcW w:w="3690" w:type="dxa"/>
          </w:tcPr>
          <w:p w:rsidR="00522651" w:rsidRPr="00CB670F" w:rsidRDefault="00522651" w:rsidP="00350D2A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22651" w:rsidRPr="00CB670F" w:rsidRDefault="00D452EA" w:rsidP="00A04B1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D452EA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D452EA" w:rsidP="00A04B1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CB670F" w:rsidRDefault="00D452EA" w:rsidP="007B23D2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143A3C" w:rsidRPr="00CB670F" w:rsidTr="007B23D2">
        <w:tc>
          <w:tcPr>
            <w:tcW w:w="3690" w:type="dxa"/>
          </w:tcPr>
          <w:p w:rsidR="00143A3C" w:rsidRPr="00CB670F" w:rsidRDefault="00143A3C" w:rsidP="002433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หุ้นกู้ระยะยาวส่วนที่จะครบกำหนดภายใน </w:t>
            </w:r>
            <w:r w:rsidR="00D452EA" w:rsidRPr="00D452EA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143A3C" w:rsidRPr="00CB670F" w:rsidRDefault="00D452EA" w:rsidP="00FE4ACF">
            <w:pPr>
              <w:spacing w:line="38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3A3C" w:rsidRPr="00CB670F" w:rsidRDefault="00143A3C" w:rsidP="0024332D">
            <w:pPr>
              <w:spacing w:line="380" w:lineRule="exact"/>
              <w:ind w:right="90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3A3C" w:rsidRPr="00CB670F" w:rsidRDefault="00D452EA" w:rsidP="00720214">
            <w:pPr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143A3C" w:rsidRPr="00CB670F" w:rsidRDefault="00143A3C" w:rsidP="0024332D">
            <w:pPr>
              <w:spacing w:line="380" w:lineRule="exact"/>
              <w:ind w:right="90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43A3C" w:rsidRPr="00CB670F" w:rsidTr="007B23D2">
        <w:tc>
          <w:tcPr>
            <w:tcW w:w="3690" w:type="dxa"/>
          </w:tcPr>
          <w:p w:rsidR="00143A3C" w:rsidRPr="00CB670F" w:rsidRDefault="00143A3C" w:rsidP="002433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:rsidR="00143A3C" w:rsidRPr="00CB670F" w:rsidRDefault="00D452EA" w:rsidP="00143A3C">
            <w:pPr>
              <w:spacing w:line="38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900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3A3C" w:rsidRPr="00CB670F" w:rsidRDefault="00D452EA" w:rsidP="00A76DCC">
            <w:pPr>
              <w:spacing w:line="380" w:lineRule="exact"/>
              <w:ind w:right="36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3A3C" w:rsidRPr="00BC056C" w:rsidRDefault="00D452EA" w:rsidP="00720214">
            <w:pPr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900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143A3C" w:rsidRPr="00CB670F" w:rsidRDefault="00D452EA" w:rsidP="00A76DCC">
            <w:pPr>
              <w:spacing w:line="380" w:lineRule="exact"/>
              <w:ind w:right="3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143A3C" w:rsidRPr="00CB670F" w:rsidTr="007B23D2">
        <w:tc>
          <w:tcPr>
            <w:tcW w:w="3690" w:type="dxa"/>
          </w:tcPr>
          <w:p w:rsidR="00143A3C" w:rsidRPr="00CB670F" w:rsidRDefault="00143A3C" w:rsidP="002433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รวมหุ้นกู้ระยะยาว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A3C" w:rsidRPr="00CB670F" w:rsidRDefault="00D452EA" w:rsidP="0024332D">
            <w:pPr>
              <w:spacing w:line="38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900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A3C" w:rsidRPr="00CB670F" w:rsidRDefault="00D452EA" w:rsidP="00A76DCC">
            <w:pPr>
              <w:spacing w:line="380" w:lineRule="exact"/>
              <w:ind w:right="36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A3C" w:rsidRPr="00CB670F" w:rsidRDefault="00D452EA" w:rsidP="00A76DCC">
            <w:pPr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900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A3C" w:rsidRPr="00CB670F" w:rsidRDefault="00D452EA" w:rsidP="00A76DCC">
            <w:pPr>
              <w:spacing w:line="380" w:lineRule="exact"/>
              <w:ind w:right="3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</w:tbl>
    <w:p w:rsidR="00482280" w:rsidRPr="00BB4E9B" w:rsidRDefault="00482280" w:rsidP="0024332D">
      <w:pPr>
        <w:pStyle w:val="BodyTextIndent"/>
        <w:tabs>
          <w:tab w:val="left" w:pos="1170"/>
        </w:tabs>
        <w:ind w:left="1166" w:hanging="619"/>
        <w:jc w:val="thaiDistribute"/>
        <w:rPr>
          <w:rFonts w:ascii="Angsana New" w:hAnsi="Angsana New" w:cs="Angsana New"/>
          <w:snapToGrid w:val="0"/>
          <w:sz w:val="2"/>
          <w:szCs w:val="2"/>
          <w:lang w:val="en-US"/>
        </w:rPr>
      </w:pPr>
    </w:p>
    <w:p w:rsidR="006F34D2" w:rsidRDefault="006F34D2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>
        <w:rPr>
          <w:rFonts w:ascii="Angsana New" w:hAnsi="Angsana New" w:cs="Angsana New"/>
          <w:snapToGrid w:val="0"/>
          <w:lang w:val="en-US"/>
        </w:rPr>
        <w:br w:type="page"/>
      </w:r>
    </w:p>
    <w:p w:rsidR="006F34D2" w:rsidRPr="00D42F1C" w:rsidRDefault="006F34D2" w:rsidP="006F34D2">
      <w:pPr>
        <w:pStyle w:val="BodyTextIndent"/>
        <w:spacing w:before="240"/>
        <w:ind w:left="547" w:firstLine="0"/>
        <w:jc w:val="thaiDistribute"/>
        <w:rPr>
          <w:rFonts w:ascii="Angsana New" w:hAnsi="Angsana New" w:cs="Angsana New"/>
          <w:lang w:val="en-US"/>
        </w:rPr>
      </w:pPr>
      <w:r w:rsidRPr="00D42F1C">
        <w:rPr>
          <w:rFonts w:ascii="Angsana New" w:hAnsi="Angsana New" w:cs="Angsana New"/>
          <w:cs/>
          <w:lang w:val="en-US"/>
        </w:rPr>
        <w:lastRenderedPageBreak/>
        <w:t xml:space="preserve">เมื่อวันที่ </w:t>
      </w:r>
      <w:r w:rsidRPr="00D42F1C">
        <w:rPr>
          <w:rFonts w:ascii="Angsana New" w:hAnsi="Angsana New" w:cs="Angsana New"/>
          <w:lang w:val="en-US"/>
        </w:rPr>
        <w:t xml:space="preserve">21 </w:t>
      </w:r>
      <w:r w:rsidRPr="00D42F1C">
        <w:rPr>
          <w:rFonts w:ascii="Angsana New" w:hAnsi="Angsana New" w:cs="Angsana New"/>
          <w:cs/>
          <w:lang w:val="en-US"/>
        </w:rPr>
        <w:t xml:space="preserve">สิงหาคม </w:t>
      </w:r>
      <w:r w:rsidRPr="00D42F1C">
        <w:rPr>
          <w:rFonts w:ascii="Angsana New" w:hAnsi="Angsana New" w:cs="Angsana New"/>
          <w:lang w:val="en-US"/>
        </w:rPr>
        <w:t xml:space="preserve">2558 </w:t>
      </w:r>
      <w:r w:rsidRPr="00D42F1C">
        <w:rPr>
          <w:rFonts w:ascii="Angsana New" w:hAnsi="Angsana New" w:cs="Angsana New"/>
          <w:cs/>
          <w:lang w:val="en-US"/>
        </w:rPr>
        <w:t xml:space="preserve">ที่ประชุมวิสามัญผู้ถือหุ้นมีมติอนุมัติให้บริษัทออกและเสนอขายหุ้นกู้ ภายในวงเงินไม่เกิน </w:t>
      </w:r>
      <w:r w:rsidRPr="00D42F1C">
        <w:rPr>
          <w:rFonts w:ascii="Angsana New" w:hAnsi="Angsana New" w:cs="Angsana New"/>
          <w:lang w:val="en-US"/>
        </w:rPr>
        <w:t>2,000</w:t>
      </w:r>
      <w:r w:rsidRPr="00D42F1C">
        <w:rPr>
          <w:rFonts w:ascii="Angsana New" w:hAnsi="Angsana New" w:cs="Angsana New"/>
          <w:cs/>
          <w:lang w:val="en-US"/>
        </w:rPr>
        <w:t xml:space="preserve"> ล้านบาท หรือในสกุลเงินอื่นในอัตราที่เทียบเท่า </w:t>
      </w:r>
      <w:r w:rsidRPr="00D42F1C">
        <w:rPr>
          <w:rFonts w:ascii="Angsana New" w:hAnsi="Angsana New" w:cs="Angsana New" w:hint="cs"/>
          <w:cs/>
          <w:lang w:val="en-US"/>
        </w:rPr>
        <w:t>โดยบริษัทได้ออก</w:t>
      </w:r>
      <w:r w:rsidR="00CF101F" w:rsidRPr="00D42F1C">
        <w:rPr>
          <w:rFonts w:ascii="Angsana New" w:hAnsi="Angsana New" w:cs="Angsana New" w:hint="cs"/>
          <w:cs/>
          <w:lang w:val="en-US"/>
        </w:rPr>
        <w:t>จำหน่าย</w:t>
      </w:r>
      <w:r w:rsidRPr="00D42F1C">
        <w:rPr>
          <w:rFonts w:ascii="Angsana New" w:hAnsi="Angsana New" w:cs="Angsana New" w:hint="cs"/>
          <w:cs/>
          <w:lang w:val="en-US"/>
        </w:rPr>
        <w:t>หุ้นกู้</w:t>
      </w:r>
      <w:r w:rsidR="00CF101F" w:rsidRPr="00D42F1C">
        <w:rPr>
          <w:rFonts w:ascii="Angsana New" w:hAnsi="Angsana New" w:cs="Angsana New" w:hint="cs"/>
          <w:cs/>
          <w:lang w:val="en-US"/>
        </w:rPr>
        <w:t>ระยะยาว</w:t>
      </w:r>
      <w:r w:rsidRPr="00D42F1C">
        <w:rPr>
          <w:rFonts w:ascii="Angsana New" w:hAnsi="Angsana New" w:cs="Angsana New" w:hint="cs"/>
          <w:cs/>
          <w:lang w:val="en-US"/>
        </w:rPr>
        <w:t xml:space="preserve"> ดังนี้</w:t>
      </w:r>
    </w:p>
    <w:p w:rsidR="006F34D2" w:rsidRPr="00BB4E9B" w:rsidRDefault="006F34D2" w:rsidP="006F34D2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D452EA">
        <w:rPr>
          <w:rFonts w:ascii="Angsana New" w:hAnsi="Angsana New" w:cs="Angsana New"/>
          <w:snapToGrid w:val="0"/>
          <w:spacing w:val="6"/>
          <w:lang w:val="en-US"/>
        </w:rPr>
        <w:t>18</w:t>
      </w:r>
      <w:r>
        <w:rPr>
          <w:rFonts w:ascii="Angsana New" w:hAnsi="Angsana New" w:cs="Angsana New"/>
          <w:snapToGrid w:val="0"/>
          <w:spacing w:val="6"/>
          <w:lang w:val="en-US"/>
        </w:rPr>
        <w:t>.</w:t>
      </w:r>
      <w:r w:rsidRPr="00D452EA">
        <w:rPr>
          <w:rFonts w:ascii="Angsana New" w:hAnsi="Angsana New" w:cs="Angsana New"/>
          <w:snapToGrid w:val="0"/>
          <w:spacing w:val="6"/>
          <w:lang w:val="en-US"/>
        </w:rPr>
        <w:t>1</w:t>
      </w:r>
      <w:r>
        <w:rPr>
          <w:rFonts w:ascii="Angsana New" w:hAnsi="Angsana New" w:cs="Angsana New"/>
          <w:snapToGrid w:val="0"/>
          <w:spacing w:val="6"/>
          <w:lang w:val="en-US"/>
        </w:rPr>
        <w:tab/>
      </w:r>
      <w:r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24</w:t>
      </w:r>
      <w:r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กันยายน 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2558</w:t>
      </w:r>
      <w:r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3</w:t>
      </w:r>
      <w:r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BB4E9B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150</w:t>
      </w:r>
      <w:r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</w:t>
      </w:r>
      <w:r w:rsidRPr="00BB4E9B">
        <w:rPr>
          <w:rFonts w:ascii="Angsana New" w:hAnsi="Angsana New" w:cs="Angsana New"/>
          <w:snapToGrid w:val="0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ไม่ด้อยสิทธิ ไม่มีหลักประกัน </w:t>
      </w:r>
      <w:r w:rsidRPr="00263141">
        <w:rPr>
          <w:rFonts w:ascii="Angsana New" w:hAnsi="Angsana New" w:cs="Angsana New"/>
          <w:snapToGrid w:val="0"/>
          <w:spacing w:val="-6"/>
          <w:cs/>
          <w:lang w:val="en-US"/>
        </w:rPr>
        <w:t xml:space="preserve">และไม่มีผู้แทนผู้ถือหุ้นกู้ ซึ่งมีอัตราดอกเบี้ยคงที่ร้อยละ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6</w:t>
      </w:r>
      <w:r w:rsidRPr="00263141">
        <w:rPr>
          <w:rFonts w:ascii="Angsana New" w:hAnsi="Angsana New" w:cs="Angsana New"/>
          <w:snapToGrid w:val="0"/>
          <w:spacing w:val="-6"/>
          <w:cs/>
          <w:lang w:val="en-US"/>
        </w:rPr>
        <w:t>.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25</w:t>
      </w:r>
      <w:r w:rsidRPr="0026314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ต่อปี ชำระดอกเบี้ยทุก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3</w:t>
      </w:r>
      <w:r w:rsidRPr="0026314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263141">
        <w:rPr>
          <w:rFonts w:ascii="Angsana New" w:hAnsi="Angsana New" w:cs="Angsana New"/>
          <w:snapToGrid w:val="0"/>
          <w:spacing w:val="-6"/>
          <w:cs/>
          <w:lang w:val="en-US"/>
        </w:rPr>
        <w:t>เดือน กำหนด</w:t>
      </w:r>
      <w:r w:rsidRPr="0026314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จ่ายดอกเบี้ยงวดแรกวันที่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24</w:t>
      </w:r>
      <w:r w:rsidRPr="00263141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ธันวาคม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2558</w:t>
      </w:r>
      <w:r w:rsidRPr="0026314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263141">
        <w:rPr>
          <w:rFonts w:ascii="Angsana New" w:hAnsi="Angsana New" w:cs="Angsana New"/>
          <w:snapToGrid w:val="0"/>
          <w:spacing w:val="-8"/>
          <w:cs/>
          <w:lang w:val="en-US"/>
        </w:rPr>
        <w:t xml:space="preserve">โดยหุ้นกู้ครบกำหนดชำระคืนวันที่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24</w:t>
      </w:r>
      <w:r w:rsidRPr="0026314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263141">
        <w:rPr>
          <w:rFonts w:ascii="Angsana New" w:hAnsi="Angsana New" w:cs="Angsana New"/>
          <w:snapToGrid w:val="0"/>
          <w:spacing w:val="-8"/>
          <w:cs/>
          <w:lang w:val="en-US"/>
        </w:rPr>
        <w:t>กันยายน</w:t>
      </w:r>
      <w:r w:rsidRPr="00BB4E9B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Pr="00D452EA">
        <w:rPr>
          <w:rFonts w:ascii="Angsana New" w:hAnsi="Angsana New" w:cs="Angsana New"/>
          <w:snapToGrid w:val="0"/>
          <w:spacing w:val="4"/>
          <w:lang w:val="en-US"/>
        </w:rPr>
        <w:t>2561</w:t>
      </w:r>
      <w:r w:rsidRPr="00BB4E9B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263141">
        <w:rPr>
          <w:rFonts w:ascii="Angsana New" w:hAnsi="Angsana New" w:cs="Angsana New"/>
          <w:snapToGrid w:val="0"/>
          <w:spacing w:val="2"/>
          <w:cs/>
          <w:lang w:val="en-US"/>
        </w:rPr>
        <w:t>ภายใต้เงื่อนไขที่บริษัทต้องดำรงอัตราส่วนของหนี้สินที่มีภาระดอกเบี้ยจ่ายต่อส่วนของผู้ถือหุ้</w:t>
      </w:r>
      <w:r w:rsidRPr="00263141">
        <w:rPr>
          <w:rFonts w:ascii="Angsana New" w:hAnsi="Angsana New" w:cs="Angsana New"/>
          <w:snapToGrid w:val="0"/>
          <w:spacing w:val="-2"/>
          <w:cs/>
          <w:lang w:val="en-US"/>
        </w:rPr>
        <w:t>น</w:t>
      </w:r>
      <w:r w:rsidRPr="00263141">
        <w:rPr>
          <w:rFonts w:ascii="Angsana New" w:hAnsi="Angsana New" w:cs="Angsana New"/>
          <w:snapToGrid w:val="0"/>
          <w:cs/>
          <w:lang w:val="en-US"/>
        </w:rPr>
        <w:t xml:space="preserve">ไม่เกิน 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Pr="00263141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5</w:t>
      </w:r>
      <w:r w:rsidRPr="00263141">
        <w:rPr>
          <w:rFonts w:ascii="Angsana New" w:hAnsi="Angsana New" w:cs="Angsana New"/>
          <w:snapToGrid w:val="0"/>
          <w:lang w:val="en-US"/>
        </w:rPr>
        <w:t xml:space="preserve"> : </w:t>
      </w:r>
      <w:r w:rsidRPr="00D452EA">
        <w:rPr>
          <w:rFonts w:ascii="Angsana New" w:hAnsi="Angsana New" w:cs="Angsana New"/>
          <w:snapToGrid w:val="0"/>
          <w:lang w:val="en-US"/>
        </w:rPr>
        <w:t>1</w:t>
      </w:r>
      <w:r w:rsidRPr="00263141">
        <w:rPr>
          <w:rFonts w:ascii="Angsana New" w:hAnsi="Angsana New" w:cs="Angsana New"/>
          <w:snapToGrid w:val="0"/>
          <w:lang w:val="en-US"/>
        </w:rPr>
        <w:t xml:space="preserve"> </w:t>
      </w:r>
      <w:r w:rsidRPr="00263141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</w:p>
    <w:p w:rsidR="006C52E2" w:rsidRPr="00BB4E9B" w:rsidRDefault="00D452EA" w:rsidP="00AF2447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D452EA">
        <w:rPr>
          <w:rFonts w:ascii="Angsana New" w:hAnsi="Angsana New" w:cs="Angsana New"/>
          <w:snapToGrid w:val="0"/>
          <w:lang w:val="en-US"/>
        </w:rPr>
        <w:t>18</w:t>
      </w:r>
      <w:r w:rsidR="00BB4E9B" w:rsidRPr="00BB4E9B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BB4E9B" w:rsidRPr="00BB4E9B">
        <w:rPr>
          <w:rFonts w:ascii="Angsana New" w:hAnsi="Angsana New" w:cs="Angsana New"/>
          <w:snapToGrid w:val="0"/>
          <w:lang w:val="en-US"/>
        </w:rPr>
        <w:tab/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Pr="00D452EA">
        <w:rPr>
          <w:rFonts w:ascii="Angsana New" w:hAnsi="Angsana New" w:cs="Angsana New"/>
          <w:snapToGrid w:val="0"/>
          <w:lang w:val="en-US"/>
        </w:rPr>
        <w:t>25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D452EA">
        <w:rPr>
          <w:rFonts w:ascii="Angsana New" w:hAnsi="Angsana New" w:cs="Angsana New"/>
          <w:snapToGrid w:val="0"/>
          <w:lang w:val="en-US"/>
        </w:rPr>
        <w:t>2558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บริษัทออกจำหน่ายหุ้นกู้อายุ 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>ปี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Pr="00D452EA">
        <w:rPr>
          <w:rFonts w:ascii="Angsana New" w:hAnsi="Angsana New" w:cs="Angsana New"/>
          <w:snapToGrid w:val="0"/>
          <w:lang w:val="en-US"/>
        </w:rPr>
        <w:t>6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เดือน จำนวน </w:t>
      </w: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000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ล้านบาท ให้แก่นักลงทุนสถาบัน และ/หรือผู้ลงทุนรายใหญ่ โดยเป็นหุ้นกู้ชนิดระบุชื่อผู้ถือ ไม่ด้อยสิทธิ </w:t>
      </w:r>
      <w:r w:rsidR="006C52E2" w:rsidRPr="00BB4E9B">
        <w:rPr>
          <w:rFonts w:ascii="Angsana New" w:hAnsi="Angsana New" w:cs="Angsana New"/>
          <w:snapToGrid w:val="0"/>
          <w:spacing w:val="-6"/>
          <w:cs/>
          <w:lang w:val="en-US"/>
        </w:rPr>
        <w:t xml:space="preserve">ไม่มีหลักประกัน และไม่มีผู้แทนผู้ถือหุ้นกู้ ซึ่งมีอัตราดอกเบี้ยคงที่ร้อยละ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6</w:t>
      </w:r>
      <w:r w:rsidR="006C52E2" w:rsidRPr="00BB4E9B">
        <w:rPr>
          <w:rFonts w:ascii="Angsana New" w:hAnsi="Angsana New" w:cs="Angsana New"/>
          <w:snapToGrid w:val="0"/>
          <w:spacing w:val="-6"/>
          <w:cs/>
          <w:lang w:val="en-US"/>
        </w:rPr>
        <w:t>.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00</w:t>
      </w:r>
      <w:r w:rsidR="006C52E2" w:rsidRPr="00BB4E9B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ต่อปี ชำระดอกเบี้ย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ทุก </w:t>
      </w:r>
      <w:r w:rsidRPr="00D452EA">
        <w:rPr>
          <w:rFonts w:ascii="Angsana New" w:hAnsi="Angsana New" w:cs="Angsana New"/>
          <w:snapToGrid w:val="0"/>
          <w:lang w:val="en-US"/>
        </w:rPr>
        <w:t>3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เดือน กำหนดจ่ายดอกเบี้ยงวดแรกวันที่ </w:t>
      </w:r>
      <w:r w:rsidRPr="00D452EA">
        <w:rPr>
          <w:rFonts w:ascii="Angsana New" w:hAnsi="Angsana New" w:cs="Angsana New"/>
          <w:snapToGrid w:val="0"/>
          <w:lang w:val="en-US"/>
        </w:rPr>
        <w:t>25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Pr="00D452EA">
        <w:rPr>
          <w:rFonts w:ascii="Angsana New" w:hAnsi="Angsana New" w:cs="Angsana New"/>
          <w:snapToGrid w:val="0"/>
          <w:lang w:val="en-US"/>
        </w:rPr>
        <w:t>2558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>โดยหุ้นกู้ครบกำหนดชำระคืน</w:t>
      </w:r>
      <w:r w:rsidR="006C52E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วันที่ 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6C52E2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6C52E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ภายใต้เงื่อนไขที่บริษัทต้องดำรงอัตราส่วนของ</w:t>
      </w:r>
      <w:r w:rsidR="00103C18" w:rsidRPr="00BB4E9B">
        <w:rPr>
          <w:rFonts w:ascii="Angsana New" w:hAnsi="Angsana New" w:cs="Angsana New"/>
          <w:snapToGrid w:val="0"/>
          <w:spacing w:val="-4"/>
          <w:cs/>
          <w:lang w:val="en-US"/>
        </w:rPr>
        <w:t>หนี้สินที่มีภาระดอกเบี้ยจ่าย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ต่อส่วนของผู้ถือหุ้นไม่เกิน 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6C52E2" w:rsidRPr="00BB4E9B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5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: </w:t>
      </w: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</w:p>
    <w:p w:rsidR="00FE4ACF" w:rsidRPr="00BB4E9B" w:rsidRDefault="00D452EA" w:rsidP="00FE4ACF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D452EA">
        <w:rPr>
          <w:rFonts w:ascii="Angsana New" w:hAnsi="Angsana New" w:cs="Angsana New"/>
          <w:lang w:val="en-US"/>
        </w:rPr>
        <w:t>18</w:t>
      </w:r>
      <w:r w:rsidR="00FE4ACF" w:rsidRPr="00BB4E9B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3</w:t>
      </w:r>
      <w:r w:rsidR="00FE4ACF" w:rsidRPr="00BB4E9B">
        <w:rPr>
          <w:rFonts w:ascii="Angsana New" w:hAnsi="Angsana New" w:cs="Angsana New"/>
          <w:lang w:val="en-US"/>
        </w:rPr>
        <w:tab/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FE4ACF" w:rsidRPr="00BB4E9B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มีนาคม 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FE4ACF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FE4ACF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D452EA">
        <w:rPr>
          <w:rFonts w:ascii="Angsana New" w:hAnsi="Angsana New" w:cs="Angsana New"/>
          <w:snapToGrid w:val="0"/>
          <w:spacing w:val="-4"/>
          <w:lang w:val="en-US"/>
        </w:rPr>
        <w:t>750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</w:t>
      </w:r>
      <w:r w:rsidR="00FE4ACF" w:rsidRPr="00BB4E9B">
        <w:rPr>
          <w:rFonts w:ascii="Angsana New" w:hAnsi="Angsana New" w:cs="Angsana New"/>
          <w:snapToGrid w:val="0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ประเภทไม่ด้อยสิทธิ มีประกัน และมีผู้แทนผู้ถือหุ้นกู้ ซึ่งมีอัตราดอกเบี้ยคงที่ร้อยละ </w:t>
      </w:r>
      <w:r w:rsidRPr="00D452EA">
        <w:rPr>
          <w:rFonts w:ascii="Angsana New" w:hAnsi="Angsana New" w:cs="Angsana New"/>
          <w:snapToGrid w:val="0"/>
          <w:lang w:val="en-US"/>
        </w:rPr>
        <w:t>7</w:t>
      </w:r>
      <w:r w:rsidR="00FE4ACF" w:rsidRPr="00BB4E9B">
        <w:rPr>
          <w:rFonts w:ascii="Angsana New" w:hAnsi="Angsana New" w:cs="Angsana New"/>
          <w:snapToGrid w:val="0"/>
          <w:cs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00</w:t>
      </w:r>
      <w:r w:rsidR="00FE4ACF" w:rsidRPr="00BB4E9B">
        <w:rPr>
          <w:rFonts w:ascii="Angsana New" w:hAnsi="Angsana New" w:cs="Angsana New"/>
          <w:snapToGrid w:val="0"/>
          <w:cs/>
          <w:lang w:val="en-US"/>
        </w:rPr>
        <w:t xml:space="preserve"> ต่อปี ชำระดอกเบี้ยทุก </w:t>
      </w:r>
      <w:r w:rsidRPr="00D452EA">
        <w:rPr>
          <w:rFonts w:ascii="Angsana New" w:hAnsi="Angsana New" w:cs="Angsana New"/>
          <w:snapToGrid w:val="0"/>
          <w:lang w:val="en-US"/>
        </w:rPr>
        <w:t>3</w:t>
      </w:r>
      <w:r w:rsidR="00FE4ACF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FE4ACF" w:rsidRPr="00BB4E9B">
        <w:rPr>
          <w:rFonts w:ascii="Angsana New" w:hAnsi="Angsana New" w:cs="Angsana New"/>
          <w:snapToGrid w:val="0"/>
          <w:cs/>
          <w:lang w:val="en-US"/>
        </w:rPr>
        <w:t>เดือน กำหนด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>จ่ายดอกเบี้ยงวดแรก</w:t>
      </w:r>
      <w:r w:rsidR="00F97633" w:rsidRPr="00F97633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วันที่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FE4ACF" w:rsidRPr="00F97633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มิถุนายน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2560</w:t>
      </w:r>
      <w:r w:rsidR="00FE4ACF" w:rsidRPr="00F97633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>โดยหุ้นกู้ครบกำหนดชำระคืน</w:t>
      </w:r>
      <w:r w:rsidR="00F97633" w:rsidRPr="00F97633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วันที่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FE4ACF" w:rsidRPr="00F97633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มีนาคม </w:t>
      </w:r>
      <w:r w:rsidRPr="00D452EA">
        <w:rPr>
          <w:rFonts w:ascii="Angsana New" w:hAnsi="Angsana New" w:cs="Angsana New"/>
          <w:snapToGrid w:val="0"/>
          <w:spacing w:val="-8"/>
          <w:lang w:val="en-US"/>
        </w:rPr>
        <w:t>2562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410B01" w:rsidRPr="00BB4E9B">
        <w:rPr>
          <w:rFonts w:ascii="Angsana New" w:hAnsi="Angsana New" w:cs="Angsana New" w:hint="cs"/>
          <w:snapToGrid w:val="0"/>
          <w:cs/>
          <w:lang w:val="en-US"/>
        </w:rPr>
        <w:t xml:space="preserve">โดยบริษัทได้จดจำนองที่ดินและสิ่งปลูกสร้างของโครงการอิลีเม้นท์เป็นหลักประกัน โดยมีวงเงินจำนองจำนวน </w:t>
      </w:r>
      <w:r w:rsidRPr="00D452EA">
        <w:rPr>
          <w:rFonts w:ascii="Angsana New" w:hAnsi="Angsana New" w:cs="Angsana New"/>
          <w:snapToGrid w:val="0"/>
          <w:lang w:val="en-US"/>
        </w:rPr>
        <w:t>750</w:t>
      </w:r>
      <w:r w:rsidR="00410B01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410B01" w:rsidRPr="00BB4E9B">
        <w:rPr>
          <w:rFonts w:ascii="Angsana New" w:hAnsi="Angsana New" w:cs="Angsana New" w:hint="cs"/>
          <w:snapToGrid w:val="0"/>
          <w:cs/>
          <w:lang w:val="en-US"/>
        </w:rPr>
        <w:t>ล้านบาท</w:t>
      </w:r>
      <w:r w:rsidR="00AF5947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 xml:space="preserve">นอกจากนั้นบริษัทยังได้เปิดบัญชีเงินฝากธนาคารเพื่อใช้เป็นหลักประกันในการออกหุ้นกู้ </w:t>
      </w:r>
      <w:r w:rsidR="00AF5947" w:rsidRPr="00BB4E9B">
        <w:rPr>
          <w:rFonts w:ascii="Angsana New" w:hAnsi="Angsana New" w:cs="Angsana New"/>
          <w:snapToGrid w:val="0"/>
          <w:lang w:val="en-US"/>
        </w:rPr>
        <w:t>(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Pr="00D452EA">
        <w:rPr>
          <w:rFonts w:ascii="Angsana New" w:hAnsi="Angsana New" w:cs="Angsana New"/>
          <w:snapToGrid w:val="0"/>
          <w:lang w:val="en-US"/>
        </w:rPr>
        <w:t>10</w:t>
      </w:r>
      <w:r w:rsidR="00AF5947" w:rsidRPr="00BB4E9B">
        <w:rPr>
          <w:rFonts w:ascii="Angsana New" w:hAnsi="Angsana New" w:cs="Angsana New"/>
          <w:snapToGrid w:val="0"/>
          <w:lang w:val="en-US"/>
        </w:rPr>
        <w:t>)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 xml:space="preserve"> โดยในวันจดทะเบียนโอนกรรมสิทธิ์โครงการอิลีเม้นท์</w:t>
      </w:r>
      <w:r w:rsidR="00AF5947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 xml:space="preserve">บริษัทจะต้องฝากเงินเข้าบัญชีดังกล่าวไม่น้อยกว่าร้อยละ </w:t>
      </w:r>
      <w:r w:rsidRPr="00D452EA">
        <w:rPr>
          <w:rFonts w:ascii="Angsana New" w:hAnsi="Angsana New" w:cs="Angsana New"/>
          <w:snapToGrid w:val="0"/>
          <w:lang w:val="en-US"/>
        </w:rPr>
        <w:t>50</w:t>
      </w:r>
      <w:r w:rsidR="00AF5947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>ของราคาขาย</w:t>
      </w:r>
    </w:p>
    <w:p w:rsidR="000C0AFD" w:rsidRPr="00CB670F" w:rsidRDefault="00D452EA" w:rsidP="00067070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D452EA">
        <w:rPr>
          <w:rFonts w:ascii="Angsana New" w:hAnsi="Angsana New" w:cs="Angsana New"/>
          <w:b/>
          <w:bCs/>
          <w:lang w:val="en-US"/>
        </w:rPr>
        <w:t>19</w:t>
      </w:r>
      <w:r w:rsidR="00247EE2" w:rsidRPr="00CB670F">
        <w:rPr>
          <w:rFonts w:ascii="Angsana New" w:hAnsi="Angsana New" w:cs="Angsana New"/>
          <w:b/>
          <w:bCs/>
          <w:lang w:val="en-US"/>
        </w:rPr>
        <w:t>.</w:t>
      </w:r>
      <w:r w:rsidR="00247EE2" w:rsidRPr="00CB670F">
        <w:rPr>
          <w:rFonts w:ascii="Angsana New" w:hAnsi="Angsana New" w:cs="Angsana New"/>
          <w:b/>
          <w:bCs/>
          <w:lang w:val="en-US"/>
        </w:rPr>
        <w:tab/>
      </w:r>
      <w:r w:rsidR="000C0AFD" w:rsidRPr="00CB670F">
        <w:rPr>
          <w:rFonts w:ascii="Angsana New" w:hAnsi="Angsana New" w:cs="Angsana New"/>
          <w:b/>
          <w:bCs/>
          <w:cs/>
        </w:rPr>
        <w:t>ภาระผูกพันผลประโยชน์ของพนักงานหลังออกจากงาน</w:t>
      </w:r>
    </w:p>
    <w:p w:rsidR="000C0AFD" w:rsidRPr="00CB670F" w:rsidRDefault="00474255" w:rsidP="0031197F">
      <w:pPr>
        <w:spacing w:after="240"/>
        <w:ind w:left="547" w:hanging="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  <w:lang w:val="en-US"/>
        </w:rPr>
        <w:t>บริษัท</w:t>
      </w:r>
      <w:r w:rsidR="000C0AFD" w:rsidRPr="00CB670F">
        <w:rPr>
          <w:rFonts w:ascii="Angsana New" w:hAnsi="Angsana New" w:cs="Angsana New"/>
          <w:cs/>
        </w:rPr>
        <w:t>มีโครงการผลประโยชน์ของพนักงานหลังออกจากงานตามพระราชบัญญัติคุ้มครองแรงงาน ซึ่งจัดเป็นโครงการผลประโยชน์เพื่อวัตถุประสงค์ดังกล่าว</w:t>
      </w:r>
    </w:p>
    <w:p w:rsidR="005F4D6D" w:rsidRDefault="00AF2447" w:rsidP="005F4D6D">
      <w:pPr>
        <w:ind w:left="547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spacing w:val="-4"/>
          <w:cs/>
        </w:rPr>
        <w:br w:type="page"/>
      </w:r>
      <w:r w:rsidR="005F4D6D" w:rsidRPr="00CB670F">
        <w:rPr>
          <w:rFonts w:ascii="Angsana New" w:hAnsi="Angsana New" w:cs="Angsana New"/>
          <w:spacing w:val="-4"/>
          <w:cs/>
        </w:rPr>
        <w:lastRenderedPageBreak/>
        <w:t>ค่าใช้จ่ายที่บันทึกในงบกำไรขาดทุนและกำไรขาดทุนเบ็ดเสร็จอื่นตามโครงก</w:t>
      </w:r>
      <w:r w:rsidR="005F4D6D">
        <w:rPr>
          <w:rFonts w:ascii="Angsana New" w:hAnsi="Angsana New" w:cs="Angsana New"/>
          <w:spacing w:val="-4"/>
          <w:cs/>
        </w:rPr>
        <w:t>ารผลประโยชน์ที่กำหนดไว้ สำหรับ</w:t>
      </w:r>
      <w:r w:rsidR="005F4D6D">
        <w:rPr>
          <w:rFonts w:ascii="Angsana New" w:hAnsi="Angsana New" w:cs="Angsana New"/>
          <w:cs/>
          <w:lang w:val="en-US"/>
        </w:rPr>
        <w:t>งวดสามเดือน</w:t>
      </w:r>
      <w:r w:rsidR="001612E3">
        <w:rPr>
          <w:rFonts w:ascii="Angsana New" w:hAnsi="Angsana New" w:cs="Angsana New" w:hint="cs"/>
          <w:cs/>
          <w:lang w:val="en-US"/>
        </w:rPr>
        <w:t>และงวดหกเดือน</w:t>
      </w:r>
      <w:r w:rsidR="005F4D6D" w:rsidRPr="00CB670F">
        <w:rPr>
          <w:rFonts w:ascii="Angsana New" w:hAnsi="Angsana New" w:cs="Angsana New"/>
          <w:spacing w:val="-4"/>
          <w:cs/>
        </w:rPr>
        <w:t>สิ้นสุดวันที่</w:t>
      </w:r>
      <w:r w:rsidR="005F4D6D" w:rsidRPr="00CB670F">
        <w:rPr>
          <w:rFonts w:ascii="Angsana New" w:hAnsi="Angsana New" w:cs="Angsana New"/>
          <w:cs/>
        </w:rPr>
        <w:t xml:space="preserve"> </w:t>
      </w:r>
      <w:r w:rsidR="00D452EA" w:rsidRPr="00D452EA">
        <w:rPr>
          <w:rFonts w:ascii="Angsana New" w:hAnsi="Angsana New" w:cs="Angsana New"/>
          <w:lang w:val="en-US"/>
        </w:rPr>
        <w:t>30</w:t>
      </w:r>
      <w:r w:rsidR="005F4D6D" w:rsidRPr="00CB670F">
        <w:rPr>
          <w:rFonts w:ascii="Angsana New" w:hAnsi="Angsana New" w:cs="Angsana New"/>
          <w:cs/>
        </w:rPr>
        <w:t xml:space="preserve"> </w:t>
      </w:r>
      <w:r w:rsidR="00C47B70">
        <w:rPr>
          <w:rFonts w:ascii="Angsana New" w:hAnsi="Angsana New" w:cs="Angsana New" w:hint="cs"/>
          <w:cs/>
        </w:rPr>
        <w:t>มิถุ</w:t>
      </w:r>
      <w:r w:rsidR="005F4D6D">
        <w:rPr>
          <w:rFonts w:ascii="Angsana New" w:hAnsi="Angsana New" w:cs="Angsana New" w:hint="cs"/>
          <w:cs/>
        </w:rPr>
        <w:t>นา</w:t>
      </w:r>
      <w:r w:rsidR="00C47B70">
        <w:rPr>
          <w:rFonts w:ascii="Angsana New" w:hAnsi="Angsana New" w:cs="Angsana New" w:hint="cs"/>
          <w:cs/>
        </w:rPr>
        <w:t>ยน</w:t>
      </w:r>
      <w:r w:rsidR="005F4D6D" w:rsidRPr="00CB670F">
        <w:rPr>
          <w:rFonts w:ascii="Angsana New" w:hAnsi="Angsana New" w:cs="Angsana New"/>
          <w:cs/>
        </w:rPr>
        <w:t xml:space="preserve"> มีดังนี้</w:t>
      </w:r>
    </w:p>
    <w:p w:rsidR="001F2C2E" w:rsidRPr="00605333" w:rsidRDefault="005F4D6D" w:rsidP="005F4D6D">
      <w:pPr>
        <w:ind w:left="547"/>
        <w:jc w:val="right"/>
        <w:rPr>
          <w:rFonts w:ascii="Angsana New" w:hAnsi="Angsana New" w:cs="Angsana New"/>
          <w:sz w:val="28"/>
          <w:szCs w:val="28"/>
          <w:cs/>
        </w:rPr>
      </w:pPr>
      <w:r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</w:t>
      </w:r>
      <w:r w:rsidR="001F2C2E"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="001F2C2E" w:rsidRPr="00605333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="001F2C2E"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732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2"/>
        <w:gridCol w:w="180"/>
        <w:gridCol w:w="1350"/>
        <w:gridCol w:w="180"/>
        <w:gridCol w:w="1370"/>
      </w:tblGrid>
      <w:tr w:rsidR="00605333" w:rsidRPr="00CB670F" w:rsidTr="00605333">
        <w:tc>
          <w:tcPr>
            <w:tcW w:w="5652" w:type="dxa"/>
          </w:tcPr>
          <w:p w:rsidR="00605333" w:rsidRPr="00CB670F" w:rsidRDefault="00605333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605333" w:rsidRPr="00CB670F" w:rsidRDefault="00605333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605333" w:rsidRPr="00CB670F" w:rsidRDefault="00605333" w:rsidP="00616AF0">
            <w:pPr>
              <w:pStyle w:val="Heading3"/>
              <w:spacing w:line="36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16AF0" w:rsidRPr="00CB670F" w:rsidTr="00605333">
        <w:tc>
          <w:tcPr>
            <w:tcW w:w="5652" w:type="dxa"/>
          </w:tcPr>
          <w:p w:rsidR="00616AF0" w:rsidRPr="00CB670F" w:rsidRDefault="00616AF0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616AF0" w:rsidRPr="00CB670F" w:rsidRDefault="00616AF0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616AF0" w:rsidRPr="00CB670F" w:rsidRDefault="00616AF0" w:rsidP="00B75F9E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</w:t>
            </w:r>
            <w:r w:rsidRPr="00CB670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2E3" w:rsidRPr="00CB670F" w:rsidTr="00605333">
        <w:tc>
          <w:tcPr>
            <w:tcW w:w="5652" w:type="dxa"/>
          </w:tcPr>
          <w:p w:rsidR="001612E3" w:rsidRPr="00CB670F" w:rsidRDefault="001612E3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612E3" w:rsidRPr="00CB670F" w:rsidRDefault="001612E3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1612E3" w:rsidRDefault="001612E3" w:rsidP="001612E3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 w:rsidRPr="00DE6A77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</w:tr>
      <w:tr w:rsidR="001612E3" w:rsidRPr="00CB670F" w:rsidTr="00605333">
        <w:tc>
          <w:tcPr>
            <w:tcW w:w="5652" w:type="dxa"/>
          </w:tcPr>
          <w:p w:rsidR="001612E3" w:rsidRPr="00CB670F" w:rsidRDefault="001612E3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612E3" w:rsidRPr="00CB670F" w:rsidRDefault="001612E3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1612E3" w:rsidRPr="00DE6A77" w:rsidRDefault="001612E3" w:rsidP="00B75F9E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 w:rsidRPr="00DE6A77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D452EA" w:rsidRPr="00D452EA">
              <w:rPr>
                <w:rFonts w:ascii="Angsana New" w:hAnsi="Angsana New" w:cs="Angsana New"/>
              </w:rPr>
              <w:t>30</w:t>
            </w:r>
            <w:r w:rsidRPr="00DE6A77">
              <w:rPr>
                <w:rFonts w:ascii="Angsana New" w:hAnsi="Angsana New" w:cs="Angsana New"/>
              </w:rPr>
              <w:t xml:space="preserve"> </w:t>
            </w:r>
            <w:r w:rsidRPr="00DE6A77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605333" w:rsidRPr="00CB670F" w:rsidTr="00605333">
        <w:tc>
          <w:tcPr>
            <w:tcW w:w="5652" w:type="dxa"/>
          </w:tcPr>
          <w:p w:rsidR="00605333" w:rsidRPr="00CB670F" w:rsidRDefault="00605333" w:rsidP="007D60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05333" w:rsidRPr="00CB670F" w:rsidRDefault="00605333" w:rsidP="007D60C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CB670F" w:rsidRDefault="00D452EA" w:rsidP="007D60CC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</w:tcPr>
          <w:p w:rsidR="00605333" w:rsidRPr="00CB670F" w:rsidRDefault="00605333" w:rsidP="007D60C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605333" w:rsidRPr="00CB670F" w:rsidRDefault="00D452EA" w:rsidP="007D60CC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605333" w:rsidRPr="00CB670F" w:rsidTr="00605333">
        <w:tc>
          <w:tcPr>
            <w:tcW w:w="5652" w:type="dxa"/>
          </w:tcPr>
          <w:p w:rsidR="00605333" w:rsidRPr="00CB670F" w:rsidRDefault="00605333" w:rsidP="007D60CC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0" w:type="dxa"/>
          </w:tcPr>
          <w:p w:rsidR="00605333" w:rsidRPr="00CB670F" w:rsidRDefault="00605333" w:rsidP="007D6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CB670F" w:rsidRDefault="00D452EA" w:rsidP="007D60CC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5010F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485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CB670F" w:rsidRDefault="00605333" w:rsidP="007D60C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605333" w:rsidRPr="00CB670F" w:rsidRDefault="00D452EA" w:rsidP="009E4C80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560</w:t>
            </w:r>
            <w:r w:rsidR="009B41B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264</w:t>
            </w:r>
          </w:p>
        </w:tc>
      </w:tr>
      <w:tr w:rsidR="00605333" w:rsidRPr="00CB670F" w:rsidTr="00605333">
        <w:tc>
          <w:tcPr>
            <w:tcW w:w="5652" w:type="dxa"/>
          </w:tcPr>
          <w:p w:rsidR="00605333" w:rsidRPr="00CB670F" w:rsidRDefault="00605333" w:rsidP="007D60CC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" w:type="dxa"/>
          </w:tcPr>
          <w:p w:rsidR="00605333" w:rsidRPr="00CB670F" w:rsidRDefault="00605333" w:rsidP="007D6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CB670F" w:rsidRDefault="00D452EA" w:rsidP="007D60CC">
            <w:pPr>
              <w:spacing w:line="36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62</w:t>
            </w:r>
            <w:r w:rsidR="005010F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839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CB670F" w:rsidRDefault="00605333" w:rsidP="007D60C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605333" w:rsidRPr="00CB670F" w:rsidRDefault="00D452EA" w:rsidP="007D60CC">
            <w:pPr>
              <w:spacing w:line="36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  <w:r w:rsidR="009B41B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343</w:t>
            </w:r>
          </w:p>
        </w:tc>
      </w:tr>
      <w:tr w:rsidR="00605333" w:rsidRPr="00CB670F" w:rsidTr="00605333">
        <w:tc>
          <w:tcPr>
            <w:tcW w:w="5652" w:type="dxa"/>
          </w:tcPr>
          <w:p w:rsidR="00605333" w:rsidRPr="00CB670F" w:rsidRDefault="00605333" w:rsidP="007D60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:rsidR="00605333" w:rsidRPr="00CB670F" w:rsidRDefault="00605333" w:rsidP="007D6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05333" w:rsidRPr="00CB670F" w:rsidRDefault="00D452EA" w:rsidP="007D60CC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5010F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324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CB670F" w:rsidRDefault="00605333" w:rsidP="007D60C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:rsidR="00605333" w:rsidRPr="00CB670F" w:rsidRDefault="00D452EA" w:rsidP="007D60CC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701</w:t>
            </w:r>
            <w:r w:rsidR="009B41B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607</w:t>
            </w:r>
          </w:p>
        </w:tc>
      </w:tr>
    </w:tbl>
    <w:p w:rsidR="001612E3" w:rsidRPr="00605333" w:rsidRDefault="001612E3" w:rsidP="00AF2447">
      <w:pPr>
        <w:spacing w:before="240"/>
        <w:ind w:left="547"/>
        <w:jc w:val="right"/>
        <w:rPr>
          <w:rFonts w:ascii="Angsana New" w:hAnsi="Angsana New" w:cs="Angsana New"/>
          <w:sz w:val="28"/>
          <w:szCs w:val="28"/>
          <w:cs/>
        </w:rPr>
      </w:pPr>
      <w:r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605333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732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2"/>
        <w:gridCol w:w="180"/>
        <w:gridCol w:w="1350"/>
        <w:gridCol w:w="180"/>
        <w:gridCol w:w="1370"/>
      </w:tblGrid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1612E3" w:rsidRPr="00CB670F" w:rsidRDefault="001612E3" w:rsidP="00922D62">
            <w:pPr>
              <w:pStyle w:val="Heading3"/>
              <w:spacing w:line="36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1612E3" w:rsidRPr="00CB670F" w:rsidRDefault="001612E3" w:rsidP="00922D62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</w:t>
            </w:r>
            <w:r w:rsidRPr="00CB670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1612E3" w:rsidRDefault="001612E3" w:rsidP="001612E3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สำหรับงวดหก</w:t>
            </w:r>
            <w:r w:rsidRPr="00DE6A77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1612E3" w:rsidRDefault="001612E3" w:rsidP="00922D62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 w:rsidRPr="00DE6A77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D452EA" w:rsidRPr="00D452EA">
              <w:rPr>
                <w:rFonts w:ascii="Angsana New" w:hAnsi="Angsana New" w:cs="Angsana New"/>
              </w:rPr>
              <w:t>30</w:t>
            </w:r>
            <w:r w:rsidRPr="00DE6A77">
              <w:rPr>
                <w:rFonts w:ascii="Angsana New" w:hAnsi="Angsana New" w:cs="Angsana New"/>
              </w:rPr>
              <w:t xml:space="preserve"> </w:t>
            </w:r>
            <w:r w:rsidRPr="00DE6A77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612E3" w:rsidRPr="00CB670F" w:rsidRDefault="00D452EA" w:rsidP="00922D62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1612E3" w:rsidRPr="00CB670F" w:rsidRDefault="00D452EA" w:rsidP="00922D62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612E3" w:rsidRPr="00CB670F" w:rsidRDefault="00D452EA" w:rsidP="00922D62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360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80" w:type="dxa"/>
            <w:tcBorders>
              <w:left w:val="nil"/>
            </w:tcBorders>
          </w:tcPr>
          <w:p w:rsidR="001612E3" w:rsidRPr="00CB670F" w:rsidRDefault="001612E3" w:rsidP="00922D6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1612E3" w:rsidRPr="00CB670F" w:rsidRDefault="00D452EA" w:rsidP="00922D62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120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527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612E3" w:rsidRPr="00CB670F" w:rsidRDefault="00D452EA" w:rsidP="00922D62">
            <w:pPr>
              <w:spacing w:line="36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125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180" w:type="dxa"/>
            <w:tcBorders>
              <w:left w:val="nil"/>
            </w:tcBorders>
          </w:tcPr>
          <w:p w:rsidR="001612E3" w:rsidRPr="00CB670F" w:rsidRDefault="001612E3" w:rsidP="00922D6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1612E3" w:rsidRPr="00CB670F" w:rsidRDefault="00D452EA" w:rsidP="00922D62">
            <w:pPr>
              <w:spacing w:line="36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282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686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612E3" w:rsidRPr="00CB670F" w:rsidRDefault="00D452EA" w:rsidP="00922D62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486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648</w:t>
            </w:r>
          </w:p>
        </w:tc>
        <w:tc>
          <w:tcPr>
            <w:tcW w:w="180" w:type="dxa"/>
            <w:tcBorders>
              <w:left w:val="nil"/>
            </w:tcBorders>
          </w:tcPr>
          <w:p w:rsidR="001612E3" w:rsidRPr="00CB670F" w:rsidRDefault="001612E3" w:rsidP="00922D6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:rsidR="001612E3" w:rsidRPr="00CB670F" w:rsidRDefault="00D452EA" w:rsidP="00922D62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403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213</w:t>
            </w:r>
          </w:p>
        </w:tc>
      </w:tr>
    </w:tbl>
    <w:p w:rsidR="001F2C2E" w:rsidRPr="00CB670F" w:rsidRDefault="000C0AFD" w:rsidP="001612E3">
      <w:pPr>
        <w:spacing w:before="240"/>
        <w:ind w:left="547" w:hanging="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การเปลี่ยนแปลงในมูลค่าปัจจุบันของภาระผูกพันตามโครงการผลประโยชน์ที่กำหนดไว้ มีดังนี้</w:t>
      </w:r>
    </w:p>
    <w:p w:rsidR="000C0AFD" w:rsidRPr="00605333" w:rsidRDefault="001F2C2E" w:rsidP="00774EC8">
      <w:pPr>
        <w:ind w:left="547"/>
        <w:jc w:val="right"/>
        <w:rPr>
          <w:rFonts w:ascii="Angsana New" w:hAnsi="Angsana New" w:cs="Angsana New"/>
          <w:sz w:val="28"/>
          <w:szCs w:val="28"/>
          <w:cs/>
        </w:rPr>
      </w:pPr>
      <w:r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605333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2"/>
        <w:gridCol w:w="180"/>
        <w:gridCol w:w="1350"/>
        <w:gridCol w:w="180"/>
        <w:gridCol w:w="1350"/>
      </w:tblGrid>
      <w:tr w:rsidR="00605333" w:rsidRPr="00E42D64" w:rsidTr="00605333">
        <w:tc>
          <w:tcPr>
            <w:tcW w:w="5652" w:type="dxa"/>
          </w:tcPr>
          <w:p w:rsidR="00605333" w:rsidRPr="00E42D64" w:rsidRDefault="00605333" w:rsidP="00B75F9E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605333" w:rsidRPr="00E42D64" w:rsidRDefault="00605333" w:rsidP="00B75F9E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605333" w:rsidRPr="00E42D64" w:rsidRDefault="00605333" w:rsidP="00616AF0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E42D6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16AF0" w:rsidRPr="00E42D64" w:rsidTr="00605333">
        <w:tc>
          <w:tcPr>
            <w:tcW w:w="5652" w:type="dxa"/>
          </w:tcPr>
          <w:p w:rsidR="00616AF0" w:rsidRPr="00E42D64" w:rsidRDefault="00616AF0" w:rsidP="00B75F9E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616AF0" w:rsidRPr="00E42D64" w:rsidRDefault="00616AF0" w:rsidP="00B75F9E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616AF0" w:rsidRPr="00E42D64" w:rsidRDefault="00616AF0" w:rsidP="00B75F9E">
            <w:pPr>
              <w:pStyle w:val="Heading3"/>
              <w:spacing w:line="340" w:lineRule="exact"/>
              <w:rPr>
                <w:rFonts w:ascii="Angsana New" w:hAnsi="Angsana New" w:cs="Angsana New"/>
                <w:cs/>
              </w:rPr>
            </w:pPr>
            <w:r w:rsidRPr="00E42D64">
              <w:rPr>
                <w:rFonts w:ascii="Angsana New" w:hAnsi="Angsana New" w:cs="Angsana New" w:hint="cs"/>
                <w:cs/>
              </w:rPr>
              <w:t>และ</w:t>
            </w:r>
            <w:r w:rsidRPr="00E42D6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05333" w:rsidRPr="00605333" w:rsidTr="00605333">
        <w:tc>
          <w:tcPr>
            <w:tcW w:w="5652" w:type="dxa"/>
          </w:tcPr>
          <w:p w:rsidR="00605333" w:rsidRPr="00605333" w:rsidRDefault="00605333" w:rsidP="00E42D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05333" w:rsidRPr="00605333" w:rsidRDefault="00605333" w:rsidP="00E42D6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605333" w:rsidRDefault="00605333" w:rsidP="00616AF0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180" w:type="dxa"/>
          </w:tcPr>
          <w:p w:rsidR="00605333" w:rsidRPr="00605333" w:rsidRDefault="00605333" w:rsidP="00E42D6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605333" w:rsidRDefault="00605333" w:rsidP="00E42D64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16AF0" w:rsidRPr="00605333" w:rsidTr="00605333">
        <w:tc>
          <w:tcPr>
            <w:tcW w:w="5652" w:type="dxa"/>
          </w:tcPr>
          <w:p w:rsidR="00616AF0" w:rsidRPr="00605333" w:rsidRDefault="00616AF0" w:rsidP="00E42D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16AF0" w:rsidRPr="00605333" w:rsidRDefault="00616AF0" w:rsidP="00E42D6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16AF0" w:rsidRDefault="00616AF0" w:rsidP="00E42D64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180" w:type="dxa"/>
          </w:tcPr>
          <w:p w:rsidR="00616AF0" w:rsidRPr="00605333" w:rsidRDefault="00616AF0" w:rsidP="00E42D6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16AF0" w:rsidRPr="00605333" w:rsidRDefault="00616AF0" w:rsidP="00E42D64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4822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605333" w:rsidP="00482280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D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605333" w:rsidP="00482280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D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4822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D452EA" w:rsidP="00482280">
            <w:pPr>
              <w:spacing w:line="340" w:lineRule="exact"/>
              <w:ind w:left="-115" w:right="-10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616AF0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6A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D452EA" w:rsidP="00482280">
            <w:pPr>
              <w:spacing w:line="340" w:lineRule="exact"/>
              <w:ind w:left="-115" w:right="-10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05333" w:rsidRPr="00E42D6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05333" w:rsidRPr="00E42D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4822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D452EA" w:rsidP="0024332D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D452EA" w:rsidP="00482280">
            <w:pPr>
              <w:spacing w:line="340" w:lineRule="exact"/>
              <w:ind w:left="-115" w:right="-10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24332D">
            <w:pPr>
              <w:spacing w:line="340" w:lineRule="exact"/>
              <w:ind w:right="-1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D64">
              <w:rPr>
                <w:rFonts w:ascii="Angsana New" w:hAnsi="Angsana New" w:cs="Angsana New"/>
                <w:sz w:val="28"/>
                <w:szCs w:val="28"/>
                <w:cs/>
              </w:rPr>
              <w:t>ยอดยกมาของภาระผูกพันตามโครงการผลประโยชน์ที่กำหนดไว้</w:t>
            </w: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D452EA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D12AA8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181</w:t>
            </w:r>
            <w:r w:rsidR="00D12AA8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590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D452EA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927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24332D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D6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ต้นทุนบริการ</w:t>
            </w:r>
            <w:r w:rsidRPr="00E42D64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D452EA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360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D452EA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918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401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24332D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D64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05333" w:rsidRPr="00E42D64" w:rsidRDefault="00D452EA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125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05333" w:rsidRPr="00E42D64" w:rsidRDefault="00D452EA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207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469</w:t>
            </w:r>
          </w:p>
        </w:tc>
      </w:tr>
      <w:tr w:rsidR="00605333" w:rsidRPr="00E42D64" w:rsidTr="00381FEA">
        <w:tc>
          <w:tcPr>
            <w:tcW w:w="5652" w:type="dxa"/>
          </w:tcPr>
          <w:p w:rsidR="00605333" w:rsidRPr="00E42D64" w:rsidRDefault="00605333" w:rsidP="002433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05333" w:rsidRPr="00E42D64" w:rsidRDefault="00D452EA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668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238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05333" w:rsidRPr="00E42D64" w:rsidRDefault="00D452EA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053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565</w:t>
            </w:r>
          </w:p>
        </w:tc>
      </w:tr>
      <w:tr w:rsidR="00605333" w:rsidRPr="00E42D64" w:rsidTr="00381FEA">
        <w:tc>
          <w:tcPr>
            <w:tcW w:w="5652" w:type="dxa"/>
          </w:tcPr>
          <w:p w:rsidR="00605333" w:rsidRPr="00E42D64" w:rsidRDefault="0098770B" w:rsidP="00381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32"/>
              </w:tabs>
              <w:spacing w:line="340" w:lineRule="exact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 w:hint="cs"/>
                <w:szCs w:val="28"/>
                <w:u w:val="single"/>
                <w:cs/>
              </w:rPr>
              <w:t>หั</w:t>
            </w:r>
            <w:r w:rsidR="00605333" w:rsidRPr="00E42D64">
              <w:rPr>
                <w:rFonts w:ascii="Angsana New" w:hAnsi="Angsana New" w:cs="Angsana New"/>
                <w:szCs w:val="28"/>
                <w:u w:val="single"/>
                <w:cs/>
              </w:rPr>
              <w:t>ก</w:t>
            </w:r>
            <w:r w:rsidR="00605333" w:rsidRPr="00E42D64">
              <w:rPr>
                <w:rFonts w:ascii="Angsana New" w:hAnsi="Angsana New" w:cs="Angsana New"/>
                <w:szCs w:val="28"/>
                <w:cs/>
              </w:rPr>
              <w:tab/>
              <w:t>กำไรจากการเปลี่ยนแปลงประมาณการ</w:t>
            </w: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D356FF" w:rsidRPr="00E42D64" w:rsidRDefault="00D356FF" w:rsidP="00900FD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605333" w:rsidP="00645EBF">
            <w:pPr>
              <w:tabs>
                <w:tab w:val="decimal" w:pos="900"/>
              </w:tabs>
              <w:spacing w:line="340" w:lineRule="exact"/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81FEA" w:rsidRPr="00E42D64" w:rsidTr="00381FEA">
        <w:tc>
          <w:tcPr>
            <w:tcW w:w="5652" w:type="dxa"/>
          </w:tcPr>
          <w:p w:rsidR="00381FEA" w:rsidRDefault="00381FEA" w:rsidP="00381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32"/>
              </w:tabs>
              <w:spacing w:line="340" w:lineRule="exact"/>
              <w:ind w:firstLine="630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E42D64">
              <w:rPr>
                <w:rFonts w:ascii="Angsana New" w:hAnsi="Angsana New" w:cs="Angsana New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80" w:type="dxa"/>
          </w:tcPr>
          <w:p w:rsidR="00381FEA" w:rsidRPr="00E42D64" w:rsidRDefault="00381FEA" w:rsidP="00381FE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FEA" w:rsidRPr="00E42D64" w:rsidRDefault="00D12AA8" w:rsidP="00381FEA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:rsidR="00381FEA" w:rsidRPr="00E42D64" w:rsidRDefault="00381FEA" w:rsidP="00381FE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FEA" w:rsidRPr="00E42D64" w:rsidRDefault="00381FEA" w:rsidP="00381FEA">
            <w:pPr>
              <w:tabs>
                <w:tab w:val="decimal" w:pos="900"/>
              </w:tabs>
              <w:spacing w:line="340" w:lineRule="exact"/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871</w:t>
            </w:r>
            <w:r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975</w:t>
            </w:r>
            <w:r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381FEA" w:rsidRPr="00E42D64" w:rsidTr="00605333">
        <w:tc>
          <w:tcPr>
            <w:tcW w:w="5652" w:type="dxa"/>
          </w:tcPr>
          <w:p w:rsidR="00381FEA" w:rsidRPr="00E42D64" w:rsidRDefault="00381FEA" w:rsidP="00381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  <w:cs/>
              </w:rPr>
            </w:pPr>
            <w:r w:rsidRPr="00E42D64">
              <w:rPr>
                <w:rFonts w:ascii="Angsana New" w:hAnsi="Angsana New" w:cs="Angsana New"/>
                <w:szCs w:val="28"/>
                <w:cs/>
              </w:rPr>
              <w:t>ยอดยกไปของภาระผูกพันตามโครงการผลประโยชน์ที่กำหนดไว้</w:t>
            </w:r>
          </w:p>
        </w:tc>
        <w:tc>
          <w:tcPr>
            <w:tcW w:w="180" w:type="dxa"/>
          </w:tcPr>
          <w:p w:rsidR="00381FEA" w:rsidRPr="00E42D64" w:rsidRDefault="00381FEA" w:rsidP="00381FE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1FEA" w:rsidRPr="00E42D64" w:rsidRDefault="00D452EA" w:rsidP="00381FEA">
            <w:pPr>
              <w:tabs>
                <w:tab w:val="decimal" w:pos="810"/>
              </w:tabs>
              <w:spacing w:line="340" w:lineRule="exact"/>
              <w:ind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668</w:t>
            </w:r>
            <w:r w:rsidR="00D12AA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238</w:t>
            </w:r>
          </w:p>
        </w:tc>
        <w:tc>
          <w:tcPr>
            <w:tcW w:w="180" w:type="dxa"/>
            <w:tcBorders>
              <w:left w:val="nil"/>
            </w:tcBorders>
          </w:tcPr>
          <w:p w:rsidR="00381FEA" w:rsidRPr="00E42D64" w:rsidRDefault="00381FEA" w:rsidP="00381FE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1FEA" w:rsidRPr="00E42D64" w:rsidRDefault="00D452EA" w:rsidP="00381FEA">
            <w:pPr>
              <w:tabs>
                <w:tab w:val="decimal" w:pos="810"/>
              </w:tabs>
              <w:spacing w:line="340" w:lineRule="exact"/>
              <w:ind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381FEA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181</w:t>
            </w:r>
            <w:r w:rsidR="00381FEA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590</w:t>
            </w:r>
          </w:p>
        </w:tc>
      </w:tr>
    </w:tbl>
    <w:p w:rsidR="00AF2447" w:rsidRPr="00CB670F" w:rsidRDefault="00067070" w:rsidP="00AD2312">
      <w:pPr>
        <w:ind w:left="547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  <w:lang w:val="en-US"/>
        </w:rPr>
        <w:br w:type="page"/>
      </w:r>
      <w:r w:rsidR="00AF2447" w:rsidRPr="00CB670F">
        <w:rPr>
          <w:rFonts w:ascii="Angsana New" w:hAnsi="Angsana New" w:cs="Angsana New"/>
          <w:spacing w:val="-10"/>
          <w:cs/>
        </w:rPr>
        <w:lastRenderedPageBreak/>
        <w:t>ข้อสมมติหลักในการประมาณการตามหลักคณิตศาสตร์ประกันภัยที่ใช้ในการคำนวณภาระผูกพัน</w:t>
      </w:r>
      <w:r w:rsidR="00AF2447" w:rsidRPr="00CB670F">
        <w:rPr>
          <w:rFonts w:ascii="Angsana New" w:hAnsi="Angsana New" w:cs="Angsana New"/>
          <w:cs/>
        </w:rPr>
        <w:t>ตามโครงการผลประโยชน์ที่กำหนดไว้ มีดังต่อไปนี้</w:t>
      </w:r>
    </w:p>
    <w:tbl>
      <w:tblPr>
        <w:tblW w:w="0" w:type="auto"/>
        <w:tblInd w:w="280" w:type="dxa"/>
        <w:tblLook w:val="04A0" w:firstRow="1" w:lastRow="0" w:firstColumn="1" w:lastColumn="0" w:noHBand="0" w:noVBand="1"/>
      </w:tblPr>
      <w:tblGrid>
        <w:gridCol w:w="4790"/>
        <w:gridCol w:w="1968"/>
        <w:gridCol w:w="270"/>
        <w:gridCol w:w="1983"/>
      </w:tblGrid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21" w:type="dxa"/>
            <w:gridSpan w:val="3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8" w:type="dxa"/>
          </w:tcPr>
          <w:p w:rsidR="00AF2447" w:rsidRPr="00CB670F" w:rsidRDefault="00AF2447" w:rsidP="00597447">
            <w:pPr>
              <w:spacing w:line="360" w:lineRule="exact"/>
              <w:ind w:left="-19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5C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605333" w:rsidRDefault="00AF2447" w:rsidP="005974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8" w:type="dxa"/>
          </w:tcPr>
          <w:p w:rsidR="00AF2447" w:rsidRPr="00CB670F" w:rsidRDefault="00AF2447" w:rsidP="00597447">
            <w:pPr>
              <w:spacing w:line="360" w:lineRule="exact"/>
              <w:ind w:left="-19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D452EA"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6F34D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="00D452EA"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605333" w:rsidRDefault="00AF2447" w:rsidP="005974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D452EA"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="00D452EA"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8" w:type="dxa"/>
          </w:tcPr>
          <w:p w:rsidR="00AF2447" w:rsidRPr="00CB670F" w:rsidRDefault="00AF2447" w:rsidP="005974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CB670F" w:rsidRDefault="00AF2447" w:rsidP="005974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</w:tr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ind w:left="4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968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F2447" w:rsidRPr="00CB670F" w:rsidTr="00597447">
        <w:trPr>
          <w:trHeight w:val="225"/>
        </w:trPr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ind w:left="7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968" w:type="dxa"/>
          </w:tcPr>
          <w:p w:rsidR="00AF2447" w:rsidRPr="00CB670F" w:rsidRDefault="00D452EA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B30E1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CB670F" w:rsidRDefault="00D452EA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AF244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</w:tr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ind w:left="7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968" w:type="dxa"/>
          </w:tcPr>
          <w:p w:rsidR="00AF2447" w:rsidRPr="00CB670F" w:rsidRDefault="00D452EA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EB30E1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CB670F" w:rsidRDefault="00D452EA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AF244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80</w:t>
            </w:r>
          </w:p>
        </w:tc>
      </w:tr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ind w:left="4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968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ind w:left="7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อัตราการลาออกของพนักงาน</w:t>
            </w:r>
          </w:p>
        </w:tc>
        <w:tc>
          <w:tcPr>
            <w:tcW w:w="1968" w:type="dxa"/>
          </w:tcPr>
          <w:p w:rsidR="00AF2447" w:rsidRPr="00CB670F" w:rsidRDefault="00D452EA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B30E1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CB670F" w:rsidRDefault="00D452EA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AF244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</w:tr>
    </w:tbl>
    <w:p w:rsidR="001612E3" w:rsidRPr="005F4D6D" w:rsidRDefault="001612E3" w:rsidP="00AF2447">
      <w:pPr>
        <w:spacing w:before="240" w:after="120"/>
        <w:ind w:left="547"/>
        <w:jc w:val="thaiDistribute"/>
        <w:rPr>
          <w:rFonts w:ascii="Angsana New" w:hAnsi="Angsana New" w:cs="Angsana New"/>
          <w:spacing w:val="-2"/>
          <w:lang w:val="en-US"/>
        </w:rPr>
      </w:pPr>
      <w:r w:rsidRPr="00CB670F">
        <w:rPr>
          <w:rFonts w:ascii="Angsana New" w:hAnsi="Angsana New" w:cs="Angsana New"/>
          <w:cs/>
          <w:lang w:val="en-US"/>
        </w:rPr>
        <w:t xml:space="preserve">ข้อสมมติที่สำคัญในการกำหนดภาระผูกพันผลประโยชน์พนักงานตามหลักคณิตศาสตร์ประกันภัย </w:t>
      </w:r>
      <w:r w:rsidRPr="005F4D6D">
        <w:rPr>
          <w:rFonts w:ascii="Angsana New" w:hAnsi="Angsana New" w:cs="Angsana New"/>
          <w:spacing w:val="4"/>
          <w:cs/>
          <w:lang w:val="en-US"/>
        </w:rPr>
        <w:t>ประกอบด้วย อัตราคิดลด และอัตราการเพิ่มขึ้นของเงินเดือน การวิเคราะห์ความอ่อนไหวดังต่อไปนี้</w:t>
      </w:r>
      <w:r w:rsidRPr="00CB670F">
        <w:rPr>
          <w:rFonts w:ascii="Angsana New" w:hAnsi="Angsana New" w:cs="Angsana New"/>
          <w:spacing w:val="-6"/>
          <w:cs/>
          <w:lang w:val="en-US"/>
        </w:rPr>
        <w:t>ได้พิจารณา</w:t>
      </w:r>
      <w:r w:rsidRPr="00CB670F">
        <w:rPr>
          <w:rFonts w:ascii="Angsana New" w:hAnsi="Angsana New" w:cs="Angsana New"/>
          <w:spacing w:val="2"/>
          <w:cs/>
          <w:lang w:val="en-US"/>
        </w:rPr>
        <w:t>จากการเปลี่ยนแปลงในแต่ละข้อสมมติในการประมาณการตามหลักคณิตศาสตร์ประกันภัย</w:t>
      </w:r>
      <w:r w:rsidRPr="005F4D6D">
        <w:rPr>
          <w:rFonts w:ascii="Angsana New" w:hAnsi="Angsana New" w:cs="Angsana New"/>
          <w:spacing w:val="-2"/>
          <w:cs/>
          <w:lang w:val="en-US"/>
        </w:rPr>
        <w:t>ที่เกี่ยวข้องที่อาจเป็นไปได้อย่างสมเหตุสมผล ณ วันสิ้นรอบระยะเวลารายงานในขณะที่ข้อสมมติอื่นคงที่</w:t>
      </w:r>
    </w:p>
    <w:p w:rsidR="00103CE0" w:rsidRPr="00CB670F" w:rsidRDefault="001612E3" w:rsidP="001612E3">
      <w:pPr>
        <w:ind w:left="547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103CE0" w:rsidRPr="00CB670F">
        <w:rPr>
          <w:rFonts w:ascii="Angsana New" w:hAnsi="Angsana New" w:cs="Angsana New"/>
          <w:b/>
          <w:bCs/>
          <w:sz w:val="28"/>
          <w:szCs w:val="28"/>
          <w:cs/>
        </w:rPr>
        <w:t>(หน่วย : บาท)</w:t>
      </w:r>
    </w:p>
    <w:tbl>
      <w:tblPr>
        <w:tblW w:w="879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2101"/>
        <w:gridCol w:w="131"/>
        <w:gridCol w:w="2157"/>
      </w:tblGrid>
      <w:tr w:rsidR="00603620" w:rsidRPr="00CB670F" w:rsidTr="008F1C67">
        <w:trPr>
          <w:trHeight w:val="20"/>
        </w:trPr>
        <w:tc>
          <w:tcPr>
            <w:tcW w:w="4390" w:type="dxa"/>
            <w:noWrap/>
            <w:vAlign w:val="bottom"/>
          </w:tcPr>
          <w:p w:rsidR="00603620" w:rsidRPr="00CB670F" w:rsidRDefault="00603620" w:rsidP="00103CE0">
            <w:pPr>
              <w:spacing w:line="340" w:lineRule="exact"/>
              <w:ind w:right="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405" w:type="dxa"/>
            <w:gridSpan w:val="3"/>
          </w:tcPr>
          <w:p w:rsidR="00482280" w:rsidRPr="00CB670F" w:rsidRDefault="00603620" w:rsidP="00103CE0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ผลกระทบต่อ</w:t>
            </w:r>
            <w:r w:rsidR="00466821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มูลค่าปัจจุบันของ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ภาระผูกพัน</w:t>
            </w:r>
          </w:p>
          <w:p w:rsidR="00603620" w:rsidRPr="00CB670F" w:rsidRDefault="00603620" w:rsidP="00482280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ผลประโยชน์พนักงานเพิ่มขึ้น (ลดลง)</w:t>
            </w:r>
          </w:p>
        </w:tc>
      </w:tr>
      <w:tr w:rsidR="00603620" w:rsidRPr="00CB670F" w:rsidTr="008F1C67">
        <w:trPr>
          <w:trHeight w:val="20"/>
        </w:trPr>
        <w:tc>
          <w:tcPr>
            <w:tcW w:w="4390" w:type="dxa"/>
            <w:noWrap/>
            <w:vAlign w:val="bottom"/>
          </w:tcPr>
          <w:p w:rsidR="00603620" w:rsidRPr="00CB670F" w:rsidRDefault="00603620" w:rsidP="00103CE0">
            <w:pPr>
              <w:spacing w:line="340" w:lineRule="exact"/>
              <w:ind w:right="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405" w:type="dxa"/>
            <w:gridSpan w:val="3"/>
          </w:tcPr>
          <w:p w:rsidR="00603620" w:rsidRPr="00CB670F" w:rsidRDefault="00603620" w:rsidP="00603620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05333" w:rsidRPr="00CB670F" w:rsidTr="008F1C67">
        <w:trPr>
          <w:trHeight w:val="20"/>
        </w:trPr>
        <w:tc>
          <w:tcPr>
            <w:tcW w:w="4390" w:type="dxa"/>
            <w:noWrap/>
            <w:vAlign w:val="bottom"/>
          </w:tcPr>
          <w:p w:rsidR="00605333" w:rsidRPr="00CB670F" w:rsidRDefault="00605333" w:rsidP="00E42D64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9" w:type="dxa"/>
          </w:tcPr>
          <w:p w:rsidR="00605333" w:rsidRPr="00CB670F" w:rsidRDefault="00605333" w:rsidP="00E42D64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  <w:tc>
          <w:tcPr>
            <w:tcW w:w="135" w:type="dxa"/>
          </w:tcPr>
          <w:p w:rsidR="00605333" w:rsidRPr="00CB670F" w:rsidRDefault="00605333" w:rsidP="00E42D64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1" w:type="dxa"/>
            <w:noWrap/>
            <w:vAlign w:val="bottom"/>
          </w:tcPr>
          <w:p w:rsidR="00605333" w:rsidRPr="00CB670F" w:rsidRDefault="00605333" w:rsidP="00E42D64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03620" w:rsidRPr="00CB670F" w:rsidTr="008F1C67">
        <w:trPr>
          <w:trHeight w:val="20"/>
        </w:trPr>
        <w:tc>
          <w:tcPr>
            <w:tcW w:w="4390" w:type="dxa"/>
            <w:noWrap/>
            <w:vAlign w:val="bottom"/>
          </w:tcPr>
          <w:p w:rsidR="00603620" w:rsidRPr="00CB670F" w:rsidRDefault="00603620" w:rsidP="00103CE0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9" w:type="dxa"/>
          </w:tcPr>
          <w:p w:rsidR="00603620" w:rsidRPr="00CB670F" w:rsidRDefault="00603620" w:rsidP="0024332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D452EA"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616AF0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6A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AF24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" w:type="dxa"/>
          </w:tcPr>
          <w:p w:rsidR="00603620" w:rsidRPr="00CB670F" w:rsidRDefault="00603620" w:rsidP="00103CE0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1" w:type="dxa"/>
            <w:noWrap/>
            <w:vAlign w:val="bottom"/>
            <w:hideMark/>
          </w:tcPr>
          <w:p w:rsidR="00603620" w:rsidRPr="00CB670F" w:rsidRDefault="00603620" w:rsidP="0024332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D452EA"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="00D452EA"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6F34D2" w:rsidRPr="00CB670F" w:rsidTr="008F1C67">
        <w:trPr>
          <w:trHeight w:val="20"/>
        </w:trPr>
        <w:tc>
          <w:tcPr>
            <w:tcW w:w="4390" w:type="dxa"/>
            <w:noWrap/>
            <w:vAlign w:val="bottom"/>
          </w:tcPr>
          <w:p w:rsidR="006F34D2" w:rsidRPr="00CB670F" w:rsidRDefault="006F34D2" w:rsidP="006F34D2">
            <w:pPr>
              <w:spacing w:line="20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9" w:type="dxa"/>
          </w:tcPr>
          <w:p w:rsidR="006F34D2" w:rsidRPr="00CB670F" w:rsidRDefault="006F34D2" w:rsidP="006F34D2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:rsidR="006F34D2" w:rsidRPr="00CB670F" w:rsidRDefault="006F34D2" w:rsidP="006F34D2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1" w:type="dxa"/>
            <w:noWrap/>
            <w:vAlign w:val="bottom"/>
          </w:tcPr>
          <w:p w:rsidR="006F34D2" w:rsidRPr="00CB670F" w:rsidRDefault="006F34D2" w:rsidP="006F34D2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8F1C67" w:rsidRPr="00CB670F" w:rsidTr="008F1C67">
        <w:trPr>
          <w:trHeight w:val="20"/>
        </w:trPr>
        <w:tc>
          <w:tcPr>
            <w:tcW w:w="4390" w:type="dxa"/>
            <w:noWrap/>
            <w:vAlign w:val="bottom"/>
            <w:hideMark/>
          </w:tcPr>
          <w:p w:rsidR="008F1C67" w:rsidRPr="00CB670F" w:rsidRDefault="008F1C67" w:rsidP="008F1C67">
            <w:pPr>
              <w:snapToGrid w:val="0"/>
              <w:spacing w:line="34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29" w:type="dxa"/>
          </w:tcPr>
          <w:p w:rsidR="008F1C67" w:rsidRPr="00CB670F" w:rsidRDefault="00EB30E1" w:rsidP="008F1C67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015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002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</w:tcPr>
          <w:p w:rsidR="008F1C67" w:rsidRPr="00CB670F" w:rsidRDefault="008F1C67" w:rsidP="008F1C67">
            <w:pPr>
              <w:spacing w:line="340" w:lineRule="exact"/>
              <w:ind w:right="99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41" w:type="dxa"/>
            <w:noWrap/>
          </w:tcPr>
          <w:p w:rsidR="008F1C67" w:rsidRPr="00CB670F" w:rsidRDefault="008F1C67" w:rsidP="008F1C67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015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002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8F1C67" w:rsidRPr="00CB670F" w:rsidTr="008F1C67">
        <w:trPr>
          <w:trHeight w:val="20"/>
        </w:trPr>
        <w:tc>
          <w:tcPr>
            <w:tcW w:w="4390" w:type="dxa"/>
            <w:noWrap/>
            <w:vAlign w:val="bottom"/>
            <w:hideMark/>
          </w:tcPr>
          <w:p w:rsidR="008F1C67" w:rsidRPr="00CB670F" w:rsidRDefault="008F1C67" w:rsidP="008F1C67">
            <w:pPr>
              <w:snapToGrid w:val="0"/>
              <w:spacing w:line="34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29" w:type="dxa"/>
          </w:tcPr>
          <w:p w:rsidR="008F1C67" w:rsidRPr="00CB670F" w:rsidRDefault="00D452EA" w:rsidP="008F1C67">
            <w:pPr>
              <w:spacing w:line="340" w:lineRule="exact"/>
              <w:ind w:right="49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B30E1" w:rsidRPr="00CB670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263</w:t>
            </w:r>
            <w:r w:rsidR="00EB30E1" w:rsidRPr="00CB670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386</w:t>
            </w:r>
          </w:p>
        </w:tc>
        <w:tc>
          <w:tcPr>
            <w:tcW w:w="135" w:type="dxa"/>
          </w:tcPr>
          <w:p w:rsidR="008F1C67" w:rsidRPr="00CB670F" w:rsidRDefault="008F1C67" w:rsidP="008F1C67">
            <w:pPr>
              <w:spacing w:line="340" w:lineRule="exact"/>
              <w:ind w:right="105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41" w:type="dxa"/>
            <w:noWrap/>
          </w:tcPr>
          <w:p w:rsidR="008F1C67" w:rsidRPr="00CB670F" w:rsidRDefault="00D452EA" w:rsidP="008F1C67">
            <w:pPr>
              <w:spacing w:line="340" w:lineRule="exact"/>
              <w:ind w:right="49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F1C67" w:rsidRPr="00CB670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263</w:t>
            </w:r>
            <w:r w:rsidR="008F1C67" w:rsidRPr="00CB670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386</w:t>
            </w:r>
          </w:p>
        </w:tc>
      </w:tr>
      <w:tr w:rsidR="008F1C67" w:rsidRPr="00CB670F" w:rsidTr="008F1C67">
        <w:trPr>
          <w:trHeight w:val="20"/>
        </w:trPr>
        <w:tc>
          <w:tcPr>
            <w:tcW w:w="4390" w:type="dxa"/>
            <w:noWrap/>
            <w:vAlign w:val="bottom"/>
            <w:hideMark/>
          </w:tcPr>
          <w:p w:rsidR="008F1C67" w:rsidRPr="00CB670F" w:rsidRDefault="008F1C67" w:rsidP="008F1C67">
            <w:pPr>
              <w:snapToGrid w:val="0"/>
              <w:spacing w:line="34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อัตราการเพิ่มขึ้นของเงินเดือน 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เพิ่มขึ้นร้อยละ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29" w:type="dxa"/>
          </w:tcPr>
          <w:p w:rsidR="008F1C67" w:rsidRPr="00CB670F" w:rsidRDefault="00D452EA" w:rsidP="008F1C67">
            <w:pPr>
              <w:spacing w:line="340" w:lineRule="exact"/>
              <w:ind w:right="49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B30E1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228</w:t>
            </w:r>
            <w:r w:rsidR="00EB30E1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084</w:t>
            </w:r>
          </w:p>
        </w:tc>
        <w:tc>
          <w:tcPr>
            <w:tcW w:w="135" w:type="dxa"/>
          </w:tcPr>
          <w:p w:rsidR="008F1C67" w:rsidRPr="00CB670F" w:rsidRDefault="008F1C67" w:rsidP="008F1C67">
            <w:pPr>
              <w:spacing w:line="340" w:lineRule="exact"/>
              <w:ind w:right="105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41" w:type="dxa"/>
            <w:noWrap/>
          </w:tcPr>
          <w:p w:rsidR="008F1C67" w:rsidRPr="00CB670F" w:rsidRDefault="00D452EA" w:rsidP="008F1C67">
            <w:pPr>
              <w:spacing w:line="340" w:lineRule="exact"/>
              <w:ind w:right="49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F1C67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228</w:t>
            </w:r>
            <w:r w:rsidR="008F1C6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084</w:t>
            </w:r>
          </w:p>
        </w:tc>
      </w:tr>
      <w:tr w:rsidR="008F1C67" w:rsidRPr="00CB670F" w:rsidTr="008F1C67">
        <w:trPr>
          <w:trHeight w:val="20"/>
        </w:trPr>
        <w:tc>
          <w:tcPr>
            <w:tcW w:w="4390" w:type="dxa"/>
            <w:noWrap/>
            <w:vAlign w:val="bottom"/>
            <w:hideMark/>
          </w:tcPr>
          <w:p w:rsidR="008F1C67" w:rsidRPr="00CB670F" w:rsidRDefault="008F1C67" w:rsidP="008F1C67">
            <w:pPr>
              <w:snapToGrid w:val="0"/>
              <w:spacing w:line="34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อัตราการเพิ่มขึ้นของเงินเดือน - ลดลงร้อยละ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29" w:type="dxa"/>
          </w:tcPr>
          <w:p w:rsidR="008F1C67" w:rsidRPr="00CB670F" w:rsidRDefault="00EB30E1" w:rsidP="008F1C67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008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545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</w:tcPr>
          <w:p w:rsidR="008F1C67" w:rsidRPr="00CB670F" w:rsidRDefault="008F1C67" w:rsidP="008F1C67">
            <w:pPr>
              <w:spacing w:line="340" w:lineRule="exact"/>
              <w:ind w:right="99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41" w:type="dxa"/>
            <w:noWrap/>
          </w:tcPr>
          <w:p w:rsidR="008F1C67" w:rsidRPr="00CB670F" w:rsidRDefault="008F1C67" w:rsidP="008F1C67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008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545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:rsidR="00724A3D" w:rsidRPr="00CB670F" w:rsidRDefault="00724A3D" w:rsidP="005F4D6D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เนื่องจากเป็นการยากที่การเปลี่ยนแปลงข้อสมมติต่าง</w:t>
      </w:r>
      <w:r w:rsidR="004979CE">
        <w:rPr>
          <w:rFonts w:ascii="Angsana New" w:hAnsi="Angsana New" w:cs="Angsana New" w:hint="cs"/>
          <w:cs/>
        </w:rPr>
        <w:t xml:space="preserve"> </w:t>
      </w:r>
      <w:r w:rsidRPr="00CB670F">
        <w:rPr>
          <w:rFonts w:ascii="Angsana New" w:hAnsi="Angsana New" w:cs="Angsana New"/>
          <w:cs/>
        </w:rPr>
        <w:t>ๆ จะเกิดขึ้นแยกต่างหากจากข้อสมมติอื่นซึ่งอาจมีความสัมพันธ์กัน</w:t>
      </w:r>
    </w:p>
    <w:p w:rsidR="00724A3D" w:rsidRPr="00CB670F" w:rsidRDefault="00724A3D" w:rsidP="00067070">
      <w:pPr>
        <w:spacing w:before="120"/>
        <w:ind w:left="547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CB670F">
        <w:rPr>
          <w:rFonts w:ascii="Angsana New" w:hAnsi="Angsana New" w:cs="Angsana New"/>
          <w:spacing w:val="-12"/>
          <w:cs/>
        </w:rPr>
        <w:t>นอกจากนี้</w:t>
      </w:r>
      <w:r w:rsidR="004B2F5F" w:rsidRPr="00CB670F">
        <w:rPr>
          <w:rFonts w:ascii="Angsana New" w:hAnsi="Angsana New" w:cs="Angsana New"/>
          <w:spacing w:val="-12"/>
          <w:cs/>
        </w:rPr>
        <w:t xml:space="preserve"> </w:t>
      </w:r>
      <w:r w:rsidRPr="00CB670F">
        <w:rPr>
          <w:rFonts w:ascii="Angsana New" w:hAnsi="Angsana New" w:cs="Angsana New"/>
          <w:spacing w:val="-12"/>
          <w:cs/>
        </w:rPr>
        <w:t>ในการแสดงการวิเคราะห์ความอ่อนไหวข้างต้น มูลค่าปัจจุบันของภาระผูกพันผลประโยชน์พนักงาน</w:t>
      </w:r>
      <w:r w:rsidRPr="00CB670F">
        <w:rPr>
          <w:rFonts w:ascii="Angsana New" w:hAnsi="Angsana New" w:cs="Angsana New"/>
          <w:cs/>
        </w:rPr>
        <w:t xml:space="preserve"> </w:t>
      </w:r>
      <w:r w:rsidRPr="00CB670F">
        <w:rPr>
          <w:rFonts w:ascii="Angsana New" w:hAnsi="Angsana New" w:cs="Angsana New"/>
          <w:spacing w:val="-8"/>
          <w:cs/>
        </w:rPr>
        <w:t xml:space="preserve">ณ วันสิ้นรอบระยะเวลารายงาน คำนวณโดยใช้วิธีคิดลดแต่ละหน่วยที่ประมาณการไว้ (Projected Unit Credit </w:t>
      </w:r>
      <w:r w:rsidRPr="00CB670F">
        <w:rPr>
          <w:rFonts w:ascii="Angsana New" w:hAnsi="Angsana New" w:cs="Angsana New"/>
          <w:spacing w:val="-2"/>
          <w:cs/>
        </w:rPr>
        <w:t>Method) ซึ่งเป</w:t>
      </w:r>
      <w:r w:rsidR="00FA466F">
        <w:rPr>
          <w:rFonts w:ascii="Angsana New" w:hAnsi="Angsana New" w:cs="Angsana New"/>
          <w:spacing w:val="-2"/>
          <w:cs/>
        </w:rPr>
        <w:t>็นวิธีเดียวกันกับการคำนวณ</w:t>
      </w:r>
      <w:r w:rsidRPr="00CB670F">
        <w:rPr>
          <w:rFonts w:ascii="Angsana New" w:hAnsi="Angsana New" w:cs="Angsana New"/>
          <w:spacing w:val="-2"/>
          <w:cs/>
        </w:rPr>
        <w:t>ภาระผูกพันผลประโยชน์ของพนักงานหลังออกจากงาน</w:t>
      </w:r>
      <w:r w:rsidRPr="00CB670F">
        <w:rPr>
          <w:rFonts w:ascii="Angsana New" w:hAnsi="Angsana New" w:cs="Angsana New"/>
          <w:cs/>
        </w:rPr>
        <w:t>ที่รับรู้ในงบแสดงฐานะการเงิน</w:t>
      </w:r>
    </w:p>
    <w:p w:rsidR="006F6584" w:rsidRDefault="00AF2447" w:rsidP="00AF2447">
      <w:pPr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6F6584" w:rsidRDefault="00D452EA" w:rsidP="006F6584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D452EA">
        <w:rPr>
          <w:rFonts w:ascii="Angsana New" w:hAnsi="Angsana New" w:cs="Angsana New"/>
          <w:b/>
          <w:bCs/>
          <w:lang w:val="en-US"/>
        </w:rPr>
        <w:lastRenderedPageBreak/>
        <w:t>20</w:t>
      </w:r>
      <w:r w:rsidR="006F6584">
        <w:rPr>
          <w:rFonts w:ascii="Angsana New" w:hAnsi="Angsana New" w:cs="Angsana New"/>
          <w:b/>
          <w:bCs/>
          <w:cs/>
          <w:lang w:val="en-US"/>
        </w:rPr>
        <w:t>.</w:t>
      </w:r>
      <w:r w:rsidR="006F6584" w:rsidRPr="00CB670F">
        <w:rPr>
          <w:rFonts w:ascii="Angsana New" w:hAnsi="Angsana New" w:cs="Angsana New"/>
          <w:b/>
          <w:bCs/>
          <w:lang w:val="en-US"/>
        </w:rPr>
        <w:tab/>
      </w:r>
      <w:r w:rsidR="006F6584" w:rsidRPr="00CB670F">
        <w:rPr>
          <w:rFonts w:ascii="Angsana New" w:hAnsi="Angsana New" w:cs="Angsana New"/>
          <w:b/>
          <w:bCs/>
          <w:cs/>
          <w:lang w:val="en-US"/>
        </w:rPr>
        <w:t>ทุนเรือนหุ้น</w:t>
      </w:r>
    </w:p>
    <w:p w:rsidR="00325DFE" w:rsidRPr="00064A7C" w:rsidRDefault="00325DFE" w:rsidP="00325DFE">
      <w:pPr>
        <w:ind w:left="547" w:hanging="7"/>
        <w:rPr>
          <w:rFonts w:ascii="Angsana New" w:hAnsi="Angsana New" w:cs="Angsana New"/>
          <w:b/>
          <w:bCs/>
          <w:cs/>
          <w:lang w:val="en-US"/>
        </w:rPr>
      </w:pPr>
      <w:r w:rsidRPr="00064A7C">
        <w:rPr>
          <w:rStyle w:val="PageNumber"/>
          <w:rFonts w:ascii="Angsana New" w:hAnsi="Angsana New" w:cs="Angsana New" w:hint="cs"/>
          <w:cs/>
          <w:lang w:val="en-US"/>
        </w:rPr>
        <w:t xml:space="preserve">เมื่อวันที่ </w:t>
      </w:r>
      <w:r w:rsidR="00D452EA" w:rsidRPr="00064A7C">
        <w:rPr>
          <w:rStyle w:val="PageNumber"/>
          <w:rFonts w:ascii="Angsana New" w:hAnsi="Angsana New" w:cs="Angsana New"/>
          <w:lang w:val="en-US"/>
        </w:rPr>
        <w:t>27</w:t>
      </w:r>
      <w:r w:rsidRPr="00064A7C">
        <w:rPr>
          <w:rStyle w:val="PageNumber"/>
          <w:rFonts w:ascii="Angsana New" w:hAnsi="Angsana New" w:cs="Angsana New"/>
          <w:lang w:val="en-US"/>
        </w:rPr>
        <w:t xml:space="preserve"> </w:t>
      </w:r>
      <w:r w:rsidRPr="00064A7C">
        <w:rPr>
          <w:rStyle w:val="PageNumber"/>
          <w:rFonts w:ascii="Angsana New" w:hAnsi="Angsana New" w:cs="Angsana New" w:hint="cs"/>
          <w:cs/>
          <w:lang w:val="en-US"/>
        </w:rPr>
        <w:t xml:space="preserve">เมษายน </w:t>
      </w:r>
      <w:r w:rsidR="00D452EA" w:rsidRPr="00064A7C">
        <w:rPr>
          <w:rStyle w:val="PageNumber"/>
          <w:rFonts w:ascii="Angsana New" w:hAnsi="Angsana New" w:cs="Angsana New"/>
          <w:lang w:val="en-US"/>
        </w:rPr>
        <w:t>2560</w:t>
      </w:r>
      <w:r w:rsidRPr="00064A7C">
        <w:rPr>
          <w:rStyle w:val="PageNumber"/>
          <w:rFonts w:ascii="Angsana New" w:hAnsi="Angsana New" w:cs="Angsana New"/>
          <w:lang w:val="en-US"/>
        </w:rPr>
        <w:t xml:space="preserve"> </w:t>
      </w:r>
      <w:r w:rsidRPr="00064A7C">
        <w:rPr>
          <w:rStyle w:val="PageNumber"/>
          <w:rFonts w:ascii="Angsana New" w:hAnsi="Angsana New" w:cs="Angsana New" w:hint="cs"/>
          <w:cs/>
          <w:lang w:val="en-US"/>
        </w:rPr>
        <w:t>ที่ประชุมสามัญผู้ถือหุ้นของบริษัทมีมติเกี่ยวกับทุนที่สำคัญ ดังนี้</w:t>
      </w:r>
    </w:p>
    <w:p w:rsidR="006F6584" w:rsidRDefault="00D452EA" w:rsidP="006F6584">
      <w:pPr>
        <w:ind w:left="1080" w:hanging="540"/>
        <w:jc w:val="thaiDistribute"/>
        <w:rPr>
          <w:rFonts w:ascii="Angsana New" w:hAnsi="Angsana New" w:cs="Angsana New"/>
          <w:snapToGrid w:val="0"/>
          <w:lang w:val="en-US"/>
        </w:rPr>
      </w:pPr>
      <w:r w:rsidRPr="00D452EA">
        <w:rPr>
          <w:rStyle w:val="PageNumber"/>
          <w:rFonts w:ascii="Angsana New" w:hAnsi="Angsana New" w:cs="Angsana New"/>
          <w:spacing w:val="-6"/>
          <w:lang w:val="en-US"/>
        </w:rPr>
        <w:t>20</w:t>
      </w:r>
      <w:r w:rsidR="006F6584" w:rsidRPr="00CB670F">
        <w:rPr>
          <w:rStyle w:val="PageNumber"/>
          <w:rFonts w:ascii="Angsana New" w:hAnsi="Angsana New" w:cs="Angsana New"/>
          <w:spacing w:val="-6"/>
          <w:lang w:val="en-US"/>
        </w:rPr>
        <w:t>.</w:t>
      </w:r>
      <w:r w:rsidRPr="00D452EA">
        <w:rPr>
          <w:rStyle w:val="PageNumber"/>
          <w:rFonts w:ascii="Angsana New" w:hAnsi="Angsana New" w:cs="Angsana New"/>
          <w:spacing w:val="-6"/>
          <w:lang w:val="en-US"/>
        </w:rPr>
        <w:t>1</w:t>
      </w:r>
      <w:r w:rsidR="006F6584" w:rsidRPr="00CB670F">
        <w:rPr>
          <w:rStyle w:val="PageNumber"/>
          <w:rFonts w:ascii="Angsana New" w:hAnsi="Angsana New" w:cs="Angsana New"/>
          <w:spacing w:val="-6"/>
          <w:lang w:val="en-US"/>
        </w:rPr>
        <w:tab/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อนุมัติการลดทุนจดทะเบียนของบริษัทจากจำนวน </w:t>
      </w:r>
      <w:r w:rsidRPr="00D452EA">
        <w:rPr>
          <w:rFonts w:ascii="Angsana New" w:hAnsi="Angsana New" w:cs="Angsana New"/>
          <w:snapToGrid w:val="0"/>
          <w:lang w:val="en-US"/>
        </w:rPr>
        <w:t>10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814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953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771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เป็น </w:t>
      </w:r>
      <w:r w:rsidRPr="00D452EA">
        <w:rPr>
          <w:rFonts w:ascii="Angsana New" w:hAnsi="Angsana New" w:cs="Angsana New"/>
          <w:snapToGrid w:val="0"/>
          <w:lang w:val="en-US"/>
        </w:rPr>
        <w:t>7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336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295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227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โดยการยกเลิกหุ้นสามัญที่ยังไม่ได้จำหน่ายจำนวน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3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478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658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544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หุ้น มูลค่าที่ตราไว้หุ้นละ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.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00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>บาท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 และอนุมัติแก้ไขเพิ่มเติมหนังสือบริคณห์สนธิ ข้อ </w:t>
      </w:r>
      <w:r w:rsidRPr="00D452EA">
        <w:rPr>
          <w:rFonts w:ascii="Angsana New" w:hAnsi="Angsana New" w:cs="Angsana New"/>
          <w:snapToGrid w:val="0"/>
          <w:lang w:val="en-US"/>
        </w:rPr>
        <w:t>4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เพื่อให้สอดคล้องกับการลดทุนจดทะเบียน</w:t>
      </w:r>
      <w:r w:rsidR="006F6584" w:rsidRPr="00150D04">
        <w:rPr>
          <w:rFonts w:ascii="Angsana New" w:hAnsi="Angsana New" w:cs="Angsana New"/>
          <w:snapToGrid w:val="0"/>
          <w:spacing w:val="-4"/>
          <w:cs/>
          <w:lang w:val="en-US"/>
        </w:rPr>
        <w:t>ของบริษัท</w:t>
      </w:r>
      <w:r w:rsidR="006F6584" w:rsidRPr="00150D0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50D0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>โดย</w:t>
      </w:r>
      <w:r w:rsidR="006F658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เมื่อวันที่ </w:t>
      </w:r>
      <w:r w:rsidRPr="00150D04">
        <w:rPr>
          <w:rFonts w:ascii="Angsana New" w:hAnsi="Angsana New" w:cs="Angsana New"/>
          <w:snapToGrid w:val="0"/>
          <w:spacing w:val="-4"/>
          <w:lang w:val="en-US"/>
        </w:rPr>
        <w:t>9</w:t>
      </w:r>
      <w:r w:rsidR="006F6584" w:rsidRPr="00150D0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658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พฤษภาคม </w:t>
      </w:r>
      <w:r w:rsidRPr="00150D04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6F6584" w:rsidRPr="00150D0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658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</w:t>
      </w:r>
      <w:r w:rsidR="00150D0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>ได้</w:t>
      </w:r>
      <w:r w:rsidR="006F658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>ดำเนินการจดทะเบียนลดทุน และแก้ไข</w:t>
      </w:r>
      <w:r w:rsidR="006F6584" w:rsidRPr="00150D04">
        <w:rPr>
          <w:rFonts w:ascii="Angsana New" w:hAnsi="Angsana New" w:cs="Angsana New"/>
          <w:snapToGrid w:val="0"/>
          <w:spacing w:val="-4"/>
          <w:cs/>
          <w:lang w:val="en-US"/>
        </w:rPr>
        <w:t>เพิ่มเติม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หนังสือบริคณห์สนธิ</w:t>
      </w:r>
      <w:r w:rsidR="006F6584">
        <w:rPr>
          <w:rFonts w:ascii="Angsana New" w:hAnsi="Angsana New" w:cs="Angsana New" w:hint="cs"/>
          <w:snapToGrid w:val="0"/>
          <w:cs/>
          <w:lang w:val="en-US"/>
        </w:rPr>
        <w:t xml:space="preserve">ข้อ </w:t>
      </w:r>
      <w:r w:rsidRPr="00D452EA">
        <w:rPr>
          <w:rFonts w:ascii="Angsana New" w:hAnsi="Angsana New" w:cs="Angsana New"/>
          <w:snapToGrid w:val="0"/>
          <w:lang w:val="en-US"/>
        </w:rPr>
        <w:t>4</w:t>
      </w:r>
      <w:r w:rsidR="006F6584">
        <w:rPr>
          <w:rFonts w:ascii="Angsana New" w:hAnsi="Angsana New" w:cs="Angsana New"/>
          <w:snapToGrid w:val="0"/>
          <w:lang w:val="en-US"/>
        </w:rPr>
        <w:t xml:space="preserve"> </w:t>
      </w:r>
      <w:r w:rsidR="006F6584">
        <w:rPr>
          <w:rFonts w:ascii="Angsana New" w:hAnsi="Angsana New" w:cs="Angsana New" w:hint="cs"/>
          <w:snapToGrid w:val="0"/>
          <w:cs/>
          <w:lang w:val="en-US"/>
        </w:rPr>
        <w:t>กับกรมพัฒนาธุรกิจการค้า กระทรวงพาณิชย์ ตามมติดังกล่าวแล้ว</w:t>
      </w:r>
    </w:p>
    <w:p w:rsidR="006F6584" w:rsidRDefault="00D452EA" w:rsidP="00263141">
      <w:pPr>
        <w:spacing w:before="240"/>
        <w:ind w:left="1094" w:hanging="547"/>
        <w:jc w:val="thaiDistribute"/>
        <w:rPr>
          <w:rFonts w:ascii="Angsana New" w:hAnsi="Angsana New" w:cs="Angsana New"/>
          <w:snapToGrid w:val="0"/>
          <w:lang w:val="en-US"/>
        </w:rPr>
      </w:pPr>
      <w:r w:rsidRPr="00D452EA">
        <w:rPr>
          <w:rStyle w:val="PageNumber"/>
          <w:rFonts w:ascii="Angsana New" w:hAnsi="Angsana New" w:cs="Angsana New"/>
          <w:spacing w:val="-6"/>
          <w:lang w:val="en-US"/>
        </w:rPr>
        <w:t>20</w:t>
      </w:r>
      <w:r w:rsidR="006F6584" w:rsidRPr="00CB670F">
        <w:rPr>
          <w:rStyle w:val="PageNumber"/>
          <w:rFonts w:ascii="Angsana New" w:hAnsi="Angsana New" w:cs="Angsana New"/>
          <w:spacing w:val="-6"/>
          <w:lang w:val="en-US"/>
        </w:rPr>
        <w:t>.</w:t>
      </w:r>
      <w:r w:rsidRPr="00D452EA">
        <w:rPr>
          <w:rStyle w:val="PageNumber"/>
          <w:rFonts w:ascii="Angsana New" w:hAnsi="Angsana New" w:cs="Angsana New"/>
          <w:spacing w:val="-6"/>
          <w:lang w:val="en-US"/>
        </w:rPr>
        <w:t>2</w:t>
      </w:r>
      <w:r w:rsidR="006F6584" w:rsidRPr="00CB670F">
        <w:rPr>
          <w:rStyle w:val="PageNumber"/>
          <w:rFonts w:ascii="Angsana New" w:hAnsi="Angsana New" w:cs="Angsana New"/>
          <w:spacing w:val="-6"/>
          <w:lang w:val="en-US"/>
        </w:rPr>
        <w:tab/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อนุมัติการเพิ่มทุนจดทะเบียนทั้งสิ้นจำนวน </w:t>
      </w: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629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832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727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จากจำนวน </w:t>
      </w:r>
      <w:r w:rsidRPr="00D452EA">
        <w:rPr>
          <w:rFonts w:ascii="Angsana New" w:hAnsi="Angsana New" w:cs="Angsana New"/>
          <w:snapToGrid w:val="0"/>
          <w:lang w:val="en-US"/>
        </w:rPr>
        <w:t>7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336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295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227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เป็นจำนวน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8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966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127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954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บาท โดยการออกหุ้นสามัญใหม่จำนวน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629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832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727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>หุ้น มูลค่าที่ตราไว้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หุ้นละ </w:t>
      </w: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00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โดยแบ่งเป็น 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ส่วนดังนี้</w:t>
      </w:r>
    </w:p>
    <w:p w:rsidR="006F6584" w:rsidRPr="00325DFE" w:rsidRDefault="00D452EA" w:rsidP="006F6584">
      <w:pPr>
        <w:pStyle w:val="BodyTextIndent"/>
        <w:ind w:left="1710" w:hanging="630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D452EA">
        <w:rPr>
          <w:rFonts w:ascii="Angsana New" w:hAnsi="Angsana New" w:cs="Angsana New"/>
          <w:snapToGrid w:val="0"/>
          <w:lang w:val="en-US"/>
        </w:rPr>
        <w:t>20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6F6584" w:rsidRPr="005D59F5">
        <w:rPr>
          <w:rFonts w:ascii="Angsana New" w:hAnsi="Angsana New" w:cs="Angsana New"/>
          <w:snapToGrid w:val="0"/>
          <w:lang w:val="en-US"/>
        </w:rPr>
        <w:tab/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อนุมัติการเพิ่มทุนจดทะเบียนแบบกำหนดวัตถุประสงค์การใช้เงินทุนจำนวน </w:t>
      </w:r>
      <w:r w:rsidRPr="00D452EA">
        <w:rPr>
          <w:rFonts w:ascii="Angsana New" w:hAnsi="Angsana New" w:cs="Angsana New"/>
          <w:snapToGrid w:val="0"/>
          <w:lang w:val="en-US"/>
        </w:rPr>
        <w:t>929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832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727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โดยการออกหุ้นสามัญใหม่จำนวน </w:t>
      </w:r>
      <w:r w:rsidRPr="00D452EA">
        <w:rPr>
          <w:rFonts w:ascii="Angsana New" w:hAnsi="Angsana New" w:cs="Angsana New"/>
          <w:snapToGrid w:val="0"/>
          <w:lang w:val="en-US"/>
        </w:rPr>
        <w:t>929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832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727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หุ้น มูลค่าที่ตราไว้หุ้นละ </w:t>
      </w: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6F6584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00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บาท เพื่อรองรับการจัดสรรหุ้นสามัญเพิ่มทุนให้กับบุคคลในวงจำกัด (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Private Placement)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เพื่อ</w:t>
      </w:r>
      <w:r w:rsidR="006F6584" w:rsidRPr="00CC2E7D">
        <w:rPr>
          <w:rFonts w:ascii="Angsana New" w:hAnsi="Angsana New" w:cs="Angsana New"/>
          <w:snapToGrid w:val="0"/>
          <w:spacing w:val="-4"/>
          <w:cs/>
          <w:lang w:val="en-US"/>
        </w:rPr>
        <w:t>เป็นการชำระค่าตอบแทนในการรับโอนกิจการทั้งหมดของบริษัท</w:t>
      </w:r>
      <w:r w:rsidR="006F658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6584" w:rsidRPr="00CC2E7D">
        <w:rPr>
          <w:rFonts w:ascii="Angsana New" w:hAnsi="Angsana New" w:cs="Angsana New"/>
          <w:snapToGrid w:val="0"/>
          <w:spacing w:val="-4"/>
          <w:cs/>
          <w:lang w:val="en-US"/>
        </w:rPr>
        <w:t>โพรฟิท เวนเจอร์ส จำกัด</w:t>
      </w:r>
      <w:r w:rsidR="00325DFE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6F34D2">
        <w:rPr>
          <w:rFonts w:ascii="Angsana New" w:hAnsi="Angsana New" w:cs="Angsana New"/>
          <w:snapToGrid w:val="0"/>
          <w:spacing w:val="-4"/>
          <w:lang w:val="en-US"/>
        </w:rPr>
        <w:t xml:space="preserve">(“PVL”) </w:t>
      </w:r>
      <w:r w:rsidR="00325DFE" w:rsidRPr="004C1448">
        <w:rPr>
          <w:rFonts w:ascii="Angsana New" w:hAnsi="Angsana New" w:cs="Angsana New"/>
          <w:snapToGrid w:val="0"/>
          <w:cs/>
          <w:lang w:val="en-US"/>
        </w:rPr>
        <w:t xml:space="preserve">ในราคาเสนอขายหุ้นละ </w:t>
      </w: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325DFE" w:rsidRPr="004C1448">
        <w:rPr>
          <w:rFonts w:ascii="Angsana New" w:hAnsi="Angsana New" w:cs="Angsana New"/>
          <w:snapToGrid w:val="0"/>
          <w:cs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10</w:t>
      </w:r>
      <w:r w:rsidR="00325DFE" w:rsidRPr="004C1448">
        <w:rPr>
          <w:rFonts w:ascii="Angsana New" w:hAnsi="Angsana New" w:cs="Angsana New"/>
          <w:snapToGrid w:val="0"/>
          <w:cs/>
          <w:lang w:val="en-US"/>
        </w:rPr>
        <w:t xml:space="preserve"> บาท รวมเป็นมูลค่าทั้งสิ้น </w:t>
      </w: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325DFE" w:rsidRPr="004C1448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022</w:t>
      </w:r>
      <w:r w:rsidR="00325DFE" w:rsidRPr="004C1448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816</w:t>
      </w:r>
      <w:r w:rsidR="00325DFE" w:rsidRPr="004C1448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000</w:t>
      </w:r>
      <w:r w:rsidR="00325DFE" w:rsidRPr="004C1448">
        <w:rPr>
          <w:rFonts w:ascii="Angsana New" w:hAnsi="Angsana New" w:cs="Angsana New"/>
          <w:snapToGrid w:val="0"/>
          <w:cs/>
          <w:lang w:val="en-US"/>
        </w:rPr>
        <w:t xml:space="preserve"> บาท</w:t>
      </w:r>
      <w:r w:rsidR="00325DFE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:rsidR="006F6584" w:rsidRPr="005D59F5" w:rsidRDefault="00D452EA" w:rsidP="006F6584">
      <w:pPr>
        <w:pStyle w:val="BodyTextIndent"/>
        <w:spacing w:before="240"/>
        <w:ind w:left="1710" w:hanging="630"/>
        <w:jc w:val="thaiDistribute"/>
        <w:rPr>
          <w:rFonts w:ascii="Angsana New" w:hAnsi="Angsana New" w:cs="Angsana New"/>
          <w:snapToGrid w:val="0"/>
          <w:lang w:val="en-US"/>
        </w:rPr>
      </w:pPr>
      <w:r w:rsidRPr="00D452EA">
        <w:rPr>
          <w:rFonts w:ascii="Angsana New" w:hAnsi="Angsana New" w:cs="Angsana New"/>
          <w:snapToGrid w:val="0"/>
          <w:lang w:val="en-US"/>
        </w:rPr>
        <w:t>20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2</w:t>
      </w:r>
      <w:r w:rsidR="006F6584" w:rsidRPr="005D59F5">
        <w:rPr>
          <w:rFonts w:ascii="Angsana New" w:hAnsi="Angsana New" w:cs="Angsana New"/>
          <w:snapToGrid w:val="0"/>
          <w:lang w:val="en-US"/>
        </w:rPr>
        <w:tab/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>อนุมัติการเพิ่มทุนจดทะเบียนแบบมอบอำนาจทั่วไป (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General Mandate)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จำนวน 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700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D452EA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>บาท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 โดยการออกหุ้นสามัญใหม่จำนวน </w:t>
      </w:r>
      <w:r w:rsidRPr="00D452EA">
        <w:rPr>
          <w:rFonts w:ascii="Angsana New" w:hAnsi="Angsana New" w:cs="Angsana New"/>
          <w:snapToGrid w:val="0"/>
          <w:lang w:val="en-US"/>
        </w:rPr>
        <w:t>700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000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D452EA">
        <w:rPr>
          <w:rFonts w:ascii="Angsana New" w:hAnsi="Angsana New" w:cs="Angsana New"/>
          <w:snapToGrid w:val="0"/>
          <w:lang w:val="en-US"/>
        </w:rPr>
        <w:t>000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หุ้น มูลค่าที่ตราไว้หุ้นละ </w:t>
      </w:r>
      <w:r w:rsidRPr="00D452EA">
        <w:rPr>
          <w:rFonts w:ascii="Angsana New" w:hAnsi="Angsana New" w:cs="Angsana New"/>
          <w:snapToGrid w:val="0"/>
          <w:lang w:val="en-US"/>
        </w:rPr>
        <w:t>1</w:t>
      </w:r>
      <w:r w:rsidR="006F6584">
        <w:rPr>
          <w:rFonts w:ascii="Angsana New" w:hAnsi="Angsana New" w:cs="Angsana New"/>
          <w:snapToGrid w:val="0"/>
          <w:lang w:val="en-US"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00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</w:t>
      </w:r>
      <w:r w:rsidR="006F6584" w:rsidRPr="00E93B8A">
        <w:rPr>
          <w:rFonts w:ascii="Angsana New" w:hAnsi="Angsana New" w:cs="Angsana New"/>
          <w:snapToGrid w:val="0"/>
          <w:spacing w:val="-8"/>
          <w:cs/>
          <w:lang w:val="en-US"/>
        </w:rPr>
        <w:t>เพื่อจัดสรรหุ้นสามัญเพิ่มทุนแบบมอบอ</w:t>
      </w:r>
      <w:r w:rsidR="006F6584" w:rsidRPr="00E93B8A">
        <w:rPr>
          <w:rFonts w:ascii="Angsana New" w:hAnsi="Angsana New" w:cs="Angsana New" w:hint="cs"/>
          <w:snapToGrid w:val="0"/>
          <w:spacing w:val="-8"/>
          <w:cs/>
          <w:lang w:val="en-US"/>
        </w:rPr>
        <w:t>ำ</w:t>
      </w:r>
      <w:r w:rsidR="006F6584" w:rsidRPr="00E93B8A">
        <w:rPr>
          <w:rFonts w:ascii="Angsana New" w:hAnsi="Angsana New" w:cs="Angsana New"/>
          <w:snapToGrid w:val="0"/>
          <w:spacing w:val="-8"/>
          <w:cs/>
          <w:lang w:val="en-US"/>
        </w:rPr>
        <w:t>นาจทั่วไป (</w:t>
      </w:r>
      <w:r w:rsidR="006F6584" w:rsidRPr="00E93B8A">
        <w:rPr>
          <w:rFonts w:ascii="Angsana New" w:hAnsi="Angsana New" w:cs="Angsana New"/>
          <w:snapToGrid w:val="0"/>
          <w:spacing w:val="-8"/>
          <w:lang w:val="en-US"/>
        </w:rPr>
        <w:t xml:space="preserve">General Mandate) </w:t>
      </w:r>
      <w:r w:rsidR="006F6584" w:rsidRPr="00E93B8A">
        <w:rPr>
          <w:rFonts w:ascii="Angsana New" w:hAnsi="Angsana New" w:cs="Angsana New"/>
          <w:snapToGrid w:val="0"/>
          <w:spacing w:val="-8"/>
          <w:cs/>
          <w:lang w:val="en-US"/>
        </w:rPr>
        <w:t xml:space="preserve">ให้แก่บุคคลในวงจำกัด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(</w:t>
      </w:r>
      <w:r w:rsidR="006F6584" w:rsidRPr="005D59F5">
        <w:rPr>
          <w:rFonts w:ascii="Angsana New" w:hAnsi="Angsana New" w:cs="Angsana New"/>
          <w:snapToGrid w:val="0"/>
          <w:lang w:val="en-US"/>
        </w:rPr>
        <w:t>Private Placement)</w:t>
      </w:r>
    </w:p>
    <w:p w:rsidR="00325DFE" w:rsidRDefault="006F6584" w:rsidP="006F6584">
      <w:pPr>
        <w:pStyle w:val="BodyTextIndent"/>
        <w:spacing w:before="240"/>
        <w:ind w:left="1080" w:hanging="3"/>
        <w:jc w:val="thaiDistribute"/>
        <w:rPr>
          <w:rFonts w:ascii="Angsana New" w:hAnsi="Angsana New" w:cs="Angsana New"/>
          <w:snapToGrid w:val="0"/>
          <w:spacing w:val="-6"/>
          <w:cs/>
          <w:lang w:val="en-US"/>
        </w:rPr>
      </w:pPr>
      <w:r w:rsidRPr="005D59F5">
        <w:rPr>
          <w:rFonts w:ascii="Angsana New" w:hAnsi="Angsana New" w:cs="Angsana New" w:hint="cs"/>
          <w:cs/>
          <w:lang w:val="en-US"/>
        </w:rPr>
        <w:t>และ</w:t>
      </w:r>
      <w:r w:rsidRPr="005D59F5">
        <w:rPr>
          <w:rFonts w:ascii="Angsana New" w:hAnsi="Angsana New" w:cs="Angsana New"/>
          <w:cs/>
          <w:lang w:val="en-US"/>
        </w:rPr>
        <w:t>อนุมัติแก้ไข</w:t>
      </w:r>
      <w:r w:rsidRPr="005D59F5">
        <w:rPr>
          <w:rFonts w:ascii="Angsana New" w:hAnsi="Angsana New" w:cs="Angsana New"/>
          <w:snapToGrid w:val="0"/>
          <w:cs/>
          <w:lang w:val="en-US"/>
        </w:rPr>
        <w:t>เพิ่มเติม</w:t>
      </w:r>
      <w:r w:rsidRPr="005D59F5">
        <w:rPr>
          <w:rFonts w:ascii="Angsana New" w:hAnsi="Angsana New" w:cs="Angsana New"/>
          <w:cs/>
          <w:lang w:val="en-US"/>
        </w:rPr>
        <w:t xml:space="preserve">หนังสือบริคณห์สนธิ ข้อ </w:t>
      </w:r>
      <w:r w:rsidR="00D452EA" w:rsidRPr="00D452EA">
        <w:rPr>
          <w:rFonts w:ascii="Angsana New" w:hAnsi="Angsana New" w:cs="Angsana New"/>
          <w:lang w:val="en-US"/>
        </w:rPr>
        <w:t>4</w:t>
      </w:r>
      <w:r w:rsidRPr="005D59F5">
        <w:rPr>
          <w:rFonts w:ascii="Angsana New" w:hAnsi="Angsana New" w:cs="Angsana New"/>
          <w:lang w:val="en-US"/>
        </w:rPr>
        <w:t xml:space="preserve"> </w:t>
      </w:r>
      <w:r w:rsidRPr="005D59F5">
        <w:rPr>
          <w:rFonts w:ascii="Angsana New" w:hAnsi="Angsana New" w:cs="Angsana New"/>
          <w:cs/>
          <w:lang w:val="en-US"/>
        </w:rPr>
        <w:t>เพื่อให้สอดคล้องกับการเพิ่มทุนจดทะเบียน</w:t>
      </w:r>
      <w:r w:rsidRPr="006F34D2">
        <w:rPr>
          <w:rFonts w:ascii="Angsana New" w:hAnsi="Angsana New" w:cs="Angsana New"/>
          <w:spacing w:val="-4"/>
          <w:cs/>
          <w:lang w:val="en-US"/>
        </w:rPr>
        <w:t>ของบริษัท</w:t>
      </w:r>
      <w:r w:rsidRPr="006F34D2">
        <w:rPr>
          <w:rFonts w:ascii="Angsana New" w:hAnsi="Angsana New" w:cs="Angsana New" w:hint="cs"/>
          <w:spacing w:val="-4"/>
          <w:cs/>
          <w:lang w:val="en-US"/>
        </w:rPr>
        <w:t>ข้างต้น</w:t>
      </w:r>
      <w:r w:rsidRPr="006F34D2">
        <w:rPr>
          <w:rFonts w:ascii="Angsana New" w:hAnsi="Angsana New" w:cs="Angsana New"/>
          <w:spacing w:val="-4"/>
          <w:lang w:val="en-US"/>
        </w:rPr>
        <w:t xml:space="preserve"> </w:t>
      </w:r>
      <w:r w:rsidRPr="006F34D2">
        <w:rPr>
          <w:rFonts w:ascii="Angsana New" w:hAnsi="Angsana New" w:cs="Angsana New" w:hint="cs"/>
          <w:spacing w:val="-4"/>
          <w:cs/>
          <w:lang w:val="en-US"/>
        </w:rPr>
        <w:t>โดย</w:t>
      </w:r>
      <w:r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เมื่อวันที่ </w:t>
      </w:r>
      <w:r w:rsidR="00D452EA" w:rsidRPr="006F34D2">
        <w:rPr>
          <w:rFonts w:ascii="Angsana New" w:hAnsi="Angsana New" w:cs="Angsana New"/>
          <w:snapToGrid w:val="0"/>
          <w:spacing w:val="-4"/>
          <w:lang w:val="en-US"/>
        </w:rPr>
        <w:t>2</w:t>
      </w:r>
      <w:r w:rsidRPr="006F34D2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มิถุนายน </w:t>
      </w:r>
      <w:r w:rsidR="00D452EA" w:rsidRPr="006F34D2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Pr="006F34D2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</w:t>
      </w:r>
      <w:r w:rsidR="006F34D2"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>ได้</w:t>
      </w:r>
      <w:r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>ดำเนินการจดทะเบียนเพิ่มทุน และแก้ไข</w:t>
      </w:r>
      <w:r w:rsidRPr="00325DFE">
        <w:rPr>
          <w:rFonts w:ascii="Angsana New" w:hAnsi="Angsana New" w:cs="Angsana New"/>
          <w:snapToGrid w:val="0"/>
          <w:spacing w:val="-6"/>
          <w:cs/>
          <w:lang w:val="en-US"/>
        </w:rPr>
        <w:t>เพิ่มเติมหนังสือบริคณห์สนธิ</w:t>
      </w:r>
      <w:r w:rsidRPr="00325DFE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ข้อ </w:t>
      </w:r>
      <w:r w:rsidR="00D452EA" w:rsidRPr="00D452EA">
        <w:rPr>
          <w:rFonts w:ascii="Angsana New" w:hAnsi="Angsana New" w:cs="Angsana New"/>
          <w:snapToGrid w:val="0"/>
          <w:spacing w:val="-6"/>
          <w:lang w:val="en-US"/>
        </w:rPr>
        <w:t>4</w:t>
      </w:r>
      <w:r w:rsidRPr="00325DFE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325DFE">
        <w:rPr>
          <w:rFonts w:ascii="Angsana New" w:hAnsi="Angsana New" w:cs="Angsana New" w:hint="cs"/>
          <w:snapToGrid w:val="0"/>
          <w:spacing w:val="-6"/>
          <w:cs/>
          <w:lang w:val="en-US"/>
        </w:rPr>
        <w:t>กับกรมพัฒนาธุรกิจการค้า กระทรวงพาณิชย์ ตามมติดังกล่าวแล้ว</w:t>
      </w:r>
    </w:p>
    <w:p w:rsidR="00325DFE" w:rsidRDefault="00325DFE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6"/>
          <w:cs/>
          <w:lang w:val="en-US" w:eastAsia="x-none"/>
        </w:rPr>
      </w:pPr>
      <w:r>
        <w:rPr>
          <w:rFonts w:ascii="Angsana New" w:hAnsi="Angsana New" w:cs="Angsana New"/>
          <w:snapToGrid w:val="0"/>
          <w:spacing w:val="-6"/>
          <w:cs/>
          <w:lang w:val="en-US"/>
        </w:rPr>
        <w:br w:type="page"/>
      </w:r>
    </w:p>
    <w:p w:rsidR="00325DFE" w:rsidRPr="00150D04" w:rsidRDefault="00D452EA" w:rsidP="00325DFE">
      <w:pPr>
        <w:pStyle w:val="BodyTextIndent"/>
        <w:spacing w:before="240"/>
        <w:ind w:left="1080" w:hanging="533"/>
        <w:jc w:val="thaiDistribute"/>
        <w:rPr>
          <w:rFonts w:ascii="Angsana New" w:hAnsi="Angsana New" w:cs="Angsana New"/>
          <w:spacing w:val="-2"/>
          <w:lang w:val="en-US"/>
        </w:rPr>
      </w:pPr>
      <w:r w:rsidRPr="00D452EA">
        <w:rPr>
          <w:rFonts w:ascii="Angsana New" w:hAnsi="Angsana New" w:cs="Angsana New" w:hint="cs"/>
          <w:snapToGrid w:val="0"/>
          <w:lang w:val="en-US"/>
        </w:rPr>
        <w:lastRenderedPageBreak/>
        <w:t>2</w:t>
      </w:r>
      <w:r w:rsidRPr="00D452EA">
        <w:rPr>
          <w:rFonts w:ascii="Angsana New" w:hAnsi="Angsana New" w:cs="Angsana New"/>
          <w:snapToGrid w:val="0"/>
          <w:lang w:val="en-US"/>
        </w:rPr>
        <w:t>0</w:t>
      </w:r>
      <w:r w:rsidR="00325DFE" w:rsidRPr="005D59F5">
        <w:rPr>
          <w:rFonts w:ascii="Angsana New" w:hAnsi="Angsana New" w:cs="Angsana New" w:hint="cs"/>
          <w:cs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3</w:t>
      </w:r>
      <w:r w:rsidR="00325DFE" w:rsidRPr="005D59F5">
        <w:rPr>
          <w:rFonts w:ascii="Angsana New" w:hAnsi="Angsana New" w:cs="Angsana New"/>
          <w:cs/>
          <w:lang w:val="en-US"/>
        </w:rPr>
        <w:tab/>
      </w:r>
      <w:r w:rsidR="00325DFE" w:rsidRPr="00150D04">
        <w:rPr>
          <w:rFonts w:ascii="Angsana New" w:hAnsi="Angsana New" w:cs="Angsana New"/>
          <w:spacing w:val="-2"/>
          <w:cs/>
          <w:lang w:val="en-US"/>
        </w:rPr>
        <w:t xml:space="preserve">อนุมัติการจัดสรรหุ้นสามัญเพิ่มทุนจำนวน </w:t>
      </w:r>
      <w:r w:rsidRPr="00150D04">
        <w:rPr>
          <w:rFonts w:ascii="Angsana New" w:hAnsi="Angsana New" w:cs="Angsana New"/>
          <w:spacing w:val="-2"/>
          <w:lang w:val="en-US"/>
        </w:rPr>
        <w:t>1</w:t>
      </w:r>
      <w:r w:rsidR="00325DFE" w:rsidRPr="00150D04">
        <w:rPr>
          <w:rFonts w:ascii="Angsana New" w:hAnsi="Angsana New" w:cs="Angsana New"/>
          <w:spacing w:val="-2"/>
          <w:lang w:val="en-US"/>
        </w:rPr>
        <w:t>,</w:t>
      </w:r>
      <w:r w:rsidRPr="00150D04">
        <w:rPr>
          <w:rFonts w:ascii="Angsana New" w:hAnsi="Angsana New" w:cs="Angsana New"/>
          <w:spacing w:val="-2"/>
          <w:lang w:val="en-US"/>
        </w:rPr>
        <w:t>629</w:t>
      </w:r>
      <w:r w:rsidR="00325DFE" w:rsidRPr="00150D04">
        <w:rPr>
          <w:rFonts w:ascii="Angsana New" w:hAnsi="Angsana New" w:cs="Angsana New"/>
          <w:spacing w:val="-2"/>
          <w:lang w:val="en-US"/>
        </w:rPr>
        <w:t>,</w:t>
      </w:r>
      <w:r w:rsidRPr="00150D04">
        <w:rPr>
          <w:rFonts w:ascii="Angsana New" w:hAnsi="Angsana New" w:cs="Angsana New"/>
          <w:spacing w:val="-2"/>
          <w:lang w:val="en-US"/>
        </w:rPr>
        <w:t>832</w:t>
      </w:r>
      <w:r w:rsidR="00325DFE" w:rsidRPr="00150D04">
        <w:rPr>
          <w:rFonts w:ascii="Angsana New" w:hAnsi="Angsana New" w:cs="Angsana New"/>
          <w:spacing w:val="-2"/>
          <w:lang w:val="en-US"/>
        </w:rPr>
        <w:t>,</w:t>
      </w:r>
      <w:r w:rsidRPr="00150D04">
        <w:rPr>
          <w:rFonts w:ascii="Angsana New" w:hAnsi="Angsana New" w:cs="Angsana New"/>
          <w:spacing w:val="-2"/>
          <w:lang w:val="en-US"/>
        </w:rPr>
        <w:t>727</w:t>
      </w:r>
      <w:r w:rsidR="00325DFE" w:rsidRPr="00150D04">
        <w:rPr>
          <w:rFonts w:ascii="Angsana New" w:hAnsi="Angsana New" w:cs="Angsana New"/>
          <w:spacing w:val="-2"/>
          <w:cs/>
          <w:lang w:val="en-US"/>
        </w:rPr>
        <w:t xml:space="preserve"> หุ้น มูลค่าที่ตราไว้หุ้นละ </w:t>
      </w:r>
      <w:r w:rsidRPr="00150D04">
        <w:rPr>
          <w:rFonts w:ascii="Angsana New" w:hAnsi="Angsana New" w:cs="Angsana New"/>
          <w:spacing w:val="-2"/>
          <w:lang w:val="en-US"/>
        </w:rPr>
        <w:t>1</w:t>
      </w:r>
      <w:r w:rsidR="00325DFE" w:rsidRPr="00150D04">
        <w:rPr>
          <w:rFonts w:ascii="Angsana New" w:hAnsi="Angsana New" w:cs="Angsana New"/>
          <w:spacing w:val="-2"/>
          <w:lang w:val="en-US"/>
        </w:rPr>
        <w:t>.</w:t>
      </w:r>
      <w:r w:rsidRPr="00150D04">
        <w:rPr>
          <w:rFonts w:ascii="Angsana New" w:hAnsi="Angsana New" w:cs="Angsana New"/>
          <w:spacing w:val="-2"/>
          <w:lang w:val="en-US"/>
        </w:rPr>
        <w:t>00</w:t>
      </w:r>
      <w:r w:rsidR="00325DFE" w:rsidRPr="00150D04">
        <w:rPr>
          <w:rFonts w:ascii="Angsana New" w:hAnsi="Angsana New" w:cs="Angsana New"/>
          <w:spacing w:val="-2"/>
          <w:cs/>
          <w:lang w:val="en-US"/>
        </w:rPr>
        <w:t xml:space="preserve"> บาท ดังนี้</w:t>
      </w:r>
    </w:p>
    <w:p w:rsidR="00325DFE" w:rsidRPr="00210115" w:rsidRDefault="00D452EA" w:rsidP="00325DFE">
      <w:pPr>
        <w:pStyle w:val="BodyTextIndent"/>
        <w:ind w:left="1710" w:hanging="630"/>
        <w:jc w:val="thaiDistribute"/>
        <w:rPr>
          <w:rFonts w:ascii="Angsana New" w:hAnsi="Angsana New" w:cs="Angsana New"/>
          <w:cs/>
          <w:lang w:val="en-US"/>
        </w:rPr>
      </w:pPr>
      <w:r w:rsidRPr="00D452EA">
        <w:rPr>
          <w:rFonts w:ascii="Angsana New" w:hAnsi="Angsana New" w:cs="Angsana New"/>
          <w:lang w:val="en-US"/>
        </w:rPr>
        <w:t>20</w:t>
      </w:r>
      <w:r w:rsidR="00325DFE" w:rsidRPr="005D59F5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3</w:t>
      </w:r>
      <w:r w:rsidR="00325DFE" w:rsidRPr="005D59F5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1</w:t>
      </w:r>
      <w:r w:rsidR="00325DFE" w:rsidRPr="005D59F5">
        <w:rPr>
          <w:rFonts w:ascii="Angsana New" w:hAnsi="Angsana New" w:cs="Angsana New"/>
          <w:lang w:val="en-US"/>
        </w:rPr>
        <w:tab/>
      </w:r>
      <w:r w:rsidR="00325DFE" w:rsidRPr="00CC2E7D">
        <w:rPr>
          <w:rFonts w:ascii="Angsana New" w:hAnsi="Angsana New" w:cs="Angsana New"/>
          <w:spacing w:val="4"/>
          <w:cs/>
          <w:lang w:val="en-US"/>
        </w:rPr>
        <w:t xml:space="preserve">อนุมัติการจัดสรรหุ้นสามัญเพิ่มทุนแบบกำหนดวัตถุประสงค์ จำนวน </w:t>
      </w:r>
      <w:r w:rsidRPr="00D452EA">
        <w:rPr>
          <w:rFonts w:ascii="Angsana New" w:hAnsi="Angsana New" w:cs="Angsana New"/>
          <w:spacing w:val="4"/>
          <w:lang w:val="en-US"/>
        </w:rPr>
        <w:t>929</w:t>
      </w:r>
      <w:r w:rsidR="00325DFE" w:rsidRPr="00CC2E7D">
        <w:rPr>
          <w:rFonts w:ascii="Angsana New" w:hAnsi="Angsana New" w:cs="Angsana New"/>
          <w:spacing w:val="4"/>
          <w:lang w:val="en-US"/>
        </w:rPr>
        <w:t>,</w:t>
      </w:r>
      <w:r w:rsidRPr="00D452EA">
        <w:rPr>
          <w:rFonts w:ascii="Angsana New" w:hAnsi="Angsana New" w:cs="Angsana New"/>
          <w:spacing w:val="4"/>
          <w:lang w:val="en-US"/>
        </w:rPr>
        <w:t>832</w:t>
      </w:r>
      <w:r w:rsidR="00325DFE" w:rsidRPr="00CC2E7D">
        <w:rPr>
          <w:rFonts w:ascii="Angsana New" w:hAnsi="Angsana New" w:cs="Angsana New"/>
          <w:spacing w:val="4"/>
          <w:lang w:val="en-US"/>
        </w:rPr>
        <w:t>,</w:t>
      </w:r>
      <w:r w:rsidRPr="00D452EA">
        <w:rPr>
          <w:rFonts w:ascii="Angsana New" w:hAnsi="Angsana New" w:cs="Angsana New"/>
          <w:spacing w:val="4"/>
          <w:lang w:val="en-US"/>
        </w:rPr>
        <w:t>727</w:t>
      </w:r>
      <w:r w:rsidR="00325DFE" w:rsidRPr="00CC2E7D">
        <w:rPr>
          <w:rFonts w:ascii="Angsana New" w:hAnsi="Angsana New" w:cs="Angsana New"/>
          <w:spacing w:val="4"/>
          <w:lang w:val="en-US"/>
        </w:rPr>
        <w:t xml:space="preserve"> </w:t>
      </w:r>
      <w:r w:rsidR="00325DFE" w:rsidRPr="00CC2E7D">
        <w:rPr>
          <w:rFonts w:ascii="Angsana New" w:hAnsi="Angsana New" w:cs="Angsana New"/>
          <w:spacing w:val="4"/>
          <w:cs/>
          <w:lang w:val="en-US"/>
        </w:rPr>
        <w:t>หุ้น</w:t>
      </w:r>
      <w:r w:rsidR="00325DFE" w:rsidRPr="005D59F5">
        <w:rPr>
          <w:rFonts w:ascii="Angsana New" w:hAnsi="Angsana New" w:cs="Angsana New"/>
          <w:cs/>
          <w:lang w:val="en-US"/>
        </w:rPr>
        <w:t xml:space="preserve"> มูลค่าที่ตราไว้หุ้นละ </w:t>
      </w:r>
      <w:r w:rsidRPr="00D452EA">
        <w:rPr>
          <w:rFonts w:ascii="Angsana New" w:hAnsi="Angsana New" w:cs="Angsana New"/>
          <w:lang w:val="en-US"/>
        </w:rPr>
        <w:t>1</w:t>
      </w:r>
      <w:r w:rsidR="00325DFE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00</w:t>
      </w:r>
      <w:r w:rsidR="00325DFE" w:rsidRPr="005D59F5">
        <w:rPr>
          <w:rFonts w:ascii="Angsana New" w:hAnsi="Angsana New" w:cs="Angsana New"/>
          <w:lang w:val="en-US"/>
        </w:rPr>
        <w:t xml:space="preserve"> </w:t>
      </w:r>
      <w:r w:rsidR="00325DFE" w:rsidRPr="005D59F5">
        <w:rPr>
          <w:rFonts w:ascii="Angsana New" w:hAnsi="Angsana New" w:cs="Angsana New"/>
          <w:cs/>
          <w:lang w:val="en-US"/>
        </w:rPr>
        <w:t>บาท เพื่อเสนอขายให้แก่บุคคลในวงจำกัด (</w:t>
      </w:r>
      <w:r w:rsidR="00325DFE" w:rsidRPr="005D59F5">
        <w:rPr>
          <w:rFonts w:ascii="Angsana New" w:hAnsi="Angsana New" w:cs="Angsana New"/>
          <w:lang w:val="en-US"/>
        </w:rPr>
        <w:t xml:space="preserve">Private Placement) </w:t>
      </w:r>
      <w:r w:rsidR="00325DFE" w:rsidRPr="005D59F5">
        <w:rPr>
          <w:rFonts w:ascii="Angsana New" w:hAnsi="Angsana New" w:cs="Angsana New"/>
          <w:cs/>
          <w:lang w:val="en-US"/>
        </w:rPr>
        <w:t>ซึ่งได้แก่บริษัท โพรฟิท เวนเจอร์ส จำกัด (</w:t>
      </w:r>
      <w:r w:rsidR="00325DFE" w:rsidRPr="005D59F5">
        <w:rPr>
          <w:rFonts w:ascii="Angsana New" w:hAnsi="Angsana New" w:cs="Angsana New"/>
          <w:lang w:val="en-US"/>
        </w:rPr>
        <w:t xml:space="preserve">“PVL”) </w:t>
      </w:r>
      <w:r w:rsidR="00325DFE" w:rsidRPr="005D59F5">
        <w:rPr>
          <w:rFonts w:ascii="Angsana New" w:hAnsi="Angsana New" w:cs="Angsana New"/>
          <w:cs/>
          <w:lang w:val="en-US"/>
        </w:rPr>
        <w:t xml:space="preserve">ซึ่งเป็นบุคคลที่เกี่ยวโยงกันของบริษัท </w:t>
      </w:r>
      <w:r w:rsidR="00325DFE" w:rsidRPr="00CC2E7D">
        <w:rPr>
          <w:rFonts w:ascii="Angsana New" w:hAnsi="Angsana New" w:cs="Angsana New"/>
          <w:spacing w:val="-10"/>
          <w:cs/>
          <w:lang w:val="en-US"/>
        </w:rPr>
        <w:t xml:space="preserve">ในราคาหุ้นละ </w:t>
      </w:r>
      <w:r w:rsidRPr="00D452EA">
        <w:rPr>
          <w:rFonts w:ascii="Angsana New" w:hAnsi="Angsana New" w:cs="Angsana New"/>
          <w:spacing w:val="-10"/>
          <w:lang w:val="en-US"/>
        </w:rPr>
        <w:t>1</w:t>
      </w:r>
      <w:r w:rsidR="00325DFE" w:rsidRPr="00CC2E7D">
        <w:rPr>
          <w:rFonts w:ascii="Angsana New" w:hAnsi="Angsana New" w:cs="Angsana New"/>
          <w:spacing w:val="-10"/>
          <w:lang w:val="en-US"/>
        </w:rPr>
        <w:t>.</w:t>
      </w:r>
      <w:r w:rsidRPr="00D452EA">
        <w:rPr>
          <w:rFonts w:ascii="Angsana New" w:hAnsi="Angsana New" w:cs="Angsana New"/>
          <w:spacing w:val="-10"/>
          <w:lang w:val="en-US"/>
        </w:rPr>
        <w:t>10</w:t>
      </w:r>
      <w:r w:rsidR="00325DFE" w:rsidRPr="00CC2E7D">
        <w:rPr>
          <w:rFonts w:ascii="Angsana New" w:hAnsi="Angsana New" w:cs="Angsana New"/>
          <w:spacing w:val="-10"/>
          <w:lang w:val="en-US"/>
        </w:rPr>
        <w:t xml:space="preserve"> </w:t>
      </w:r>
      <w:r w:rsidR="00325DFE" w:rsidRPr="00CC2E7D">
        <w:rPr>
          <w:rFonts w:ascii="Angsana New" w:hAnsi="Angsana New" w:cs="Angsana New"/>
          <w:spacing w:val="-10"/>
          <w:cs/>
          <w:lang w:val="en-US"/>
        </w:rPr>
        <w:t xml:space="preserve">บาท รวมเป็นมูลค่าทั้งสิ้น </w:t>
      </w:r>
      <w:r w:rsidRPr="00D452EA">
        <w:rPr>
          <w:rFonts w:ascii="Angsana New" w:hAnsi="Angsana New" w:cs="Angsana New"/>
          <w:spacing w:val="-10"/>
          <w:lang w:val="en-US"/>
        </w:rPr>
        <w:t>1</w:t>
      </w:r>
      <w:r w:rsidR="00325DFE" w:rsidRPr="00CC2E7D">
        <w:rPr>
          <w:rFonts w:ascii="Angsana New" w:hAnsi="Angsana New" w:cs="Angsana New"/>
          <w:spacing w:val="-10"/>
          <w:lang w:val="en-US"/>
        </w:rPr>
        <w:t>,</w:t>
      </w:r>
      <w:r w:rsidRPr="00D452EA">
        <w:rPr>
          <w:rFonts w:ascii="Angsana New" w:hAnsi="Angsana New" w:cs="Angsana New"/>
          <w:spacing w:val="-10"/>
          <w:lang w:val="en-US"/>
        </w:rPr>
        <w:t>022</w:t>
      </w:r>
      <w:r w:rsidR="00325DFE" w:rsidRPr="00CC2E7D">
        <w:rPr>
          <w:rFonts w:ascii="Angsana New" w:hAnsi="Angsana New" w:cs="Angsana New"/>
          <w:spacing w:val="-10"/>
          <w:lang w:val="en-US"/>
        </w:rPr>
        <w:t>,</w:t>
      </w:r>
      <w:r w:rsidRPr="00D452EA">
        <w:rPr>
          <w:rFonts w:ascii="Angsana New" w:hAnsi="Angsana New" w:cs="Angsana New"/>
          <w:spacing w:val="-10"/>
          <w:lang w:val="en-US"/>
        </w:rPr>
        <w:t>816</w:t>
      </w:r>
      <w:r w:rsidR="00325DFE" w:rsidRPr="00CC2E7D">
        <w:rPr>
          <w:rFonts w:ascii="Angsana New" w:hAnsi="Angsana New" w:cs="Angsana New"/>
          <w:spacing w:val="-10"/>
          <w:lang w:val="en-US"/>
        </w:rPr>
        <w:t>,</w:t>
      </w:r>
      <w:r w:rsidRPr="00D452EA">
        <w:rPr>
          <w:rFonts w:ascii="Angsana New" w:hAnsi="Angsana New" w:cs="Angsana New"/>
          <w:spacing w:val="-10"/>
          <w:lang w:val="en-US"/>
        </w:rPr>
        <w:t>000</w:t>
      </w:r>
      <w:r w:rsidR="00325DFE" w:rsidRPr="00CC2E7D">
        <w:rPr>
          <w:rFonts w:ascii="Angsana New" w:hAnsi="Angsana New" w:cs="Angsana New"/>
          <w:spacing w:val="-10"/>
          <w:lang w:val="en-US"/>
        </w:rPr>
        <w:t xml:space="preserve"> </w:t>
      </w:r>
      <w:r w:rsidR="00325DFE" w:rsidRPr="00CC2E7D">
        <w:rPr>
          <w:rFonts w:ascii="Angsana New" w:hAnsi="Angsana New" w:cs="Angsana New"/>
          <w:spacing w:val="-10"/>
          <w:cs/>
          <w:lang w:val="en-US"/>
        </w:rPr>
        <w:t>บาท เพื่อเป็นการชำระค่าตอบแทน</w:t>
      </w:r>
      <w:r w:rsidR="00325DFE" w:rsidRPr="005D59F5">
        <w:rPr>
          <w:rFonts w:ascii="Angsana New" w:hAnsi="Angsana New" w:cs="Angsana New"/>
          <w:cs/>
          <w:lang w:val="en-US"/>
        </w:rPr>
        <w:t xml:space="preserve"> </w:t>
      </w:r>
      <w:r w:rsidR="00325DFE" w:rsidRPr="00150D04">
        <w:rPr>
          <w:rFonts w:ascii="Angsana New" w:hAnsi="Angsana New" w:cs="Angsana New"/>
          <w:spacing w:val="-6"/>
          <w:cs/>
          <w:lang w:val="en-US"/>
        </w:rPr>
        <w:t xml:space="preserve">ให้กับ </w:t>
      </w:r>
      <w:r w:rsidR="00325DFE" w:rsidRPr="00150D04">
        <w:rPr>
          <w:rFonts w:ascii="Angsana New" w:hAnsi="Angsana New" w:cs="Angsana New"/>
          <w:spacing w:val="-6"/>
          <w:lang w:val="en-US"/>
        </w:rPr>
        <w:t xml:space="preserve">PVL </w:t>
      </w:r>
      <w:r w:rsidR="00325DFE" w:rsidRPr="00150D04">
        <w:rPr>
          <w:rFonts w:ascii="Angsana New" w:hAnsi="Angsana New" w:cs="Angsana New"/>
          <w:spacing w:val="-6"/>
          <w:cs/>
          <w:lang w:val="en-US"/>
        </w:rPr>
        <w:t>ในการ</w:t>
      </w:r>
      <w:r w:rsidR="00F44EB8">
        <w:rPr>
          <w:rFonts w:ascii="Angsana New" w:hAnsi="Angsana New" w:cs="Angsana New" w:hint="cs"/>
          <w:spacing w:val="-6"/>
          <w:cs/>
          <w:lang w:val="en-US"/>
        </w:rPr>
        <w:t>รับ</w:t>
      </w:r>
      <w:r w:rsidR="00325DFE" w:rsidRPr="00150D04">
        <w:rPr>
          <w:rFonts w:ascii="Angsana New" w:hAnsi="Angsana New" w:cs="Angsana New"/>
          <w:spacing w:val="-6"/>
          <w:cs/>
          <w:lang w:val="en-US"/>
        </w:rPr>
        <w:t xml:space="preserve">โอนกิจการทั้งหมดของ </w:t>
      </w:r>
      <w:r w:rsidR="00325DFE" w:rsidRPr="00150D04">
        <w:rPr>
          <w:rFonts w:ascii="Angsana New" w:hAnsi="Angsana New" w:cs="Angsana New"/>
          <w:spacing w:val="-6"/>
          <w:lang w:val="en-US"/>
        </w:rPr>
        <w:t xml:space="preserve">PVL </w:t>
      </w:r>
      <w:r w:rsidR="00325DFE" w:rsidRPr="00150D04">
        <w:rPr>
          <w:rFonts w:ascii="Angsana New" w:hAnsi="Angsana New" w:cs="Angsana New"/>
          <w:spacing w:val="-6"/>
          <w:cs/>
          <w:lang w:val="en-US"/>
        </w:rPr>
        <w:t xml:space="preserve">ซึ่งมีมูลค่าเท่ากับ </w:t>
      </w:r>
      <w:r w:rsidRPr="00150D04">
        <w:rPr>
          <w:rFonts w:ascii="Angsana New" w:hAnsi="Angsana New" w:cs="Angsana New"/>
          <w:spacing w:val="-6"/>
          <w:lang w:val="en-US"/>
        </w:rPr>
        <w:t>1</w:t>
      </w:r>
      <w:r w:rsidR="00325DFE" w:rsidRPr="00150D04">
        <w:rPr>
          <w:rFonts w:ascii="Angsana New" w:hAnsi="Angsana New" w:cs="Angsana New"/>
          <w:spacing w:val="-6"/>
          <w:lang w:val="en-US"/>
        </w:rPr>
        <w:t>,</w:t>
      </w:r>
      <w:r w:rsidRPr="00150D04">
        <w:rPr>
          <w:rFonts w:ascii="Angsana New" w:hAnsi="Angsana New" w:cs="Angsana New"/>
          <w:spacing w:val="-6"/>
          <w:lang w:val="en-US"/>
        </w:rPr>
        <w:t>022</w:t>
      </w:r>
      <w:r w:rsidR="00325DFE" w:rsidRPr="00150D04">
        <w:rPr>
          <w:rFonts w:ascii="Angsana New" w:hAnsi="Angsana New" w:cs="Angsana New"/>
          <w:spacing w:val="-6"/>
          <w:lang w:val="en-US"/>
        </w:rPr>
        <w:t>,</w:t>
      </w:r>
      <w:r w:rsidRPr="00150D04">
        <w:rPr>
          <w:rFonts w:ascii="Angsana New" w:hAnsi="Angsana New" w:cs="Angsana New"/>
          <w:spacing w:val="-6"/>
          <w:lang w:val="en-US"/>
        </w:rPr>
        <w:t>816</w:t>
      </w:r>
      <w:r w:rsidR="00325DFE" w:rsidRPr="00150D04">
        <w:rPr>
          <w:rFonts w:ascii="Angsana New" w:hAnsi="Angsana New" w:cs="Angsana New"/>
          <w:spacing w:val="-6"/>
          <w:lang w:val="en-US"/>
        </w:rPr>
        <w:t>,</w:t>
      </w:r>
      <w:r w:rsidRPr="00150D04">
        <w:rPr>
          <w:rFonts w:ascii="Angsana New" w:hAnsi="Angsana New" w:cs="Angsana New"/>
          <w:spacing w:val="-6"/>
          <w:lang w:val="en-US"/>
        </w:rPr>
        <w:t>000</w:t>
      </w:r>
      <w:r w:rsidR="00325DFE" w:rsidRPr="005D59F5">
        <w:rPr>
          <w:rFonts w:ascii="Angsana New" w:hAnsi="Angsana New" w:cs="Angsana New"/>
          <w:lang w:val="en-US"/>
        </w:rPr>
        <w:t xml:space="preserve"> </w:t>
      </w:r>
      <w:r w:rsidR="00325DFE" w:rsidRPr="005D59F5">
        <w:rPr>
          <w:rFonts w:ascii="Angsana New" w:hAnsi="Angsana New" w:cs="Angsana New"/>
          <w:cs/>
          <w:lang w:val="en-US"/>
        </w:rPr>
        <w:t xml:space="preserve">บาท </w:t>
      </w:r>
      <w:r w:rsidR="00325DFE" w:rsidRPr="00042822">
        <w:rPr>
          <w:rFonts w:ascii="Angsana New" w:hAnsi="Angsana New" w:cs="Angsana New"/>
          <w:spacing w:val="-6"/>
          <w:cs/>
          <w:lang w:val="en-US"/>
        </w:rPr>
        <w:t>แทนการชำระด้วยเงินสด</w:t>
      </w:r>
      <w:r w:rsidR="00325DFE" w:rsidRPr="00042822">
        <w:rPr>
          <w:rFonts w:ascii="Angsana New" w:hAnsi="Angsana New" w:cs="Angsana New"/>
          <w:spacing w:val="-6"/>
          <w:lang w:val="en-US"/>
        </w:rPr>
        <w:t xml:space="preserve"> </w:t>
      </w:r>
      <w:r w:rsidR="00325DFE" w:rsidRPr="00042822">
        <w:rPr>
          <w:rFonts w:ascii="Angsana New" w:hAnsi="Angsana New" w:cs="Angsana New" w:hint="cs"/>
          <w:spacing w:val="-6"/>
          <w:cs/>
          <w:lang w:val="en-US"/>
        </w:rPr>
        <w:t xml:space="preserve">โดยบริษัทได้ดำเนินการจัดสรรหุ้นให้กับ </w:t>
      </w:r>
      <w:r w:rsidR="00325DFE" w:rsidRPr="00042822">
        <w:rPr>
          <w:rFonts w:ascii="Angsana New" w:hAnsi="Angsana New" w:cs="Angsana New"/>
          <w:spacing w:val="-6"/>
          <w:lang w:val="en-US"/>
        </w:rPr>
        <w:t xml:space="preserve">PVL </w:t>
      </w:r>
      <w:r w:rsidR="00325DFE" w:rsidRPr="00042822">
        <w:rPr>
          <w:rFonts w:ascii="Angsana New" w:hAnsi="Angsana New" w:cs="Angsana New" w:hint="cs"/>
          <w:spacing w:val="-6"/>
          <w:cs/>
          <w:lang w:val="en-US"/>
        </w:rPr>
        <w:t>ตามมติดังกล่าวแล้ว</w:t>
      </w:r>
      <w:r w:rsidR="00325DFE" w:rsidRPr="00150D04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150D04">
        <w:rPr>
          <w:rFonts w:ascii="Angsana New" w:hAnsi="Angsana New" w:cs="Angsana New"/>
          <w:lang w:val="en-US"/>
        </w:rPr>
        <w:t>2</w:t>
      </w:r>
      <w:r w:rsidR="00325DFE" w:rsidRPr="00150D04">
        <w:rPr>
          <w:rFonts w:ascii="Angsana New" w:hAnsi="Angsana New" w:cs="Angsana New"/>
          <w:lang w:val="en-US"/>
        </w:rPr>
        <w:t xml:space="preserve"> </w:t>
      </w:r>
      <w:r w:rsidR="00325DFE" w:rsidRPr="00150D04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150D04">
        <w:rPr>
          <w:rFonts w:ascii="Angsana New" w:hAnsi="Angsana New" w:cs="Angsana New"/>
          <w:lang w:val="en-US"/>
        </w:rPr>
        <w:t>2560</w:t>
      </w:r>
      <w:r w:rsidR="00325DFE" w:rsidRPr="00150D04">
        <w:rPr>
          <w:rFonts w:ascii="Angsana New" w:hAnsi="Angsana New" w:cs="Angsana New"/>
          <w:lang w:val="en-US"/>
        </w:rPr>
        <w:t xml:space="preserve"> (</w:t>
      </w:r>
      <w:r w:rsidR="00325DFE" w:rsidRPr="00150D04">
        <w:rPr>
          <w:rFonts w:ascii="Angsana New" w:hAnsi="Angsana New" w:cs="Angsana New" w:hint="cs"/>
          <w:cs/>
          <w:lang w:val="en-US"/>
        </w:rPr>
        <w:t xml:space="preserve">ดูหมายเหตุข้อ </w:t>
      </w:r>
      <w:r w:rsidRPr="00150D04">
        <w:rPr>
          <w:rFonts w:ascii="Angsana New" w:hAnsi="Angsana New" w:cs="Angsana New"/>
          <w:lang w:val="en-US"/>
        </w:rPr>
        <w:t>2</w:t>
      </w:r>
      <w:r w:rsidR="00325DFE" w:rsidRPr="00150D04">
        <w:rPr>
          <w:rFonts w:ascii="Angsana New" w:hAnsi="Angsana New" w:cs="Angsana New"/>
          <w:lang w:val="en-US"/>
        </w:rPr>
        <w:t>.</w:t>
      </w:r>
      <w:r w:rsidRPr="00150D04">
        <w:rPr>
          <w:rFonts w:ascii="Angsana New" w:hAnsi="Angsana New" w:cs="Angsana New"/>
          <w:lang w:val="en-US"/>
        </w:rPr>
        <w:t>7</w:t>
      </w:r>
      <w:r w:rsidR="00210115" w:rsidRPr="00150D04">
        <w:rPr>
          <w:rFonts w:ascii="Angsana New" w:hAnsi="Angsana New" w:cs="Angsana New"/>
          <w:lang w:val="en-US"/>
        </w:rPr>
        <w:t xml:space="preserve">) </w:t>
      </w:r>
      <w:r w:rsidR="00210115" w:rsidRPr="00150D04">
        <w:rPr>
          <w:rFonts w:ascii="Angsana New" w:hAnsi="Angsana New" w:cs="Angsana New" w:hint="cs"/>
          <w:cs/>
          <w:lang w:val="en-US"/>
        </w:rPr>
        <w:t>ทำให้บริษัทมีทุนจดทะเบียน</w:t>
      </w:r>
      <w:r w:rsidR="00660C6B">
        <w:rPr>
          <w:rFonts w:ascii="Angsana New" w:hAnsi="Angsana New" w:cs="Angsana New" w:hint="cs"/>
          <w:cs/>
          <w:lang w:val="en-US"/>
        </w:rPr>
        <w:t>และชำระแล้ว</w:t>
      </w:r>
      <w:r w:rsidR="00660C6B" w:rsidRPr="00042822">
        <w:rPr>
          <w:rFonts w:ascii="Angsana New" w:hAnsi="Angsana New" w:cs="Angsana New" w:hint="cs"/>
          <w:spacing w:val="-8"/>
          <w:cs/>
          <w:lang w:val="en-US"/>
        </w:rPr>
        <w:t>เพิ่มขึ้นจาก</w:t>
      </w:r>
      <w:r w:rsidR="00210115" w:rsidRPr="00042822">
        <w:rPr>
          <w:rFonts w:ascii="Angsana New" w:hAnsi="Angsana New" w:cs="Angsana New" w:hint="cs"/>
          <w:spacing w:val="-8"/>
          <w:cs/>
          <w:lang w:val="en-US"/>
        </w:rPr>
        <w:t>จำนวน</w:t>
      </w:r>
      <w:r w:rsidR="00660C6B" w:rsidRPr="00042822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="00660C6B" w:rsidRPr="00042822">
        <w:rPr>
          <w:rFonts w:ascii="Angsana New" w:hAnsi="Angsana New" w:cs="Angsana New"/>
          <w:spacing w:val="-8"/>
          <w:lang w:val="en-US"/>
        </w:rPr>
        <w:t xml:space="preserve">7,336,295,227 </w:t>
      </w:r>
      <w:r w:rsidR="00660C6B" w:rsidRPr="00042822">
        <w:rPr>
          <w:rFonts w:ascii="Angsana New" w:hAnsi="Angsana New" w:cs="Angsana New" w:hint="cs"/>
          <w:spacing w:val="-8"/>
          <w:cs/>
          <w:lang w:val="en-US"/>
        </w:rPr>
        <w:t>บาท เป็น</w:t>
      </w:r>
      <w:r w:rsidR="00210115" w:rsidRPr="00042822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042822">
        <w:rPr>
          <w:rFonts w:ascii="Angsana New" w:hAnsi="Angsana New" w:cs="Angsana New"/>
          <w:spacing w:val="-8"/>
          <w:lang w:val="en-US"/>
        </w:rPr>
        <w:t>8</w:t>
      </w:r>
      <w:r w:rsidR="00210115" w:rsidRPr="00042822">
        <w:rPr>
          <w:rFonts w:ascii="Angsana New" w:hAnsi="Angsana New" w:cs="Angsana New"/>
          <w:spacing w:val="-8"/>
          <w:lang w:val="en-US"/>
        </w:rPr>
        <w:t>,</w:t>
      </w:r>
      <w:r w:rsidRPr="00042822">
        <w:rPr>
          <w:rFonts w:ascii="Angsana New" w:hAnsi="Angsana New" w:cs="Angsana New"/>
          <w:spacing w:val="-8"/>
          <w:lang w:val="en-US"/>
        </w:rPr>
        <w:t>266</w:t>
      </w:r>
      <w:r w:rsidR="00210115" w:rsidRPr="00042822">
        <w:rPr>
          <w:rFonts w:ascii="Angsana New" w:hAnsi="Angsana New" w:cs="Angsana New"/>
          <w:spacing w:val="-8"/>
          <w:lang w:val="en-US"/>
        </w:rPr>
        <w:t>,</w:t>
      </w:r>
      <w:r w:rsidRPr="00042822">
        <w:rPr>
          <w:rFonts w:ascii="Angsana New" w:hAnsi="Angsana New" w:cs="Angsana New"/>
          <w:spacing w:val="-8"/>
          <w:lang w:val="en-US"/>
        </w:rPr>
        <w:t>127</w:t>
      </w:r>
      <w:r w:rsidR="00210115" w:rsidRPr="00042822">
        <w:rPr>
          <w:rFonts w:ascii="Angsana New" w:hAnsi="Angsana New" w:cs="Angsana New"/>
          <w:spacing w:val="-8"/>
          <w:lang w:val="en-US"/>
        </w:rPr>
        <w:t>,</w:t>
      </w:r>
      <w:r w:rsidRPr="00042822">
        <w:rPr>
          <w:rFonts w:ascii="Angsana New" w:hAnsi="Angsana New" w:cs="Angsana New"/>
          <w:spacing w:val="-8"/>
          <w:lang w:val="en-US"/>
        </w:rPr>
        <w:t>954</w:t>
      </w:r>
      <w:r w:rsidR="00210115" w:rsidRPr="00042822">
        <w:rPr>
          <w:rFonts w:ascii="Angsana New" w:hAnsi="Angsana New" w:cs="Angsana New"/>
          <w:spacing w:val="-8"/>
          <w:lang w:val="en-US"/>
        </w:rPr>
        <w:t xml:space="preserve"> </w:t>
      </w:r>
      <w:r w:rsidR="00F44EB8" w:rsidRPr="00042822">
        <w:rPr>
          <w:rFonts w:ascii="Angsana New" w:hAnsi="Angsana New" w:cs="Angsana New" w:hint="cs"/>
          <w:spacing w:val="-8"/>
          <w:cs/>
          <w:lang w:val="en-US"/>
        </w:rPr>
        <w:t>บาท และ</w:t>
      </w:r>
      <w:r w:rsidR="00210115" w:rsidRPr="00042822">
        <w:rPr>
          <w:rFonts w:ascii="Angsana New" w:hAnsi="Angsana New" w:cs="Angsana New" w:hint="cs"/>
          <w:spacing w:val="-8"/>
          <w:cs/>
          <w:lang w:val="en-US"/>
        </w:rPr>
        <w:t>ส่วนต่ำกว่ามูลค่าหุ้นสามัญ</w:t>
      </w:r>
      <w:r w:rsidR="00210115">
        <w:rPr>
          <w:rFonts w:ascii="Angsana New" w:hAnsi="Angsana New" w:cs="Angsana New" w:hint="cs"/>
          <w:cs/>
          <w:lang w:val="en-US"/>
        </w:rPr>
        <w:t xml:space="preserve">ลดลงจาก </w:t>
      </w:r>
      <w:r w:rsidRPr="00D452EA">
        <w:rPr>
          <w:rFonts w:ascii="Angsana New" w:hAnsi="Angsana New" w:cs="Angsana New"/>
          <w:lang w:val="en-US"/>
        </w:rPr>
        <w:t>1</w:t>
      </w:r>
      <w:r w:rsidR="00210115">
        <w:rPr>
          <w:rFonts w:ascii="Angsana New" w:hAnsi="Angsana New" w:cs="Angsana New"/>
          <w:lang w:val="en-US"/>
        </w:rPr>
        <w:t>,</w:t>
      </w:r>
      <w:r w:rsidRPr="00D452EA">
        <w:rPr>
          <w:rFonts w:ascii="Angsana New" w:hAnsi="Angsana New" w:cs="Angsana New"/>
          <w:lang w:val="en-US"/>
        </w:rPr>
        <w:t>652</w:t>
      </w:r>
      <w:r w:rsidR="00210115">
        <w:rPr>
          <w:rFonts w:ascii="Angsana New" w:hAnsi="Angsana New" w:cs="Angsana New"/>
          <w:lang w:val="en-US"/>
        </w:rPr>
        <w:t>,</w:t>
      </w:r>
      <w:r w:rsidRPr="00D452EA">
        <w:rPr>
          <w:rFonts w:ascii="Angsana New" w:hAnsi="Angsana New" w:cs="Angsana New"/>
          <w:lang w:val="en-US"/>
        </w:rPr>
        <w:t>501</w:t>
      </w:r>
      <w:r w:rsidR="00210115">
        <w:rPr>
          <w:rFonts w:ascii="Angsana New" w:hAnsi="Angsana New" w:cs="Angsana New"/>
          <w:lang w:val="en-US"/>
        </w:rPr>
        <w:t>,</w:t>
      </w:r>
      <w:r w:rsidRPr="00D452EA">
        <w:rPr>
          <w:rFonts w:ascii="Angsana New" w:hAnsi="Angsana New" w:cs="Angsana New"/>
          <w:lang w:val="en-US"/>
        </w:rPr>
        <w:t>083</w:t>
      </w:r>
      <w:r w:rsidR="00210115">
        <w:rPr>
          <w:rFonts w:ascii="Angsana New" w:hAnsi="Angsana New" w:cs="Angsana New"/>
          <w:lang w:val="en-US"/>
        </w:rPr>
        <w:t xml:space="preserve"> </w:t>
      </w:r>
      <w:r w:rsidR="00210115">
        <w:rPr>
          <w:rFonts w:ascii="Angsana New" w:hAnsi="Angsana New" w:cs="Angsana New" w:hint="cs"/>
          <w:cs/>
          <w:lang w:val="en-US"/>
        </w:rPr>
        <w:t xml:space="preserve">บาท เป็น </w:t>
      </w:r>
      <w:r w:rsidRPr="00D452EA">
        <w:rPr>
          <w:rFonts w:ascii="Angsana New" w:hAnsi="Angsana New" w:cs="Angsana New" w:hint="cs"/>
          <w:lang w:val="en-US"/>
        </w:rPr>
        <w:t>1</w:t>
      </w:r>
      <w:r w:rsidR="00210115">
        <w:rPr>
          <w:rFonts w:ascii="Angsana New" w:hAnsi="Angsana New" w:cs="Angsana New"/>
          <w:lang w:val="en-US"/>
        </w:rPr>
        <w:t>,</w:t>
      </w:r>
      <w:r w:rsidRPr="00D452EA">
        <w:rPr>
          <w:rFonts w:ascii="Angsana New" w:hAnsi="Angsana New" w:cs="Angsana New"/>
          <w:lang w:val="en-US"/>
        </w:rPr>
        <w:t>559</w:t>
      </w:r>
      <w:r w:rsidR="00210115">
        <w:rPr>
          <w:rFonts w:ascii="Angsana New" w:hAnsi="Angsana New" w:cs="Angsana New"/>
          <w:lang w:val="en-US"/>
        </w:rPr>
        <w:t>,</w:t>
      </w:r>
      <w:r w:rsidRPr="00D452EA">
        <w:rPr>
          <w:rFonts w:ascii="Angsana New" w:hAnsi="Angsana New" w:cs="Angsana New"/>
          <w:lang w:val="en-US"/>
        </w:rPr>
        <w:t>517</w:t>
      </w:r>
      <w:r w:rsidR="00210115">
        <w:rPr>
          <w:rFonts w:ascii="Angsana New" w:hAnsi="Angsana New" w:cs="Angsana New"/>
          <w:lang w:val="en-US"/>
        </w:rPr>
        <w:t>,</w:t>
      </w:r>
      <w:r w:rsidRPr="00D452EA">
        <w:rPr>
          <w:rFonts w:ascii="Angsana New" w:hAnsi="Angsana New" w:cs="Angsana New"/>
          <w:lang w:val="en-US"/>
        </w:rPr>
        <w:t>810</w:t>
      </w:r>
      <w:r w:rsidR="00210115">
        <w:rPr>
          <w:rFonts w:ascii="Angsana New" w:hAnsi="Angsana New" w:cs="Angsana New"/>
          <w:lang w:val="en-US"/>
        </w:rPr>
        <w:t xml:space="preserve"> </w:t>
      </w:r>
      <w:r w:rsidR="00210115">
        <w:rPr>
          <w:rFonts w:ascii="Angsana New" w:hAnsi="Angsana New" w:cs="Angsana New" w:hint="cs"/>
          <w:cs/>
          <w:lang w:val="en-US"/>
        </w:rPr>
        <w:t>บาท</w:t>
      </w:r>
    </w:p>
    <w:p w:rsidR="00325DFE" w:rsidRPr="00325DFE" w:rsidRDefault="00D452EA" w:rsidP="00263141">
      <w:pPr>
        <w:pStyle w:val="BodyTextIndent"/>
        <w:spacing w:before="240"/>
        <w:ind w:left="1714" w:hanging="634"/>
        <w:jc w:val="thaiDistribute"/>
        <w:rPr>
          <w:rFonts w:ascii="Angsana New" w:hAnsi="Angsana New" w:cs="Angsana New"/>
          <w:cs/>
          <w:lang w:val="en-US"/>
        </w:rPr>
      </w:pPr>
      <w:r w:rsidRPr="00D452EA">
        <w:rPr>
          <w:rFonts w:ascii="Angsana New" w:hAnsi="Angsana New" w:cs="Angsana New"/>
          <w:lang w:val="en-US"/>
        </w:rPr>
        <w:t>20</w:t>
      </w:r>
      <w:r w:rsidR="00325DFE" w:rsidRPr="005D59F5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3</w:t>
      </w:r>
      <w:r w:rsidR="00325DFE" w:rsidRPr="005D59F5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2</w:t>
      </w:r>
      <w:r w:rsidR="00325DFE" w:rsidRPr="005D59F5">
        <w:rPr>
          <w:rFonts w:ascii="Angsana New" w:hAnsi="Angsana New" w:cs="Angsana New"/>
          <w:lang w:val="en-US"/>
        </w:rPr>
        <w:tab/>
      </w:r>
      <w:r w:rsidR="00325DFE" w:rsidRPr="005D59F5">
        <w:rPr>
          <w:rFonts w:ascii="Angsana New" w:hAnsi="Angsana New" w:cs="Angsana New"/>
          <w:cs/>
          <w:lang w:val="en-US"/>
        </w:rPr>
        <w:t>อนุมัติจัดสรรหุ้นสามัญเพิ่มทุนแบบมอบอำนาจทั่วไป (</w:t>
      </w:r>
      <w:r w:rsidR="00325DFE" w:rsidRPr="005D59F5">
        <w:rPr>
          <w:rFonts w:ascii="Angsana New" w:hAnsi="Angsana New" w:cs="Angsana New"/>
          <w:lang w:val="en-US"/>
        </w:rPr>
        <w:t xml:space="preserve">General Mandate) </w:t>
      </w:r>
      <w:r w:rsidR="00325DFE" w:rsidRPr="005D59F5">
        <w:rPr>
          <w:rFonts w:ascii="Angsana New" w:hAnsi="Angsana New" w:cs="Angsana New"/>
          <w:cs/>
          <w:lang w:val="en-US"/>
        </w:rPr>
        <w:t xml:space="preserve">จำนวนไม่เกิน </w:t>
      </w:r>
      <w:r w:rsidRPr="00D452EA">
        <w:rPr>
          <w:rFonts w:ascii="Angsana New" w:hAnsi="Angsana New" w:cs="Angsana New"/>
          <w:lang w:val="en-US"/>
        </w:rPr>
        <w:t>700</w:t>
      </w:r>
      <w:r w:rsidR="00325DFE" w:rsidRPr="005D59F5">
        <w:rPr>
          <w:rFonts w:ascii="Angsana New" w:hAnsi="Angsana New" w:cs="Angsana New"/>
          <w:lang w:val="en-US"/>
        </w:rPr>
        <w:t>,</w:t>
      </w:r>
      <w:r w:rsidRPr="00D452EA">
        <w:rPr>
          <w:rFonts w:ascii="Angsana New" w:hAnsi="Angsana New" w:cs="Angsana New"/>
          <w:lang w:val="en-US"/>
        </w:rPr>
        <w:t>000</w:t>
      </w:r>
      <w:r w:rsidR="00325DFE" w:rsidRPr="005D59F5">
        <w:rPr>
          <w:rFonts w:ascii="Angsana New" w:hAnsi="Angsana New" w:cs="Angsana New"/>
          <w:lang w:val="en-US"/>
        </w:rPr>
        <w:t>,</w:t>
      </w:r>
      <w:r w:rsidRPr="00D452EA">
        <w:rPr>
          <w:rFonts w:ascii="Angsana New" w:hAnsi="Angsana New" w:cs="Angsana New"/>
          <w:lang w:val="en-US"/>
        </w:rPr>
        <w:t>000</w:t>
      </w:r>
      <w:r w:rsidR="00325DFE" w:rsidRPr="005D59F5">
        <w:rPr>
          <w:rFonts w:ascii="Angsana New" w:hAnsi="Angsana New" w:cs="Angsana New"/>
          <w:lang w:val="en-US"/>
        </w:rPr>
        <w:t xml:space="preserve"> </w:t>
      </w:r>
      <w:r w:rsidR="00325DFE" w:rsidRPr="005D59F5">
        <w:rPr>
          <w:rFonts w:ascii="Angsana New" w:hAnsi="Angsana New" w:cs="Angsana New"/>
          <w:cs/>
          <w:lang w:val="en-US"/>
        </w:rPr>
        <w:t xml:space="preserve">หุ้น มูลค่าที่ตราไว้หุ้นละ </w:t>
      </w:r>
      <w:r w:rsidRPr="00D452EA">
        <w:rPr>
          <w:rFonts w:ascii="Angsana New" w:hAnsi="Angsana New" w:cs="Angsana New"/>
          <w:lang w:val="en-US"/>
        </w:rPr>
        <w:t>1</w:t>
      </w:r>
      <w:r w:rsidR="00325DFE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00</w:t>
      </w:r>
      <w:r w:rsidR="00325DFE" w:rsidRPr="005D59F5">
        <w:rPr>
          <w:rFonts w:ascii="Angsana New" w:hAnsi="Angsana New" w:cs="Angsana New"/>
          <w:lang w:val="en-US"/>
        </w:rPr>
        <w:t xml:space="preserve"> </w:t>
      </w:r>
      <w:r w:rsidR="00325DFE" w:rsidRPr="005D59F5">
        <w:rPr>
          <w:rFonts w:ascii="Angsana New" w:hAnsi="Angsana New" w:cs="Angsana New"/>
          <w:cs/>
          <w:lang w:val="en-US"/>
        </w:rPr>
        <w:t>บาท เพื่อเสนอขายให้แก่บุคคลในวงจำกัด (</w:t>
      </w:r>
      <w:r w:rsidR="00325DFE" w:rsidRPr="005D59F5">
        <w:rPr>
          <w:rFonts w:ascii="Angsana New" w:hAnsi="Angsana New" w:cs="Angsana New"/>
          <w:lang w:val="en-US"/>
        </w:rPr>
        <w:t xml:space="preserve">Private Placement) </w:t>
      </w:r>
      <w:r w:rsidR="00325DFE" w:rsidRPr="005D59F5">
        <w:rPr>
          <w:rFonts w:ascii="Angsana New" w:hAnsi="Angsana New" w:cs="Angsana New"/>
          <w:cs/>
          <w:lang w:val="en-US"/>
        </w:rPr>
        <w:t>ซึ่งไม่เป็นบุคค</w:t>
      </w:r>
      <w:r w:rsidR="00325DFE">
        <w:rPr>
          <w:rFonts w:ascii="Angsana New" w:hAnsi="Angsana New" w:cs="Angsana New"/>
          <w:cs/>
          <w:lang w:val="en-US"/>
        </w:rPr>
        <w:t>ลที่เกี่ยวโยงกันกับบริษัท โดย</w:t>
      </w:r>
      <w:r w:rsidR="00325DFE" w:rsidRPr="005D59F5">
        <w:rPr>
          <w:rFonts w:ascii="Angsana New" w:hAnsi="Angsana New" w:cs="Angsana New"/>
          <w:cs/>
          <w:lang w:val="en-US"/>
        </w:rPr>
        <w:t xml:space="preserve">บริษัทจะต้องดำเนินการให้แล้วเสร็จภายในวันที่บริษัทจะจัดประชุมสามัญผู้ถือหุ้นประจำปี </w:t>
      </w:r>
      <w:r w:rsidRPr="00D452EA">
        <w:rPr>
          <w:rFonts w:ascii="Angsana New" w:hAnsi="Angsana New" w:cs="Angsana New"/>
          <w:lang w:val="en-US"/>
        </w:rPr>
        <w:t>2561</w:t>
      </w:r>
      <w:r w:rsidR="00325DFE">
        <w:rPr>
          <w:rFonts w:ascii="Angsana New" w:hAnsi="Angsana New" w:cs="Angsana New"/>
          <w:lang w:val="en-US"/>
        </w:rPr>
        <w:t xml:space="preserve"> </w:t>
      </w:r>
    </w:p>
    <w:p w:rsidR="00466821" w:rsidRPr="00CB670F" w:rsidRDefault="00D452EA" w:rsidP="00325DFE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  <w:r w:rsidRPr="00D452EA">
        <w:rPr>
          <w:rFonts w:ascii="Angsana New" w:hAnsi="Angsana New" w:cs="Angsana New"/>
          <w:b/>
          <w:bCs/>
          <w:lang w:val="en-US"/>
        </w:rPr>
        <w:t>21</w:t>
      </w:r>
      <w:r w:rsidR="00466821" w:rsidRPr="00CB670F">
        <w:rPr>
          <w:rFonts w:ascii="Angsana New" w:hAnsi="Angsana New" w:cs="Angsana New"/>
          <w:b/>
          <w:bCs/>
          <w:lang w:val="en-US"/>
        </w:rPr>
        <w:t>.</w:t>
      </w:r>
      <w:r w:rsidR="00466821" w:rsidRPr="00CB670F">
        <w:rPr>
          <w:rFonts w:ascii="Angsana New" w:hAnsi="Angsana New" w:cs="Angsana New"/>
          <w:b/>
          <w:bCs/>
          <w:lang w:val="en-US"/>
        </w:rPr>
        <w:tab/>
      </w:r>
      <w:r w:rsidR="00466821" w:rsidRPr="00CB670F">
        <w:rPr>
          <w:rFonts w:ascii="Angsana New" w:hAnsi="Angsana New" w:cs="Angsana New"/>
          <w:b/>
          <w:bCs/>
          <w:cs/>
          <w:lang w:val="en-US"/>
        </w:rPr>
        <w:t>องค์ประกอบอื่น</w:t>
      </w:r>
      <w:r w:rsidR="00453830" w:rsidRPr="00CB670F">
        <w:rPr>
          <w:rFonts w:ascii="Angsana New" w:hAnsi="Angsana New" w:cs="Angsana New"/>
          <w:b/>
          <w:bCs/>
          <w:cs/>
          <w:lang w:val="en-US"/>
        </w:rPr>
        <w:t>ของส่วนของผู้ถือหุ้น</w:t>
      </w:r>
    </w:p>
    <w:p w:rsidR="00453830" w:rsidRPr="00CB670F" w:rsidRDefault="00453830" w:rsidP="00453830">
      <w:pPr>
        <w:tabs>
          <w:tab w:val="left" w:pos="9090"/>
        </w:tabs>
        <w:ind w:left="547"/>
        <w:jc w:val="thaiDistribute"/>
        <w:rPr>
          <w:rStyle w:val="PageNumber"/>
          <w:rFonts w:ascii="Angsana New" w:hAnsi="Angsana New" w:cs="Angsana New"/>
          <w:lang w:val="en-US"/>
        </w:rPr>
      </w:pPr>
      <w:r w:rsidRPr="00CB670F">
        <w:rPr>
          <w:rStyle w:val="PageNumber"/>
          <w:rFonts w:ascii="Angsana New" w:hAnsi="Angsana New" w:cs="Angsana New"/>
          <w:cs/>
        </w:rPr>
        <w:t>องค์ประกอบอื่นของส่วนของผู้ถือหุ้น</w:t>
      </w:r>
      <w:r w:rsidRPr="00CB670F">
        <w:rPr>
          <w:rStyle w:val="PageNumber"/>
          <w:rFonts w:ascii="Angsana New" w:hAnsi="Angsana New" w:cs="Angsana New"/>
          <w:lang w:val="en-US"/>
        </w:rPr>
        <w:t xml:space="preserve"> </w:t>
      </w:r>
      <w:r w:rsidRPr="00CB670F">
        <w:rPr>
          <w:rStyle w:val="PageNumber"/>
          <w:rFonts w:ascii="Angsana New" w:hAnsi="Angsana New" w:cs="Angsana New"/>
          <w:cs/>
          <w:lang w:val="en-US"/>
        </w:rPr>
        <w:t>ประกอบด้วย</w:t>
      </w:r>
    </w:p>
    <w:p w:rsidR="00453830" w:rsidRDefault="00D452EA" w:rsidP="00453830">
      <w:pPr>
        <w:ind w:left="1080" w:hanging="540"/>
        <w:jc w:val="thaiDistribute"/>
        <w:rPr>
          <w:rStyle w:val="PageNumber"/>
          <w:rFonts w:ascii="Angsana New" w:hAnsi="Angsana New" w:cs="Angsana New"/>
          <w:lang w:val="en-US"/>
        </w:rPr>
      </w:pPr>
      <w:r w:rsidRPr="00D452EA">
        <w:rPr>
          <w:rStyle w:val="PageNumber"/>
          <w:rFonts w:ascii="Angsana New" w:hAnsi="Angsana New" w:cs="Angsana New"/>
          <w:lang w:val="en-US"/>
        </w:rPr>
        <w:t>21</w:t>
      </w:r>
      <w:r w:rsidR="00453830" w:rsidRPr="00CB670F">
        <w:rPr>
          <w:rStyle w:val="PageNumber"/>
          <w:rFonts w:ascii="Angsana New" w:hAnsi="Angsana New" w:cs="Angsana New"/>
          <w:lang w:val="en-US"/>
        </w:rPr>
        <w:t>.</w:t>
      </w:r>
      <w:r w:rsidRPr="00D452EA">
        <w:rPr>
          <w:rStyle w:val="PageNumber"/>
          <w:rFonts w:ascii="Angsana New" w:hAnsi="Angsana New" w:cs="Angsana New"/>
          <w:lang w:val="en-US"/>
        </w:rPr>
        <w:t>1</w:t>
      </w:r>
      <w:r w:rsidR="00453830" w:rsidRPr="00CB670F">
        <w:rPr>
          <w:rStyle w:val="PageNumber"/>
          <w:rFonts w:ascii="Angsana New" w:hAnsi="Angsana New" w:cs="Angsana New"/>
          <w:lang w:val="en-US"/>
        </w:rPr>
        <w:tab/>
      </w:r>
      <w:r w:rsidR="00453830" w:rsidRPr="00CB670F">
        <w:rPr>
          <w:rStyle w:val="PageNumber"/>
          <w:rFonts w:ascii="Angsana New" w:hAnsi="Angsana New" w:cs="Angsana New"/>
          <w:cs/>
          <w:lang w:val="en-US"/>
        </w:rPr>
        <w:t>กำไร (ขาดทุน) จากการปรับมูลค่าเงินลงทุนในหลักทรัพย์เผื่อขาย</w:t>
      </w:r>
    </w:p>
    <w:p w:rsidR="00453830" w:rsidRPr="00CB670F" w:rsidRDefault="00453830" w:rsidP="00453830">
      <w:pPr>
        <w:ind w:left="547"/>
        <w:jc w:val="right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10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90"/>
        <w:gridCol w:w="90"/>
        <w:gridCol w:w="90"/>
        <w:gridCol w:w="180"/>
        <w:gridCol w:w="1170"/>
        <w:gridCol w:w="90"/>
        <w:gridCol w:w="1190"/>
      </w:tblGrid>
      <w:tr w:rsidR="00453830" w:rsidRPr="00CB670F" w:rsidTr="000772F2">
        <w:tc>
          <w:tcPr>
            <w:tcW w:w="5310" w:type="dxa"/>
          </w:tcPr>
          <w:p w:rsidR="00453830" w:rsidRPr="00CB670F" w:rsidRDefault="00453830" w:rsidP="00CD536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453830" w:rsidRPr="00CB670F" w:rsidRDefault="00453830" w:rsidP="00CD5362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453830" w:rsidRPr="00CB670F" w:rsidRDefault="00453830" w:rsidP="00CD536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:rsidR="00453830" w:rsidRPr="00CB670F" w:rsidRDefault="008D7201" w:rsidP="00616AF0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งบการเงินรวมและ</w:t>
            </w:r>
          </w:p>
        </w:tc>
      </w:tr>
      <w:tr w:rsidR="00616AF0" w:rsidRPr="00CB670F" w:rsidTr="000772F2">
        <w:tc>
          <w:tcPr>
            <w:tcW w:w="5310" w:type="dxa"/>
          </w:tcPr>
          <w:p w:rsidR="00616AF0" w:rsidRPr="00CB670F" w:rsidRDefault="00616AF0" w:rsidP="00CD536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616AF0" w:rsidRPr="00CB670F" w:rsidRDefault="00616AF0" w:rsidP="00CD5362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616AF0" w:rsidRPr="00CB670F" w:rsidRDefault="00616AF0" w:rsidP="00CD536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:rsidR="00616AF0" w:rsidRPr="00CB670F" w:rsidRDefault="00616AF0" w:rsidP="00CD5362">
            <w:pPr>
              <w:pStyle w:val="Heading3"/>
              <w:spacing w:line="34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772F2" w:rsidRPr="00CB670F" w:rsidTr="000772F2">
        <w:tc>
          <w:tcPr>
            <w:tcW w:w="5310" w:type="dxa"/>
          </w:tcPr>
          <w:p w:rsidR="000772F2" w:rsidRPr="00CB670F" w:rsidRDefault="000772F2" w:rsidP="00077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772F2" w:rsidRPr="00CB670F" w:rsidTr="000772F2">
        <w:tc>
          <w:tcPr>
            <w:tcW w:w="5310" w:type="dxa"/>
          </w:tcPr>
          <w:p w:rsidR="000772F2" w:rsidRPr="00CB670F" w:rsidRDefault="000772F2" w:rsidP="00077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D452EA" w:rsidP="0024332D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616AF0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6A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D452EA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0772F2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772F2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772F2" w:rsidRPr="00CB670F" w:rsidTr="000772F2">
        <w:tc>
          <w:tcPr>
            <w:tcW w:w="5310" w:type="dxa"/>
          </w:tcPr>
          <w:p w:rsidR="000772F2" w:rsidRPr="00CB670F" w:rsidRDefault="000772F2" w:rsidP="00077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D452EA" w:rsidP="0024332D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D452EA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24332D" w:rsidRPr="00CB670F" w:rsidTr="00012699">
        <w:tc>
          <w:tcPr>
            <w:tcW w:w="5310" w:type="dxa"/>
          </w:tcPr>
          <w:p w:rsidR="0024332D" w:rsidRPr="00CB670F" w:rsidRDefault="0024332D" w:rsidP="00F8170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="00F81703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4332D" w:rsidRPr="00CB670F" w:rsidRDefault="0024332D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24332D" w:rsidRPr="00CB670F" w:rsidRDefault="00D452EA" w:rsidP="00645EBF">
            <w:pPr>
              <w:spacing w:line="340" w:lineRule="exact"/>
              <w:ind w:left="-10" w:right="1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C507DE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 w:rsidR="00C507DE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987</w:t>
            </w: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24332D" w:rsidRPr="00CB670F" w:rsidRDefault="0024332D" w:rsidP="0024332D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173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651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24332D" w:rsidRPr="00CB670F" w:rsidTr="00012699">
        <w:tc>
          <w:tcPr>
            <w:tcW w:w="5310" w:type="dxa"/>
          </w:tcPr>
          <w:p w:rsidR="0024332D" w:rsidRPr="00CB670F" w:rsidRDefault="0024332D" w:rsidP="0024332D">
            <w:pPr>
              <w:spacing w:line="340" w:lineRule="exact"/>
              <w:ind w:left="342" w:hanging="34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กำไร (ขาดทุน) สุทธิจากการปรับมูลค่าเงินลงทุนในหลักทรัพย์เผื่อขาย</w:t>
            </w: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4332D" w:rsidRPr="00CB670F" w:rsidRDefault="0024332D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24332D" w:rsidRPr="00067070" w:rsidRDefault="00C507DE" w:rsidP="00C507DE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696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283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24332D" w:rsidRPr="00CB670F" w:rsidRDefault="00D452EA" w:rsidP="0024332D">
            <w:pPr>
              <w:spacing w:line="340" w:lineRule="exact"/>
              <w:ind w:left="-10" w:right="17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53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344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548</w:t>
            </w:r>
          </w:p>
        </w:tc>
      </w:tr>
      <w:tr w:rsidR="0024332D" w:rsidRPr="00CB670F" w:rsidTr="00012699">
        <w:tc>
          <w:tcPr>
            <w:tcW w:w="5310" w:type="dxa"/>
          </w:tcPr>
          <w:p w:rsidR="0024332D" w:rsidRPr="00CB670F" w:rsidRDefault="0024332D" w:rsidP="00616AF0">
            <w:pPr>
              <w:spacing w:line="340" w:lineRule="exact"/>
              <w:ind w:left="252" w:hanging="25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ภาษีเงินได้เกี่ยวกับกำไร (ขาดทุน) จากการปรับมูลค่าเงินลงทุน</w:t>
            </w: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4332D" w:rsidRPr="00CB670F" w:rsidRDefault="0024332D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67070" w:rsidRPr="00067070" w:rsidRDefault="00067070" w:rsidP="00645EBF">
            <w:pPr>
              <w:spacing w:line="340" w:lineRule="exact"/>
              <w:ind w:left="-10" w:right="15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24332D" w:rsidRPr="00CB670F" w:rsidRDefault="0024332D" w:rsidP="0024332D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16AF0" w:rsidRPr="00CB670F" w:rsidTr="00012699">
        <w:tc>
          <w:tcPr>
            <w:tcW w:w="5310" w:type="dxa"/>
          </w:tcPr>
          <w:p w:rsidR="00616AF0" w:rsidRPr="00CB670F" w:rsidRDefault="00616AF0" w:rsidP="00616AF0">
            <w:pPr>
              <w:spacing w:line="340" w:lineRule="exact"/>
              <w:ind w:left="252" w:firstLine="1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ในหลักทรัพย์เผื่อขาย</w:t>
            </w:r>
          </w:p>
        </w:tc>
        <w:tc>
          <w:tcPr>
            <w:tcW w:w="90" w:type="dxa"/>
          </w:tcPr>
          <w:p w:rsidR="00616AF0" w:rsidRPr="00CB670F" w:rsidRDefault="00616AF0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16AF0" w:rsidRPr="00CB670F" w:rsidRDefault="00616AF0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16AF0" w:rsidRPr="00CB670F" w:rsidRDefault="00616AF0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616AF0" w:rsidRPr="00CB670F" w:rsidRDefault="00616AF0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616AF0" w:rsidRPr="00C507DE" w:rsidRDefault="00D452EA" w:rsidP="009E4C80">
            <w:pPr>
              <w:spacing w:line="340" w:lineRule="exact"/>
              <w:ind w:left="-10" w:right="1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C507DE" w:rsidRPr="00C507D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739</w:t>
            </w:r>
            <w:r w:rsidR="00C507DE" w:rsidRPr="00C507D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257</w:t>
            </w:r>
          </w:p>
        </w:tc>
        <w:tc>
          <w:tcPr>
            <w:tcW w:w="90" w:type="dxa"/>
            <w:tcBorders>
              <w:left w:val="nil"/>
            </w:tcBorders>
          </w:tcPr>
          <w:p w:rsidR="00616AF0" w:rsidRPr="00CB670F" w:rsidRDefault="00616AF0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616AF0" w:rsidRPr="00CB670F" w:rsidRDefault="00616AF0" w:rsidP="0024332D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668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910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24332D" w:rsidRPr="00CB670F" w:rsidTr="000772F2">
        <w:tc>
          <w:tcPr>
            <w:tcW w:w="5310" w:type="dxa"/>
          </w:tcPr>
          <w:p w:rsidR="0024332D" w:rsidRPr="00CB670F" w:rsidRDefault="0024332D" w:rsidP="002433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hanging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ยอดคงเหลือปลาย</w:t>
            </w:r>
            <w:r w:rsidR="00F81703">
              <w:rPr>
                <w:rFonts w:ascii="Angsana New" w:hAnsi="Angsana New" w:cs="Angsana New" w:hint="cs"/>
                <w:szCs w:val="28"/>
                <w:cs/>
              </w:rPr>
              <w:t>งวด</w:t>
            </w: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4332D" w:rsidRPr="00CB670F" w:rsidRDefault="0024332D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4332D" w:rsidRPr="00C507DE" w:rsidRDefault="00C507DE" w:rsidP="00C507DE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507D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Pr="00C507D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455</w:t>
            </w:r>
            <w:r w:rsidRPr="00C507D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039</w:t>
            </w:r>
            <w:r w:rsidRPr="00C507D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24332D" w:rsidRPr="00CB670F" w:rsidRDefault="00D452EA" w:rsidP="0024332D">
            <w:pPr>
              <w:spacing w:line="340" w:lineRule="exact"/>
              <w:ind w:left="-10" w:right="17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987</w:t>
            </w:r>
          </w:p>
        </w:tc>
      </w:tr>
    </w:tbl>
    <w:p w:rsidR="00453830" w:rsidRPr="00CB670F" w:rsidRDefault="00C32655" w:rsidP="00AF2447">
      <w:pPr>
        <w:tabs>
          <w:tab w:val="left" w:pos="9090"/>
        </w:tabs>
        <w:spacing w:before="240"/>
        <w:ind w:left="1080"/>
        <w:jc w:val="thaiDistribute"/>
        <w:rPr>
          <w:rStyle w:val="PageNumber"/>
          <w:rFonts w:ascii="Angsana New" w:hAnsi="Angsana New" w:cs="Angsana New"/>
          <w:lang w:val="en-US"/>
        </w:rPr>
      </w:pPr>
      <w:r w:rsidRPr="00CB670F">
        <w:rPr>
          <w:rStyle w:val="PageNumber"/>
          <w:rFonts w:ascii="Angsana New" w:hAnsi="Angsana New" w:cs="Angsana New"/>
          <w:spacing w:val="-4"/>
          <w:cs/>
          <w:lang w:val="en-US"/>
        </w:rPr>
        <w:t>กำไร (ขาดทุน) จากการปรับมูลค่าเงินลงทุนในหลักทรัพย์เผื่อขาย</w:t>
      </w:r>
      <w:r w:rsidR="00453830" w:rsidRPr="00CB670F">
        <w:rPr>
          <w:rStyle w:val="PageNumber"/>
          <w:rFonts w:ascii="Angsana New" w:hAnsi="Angsana New" w:cs="Angsana New"/>
          <w:spacing w:val="-4"/>
          <w:cs/>
          <w:lang w:val="en-US"/>
        </w:rPr>
        <w:t xml:space="preserve"> แสดงผลสะสม</w:t>
      </w:r>
      <w:r w:rsidR="00453830" w:rsidRPr="00CB670F">
        <w:rPr>
          <w:rStyle w:val="PageNumber"/>
          <w:rFonts w:ascii="Angsana New" w:hAnsi="Angsana New" w:cs="Angsana New"/>
          <w:cs/>
          <w:lang w:val="en-US"/>
        </w:rPr>
        <w:t>ของกำไรและขาดทุนจากการวัดมูลค่า</w:t>
      </w:r>
      <w:r w:rsidR="00453830" w:rsidRPr="00CB670F">
        <w:rPr>
          <w:rFonts w:ascii="Angsana New" w:hAnsi="Angsana New" w:cs="Angsana New"/>
          <w:cs/>
          <w:lang w:val="en-US"/>
        </w:rPr>
        <w:t>เงินลงทุนในหลักทรัพย์เผื่อขาย</w:t>
      </w:r>
      <w:r w:rsidR="00453830" w:rsidRPr="00CB670F">
        <w:rPr>
          <w:rStyle w:val="PageNumber"/>
          <w:rFonts w:ascii="Angsana New" w:hAnsi="Angsana New" w:cs="Angsana New"/>
          <w:cs/>
          <w:lang w:val="en-US"/>
        </w:rPr>
        <w:t>ที่ถูกรับรู้ในกำไรขาดทุนเบ็ดเสร็จอื่นสุทธิจากจำนวนที่ถูกจัดประเภทใหม่เข้ากำไรขาดทุนเมื่อเงินลงทุนนั้นถูกจำหน่ายหรือมีการด้อยค่า</w:t>
      </w:r>
    </w:p>
    <w:p w:rsidR="00556709" w:rsidRDefault="00556709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lang w:val="en-US"/>
        </w:rPr>
      </w:pPr>
      <w:r>
        <w:rPr>
          <w:rStyle w:val="PageNumber"/>
          <w:rFonts w:ascii="Angsana New" w:hAnsi="Angsana New" w:cs="Angsana New"/>
          <w:lang w:val="en-US"/>
        </w:rPr>
        <w:br w:type="page"/>
      </w:r>
    </w:p>
    <w:p w:rsidR="00453830" w:rsidRPr="00CB670F" w:rsidRDefault="00D452EA" w:rsidP="00067070">
      <w:pPr>
        <w:spacing w:before="240"/>
        <w:ind w:left="1094" w:hanging="547"/>
        <w:jc w:val="thaiDistribute"/>
        <w:rPr>
          <w:rStyle w:val="PageNumber"/>
          <w:rFonts w:ascii="Angsana New" w:hAnsi="Angsana New" w:cs="Angsana New"/>
          <w:lang w:val="en-US"/>
        </w:rPr>
      </w:pPr>
      <w:r w:rsidRPr="00D452EA">
        <w:rPr>
          <w:rStyle w:val="PageNumber"/>
          <w:rFonts w:ascii="Angsana New" w:hAnsi="Angsana New" w:cs="Angsana New"/>
          <w:lang w:val="en-US"/>
        </w:rPr>
        <w:lastRenderedPageBreak/>
        <w:t>21</w:t>
      </w:r>
      <w:r w:rsidR="00453830" w:rsidRPr="00CB670F">
        <w:rPr>
          <w:rStyle w:val="PageNumber"/>
          <w:rFonts w:ascii="Angsana New" w:hAnsi="Angsana New" w:cs="Angsana New"/>
          <w:lang w:val="en-US"/>
        </w:rPr>
        <w:t>.</w:t>
      </w:r>
      <w:r w:rsidRPr="00D452EA">
        <w:rPr>
          <w:rStyle w:val="PageNumber"/>
          <w:rFonts w:ascii="Angsana New" w:hAnsi="Angsana New" w:cs="Angsana New"/>
          <w:lang w:val="en-US"/>
        </w:rPr>
        <w:t>2</w:t>
      </w:r>
      <w:r w:rsidR="00453830" w:rsidRPr="00CB670F">
        <w:rPr>
          <w:rStyle w:val="PageNumber"/>
          <w:rFonts w:ascii="Angsana New" w:hAnsi="Angsana New" w:cs="Angsana New"/>
          <w:lang w:val="en-US"/>
        </w:rPr>
        <w:tab/>
      </w:r>
      <w:r w:rsidR="000772F2" w:rsidRPr="00CB670F">
        <w:rPr>
          <w:rStyle w:val="PageNumber"/>
          <w:rFonts w:ascii="Angsana New" w:hAnsi="Angsana New" w:cs="Angsana New"/>
          <w:cs/>
          <w:lang w:val="en-US"/>
        </w:rPr>
        <w:t>ผลต่างของอัตราแลกเปลี่ยนจากการแปลงค่างบการเงินต่างประเทศ</w:t>
      </w:r>
    </w:p>
    <w:p w:rsidR="00453830" w:rsidRPr="00CB670F" w:rsidRDefault="00453830" w:rsidP="00453830">
      <w:pPr>
        <w:ind w:left="547"/>
        <w:jc w:val="right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10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0"/>
        <w:gridCol w:w="90"/>
        <w:gridCol w:w="90"/>
        <w:gridCol w:w="450"/>
        <w:gridCol w:w="1170"/>
        <w:gridCol w:w="90"/>
        <w:gridCol w:w="1190"/>
      </w:tblGrid>
      <w:tr w:rsidR="00453830" w:rsidRPr="00CB670F" w:rsidTr="000772F2">
        <w:tc>
          <w:tcPr>
            <w:tcW w:w="5040" w:type="dxa"/>
          </w:tcPr>
          <w:p w:rsidR="00453830" w:rsidRPr="00CB670F" w:rsidRDefault="00453830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453830" w:rsidRPr="00CB670F" w:rsidRDefault="00453830" w:rsidP="001612E3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450" w:type="dxa"/>
          </w:tcPr>
          <w:p w:rsidR="00453830" w:rsidRPr="00CB670F" w:rsidRDefault="00453830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:rsidR="00453830" w:rsidRPr="00CB670F" w:rsidRDefault="000772F2" w:rsidP="001612E3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772F2" w:rsidRPr="00CB670F" w:rsidTr="000772F2">
        <w:tc>
          <w:tcPr>
            <w:tcW w:w="5040" w:type="dxa"/>
          </w:tcPr>
          <w:p w:rsidR="000772F2" w:rsidRPr="00CB670F" w:rsidRDefault="000772F2" w:rsidP="001612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772F2" w:rsidRPr="00CB670F" w:rsidTr="000772F2">
        <w:tc>
          <w:tcPr>
            <w:tcW w:w="5040" w:type="dxa"/>
          </w:tcPr>
          <w:p w:rsidR="000772F2" w:rsidRPr="00CB670F" w:rsidRDefault="000772F2" w:rsidP="001612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D452EA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616AF0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6A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D452EA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0772F2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772F2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772F2" w:rsidRPr="00CB670F" w:rsidTr="000772F2">
        <w:tc>
          <w:tcPr>
            <w:tcW w:w="5040" w:type="dxa"/>
          </w:tcPr>
          <w:p w:rsidR="000772F2" w:rsidRPr="00CB670F" w:rsidRDefault="000772F2" w:rsidP="001612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D452EA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D452EA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24332D" w:rsidRPr="00CB670F" w:rsidTr="000772F2">
        <w:tc>
          <w:tcPr>
            <w:tcW w:w="5040" w:type="dxa"/>
          </w:tcPr>
          <w:p w:rsidR="0024332D" w:rsidRPr="00CB670F" w:rsidRDefault="000D180D" w:rsidP="001612E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</w:tcPr>
          <w:p w:rsidR="0024332D" w:rsidRPr="00CB670F" w:rsidRDefault="0024332D" w:rsidP="001612E3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4332D" w:rsidRPr="00CB670F" w:rsidRDefault="0024332D" w:rsidP="001612E3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24332D" w:rsidRPr="00CB670F" w:rsidRDefault="0024332D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24332D" w:rsidRPr="00CB670F" w:rsidRDefault="00C507DE" w:rsidP="001612E3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221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829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24332D" w:rsidRPr="00CB670F" w:rsidRDefault="00D452EA" w:rsidP="001612E3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217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495</w:t>
            </w:r>
          </w:p>
        </w:tc>
      </w:tr>
      <w:tr w:rsidR="004D06E0" w:rsidRPr="00CB670F" w:rsidTr="000772F2">
        <w:tc>
          <w:tcPr>
            <w:tcW w:w="5040" w:type="dxa"/>
          </w:tcPr>
          <w:p w:rsidR="004D06E0" w:rsidRPr="00CB670F" w:rsidRDefault="00556709" w:rsidP="001612E3">
            <w:pPr>
              <w:spacing w:line="340" w:lineRule="exact"/>
              <w:ind w:left="252" w:hanging="25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เพิ่มขึ้น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F9763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) </w:t>
            </w:r>
            <w:r w:rsidR="004D06E0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ระหว่าง</w:t>
            </w:r>
            <w:r w:rsidR="000D180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90" w:type="dxa"/>
          </w:tcPr>
          <w:p w:rsidR="004D06E0" w:rsidRPr="00CB670F" w:rsidRDefault="004D06E0" w:rsidP="001612E3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D06E0" w:rsidRPr="00CB670F" w:rsidRDefault="004D06E0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D06E0" w:rsidRPr="00CB670F" w:rsidRDefault="004D06E0" w:rsidP="001612E3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4D06E0" w:rsidRPr="00CB670F" w:rsidRDefault="004D06E0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D06E0" w:rsidRPr="00CB670F" w:rsidRDefault="00D452EA" w:rsidP="00556709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556709" w:rsidRPr="00556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283</w:t>
            </w:r>
            <w:r w:rsidR="00556709" w:rsidRPr="00556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145</w:t>
            </w:r>
          </w:p>
        </w:tc>
        <w:tc>
          <w:tcPr>
            <w:tcW w:w="90" w:type="dxa"/>
            <w:tcBorders>
              <w:left w:val="nil"/>
            </w:tcBorders>
          </w:tcPr>
          <w:p w:rsidR="004D06E0" w:rsidRPr="00CB670F" w:rsidRDefault="004D06E0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4D06E0" w:rsidRPr="00CB670F" w:rsidRDefault="004D06E0" w:rsidP="001612E3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231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047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190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4D06E0" w:rsidRPr="00CB670F" w:rsidTr="000772F2">
        <w:tc>
          <w:tcPr>
            <w:tcW w:w="5040" w:type="dxa"/>
          </w:tcPr>
          <w:p w:rsidR="004D06E0" w:rsidRPr="00CB670F" w:rsidRDefault="000D180D" w:rsidP="001612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hanging="360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  <w:cs/>
              </w:rPr>
              <w:t>ยอดคงเหลือปลายงวด</w:t>
            </w:r>
          </w:p>
        </w:tc>
        <w:tc>
          <w:tcPr>
            <w:tcW w:w="90" w:type="dxa"/>
          </w:tcPr>
          <w:p w:rsidR="004D06E0" w:rsidRPr="00CB670F" w:rsidRDefault="004D06E0" w:rsidP="001612E3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D06E0" w:rsidRPr="00CB670F" w:rsidRDefault="004D06E0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D06E0" w:rsidRPr="00CB670F" w:rsidRDefault="004D06E0" w:rsidP="001612E3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4D06E0" w:rsidRPr="00CB670F" w:rsidRDefault="004D06E0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D06E0" w:rsidRPr="00CB670F" w:rsidRDefault="00C507DE" w:rsidP="00556709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215</w:t>
            </w:r>
            <w:r w:rsidR="00556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546</w:t>
            </w:r>
            <w:r w:rsidR="00556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550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4D06E0" w:rsidRPr="00CB670F" w:rsidRDefault="004D06E0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4D06E0" w:rsidRPr="00CB670F" w:rsidRDefault="004D06E0" w:rsidP="001612E3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221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829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</w:tbl>
    <w:p w:rsidR="00453830" w:rsidRPr="00CB670F" w:rsidRDefault="00C32655" w:rsidP="0024332D">
      <w:pPr>
        <w:tabs>
          <w:tab w:val="left" w:pos="9090"/>
        </w:tabs>
        <w:spacing w:before="240" w:line="380" w:lineRule="exact"/>
        <w:ind w:left="1080"/>
        <w:jc w:val="thaiDistribute"/>
        <w:rPr>
          <w:rStyle w:val="PageNumber"/>
          <w:rFonts w:ascii="Angsana New" w:hAnsi="Angsana New" w:cs="Angsana New"/>
          <w:cs/>
        </w:rPr>
      </w:pPr>
      <w:r w:rsidRPr="00CB670F">
        <w:rPr>
          <w:rStyle w:val="PageNumber"/>
          <w:rFonts w:ascii="Angsana New" w:hAnsi="Angsana New" w:cs="Angsana New"/>
          <w:cs/>
        </w:rPr>
        <w:t>ผลต่างของอัตราแลกเปลี่ยนจากการแปลงค่างบการเงินต่างประเทศ</w:t>
      </w:r>
      <w:r w:rsidR="00F34D9A">
        <w:rPr>
          <w:rStyle w:val="PageNumber"/>
          <w:rFonts w:ascii="Angsana New" w:hAnsi="Angsana New" w:cs="Angsana New"/>
          <w:cs/>
        </w:rPr>
        <w:t>ให้เป็นสกุลเงินบาท</w:t>
      </w:r>
      <w:r w:rsidR="00453830" w:rsidRPr="00CB670F">
        <w:rPr>
          <w:rStyle w:val="PageNumber"/>
          <w:rFonts w:ascii="Angsana New" w:hAnsi="Angsana New" w:cs="Angsana New"/>
          <w:cs/>
        </w:rPr>
        <w:t>ได้รับรู้ในกำไรขาดทุนเบ็ดเสร็จอื่น และผลสะสมแสดงแยกเป็นรายการต่างหากในส่วนของผู้ถือหุ้นภายใต้องค์ประกอบอื่นของส่วนของผู้ถือหุ้น</w:t>
      </w:r>
    </w:p>
    <w:p w:rsidR="004E4CA3" w:rsidRPr="00CB670F" w:rsidRDefault="00D452EA" w:rsidP="00556709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D452EA">
        <w:rPr>
          <w:rStyle w:val="PageNumber"/>
          <w:rFonts w:ascii="Angsana New" w:hAnsi="Angsana New" w:cs="Angsana New"/>
          <w:b/>
          <w:bCs/>
          <w:lang w:val="en-US"/>
        </w:rPr>
        <w:t>22</w:t>
      </w:r>
      <w:r w:rsidR="004E4CA3" w:rsidRPr="00CB670F">
        <w:rPr>
          <w:rStyle w:val="PageNumber"/>
          <w:rFonts w:ascii="Angsana New" w:hAnsi="Angsana New" w:cs="Angsana New"/>
          <w:b/>
          <w:bCs/>
          <w:cs/>
        </w:rPr>
        <w:t>.</w:t>
      </w:r>
      <w:r w:rsidR="005D493B" w:rsidRPr="00CB670F">
        <w:rPr>
          <w:rStyle w:val="PageNumber"/>
          <w:rFonts w:ascii="Angsana New" w:hAnsi="Angsana New" w:cs="Angsana New"/>
          <w:b/>
          <w:bCs/>
          <w:cs/>
        </w:rPr>
        <w:tab/>
      </w:r>
      <w:r w:rsidR="004E4CA3" w:rsidRPr="00CB670F">
        <w:rPr>
          <w:rStyle w:val="PageNumber"/>
          <w:rFonts w:ascii="Angsana New" w:hAnsi="Angsana New" w:cs="Angsana New"/>
          <w:b/>
          <w:bCs/>
          <w:cs/>
        </w:rPr>
        <w:t>ค่าตอบแทนกรรมการและผู้บริหาร</w:t>
      </w:r>
    </w:p>
    <w:p w:rsidR="004E4CA3" w:rsidRPr="00CB670F" w:rsidRDefault="00D452EA" w:rsidP="00774EC8">
      <w:pPr>
        <w:tabs>
          <w:tab w:val="decimal" w:pos="720"/>
        </w:tabs>
        <w:spacing w:after="240"/>
        <w:ind w:left="1267" w:hanging="727"/>
        <w:jc w:val="thaiDistribute"/>
        <w:rPr>
          <w:rStyle w:val="PageNumber"/>
          <w:rFonts w:ascii="Angsana New" w:hAnsi="Angsana New" w:cs="Angsana New"/>
          <w:cs/>
        </w:rPr>
      </w:pPr>
      <w:r w:rsidRPr="00D452EA">
        <w:rPr>
          <w:rStyle w:val="PageNumber"/>
          <w:rFonts w:ascii="Angsana New" w:hAnsi="Angsana New" w:cs="Angsana New"/>
          <w:lang w:val="en-US"/>
        </w:rPr>
        <w:t>22</w:t>
      </w:r>
      <w:r w:rsidR="004E4CA3" w:rsidRPr="00CB670F">
        <w:rPr>
          <w:rStyle w:val="PageNumber"/>
          <w:rFonts w:ascii="Angsana New" w:hAnsi="Angsana New" w:cs="Angsana New"/>
          <w:cs/>
        </w:rPr>
        <w:t>.</w:t>
      </w:r>
      <w:r w:rsidRPr="00D452EA">
        <w:rPr>
          <w:rStyle w:val="PageNumber"/>
          <w:rFonts w:ascii="Angsana New" w:hAnsi="Angsana New" w:cs="Angsana New"/>
          <w:lang w:val="en-US"/>
        </w:rPr>
        <w:t>1</w:t>
      </w:r>
      <w:r w:rsidR="005D493B" w:rsidRPr="00CB670F">
        <w:rPr>
          <w:rStyle w:val="PageNumber"/>
          <w:rFonts w:ascii="Angsana New" w:hAnsi="Angsana New" w:cs="Angsana New"/>
          <w:cs/>
        </w:rPr>
        <w:tab/>
      </w:r>
      <w:r w:rsidR="004E4CA3" w:rsidRPr="00CB670F">
        <w:rPr>
          <w:rStyle w:val="PageNumber"/>
          <w:rFonts w:ascii="Angsana New" w:hAnsi="Angsana New" w:cs="Angsana New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D452EA">
        <w:rPr>
          <w:rStyle w:val="PageNumber"/>
          <w:rFonts w:ascii="Angsana New" w:hAnsi="Angsana New" w:cs="Angsana New"/>
          <w:lang w:val="en-US"/>
        </w:rPr>
        <w:t>90</w:t>
      </w:r>
      <w:r w:rsidR="004E4CA3" w:rsidRPr="00CB670F">
        <w:rPr>
          <w:rStyle w:val="PageNumber"/>
          <w:rFonts w:ascii="Angsana New" w:hAnsi="Angsana New" w:cs="Angsana New"/>
          <w:cs/>
        </w:rPr>
        <w:t xml:space="preserve"> ของ</w:t>
      </w:r>
      <w:r w:rsidR="004E4CA3" w:rsidRPr="00150D04">
        <w:rPr>
          <w:rStyle w:val="PageNumber"/>
          <w:rFonts w:ascii="Angsana New" w:hAnsi="Angsana New" w:cs="Angsana New"/>
          <w:spacing w:val="-4"/>
          <w:cs/>
        </w:rPr>
        <w:t>พระราชบัญญัติบริษัทมหาชนจำกัด โดยไม่รวมเงินเดือนและผลประโยชน์ที่เกี่ยวข้องที่จ่ายให้กับ</w:t>
      </w:r>
      <w:r w:rsidR="004E4CA3" w:rsidRPr="00CB670F">
        <w:rPr>
          <w:rStyle w:val="PageNumber"/>
          <w:rFonts w:ascii="Angsana New" w:hAnsi="Angsana New" w:cs="Angsana New"/>
          <w:cs/>
        </w:rPr>
        <w:t xml:space="preserve">กรรมการซึ่งดำรงตำแหน่งเป็นผู้บริหารของบริษัทด้วย </w:t>
      </w:r>
    </w:p>
    <w:p w:rsidR="007A0DE4" w:rsidRPr="00CB670F" w:rsidRDefault="00D452EA" w:rsidP="009F4F25">
      <w:pPr>
        <w:ind w:left="1267" w:hanging="727"/>
        <w:jc w:val="thaiDistribute"/>
        <w:rPr>
          <w:rStyle w:val="PageNumber"/>
          <w:rFonts w:ascii="Angsana New" w:hAnsi="Angsana New" w:cs="Angsana New"/>
          <w:snapToGrid w:val="0"/>
          <w:cs/>
        </w:rPr>
      </w:pPr>
      <w:r w:rsidRPr="00D452EA">
        <w:rPr>
          <w:rStyle w:val="PageNumber"/>
          <w:rFonts w:ascii="Angsana New" w:hAnsi="Angsana New" w:cs="Angsana New"/>
          <w:lang w:val="en-US"/>
        </w:rPr>
        <w:t>22</w:t>
      </w:r>
      <w:r w:rsidR="004E4CA3" w:rsidRPr="00CB670F">
        <w:rPr>
          <w:rStyle w:val="PageNumber"/>
          <w:rFonts w:ascii="Angsana New" w:hAnsi="Angsana New" w:cs="Angsana New"/>
          <w:cs/>
        </w:rPr>
        <w:t>.</w:t>
      </w:r>
      <w:r w:rsidRPr="00D452EA">
        <w:rPr>
          <w:rStyle w:val="PageNumber"/>
          <w:rFonts w:ascii="Angsana New" w:hAnsi="Angsana New" w:cs="Angsana New"/>
          <w:lang w:val="en-US"/>
        </w:rPr>
        <w:t>2</w:t>
      </w:r>
      <w:r w:rsidR="005D493B" w:rsidRPr="00CB670F">
        <w:rPr>
          <w:rStyle w:val="PageNumber"/>
          <w:rFonts w:ascii="Angsana New" w:hAnsi="Angsana New" w:cs="Angsana New"/>
          <w:cs/>
        </w:rPr>
        <w:tab/>
      </w:r>
      <w:r w:rsidR="0060353C" w:rsidRPr="00CB670F">
        <w:rPr>
          <w:rStyle w:val="PageNumber"/>
          <w:rFonts w:ascii="Angsana New" w:hAnsi="Angsana New" w:cs="Angsana New"/>
          <w:snapToGrid w:val="0"/>
          <w:spacing w:val="-12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</w:t>
      </w:r>
      <w:r w:rsidR="0060353C" w:rsidRPr="00CB670F">
        <w:rPr>
          <w:rStyle w:val="PageNumber"/>
          <w:rFonts w:ascii="Angsana New" w:hAnsi="Angsana New" w:cs="Angsana New"/>
          <w:snapToGrid w:val="0"/>
          <w:spacing w:val="-4"/>
          <w:cs/>
        </w:rPr>
        <w:t>ที่จ่ายให้แก่ผู้บริหารของ</w:t>
      </w:r>
      <w:r w:rsidR="00474255" w:rsidRPr="00CB670F">
        <w:rPr>
          <w:rFonts w:ascii="Angsana New" w:hAnsi="Angsana New" w:cs="Angsana New"/>
          <w:cs/>
          <w:lang w:val="en-US"/>
        </w:rPr>
        <w:t>บริษัท</w:t>
      </w:r>
      <w:r w:rsidR="0060353C" w:rsidRPr="00CB670F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 ตามมาตรฐานการบัญชี ฉบับที่ </w:t>
      </w:r>
      <w:r w:rsidRPr="00D452EA">
        <w:rPr>
          <w:rStyle w:val="PageNumber"/>
          <w:rFonts w:ascii="Angsana New" w:hAnsi="Angsana New" w:cs="Angsana New"/>
          <w:snapToGrid w:val="0"/>
          <w:spacing w:val="-4"/>
          <w:lang w:val="en-US"/>
        </w:rPr>
        <w:t>24</w:t>
      </w:r>
      <w:r w:rsidR="0060353C" w:rsidRPr="00CB670F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 (ปรับปรุง </w:t>
      </w:r>
      <w:r w:rsidRPr="00D452EA">
        <w:rPr>
          <w:rStyle w:val="PageNumber"/>
          <w:rFonts w:ascii="Angsana New" w:hAnsi="Angsana New" w:cs="Angsana New"/>
          <w:snapToGrid w:val="0"/>
          <w:spacing w:val="-4"/>
          <w:lang w:val="en-US"/>
        </w:rPr>
        <w:t>2559</w:t>
      </w:r>
      <w:r w:rsidR="0060353C" w:rsidRPr="00CB670F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) </w:t>
      </w:r>
      <w:r w:rsidR="0060353C" w:rsidRPr="00CB670F">
        <w:rPr>
          <w:rStyle w:val="PageNumber"/>
          <w:rFonts w:ascii="Angsana New" w:hAnsi="Angsana New" w:cs="Angsana New"/>
          <w:snapToGrid w:val="0"/>
          <w:cs/>
        </w:rPr>
        <w:t>เรื่อ</w:t>
      </w:r>
      <w:r w:rsidR="0060353C" w:rsidRPr="00CB670F">
        <w:rPr>
          <w:rStyle w:val="PageNumber"/>
          <w:rFonts w:ascii="Angsana New" w:hAnsi="Angsana New" w:cs="Angsana New"/>
          <w:snapToGrid w:val="0"/>
          <w:cs/>
          <w:lang w:val="en-US"/>
        </w:rPr>
        <w:t>ง</w:t>
      </w:r>
      <w:r w:rsidR="0060353C" w:rsidRPr="00CB670F">
        <w:rPr>
          <w:rStyle w:val="PageNumber"/>
          <w:rFonts w:ascii="Angsana New" w:hAnsi="Angsana New" w:cs="Angsana New"/>
          <w:snapToGrid w:val="0"/>
          <w:cs/>
        </w:rPr>
        <w:t>การเปิดเผยข้อมูลเกี่ยวกับ</w:t>
      </w:r>
      <w:r w:rsidR="00482280" w:rsidRPr="00CB670F">
        <w:rPr>
          <w:rStyle w:val="PageNumber"/>
          <w:rFonts w:ascii="Angsana New" w:hAnsi="Angsana New" w:cs="Angsana New"/>
          <w:snapToGrid w:val="0"/>
          <w:cs/>
        </w:rPr>
        <w:t>บุคคลหรือกิจการที่เกี่ยวข้องกัน</w:t>
      </w:r>
    </w:p>
    <w:p w:rsidR="00482280" w:rsidRPr="001612E3" w:rsidRDefault="00482280" w:rsidP="00DB7120">
      <w:pPr>
        <w:spacing w:before="240"/>
        <w:ind w:left="533"/>
        <w:rPr>
          <w:rStyle w:val="PageNumber"/>
          <w:rFonts w:ascii="Angsana New" w:hAnsi="Angsana New" w:cs="Angsana New"/>
          <w:snapToGrid w:val="0"/>
          <w:spacing w:val="-4"/>
          <w:cs/>
        </w:rPr>
      </w:pPr>
      <w:r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>ค่าตอบแทนกรรมการและผู้บริหาร</w:t>
      </w:r>
      <w:r w:rsidR="00F05018"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>สำหรับ</w:t>
      </w:r>
      <w:r w:rsidR="00DD6910" w:rsidRPr="001612E3">
        <w:rPr>
          <w:rStyle w:val="PageNumber"/>
          <w:rFonts w:ascii="Angsana New" w:hAnsi="Angsana New" w:cs="Angsana New" w:hint="cs"/>
          <w:snapToGrid w:val="0"/>
          <w:spacing w:val="-4"/>
          <w:cs/>
        </w:rPr>
        <w:t>งวดสามเดือน</w:t>
      </w:r>
      <w:r w:rsidR="001612E3" w:rsidRPr="001612E3">
        <w:rPr>
          <w:rStyle w:val="PageNumber"/>
          <w:rFonts w:ascii="Angsana New" w:hAnsi="Angsana New" w:cs="Angsana New" w:hint="cs"/>
          <w:snapToGrid w:val="0"/>
          <w:spacing w:val="-4"/>
          <w:cs/>
        </w:rPr>
        <w:t>และงวดหกเดือน</w:t>
      </w:r>
      <w:r w:rsidR="004D799A"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สิ้นสุดวันที่ </w:t>
      </w:r>
      <w:r w:rsidR="00D452EA" w:rsidRPr="00D452EA">
        <w:rPr>
          <w:rStyle w:val="PageNumber"/>
          <w:rFonts w:ascii="Angsana New" w:hAnsi="Angsana New" w:cs="Angsana New"/>
          <w:snapToGrid w:val="0"/>
          <w:spacing w:val="-4"/>
          <w:lang w:val="en-US"/>
        </w:rPr>
        <w:t>3</w:t>
      </w:r>
      <w:r w:rsidR="00D452EA" w:rsidRPr="00D452EA">
        <w:rPr>
          <w:rStyle w:val="PageNumber"/>
          <w:rFonts w:ascii="Angsana New" w:hAnsi="Angsana New" w:cs="Angsana New" w:hint="cs"/>
          <w:snapToGrid w:val="0"/>
          <w:spacing w:val="-4"/>
          <w:lang w:val="en-US"/>
        </w:rPr>
        <w:t>0</w:t>
      </w:r>
      <w:r w:rsidR="004D799A"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 ม</w:t>
      </w:r>
      <w:r w:rsidR="00C47B70" w:rsidRPr="001612E3">
        <w:rPr>
          <w:rStyle w:val="PageNumber"/>
          <w:rFonts w:ascii="Angsana New" w:hAnsi="Angsana New" w:cs="Angsana New" w:hint="cs"/>
          <w:snapToGrid w:val="0"/>
          <w:spacing w:val="-4"/>
          <w:cs/>
        </w:rPr>
        <w:t>ิถุนายน</w:t>
      </w:r>
      <w:r w:rsidR="004D799A"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 </w:t>
      </w:r>
      <w:r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>มีดังนี้</w:t>
      </w:r>
    </w:p>
    <w:p w:rsidR="005D493B" w:rsidRPr="007F3408" w:rsidRDefault="0060353C" w:rsidP="007A0DE4">
      <w:pPr>
        <w:ind w:left="1267" w:hanging="727"/>
        <w:jc w:val="right"/>
        <w:rPr>
          <w:rStyle w:val="PageNumber"/>
          <w:rFonts w:ascii="Angsana New" w:hAnsi="Angsana New" w:cs="Angsana New"/>
          <w:sz w:val="28"/>
          <w:szCs w:val="28"/>
          <w:cs/>
          <w:lang w:val="en-US"/>
        </w:rPr>
      </w:pPr>
      <w:r w:rsidRPr="007F3408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5D493B" w:rsidRPr="007F3408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="005D493B" w:rsidRPr="007F3408">
        <w:rPr>
          <w:rStyle w:val="PageNumber"/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="005D493B" w:rsidRPr="007F3408">
        <w:rPr>
          <w:rStyle w:val="PageNumber"/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701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98"/>
        <w:gridCol w:w="342"/>
        <w:gridCol w:w="810"/>
        <w:gridCol w:w="1350"/>
        <w:gridCol w:w="90"/>
        <w:gridCol w:w="1321"/>
      </w:tblGrid>
      <w:tr w:rsidR="004E4CA3" w:rsidRPr="007F3408" w:rsidTr="001612E3">
        <w:tc>
          <w:tcPr>
            <w:tcW w:w="3330" w:type="dxa"/>
          </w:tcPr>
          <w:p w:rsidR="004E4CA3" w:rsidRPr="007F3408" w:rsidRDefault="004E4CA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4E4CA3" w:rsidRPr="007F3408" w:rsidRDefault="004E4CA3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4E4CA3" w:rsidRPr="007F3408" w:rsidRDefault="004E4CA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4E4CA3" w:rsidRPr="007F3408" w:rsidRDefault="00AA3348" w:rsidP="00616AF0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616AF0" w:rsidRPr="007F3408" w:rsidTr="001612E3">
        <w:tc>
          <w:tcPr>
            <w:tcW w:w="3330" w:type="dxa"/>
          </w:tcPr>
          <w:p w:rsidR="00616AF0" w:rsidRPr="007F3408" w:rsidRDefault="00616AF0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616AF0" w:rsidRPr="007F3408" w:rsidRDefault="00616AF0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616AF0" w:rsidRPr="007F3408" w:rsidRDefault="00616AF0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616AF0" w:rsidRPr="007F3408" w:rsidRDefault="00616AF0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2E3" w:rsidRPr="007F3408" w:rsidTr="001612E3">
        <w:tc>
          <w:tcPr>
            <w:tcW w:w="3330" w:type="dxa"/>
          </w:tcPr>
          <w:p w:rsidR="001612E3" w:rsidRPr="007F3408" w:rsidRDefault="001612E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612E3" w:rsidRPr="007F3408" w:rsidRDefault="001612E3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1612E3" w:rsidRPr="007F3408" w:rsidTr="001612E3">
        <w:tc>
          <w:tcPr>
            <w:tcW w:w="3330" w:type="dxa"/>
          </w:tcPr>
          <w:p w:rsidR="001612E3" w:rsidRPr="007F3408" w:rsidRDefault="001612E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612E3" w:rsidRPr="007F3408" w:rsidRDefault="001612E3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1612E3" w:rsidRPr="007F3408" w:rsidRDefault="001612E3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452EA" w:rsidRPr="00D452EA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D6910" w:rsidRPr="007F3408" w:rsidTr="001612E3">
        <w:tc>
          <w:tcPr>
            <w:tcW w:w="3330" w:type="dxa"/>
          </w:tcPr>
          <w:p w:rsidR="00DD6910" w:rsidRPr="007F3408" w:rsidRDefault="00DD6910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D6910" w:rsidRPr="007F3408" w:rsidRDefault="00DD6910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" w:type="dxa"/>
          </w:tcPr>
          <w:p w:rsidR="00DD6910" w:rsidRPr="007F3408" w:rsidRDefault="00DD6910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DD6910" w:rsidRPr="007F3408" w:rsidRDefault="00DD6910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DD6910" w:rsidRPr="007F3408" w:rsidRDefault="00DD6910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D6910" w:rsidRPr="007F3408" w:rsidRDefault="00D452EA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52EA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DD6910" w:rsidRPr="007F3408" w:rsidRDefault="00DD6910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DD6910" w:rsidRPr="007F3408" w:rsidRDefault="00D452EA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52EA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2B6CF6" w:rsidRPr="007F3408" w:rsidTr="001612E3">
        <w:tc>
          <w:tcPr>
            <w:tcW w:w="3330" w:type="dxa"/>
          </w:tcPr>
          <w:p w:rsidR="002B6CF6" w:rsidRPr="007F3408" w:rsidRDefault="002B6CF6" w:rsidP="002B6CF6">
            <w:pPr>
              <w:tabs>
                <w:tab w:val="left" w:pos="540"/>
              </w:tabs>
              <w:spacing w:line="20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B6CF6" w:rsidRPr="007F3408" w:rsidRDefault="002B6CF6" w:rsidP="002B6CF6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" w:type="dxa"/>
          </w:tcPr>
          <w:p w:rsidR="002B6CF6" w:rsidRPr="007F3408" w:rsidRDefault="002B6CF6" w:rsidP="002B6CF6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2B6CF6" w:rsidRPr="007F3408" w:rsidRDefault="002B6CF6" w:rsidP="002B6CF6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2B6CF6" w:rsidRPr="007F3408" w:rsidRDefault="002B6CF6" w:rsidP="002B6CF6">
            <w:pPr>
              <w:tabs>
                <w:tab w:val="left" w:pos="540"/>
              </w:tabs>
              <w:spacing w:line="20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2B6CF6" w:rsidRPr="00D452EA" w:rsidRDefault="002B6CF6" w:rsidP="002B6CF6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B6CF6" w:rsidRPr="007F3408" w:rsidRDefault="002B6CF6" w:rsidP="002B6CF6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2B6CF6" w:rsidRPr="00D452EA" w:rsidRDefault="002B6CF6" w:rsidP="002B6CF6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05333" w:rsidRPr="007F3408" w:rsidTr="001612E3">
        <w:tc>
          <w:tcPr>
            <w:tcW w:w="3330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:rsidR="00605333" w:rsidRPr="007F3408" w:rsidRDefault="00605333" w:rsidP="00BB1C8F">
            <w:pPr>
              <w:tabs>
                <w:tab w:val="decimal" w:pos="1170"/>
              </w:tabs>
              <w:spacing w:line="320" w:lineRule="exact"/>
              <w:ind w:left="-234" w:right="-78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605333" w:rsidRPr="007F3408" w:rsidRDefault="00605333" w:rsidP="00BB1C8F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05333" w:rsidRPr="007F3408" w:rsidRDefault="00D452EA" w:rsidP="00BB1C8F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A641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  <w:r w:rsidR="004A641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605333" w:rsidRPr="007F3408" w:rsidRDefault="00D452EA" w:rsidP="00BB1C8F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05333" w:rsidRPr="007F340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  <w:r w:rsidR="00605333" w:rsidRPr="007F340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605333" w:rsidRPr="007F3408" w:rsidTr="001612E3">
        <w:trPr>
          <w:trHeight w:val="221"/>
        </w:trPr>
        <w:tc>
          <w:tcPr>
            <w:tcW w:w="3330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60" w:type="dxa"/>
          </w:tcPr>
          <w:p w:rsidR="00605333" w:rsidRPr="007F3408" w:rsidRDefault="00605333" w:rsidP="00BB1C8F">
            <w:pPr>
              <w:tabs>
                <w:tab w:val="decimal" w:pos="1170"/>
              </w:tabs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605333" w:rsidRPr="007F3408" w:rsidRDefault="00605333" w:rsidP="00BB1C8F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05333" w:rsidRPr="007F3408" w:rsidRDefault="00605333" w:rsidP="00BB1C8F">
            <w:pPr>
              <w:spacing w:line="32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605333" w:rsidRPr="007F3408" w:rsidRDefault="00605333" w:rsidP="00BB1C8F">
            <w:pPr>
              <w:spacing w:line="32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612E3" w:rsidRPr="007F3408" w:rsidTr="001612E3"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612E3" w:rsidRPr="007F3408" w:rsidRDefault="00D452EA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B80BD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149</w:t>
            </w:r>
            <w:r w:rsidR="00B80BD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870</w:t>
            </w: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1612E3" w:rsidRPr="001612E3" w:rsidRDefault="00D452EA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1612E3" w:rsidRPr="001612E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730</w:t>
            </w:r>
            <w:r w:rsidR="001612E3" w:rsidRPr="001612E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204</w:t>
            </w:r>
          </w:p>
        </w:tc>
      </w:tr>
      <w:tr w:rsidR="001612E3" w:rsidRPr="007F3408" w:rsidTr="001612E3"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612E3" w:rsidRPr="007F3408" w:rsidRDefault="00D452EA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276</w:t>
            </w:r>
            <w:r w:rsidR="004A641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252</w:t>
            </w: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1612E3" w:rsidRPr="001612E3" w:rsidRDefault="00D452EA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323</w:t>
            </w:r>
            <w:r w:rsidR="001612E3" w:rsidRPr="001612E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020</w:t>
            </w:r>
          </w:p>
        </w:tc>
      </w:tr>
      <w:tr w:rsidR="001612E3" w:rsidRPr="007F3408" w:rsidTr="001612E3"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702"/>
              </w:tabs>
              <w:spacing w:line="320" w:lineRule="exact"/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612E3" w:rsidRPr="007F3408" w:rsidRDefault="00D452EA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B80BD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566</w:t>
            </w:r>
            <w:r w:rsidR="00B80BD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122</w:t>
            </w: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:rsidR="001612E3" w:rsidRPr="001612E3" w:rsidRDefault="00D452EA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1612E3" w:rsidRPr="001612E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193</w:t>
            </w:r>
            <w:r w:rsidR="001612E3" w:rsidRPr="001612E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224</w:t>
            </w:r>
          </w:p>
        </w:tc>
      </w:tr>
    </w:tbl>
    <w:p w:rsidR="00A50994" w:rsidRDefault="00A50994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</w:pPr>
      <w:r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:rsidR="001612E3" w:rsidRPr="007F3408" w:rsidRDefault="001612E3" w:rsidP="00AF2447">
      <w:pPr>
        <w:spacing w:before="240"/>
        <w:ind w:left="1267" w:hanging="727"/>
        <w:jc w:val="right"/>
        <w:rPr>
          <w:rStyle w:val="PageNumber"/>
          <w:rFonts w:ascii="Angsana New" w:hAnsi="Angsana New" w:cs="Angsana New"/>
          <w:sz w:val="28"/>
          <w:szCs w:val="28"/>
          <w:cs/>
          <w:lang w:val="en-US"/>
        </w:rPr>
      </w:pPr>
      <w:r w:rsidRPr="007F3408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(หน่วย </w:t>
      </w:r>
      <w:r w:rsidRPr="007F3408">
        <w:rPr>
          <w:rStyle w:val="PageNumber"/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7F3408">
        <w:rPr>
          <w:rStyle w:val="PageNumber"/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701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98"/>
        <w:gridCol w:w="342"/>
        <w:gridCol w:w="810"/>
        <w:gridCol w:w="1350"/>
        <w:gridCol w:w="90"/>
        <w:gridCol w:w="1321"/>
      </w:tblGrid>
      <w:tr w:rsidR="001612E3" w:rsidRPr="007F3408" w:rsidTr="00922D62">
        <w:tc>
          <w:tcPr>
            <w:tcW w:w="333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452EA" w:rsidRPr="00D452EA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612E3" w:rsidRPr="007F3408" w:rsidRDefault="00D452EA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52EA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1612E3" w:rsidRPr="007F3408" w:rsidRDefault="00D452EA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52EA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2B6CF6" w:rsidRPr="007F3408" w:rsidTr="00AD3A0A">
        <w:tc>
          <w:tcPr>
            <w:tcW w:w="3330" w:type="dxa"/>
          </w:tcPr>
          <w:p w:rsidR="002B6CF6" w:rsidRPr="007F3408" w:rsidRDefault="002B6CF6" w:rsidP="00AD3A0A">
            <w:pPr>
              <w:tabs>
                <w:tab w:val="left" w:pos="540"/>
              </w:tabs>
              <w:spacing w:line="20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B6CF6" w:rsidRPr="007F3408" w:rsidRDefault="002B6CF6" w:rsidP="00AD3A0A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" w:type="dxa"/>
          </w:tcPr>
          <w:p w:rsidR="002B6CF6" w:rsidRPr="007F3408" w:rsidRDefault="002B6CF6" w:rsidP="00AD3A0A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2B6CF6" w:rsidRPr="007F3408" w:rsidRDefault="002B6CF6" w:rsidP="00AD3A0A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2B6CF6" w:rsidRPr="007F3408" w:rsidRDefault="002B6CF6" w:rsidP="00AD3A0A">
            <w:pPr>
              <w:tabs>
                <w:tab w:val="left" w:pos="540"/>
              </w:tabs>
              <w:spacing w:line="20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2B6CF6" w:rsidRPr="00D452EA" w:rsidRDefault="002B6CF6" w:rsidP="00AD3A0A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B6CF6" w:rsidRPr="007F3408" w:rsidRDefault="002B6CF6" w:rsidP="00AD3A0A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2B6CF6" w:rsidRPr="00D452EA" w:rsidRDefault="002B6CF6" w:rsidP="00AD3A0A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left="-234" w:right="-78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612E3" w:rsidRPr="007F3408" w:rsidRDefault="00D452EA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A641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820</w:t>
            </w:r>
            <w:r w:rsidR="004A641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1612E3" w:rsidRPr="001612E3" w:rsidRDefault="00D452EA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1612E3" w:rsidRPr="001612E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280</w:t>
            </w:r>
            <w:r w:rsidR="001612E3" w:rsidRPr="001612E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1612E3" w:rsidRPr="007F3408" w:rsidTr="00922D62">
        <w:trPr>
          <w:trHeight w:val="221"/>
        </w:trPr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612E3" w:rsidRPr="007F3408" w:rsidRDefault="001612E3" w:rsidP="001612E3">
            <w:pPr>
              <w:spacing w:line="32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1612E3" w:rsidRPr="001612E3" w:rsidRDefault="001612E3" w:rsidP="001612E3">
            <w:pPr>
              <w:spacing w:line="32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612E3" w:rsidRPr="007F3408" w:rsidRDefault="00D452EA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B80BD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  <w:r w:rsidR="00B80BD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053</w:t>
            </w: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1612E3" w:rsidRPr="001612E3" w:rsidRDefault="00D452EA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1612E3" w:rsidRPr="001612E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898</w:t>
            </w:r>
            <w:r w:rsidR="001612E3" w:rsidRPr="001612E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066</w:t>
            </w: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612E3" w:rsidRPr="007F3408" w:rsidRDefault="00D452EA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552</w:t>
            </w:r>
            <w:r w:rsidR="004A641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504</w:t>
            </w: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1612E3" w:rsidRPr="001612E3" w:rsidRDefault="00D452EA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582</w:t>
            </w:r>
            <w:r w:rsidR="001612E3" w:rsidRPr="001612E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906</w:t>
            </w: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702"/>
              </w:tabs>
              <w:spacing w:line="320" w:lineRule="exact"/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612E3" w:rsidRPr="007F3408" w:rsidRDefault="00D452EA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B80BD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480</w:t>
            </w:r>
            <w:r w:rsidR="00B80BD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557</w:t>
            </w: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:rsidR="001612E3" w:rsidRPr="001612E3" w:rsidRDefault="00D452EA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1612E3" w:rsidRPr="001612E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760</w:t>
            </w:r>
            <w:r w:rsidR="001612E3" w:rsidRPr="001612E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972</w:t>
            </w:r>
          </w:p>
        </w:tc>
      </w:tr>
    </w:tbl>
    <w:p w:rsidR="00556709" w:rsidRPr="00CB670F" w:rsidRDefault="00D452EA" w:rsidP="00556709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D452EA">
        <w:rPr>
          <w:rStyle w:val="PageNumber"/>
          <w:rFonts w:ascii="Angsana New" w:hAnsi="Angsana New" w:cs="Angsana New"/>
          <w:b/>
          <w:bCs/>
          <w:lang w:val="en-US"/>
        </w:rPr>
        <w:t>23</w:t>
      </w:r>
      <w:r w:rsidR="00556709" w:rsidRPr="00CB670F">
        <w:rPr>
          <w:rStyle w:val="PageNumber"/>
          <w:rFonts w:ascii="Angsana New" w:hAnsi="Angsana New" w:cs="Angsana New"/>
          <w:b/>
          <w:bCs/>
          <w:cs/>
        </w:rPr>
        <w:t>.</w:t>
      </w:r>
      <w:r w:rsidR="00556709" w:rsidRPr="00CB670F">
        <w:rPr>
          <w:rStyle w:val="PageNumber"/>
          <w:rFonts w:ascii="Angsana New" w:hAnsi="Angsana New" w:cs="Angsana New"/>
          <w:b/>
          <w:bCs/>
          <w:lang w:val="en-US"/>
        </w:rPr>
        <w:tab/>
      </w:r>
      <w:r w:rsidR="00556709" w:rsidRPr="00CB670F">
        <w:rPr>
          <w:rStyle w:val="PageNumber"/>
          <w:rFonts w:ascii="Angsana New" w:hAnsi="Angsana New" w:cs="Angsana New"/>
          <w:b/>
          <w:bCs/>
          <w:cs/>
        </w:rPr>
        <w:t>กำไร</w:t>
      </w:r>
      <w:r w:rsidR="00556709" w:rsidRPr="00CB670F">
        <w:rPr>
          <w:rStyle w:val="PageNumber"/>
          <w:rFonts w:ascii="Angsana New" w:hAnsi="Angsana New" w:cs="Angsana New"/>
          <w:b/>
          <w:bCs/>
          <w:lang w:val="en-US"/>
        </w:rPr>
        <w:t xml:space="preserve"> (</w:t>
      </w:r>
      <w:r w:rsidR="00556709" w:rsidRPr="00CB670F">
        <w:rPr>
          <w:rStyle w:val="PageNumber"/>
          <w:rFonts w:ascii="Angsana New" w:hAnsi="Angsana New" w:cs="Angsana New"/>
          <w:b/>
          <w:bCs/>
          <w:cs/>
        </w:rPr>
        <w:t>ขาดทุน</w:t>
      </w:r>
      <w:r w:rsidR="00556709" w:rsidRPr="00CB670F">
        <w:rPr>
          <w:rStyle w:val="PageNumber"/>
          <w:rFonts w:ascii="Angsana New" w:hAnsi="Angsana New" w:cs="Angsana New"/>
          <w:b/>
          <w:bCs/>
          <w:lang w:val="en-US"/>
        </w:rPr>
        <w:t xml:space="preserve">) </w:t>
      </w:r>
      <w:r w:rsidR="00556709" w:rsidRPr="00CB670F">
        <w:rPr>
          <w:rStyle w:val="PageNumber"/>
          <w:rFonts w:ascii="Angsana New" w:hAnsi="Angsana New" w:cs="Angsana New"/>
          <w:b/>
          <w:bCs/>
          <w:cs/>
        </w:rPr>
        <w:t xml:space="preserve">ต่อหุ้น </w:t>
      </w:r>
    </w:p>
    <w:p w:rsidR="00556709" w:rsidRPr="00CB670F" w:rsidRDefault="00556709" w:rsidP="00556709">
      <w:pPr>
        <w:ind w:left="1080" w:hanging="540"/>
        <w:jc w:val="thaiDistribute"/>
        <w:rPr>
          <w:rFonts w:ascii="Angsana New" w:hAnsi="Angsana New" w:cs="Angsana New"/>
          <w:lang w:val="en-US"/>
        </w:rPr>
      </w:pPr>
      <w:r w:rsidRPr="00CB670F">
        <w:rPr>
          <w:rStyle w:val="PageNumber"/>
          <w:rFonts w:ascii="Angsana New" w:hAnsi="Angsana New" w:cs="Angsana New"/>
          <w:snapToGrid w:val="0"/>
          <w:spacing w:val="-12"/>
          <w:cs/>
        </w:rPr>
        <w:t>กำไร</w:t>
      </w:r>
      <w:r w:rsidRPr="00CB670F">
        <w:rPr>
          <w:rFonts w:ascii="Angsana New" w:hAnsi="Angsana New" w:cs="Angsana New"/>
          <w:lang w:val="en-US"/>
        </w:rPr>
        <w:t xml:space="preserve"> (</w:t>
      </w:r>
      <w:r w:rsidRPr="00CB670F">
        <w:rPr>
          <w:rFonts w:ascii="Angsana New" w:hAnsi="Angsana New" w:cs="Angsana New"/>
          <w:cs/>
        </w:rPr>
        <w:t>ขาดทุน</w:t>
      </w:r>
      <w:r w:rsidRPr="00CB670F">
        <w:rPr>
          <w:rFonts w:ascii="Angsana New" w:hAnsi="Angsana New" w:cs="Angsana New"/>
          <w:lang w:val="en-US"/>
        </w:rPr>
        <w:t xml:space="preserve">) </w:t>
      </w:r>
      <w:r w:rsidRPr="00CB670F">
        <w:rPr>
          <w:rFonts w:ascii="Angsana New" w:hAnsi="Angsana New" w:cs="Angsana New"/>
          <w:cs/>
        </w:rPr>
        <w:t>ต่อหุ้นขั้นพื้นฐาน</w:t>
      </w:r>
    </w:p>
    <w:p w:rsidR="00556709" w:rsidRPr="00CB670F" w:rsidRDefault="00556709" w:rsidP="00556709">
      <w:pPr>
        <w:spacing w:after="240"/>
        <w:ind w:left="540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spacing w:val="-6"/>
          <w:cs/>
        </w:rPr>
        <w:t>กำไร</w:t>
      </w:r>
      <w:r w:rsidRPr="00CB670F">
        <w:rPr>
          <w:rFonts w:ascii="Angsana New" w:hAnsi="Angsana New" w:cs="Angsana New"/>
          <w:spacing w:val="-6"/>
          <w:lang w:val="en-US"/>
        </w:rPr>
        <w:t xml:space="preserve"> (</w:t>
      </w:r>
      <w:r w:rsidRPr="00CB670F">
        <w:rPr>
          <w:rFonts w:ascii="Angsana New" w:hAnsi="Angsana New" w:cs="Angsana New"/>
          <w:spacing w:val="-6"/>
          <w:cs/>
        </w:rPr>
        <w:t>ขาดทุน</w:t>
      </w:r>
      <w:r w:rsidRPr="00CB670F">
        <w:rPr>
          <w:rFonts w:ascii="Angsana New" w:hAnsi="Angsana New" w:cs="Angsana New"/>
          <w:spacing w:val="-6"/>
          <w:lang w:val="en-US"/>
        </w:rPr>
        <w:t xml:space="preserve">) </w:t>
      </w:r>
      <w:r w:rsidRPr="00CB670F">
        <w:rPr>
          <w:rFonts w:ascii="Angsana New" w:hAnsi="Angsana New" w:cs="Angsana New"/>
          <w:spacing w:val="-6"/>
          <w:cs/>
          <w:lang w:val="en-US"/>
        </w:rPr>
        <w:t>ต่อหุ้นขั้นพื้นฐาน คำนวณโดยการหารกำไร</w:t>
      </w:r>
      <w:r w:rsidRPr="00CB670F">
        <w:rPr>
          <w:rFonts w:ascii="Angsana New" w:hAnsi="Angsana New" w:cs="Angsana New"/>
          <w:spacing w:val="-6"/>
          <w:lang w:val="en-US"/>
        </w:rPr>
        <w:t xml:space="preserve"> (</w:t>
      </w:r>
      <w:r w:rsidRPr="00CB670F">
        <w:rPr>
          <w:rFonts w:ascii="Angsana New" w:hAnsi="Angsana New" w:cs="Angsana New"/>
          <w:spacing w:val="-6"/>
          <w:cs/>
          <w:lang w:val="en-US"/>
        </w:rPr>
        <w:t>ขาดทุน</w:t>
      </w:r>
      <w:r w:rsidRPr="00CB670F">
        <w:rPr>
          <w:rFonts w:ascii="Angsana New" w:hAnsi="Angsana New" w:cs="Angsana New"/>
          <w:spacing w:val="-6"/>
          <w:lang w:val="en-US"/>
        </w:rPr>
        <w:t xml:space="preserve">) </w:t>
      </w:r>
      <w:r w:rsidRPr="00CB670F">
        <w:rPr>
          <w:rFonts w:ascii="Angsana New" w:hAnsi="Angsana New" w:cs="Angsana New"/>
          <w:spacing w:val="-6"/>
          <w:cs/>
          <w:lang w:val="en-US"/>
        </w:rPr>
        <w:t>สุทธิที่เป็นของผู้ถือหุ้นสามัญ</w:t>
      </w:r>
      <w:r w:rsidRPr="00CB670F">
        <w:rPr>
          <w:rFonts w:ascii="Angsana New" w:hAnsi="Angsana New" w:cs="Angsana New"/>
          <w:cs/>
          <w:lang w:val="en-US"/>
        </w:rPr>
        <w:t>ด้วยจำนวนหุ้นถัวเฉลี่ยถ่วงน้ำหนักที่ถือโดยบุคคลภายนอกที่ออกในระหว่าง</w:t>
      </w:r>
      <w:r w:rsidR="00A50994">
        <w:rPr>
          <w:rFonts w:ascii="Angsana New" w:hAnsi="Angsana New" w:cs="Angsana New" w:hint="cs"/>
          <w:cs/>
          <w:lang w:val="en-US"/>
        </w:rPr>
        <w:t>งวด</w:t>
      </w:r>
      <w:r w:rsidRPr="00CB670F">
        <w:rPr>
          <w:rFonts w:ascii="Angsana New" w:hAnsi="Angsana New" w:cs="Angsana New"/>
          <w:cs/>
          <w:lang w:val="en-US"/>
        </w:rPr>
        <w:t xml:space="preserve"> ดังนี้</w:t>
      </w:r>
    </w:p>
    <w:tbl>
      <w:tblPr>
        <w:tblW w:w="9540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080"/>
        <w:gridCol w:w="90"/>
        <w:gridCol w:w="1080"/>
        <w:gridCol w:w="90"/>
        <w:gridCol w:w="1071"/>
        <w:gridCol w:w="9"/>
        <w:gridCol w:w="81"/>
        <w:gridCol w:w="1089"/>
      </w:tblGrid>
      <w:tr w:rsidR="00556709" w:rsidRPr="00CB670F" w:rsidTr="002A0115">
        <w:tc>
          <w:tcPr>
            <w:tcW w:w="495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556709" w:rsidRPr="00CB670F" w:rsidRDefault="00556709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4"/>
          </w:tcPr>
          <w:p w:rsidR="00556709" w:rsidRPr="00CB670F" w:rsidRDefault="00556709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56709" w:rsidRPr="00CB670F" w:rsidTr="002A0115">
        <w:tc>
          <w:tcPr>
            <w:tcW w:w="495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590" w:type="dxa"/>
            <w:gridSpan w:val="8"/>
          </w:tcPr>
          <w:p w:rsidR="00556709" w:rsidRPr="00A50994" w:rsidRDefault="00556709" w:rsidP="00A5099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670F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="00A50994"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งวดสามเดือน</w:t>
            </w:r>
            <w:r w:rsidRPr="00CB670F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452EA" w:rsidRPr="00D452EA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A50994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50994"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A50994" w:rsidRPr="00CB670F" w:rsidTr="002A0115">
        <w:tc>
          <w:tcPr>
            <w:tcW w:w="4950" w:type="dxa"/>
          </w:tcPr>
          <w:p w:rsidR="00A50994" w:rsidRPr="00CB670F" w:rsidRDefault="00A50994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A50994" w:rsidRPr="00CB670F" w:rsidRDefault="00D452E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A50994" w:rsidRPr="00CB670F" w:rsidRDefault="00A50994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A50994" w:rsidRPr="00CB670F" w:rsidRDefault="00D452E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:rsidR="00A50994" w:rsidRPr="00CB670F" w:rsidRDefault="00A50994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A50994" w:rsidRPr="00CB670F" w:rsidRDefault="00D452E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gridSpan w:val="2"/>
          </w:tcPr>
          <w:p w:rsidR="00A50994" w:rsidRPr="00CB670F" w:rsidRDefault="00A50994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A50994" w:rsidRPr="00CB670F" w:rsidRDefault="00D452E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556709" w:rsidRPr="00CB670F" w:rsidTr="002A0115">
        <w:tc>
          <w:tcPr>
            <w:tcW w:w="4950" w:type="dxa"/>
          </w:tcPr>
          <w:p w:rsidR="00556709" w:rsidRPr="00CB670F" w:rsidRDefault="00A50994" w:rsidP="00A50994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(ขาดทุน) สุทธิส่วนที่เป็นของบริษัทใหญ่</w:t>
            </w:r>
            <w:r w:rsidR="00556709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56709" w:rsidRPr="00CB670F" w:rsidRDefault="00556709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F4BBE"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  <w:r w:rsid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F4BBE"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303</w:t>
            </w:r>
            <w:r w:rsid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60B7B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="003F4BBE"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56709" w:rsidRPr="00CB670F" w:rsidRDefault="00556709" w:rsidP="00150D04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481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05</w:t>
            </w:r>
            <w:r w:rsidR="00150D04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556709" w:rsidRPr="00CB670F" w:rsidRDefault="00425125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F4BBE"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  <w:r w:rsid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F4BBE"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007</w:t>
            </w:r>
            <w:r w:rsid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F4BBE"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149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556709" w:rsidRPr="00CB670F" w:rsidRDefault="00D452EA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</w:p>
        </w:tc>
      </w:tr>
      <w:tr w:rsidR="002B6CF6" w:rsidRPr="00CB670F" w:rsidTr="002B6CF6">
        <w:tc>
          <w:tcPr>
            <w:tcW w:w="4950" w:type="dxa"/>
          </w:tcPr>
          <w:p w:rsidR="002B6CF6" w:rsidRPr="00CB670F" w:rsidRDefault="002B6CF6" w:rsidP="002B6CF6">
            <w:pPr>
              <w:spacing w:line="12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2B6CF6" w:rsidRPr="00CB670F" w:rsidRDefault="002B6CF6" w:rsidP="002B6CF6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B6CF6" w:rsidRPr="00CB670F" w:rsidRDefault="002B6CF6" w:rsidP="002B6CF6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2B6CF6" w:rsidRPr="00CB670F" w:rsidRDefault="002B6CF6" w:rsidP="002B6CF6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B6CF6" w:rsidRPr="00CB670F" w:rsidRDefault="002B6CF6" w:rsidP="002B6CF6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2B6CF6" w:rsidRDefault="002B6CF6" w:rsidP="002B6CF6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2B6CF6" w:rsidRPr="00CB670F" w:rsidRDefault="002B6CF6" w:rsidP="002B6CF6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2B6CF6" w:rsidRPr="00D452EA" w:rsidRDefault="002B6CF6" w:rsidP="002B6CF6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56709" w:rsidRPr="00CB670F" w:rsidTr="002B6CF6">
        <w:tc>
          <w:tcPr>
            <w:tcW w:w="4950" w:type="dxa"/>
          </w:tcPr>
          <w:p w:rsidR="00556709" w:rsidRPr="00CB670F" w:rsidRDefault="00556709" w:rsidP="0080229A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จำนวนหุ้นสามัญต้น</w:t>
            </w:r>
            <w:r w:rsidR="008022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080" w:type="dxa"/>
          </w:tcPr>
          <w:p w:rsidR="00556709" w:rsidRPr="00CB670F" w:rsidRDefault="00D452EA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7705C8" w:rsidRP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7705C8" w:rsidRP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7705C8" w:rsidRP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9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556709" w:rsidRPr="00CB670F" w:rsidRDefault="00D452EA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  <w:tc>
          <w:tcPr>
            <w:tcW w:w="9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556709" w:rsidRPr="00CB670F" w:rsidRDefault="00D452EA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7705C8" w:rsidRP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7705C8" w:rsidRP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7705C8" w:rsidRP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81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556709" w:rsidRPr="00CB670F" w:rsidRDefault="00D452EA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</w:tr>
      <w:tr w:rsidR="00556709" w:rsidRPr="00CB670F" w:rsidTr="002A0115">
        <w:tc>
          <w:tcPr>
            <w:tcW w:w="4950" w:type="dxa"/>
          </w:tcPr>
          <w:p w:rsidR="00556709" w:rsidRPr="00CB670F" w:rsidRDefault="007705C8" w:rsidP="002A0115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ผลกระทบจากหุ้นที่ออกระหว่า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56709" w:rsidRPr="00CB670F" w:rsidRDefault="00D452EA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320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320</w:t>
            </w:r>
          </w:p>
        </w:tc>
        <w:tc>
          <w:tcPr>
            <w:tcW w:w="9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56709" w:rsidRPr="00CB670F" w:rsidRDefault="00556709" w:rsidP="002A0115">
            <w:pPr>
              <w:spacing w:line="280" w:lineRule="exact"/>
              <w:ind w:left="-66"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556709" w:rsidRPr="00CB670F" w:rsidRDefault="00D452EA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320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320</w:t>
            </w:r>
          </w:p>
        </w:tc>
        <w:tc>
          <w:tcPr>
            <w:tcW w:w="81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556709" w:rsidRPr="00CB670F" w:rsidRDefault="00556709" w:rsidP="002A0115">
            <w:pPr>
              <w:spacing w:line="280" w:lineRule="exact"/>
              <w:ind w:left="-66"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56709" w:rsidRPr="00CB670F" w:rsidTr="002A0115">
        <w:tc>
          <w:tcPr>
            <w:tcW w:w="4950" w:type="dxa"/>
          </w:tcPr>
          <w:p w:rsidR="00556709" w:rsidRPr="00CB670F" w:rsidRDefault="00556709" w:rsidP="002A0115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56709" w:rsidRPr="00CB670F" w:rsidRDefault="00D452EA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632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547</w:t>
            </w:r>
          </w:p>
        </w:tc>
        <w:tc>
          <w:tcPr>
            <w:tcW w:w="9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56709" w:rsidRPr="00CB670F" w:rsidRDefault="00D452EA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55670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55670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55670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  <w:tc>
          <w:tcPr>
            <w:tcW w:w="9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556709" w:rsidRPr="00CB670F" w:rsidRDefault="00D452EA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632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547</w:t>
            </w:r>
          </w:p>
        </w:tc>
        <w:tc>
          <w:tcPr>
            <w:tcW w:w="81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556709" w:rsidRPr="00CB670F" w:rsidRDefault="00D452EA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55670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55670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55670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</w:tr>
      <w:tr w:rsidR="002B6CF6" w:rsidRPr="00CB670F" w:rsidTr="00AD3A0A">
        <w:tc>
          <w:tcPr>
            <w:tcW w:w="4950" w:type="dxa"/>
          </w:tcPr>
          <w:p w:rsidR="002B6CF6" w:rsidRPr="00CB670F" w:rsidRDefault="002B6CF6" w:rsidP="00AD3A0A">
            <w:pPr>
              <w:spacing w:line="12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2B6CF6" w:rsidRPr="00CB670F" w:rsidRDefault="002B6CF6" w:rsidP="00AD3A0A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B6CF6" w:rsidRPr="00CB670F" w:rsidRDefault="002B6CF6" w:rsidP="00AD3A0A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2B6CF6" w:rsidRPr="00CB670F" w:rsidRDefault="002B6CF6" w:rsidP="00AD3A0A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B6CF6" w:rsidRPr="00CB670F" w:rsidRDefault="002B6CF6" w:rsidP="00AD3A0A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2B6CF6" w:rsidRDefault="002B6CF6" w:rsidP="00AD3A0A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2B6CF6" w:rsidRPr="00CB670F" w:rsidRDefault="002B6CF6" w:rsidP="00AD3A0A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2B6CF6" w:rsidRPr="00D452EA" w:rsidRDefault="002B6CF6" w:rsidP="00AD3A0A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56709" w:rsidRPr="00CB670F" w:rsidTr="002A0115">
        <w:tc>
          <w:tcPr>
            <w:tcW w:w="4950" w:type="dxa"/>
          </w:tcPr>
          <w:p w:rsidR="00556709" w:rsidRPr="00CB670F" w:rsidRDefault="00556709" w:rsidP="00A50994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(ขาดทุน)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080" w:type="dxa"/>
          </w:tcPr>
          <w:p w:rsidR="00556709" w:rsidRPr="00CB670F" w:rsidRDefault="00556709" w:rsidP="0080229A">
            <w:pPr>
              <w:spacing w:line="280" w:lineRule="exact"/>
              <w:ind w:left="-66" w:right="5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014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556709" w:rsidRPr="00CB670F" w:rsidRDefault="00556709" w:rsidP="0080229A">
            <w:pPr>
              <w:spacing w:line="280" w:lineRule="exact"/>
              <w:ind w:left="-66" w:right="5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008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556709" w:rsidRPr="00CB670F" w:rsidRDefault="0080229A" w:rsidP="0080229A">
            <w:pPr>
              <w:tabs>
                <w:tab w:val="decimal" w:pos="990"/>
              </w:tabs>
              <w:spacing w:line="28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55670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007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556709" w:rsidRPr="00CB670F" w:rsidRDefault="00D452EA" w:rsidP="0080229A">
            <w:pPr>
              <w:spacing w:line="280" w:lineRule="exact"/>
              <w:ind w:left="-66" w:right="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032</w:t>
            </w:r>
          </w:p>
        </w:tc>
      </w:tr>
    </w:tbl>
    <w:p w:rsidR="0080229A" w:rsidRPr="0080229A" w:rsidRDefault="0080229A" w:rsidP="00AF2447">
      <w:pPr>
        <w:ind w:left="547" w:hanging="54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40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080"/>
        <w:gridCol w:w="90"/>
        <w:gridCol w:w="1080"/>
        <w:gridCol w:w="90"/>
        <w:gridCol w:w="1071"/>
        <w:gridCol w:w="9"/>
        <w:gridCol w:w="81"/>
        <w:gridCol w:w="1089"/>
      </w:tblGrid>
      <w:tr w:rsidR="0080229A" w:rsidRPr="00CB670F" w:rsidTr="002A0115">
        <w:tc>
          <w:tcPr>
            <w:tcW w:w="495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80229A" w:rsidRPr="00CB670F" w:rsidRDefault="0080229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4"/>
          </w:tcPr>
          <w:p w:rsidR="0080229A" w:rsidRPr="00CB670F" w:rsidRDefault="0080229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0229A" w:rsidRPr="00CB670F" w:rsidTr="002A0115">
        <w:tc>
          <w:tcPr>
            <w:tcW w:w="495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590" w:type="dxa"/>
            <w:gridSpan w:val="8"/>
          </w:tcPr>
          <w:p w:rsidR="0080229A" w:rsidRPr="00A50994" w:rsidRDefault="0080229A" w:rsidP="0080229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670F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หก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เดือน</w:t>
            </w:r>
            <w:r w:rsidRPr="00CB670F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452EA" w:rsidRPr="00D452EA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80229A" w:rsidRPr="00CB670F" w:rsidTr="002A0115">
        <w:tc>
          <w:tcPr>
            <w:tcW w:w="495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80229A" w:rsidRPr="00CB670F" w:rsidRDefault="00D452E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80229A" w:rsidRPr="00CB670F" w:rsidRDefault="0080229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80229A" w:rsidRPr="00CB670F" w:rsidRDefault="00D452E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80229A" w:rsidRPr="00CB670F" w:rsidRDefault="00D452E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gridSpan w:val="2"/>
          </w:tcPr>
          <w:p w:rsidR="0080229A" w:rsidRPr="00CB670F" w:rsidRDefault="0080229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80229A" w:rsidRPr="00CB670F" w:rsidRDefault="00D452E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80229A" w:rsidRPr="00CB670F" w:rsidTr="002A0115">
        <w:tc>
          <w:tcPr>
            <w:tcW w:w="4950" w:type="dxa"/>
          </w:tcPr>
          <w:p w:rsidR="0080229A" w:rsidRPr="00CB670F" w:rsidRDefault="0080229A" w:rsidP="002A0115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(ขาดทุน) สุทธิส่วนที่เป็นของบริษัทใหญ่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0229A" w:rsidRPr="00CB670F" w:rsidRDefault="0080229A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F4BBE"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168</w:t>
            </w:r>
            <w:r w:rsid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F4BBE"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750</w:t>
            </w:r>
            <w:r w:rsid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60B7B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3F4BBE"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0229A" w:rsidRPr="00CB670F" w:rsidRDefault="0080229A" w:rsidP="0080229A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494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300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80229A" w:rsidRPr="00CB670F" w:rsidRDefault="0080229A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717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027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80229A" w:rsidRPr="00CB670F" w:rsidRDefault="00D452EA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274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718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710</w:t>
            </w:r>
          </w:p>
        </w:tc>
      </w:tr>
      <w:tr w:rsidR="002B6CF6" w:rsidRPr="00CB670F" w:rsidTr="002B6CF6">
        <w:tc>
          <w:tcPr>
            <w:tcW w:w="4950" w:type="dxa"/>
          </w:tcPr>
          <w:p w:rsidR="002B6CF6" w:rsidRPr="00CB670F" w:rsidRDefault="002B6CF6" w:rsidP="00AD3A0A">
            <w:pPr>
              <w:spacing w:line="12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2B6CF6" w:rsidRPr="00CB670F" w:rsidRDefault="002B6CF6" w:rsidP="00AD3A0A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B6CF6" w:rsidRPr="00CB670F" w:rsidRDefault="002B6CF6" w:rsidP="00AD3A0A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2B6CF6" w:rsidRPr="00CB670F" w:rsidRDefault="002B6CF6" w:rsidP="00AD3A0A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B6CF6" w:rsidRPr="00CB670F" w:rsidRDefault="002B6CF6" w:rsidP="00AD3A0A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2B6CF6" w:rsidRDefault="002B6CF6" w:rsidP="00AD3A0A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2B6CF6" w:rsidRPr="00CB670F" w:rsidRDefault="002B6CF6" w:rsidP="00AD3A0A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2B6CF6" w:rsidRPr="00D452EA" w:rsidRDefault="002B6CF6" w:rsidP="00AD3A0A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0229A" w:rsidRPr="00CB670F" w:rsidTr="002B6CF6">
        <w:tc>
          <w:tcPr>
            <w:tcW w:w="4950" w:type="dxa"/>
          </w:tcPr>
          <w:p w:rsidR="0080229A" w:rsidRPr="00CB670F" w:rsidRDefault="0080229A" w:rsidP="0080229A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จำนวนหุ้นสามัญต้น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080" w:type="dxa"/>
          </w:tcPr>
          <w:p w:rsidR="0080229A" w:rsidRPr="00CB670F" w:rsidRDefault="00D452EA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80229A" w:rsidRP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80229A" w:rsidRP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80229A" w:rsidRP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9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80229A" w:rsidRPr="00CB670F" w:rsidRDefault="00D452EA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  <w:tc>
          <w:tcPr>
            <w:tcW w:w="9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80229A" w:rsidRPr="00CB670F" w:rsidRDefault="00D452EA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80229A" w:rsidRP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80229A" w:rsidRP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80229A" w:rsidRPr="007705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81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80229A" w:rsidRPr="00CB670F" w:rsidRDefault="00D452EA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</w:tr>
      <w:tr w:rsidR="0080229A" w:rsidRPr="00CB670F" w:rsidTr="002A0115">
        <w:tc>
          <w:tcPr>
            <w:tcW w:w="4950" w:type="dxa"/>
          </w:tcPr>
          <w:p w:rsidR="0080229A" w:rsidRPr="00CB670F" w:rsidRDefault="0080229A" w:rsidP="002A0115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ผลกระทบจากหุ้นที่ออกระหว่า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229A" w:rsidRPr="00CB670F" w:rsidRDefault="00D452EA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978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724</w:t>
            </w:r>
          </w:p>
        </w:tc>
        <w:tc>
          <w:tcPr>
            <w:tcW w:w="9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229A" w:rsidRPr="00CB670F" w:rsidRDefault="0080229A" w:rsidP="002A0115">
            <w:pPr>
              <w:spacing w:line="280" w:lineRule="exact"/>
              <w:ind w:left="-66"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80229A" w:rsidRPr="00CB670F" w:rsidRDefault="00D452EA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978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724</w:t>
            </w:r>
          </w:p>
        </w:tc>
        <w:tc>
          <w:tcPr>
            <w:tcW w:w="81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80229A" w:rsidRPr="00CB670F" w:rsidRDefault="0080229A" w:rsidP="002A0115">
            <w:pPr>
              <w:spacing w:line="280" w:lineRule="exact"/>
              <w:ind w:left="-66"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0229A" w:rsidRPr="00CB670F" w:rsidTr="002A0115">
        <w:tc>
          <w:tcPr>
            <w:tcW w:w="4950" w:type="dxa"/>
          </w:tcPr>
          <w:p w:rsidR="0080229A" w:rsidRPr="00CB670F" w:rsidRDefault="0080229A" w:rsidP="002A0115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0229A" w:rsidRPr="00CB670F" w:rsidRDefault="00D452EA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485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951</w:t>
            </w:r>
          </w:p>
        </w:tc>
        <w:tc>
          <w:tcPr>
            <w:tcW w:w="9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0229A" w:rsidRPr="00CB670F" w:rsidRDefault="00D452EA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80229A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80229A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80229A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  <w:tc>
          <w:tcPr>
            <w:tcW w:w="9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80229A" w:rsidRPr="00CB670F" w:rsidRDefault="00D452EA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485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951</w:t>
            </w:r>
          </w:p>
        </w:tc>
        <w:tc>
          <w:tcPr>
            <w:tcW w:w="81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80229A" w:rsidRPr="00CB670F" w:rsidRDefault="00D452EA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80229A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80229A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80229A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</w:tr>
      <w:tr w:rsidR="002B6CF6" w:rsidRPr="00CB670F" w:rsidTr="00AD3A0A">
        <w:tc>
          <w:tcPr>
            <w:tcW w:w="4950" w:type="dxa"/>
          </w:tcPr>
          <w:p w:rsidR="002B6CF6" w:rsidRPr="00CB670F" w:rsidRDefault="002B6CF6" w:rsidP="00AD3A0A">
            <w:pPr>
              <w:spacing w:line="12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2B6CF6" w:rsidRPr="00CB670F" w:rsidRDefault="002B6CF6" w:rsidP="00AD3A0A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B6CF6" w:rsidRPr="00CB670F" w:rsidRDefault="002B6CF6" w:rsidP="00AD3A0A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2B6CF6" w:rsidRPr="00CB670F" w:rsidRDefault="002B6CF6" w:rsidP="00AD3A0A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B6CF6" w:rsidRPr="00CB670F" w:rsidRDefault="002B6CF6" w:rsidP="00AD3A0A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2B6CF6" w:rsidRDefault="002B6CF6" w:rsidP="00AD3A0A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2B6CF6" w:rsidRPr="00CB670F" w:rsidRDefault="002B6CF6" w:rsidP="00AD3A0A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2B6CF6" w:rsidRPr="00D452EA" w:rsidRDefault="002B6CF6" w:rsidP="00AD3A0A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0229A" w:rsidRPr="00CB670F" w:rsidTr="002A0115">
        <w:tc>
          <w:tcPr>
            <w:tcW w:w="4950" w:type="dxa"/>
          </w:tcPr>
          <w:p w:rsidR="0080229A" w:rsidRPr="00CB670F" w:rsidRDefault="0080229A" w:rsidP="002A0115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(ขาดทุน)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080" w:type="dxa"/>
          </w:tcPr>
          <w:p w:rsidR="0080229A" w:rsidRPr="00CB670F" w:rsidRDefault="0080229A" w:rsidP="002A0115">
            <w:pPr>
              <w:spacing w:line="280" w:lineRule="exact"/>
              <w:ind w:left="-66" w:right="5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023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80229A" w:rsidRPr="00CB670F" w:rsidRDefault="0080229A" w:rsidP="002A0115">
            <w:pPr>
              <w:spacing w:line="280" w:lineRule="exact"/>
              <w:ind w:left="-66" w:right="5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011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80229A" w:rsidRPr="00CB670F" w:rsidRDefault="0080229A" w:rsidP="002A0115">
            <w:pPr>
              <w:tabs>
                <w:tab w:val="decimal" w:pos="990"/>
              </w:tabs>
              <w:spacing w:line="28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:rsidR="0080229A" w:rsidRPr="00CB670F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80229A" w:rsidRPr="00CB670F" w:rsidRDefault="00D452EA" w:rsidP="002A0115">
            <w:pPr>
              <w:spacing w:line="280" w:lineRule="exact"/>
              <w:ind w:left="-66" w:right="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80229A" w:rsidRPr="0080229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037</w:t>
            </w:r>
          </w:p>
        </w:tc>
      </w:tr>
    </w:tbl>
    <w:p w:rsidR="00C32655" w:rsidRPr="00CB670F" w:rsidRDefault="00AF2447" w:rsidP="00AF2447">
      <w:pPr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  <w:r w:rsidR="00D452EA" w:rsidRPr="00D452EA">
        <w:rPr>
          <w:rFonts w:ascii="Angsana New" w:hAnsi="Angsana New" w:cs="Angsana New"/>
          <w:b/>
          <w:bCs/>
          <w:lang w:val="en-US"/>
        </w:rPr>
        <w:lastRenderedPageBreak/>
        <w:t>24</w:t>
      </w:r>
      <w:r w:rsidR="00C32655" w:rsidRPr="00CB670F">
        <w:rPr>
          <w:rFonts w:ascii="Angsana New" w:hAnsi="Angsana New" w:cs="Angsana New"/>
          <w:b/>
          <w:bCs/>
          <w:cs/>
        </w:rPr>
        <w:t xml:space="preserve">. </w:t>
      </w:r>
      <w:r w:rsidR="00C32655" w:rsidRPr="00CB670F">
        <w:rPr>
          <w:rFonts w:ascii="Angsana New" w:hAnsi="Angsana New" w:cs="Angsana New"/>
          <w:b/>
          <w:bCs/>
          <w:lang w:val="en-US"/>
        </w:rPr>
        <w:tab/>
      </w:r>
      <w:r w:rsidR="00C32655" w:rsidRPr="00CB670F">
        <w:rPr>
          <w:rFonts w:ascii="Angsana New" w:hAnsi="Angsana New" w:cs="Angsana New"/>
          <w:b/>
          <w:bCs/>
          <w:cs/>
        </w:rPr>
        <w:t>รายการบัญชีกับ</w:t>
      </w:r>
      <w:r w:rsidR="008A47D0">
        <w:rPr>
          <w:rFonts w:ascii="Angsana New" w:hAnsi="Angsana New" w:cs="Angsana New" w:hint="cs"/>
          <w:b/>
          <w:bCs/>
          <w:cs/>
        </w:rPr>
        <w:t>บุคคลหรือ</w:t>
      </w:r>
      <w:r w:rsidR="00C32655" w:rsidRPr="00CB670F">
        <w:rPr>
          <w:rFonts w:ascii="Angsana New" w:hAnsi="Angsana New" w:cs="Angsana New"/>
          <w:b/>
          <w:bCs/>
          <w:cs/>
        </w:rPr>
        <w:t>กิจการที่เกี่ยวข้องกัน</w:t>
      </w:r>
    </w:p>
    <w:p w:rsidR="00C32655" w:rsidRPr="00CB670F" w:rsidRDefault="00C32655" w:rsidP="00C32655">
      <w:pPr>
        <w:pStyle w:val="a2"/>
        <w:spacing w:after="160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บุคคลหรือกิจการที่เกี่ยวข้องกันกับ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หรือถูกควบคุมโดย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</w:p>
    <w:p w:rsidR="00C32655" w:rsidRPr="00CB670F" w:rsidRDefault="00C32655" w:rsidP="000B2E2C">
      <w:pPr>
        <w:pStyle w:val="a2"/>
        <w:spacing w:after="120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  <w:cs/>
        </w:rPr>
      </w:pP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นอกจากนี้</w:t>
      </w:r>
      <w:r w:rsidRPr="00CB670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F4BBE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D97439">
        <w:rPr>
          <w:rFonts w:ascii="Angsana New" w:hAnsi="Angsana New" w:cs="Angsana New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134B32" w:rsidRPr="00D97439">
        <w:rPr>
          <w:rFonts w:ascii="Angsana New" w:hAnsi="Angsana New" w:cs="Angsana New"/>
          <w:spacing w:val="-8"/>
          <w:sz w:val="32"/>
          <w:szCs w:val="32"/>
          <w:cs/>
        </w:rPr>
        <w:t>กลุ่มบริษัท</w:t>
      </w:r>
      <w:r w:rsidR="00474255" w:rsidRPr="00D97439">
        <w:rPr>
          <w:rFonts w:ascii="Angsana New" w:hAnsi="Angsana New" w:cs="Angsana New"/>
          <w:spacing w:val="-8"/>
          <w:sz w:val="32"/>
          <w:szCs w:val="32"/>
          <w:cs/>
        </w:rPr>
        <w:t>และบริษัท</w:t>
      </w:r>
      <w:r w:rsidRPr="00D97439">
        <w:rPr>
          <w:rFonts w:ascii="Angsana New" w:hAnsi="Angsana New" w:cs="Angsana New"/>
          <w:spacing w:val="-8"/>
          <w:sz w:val="32"/>
          <w:szCs w:val="32"/>
          <w:cs/>
        </w:rPr>
        <w:t xml:space="preserve"> ตลอดทั้งสมาชิกในครอบครัว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ที่ใกล้ชิดกับบุคคลดังกล่าว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C31B38" w:rsidRPr="00CB670F" w:rsidRDefault="00D452EA" w:rsidP="00C32655">
      <w:pPr>
        <w:tabs>
          <w:tab w:val="left" w:pos="1080"/>
        </w:tabs>
        <w:ind w:left="392" w:right="-385" w:firstLine="148"/>
        <w:jc w:val="thaiDistribute"/>
        <w:rPr>
          <w:rFonts w:ascii="Angsana New" w:hAnsi="Angsana New" w:cs="Angsana New"/>
          <w:lang w:val="en-US"/>
        </w:rPr>
      </w:pPr>
      <w:r w:rsidRPr="00D452EA">
        <w:rPr>
          <w:rFonts w:ascii="Angsana New" w:hAnsi="Angsana New" w:cs="Angsana New"/>
          <w:lang w:val="en-US"/>
        </w:rPr>
        <w:t>24</w:t>
      </w:r>
      <w:r w:rsidR="004E4CA3" w:rsidRPr="00CB670F">
        <w:rPr>
          <w:rFonts w:ascii="Angsana New" w:hAnsi="Angsana New" w:cs="Angsana New"/>
          <w:cs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1</w:t>
      </w:r>
      <w:r w:rsidR="009B5BCC" w:rsidRPr="00CB670F">
        <w:rPr>
          <w:rFonts w:ascii="Angsana New" w:hAnsi="Angsana New" w:cs="Angsana New"/>
          <w:lang w:val="en-US"/>
        </w:rPr>
        <w:tab/>
      </w:r>
      <w:r w:rsidR="004E4CA3" w:rsidRPr="00CB670F">
        <w:rPr>
          <w:rFonts w:ascii="Angsana New" w:hAnsi="Angsana New" w:cs="Angsana New"/>
          <w:cs/>
          <w:lang w:val="en-US"/>
        </w:rPr>
        <w:t xml:space="preserve">เงินลงทุนในบริษัทย่อย </w:t>
      </w:r>
    </w:p>
    <w:p w:rsidR="004E4CA3" w:rsidRPr="00F01FF6" w:rsidRDefault="00C31B38" w:rsidP="00963BDF">
      <w:pPr>
        <w:ind w:left="392" w:right="-565" w:firstLine="328"/>
        <w:jc w:val="right"/>
        <w:rPr>
          <w:rFonts w:ascii="Angsana New" w:hAnsi="Angsana New" w:cs="Angsana New"/>
          <w:sz w:val="16"/>
          <w:szCs w:val="16"/>
          <w:cs/>
          <w:lang w:val="en-US"/>
        </w:rPr>
      </w:pPr>
      <w:r w:rsidRPr="00CB670F">
        <w:rPr>
          <w:rFonts w:ascii="Angsana New" w:hAnsi="Angsana New" w:cs="Angsana New"/>
          <w:cs/>
          <w:lang w:val="en-US"/>
        </w:rPr>
        <w:tab/>
      </w:r>
      <w:r w:rsidRPr="00F01FF6">
        <w:rPr>
          <w:rFonts w:ascii="Angsana New" w:hAnsi="Angsana New" w:cs="Angsana New"/>
          <w:b/>
          <w:bCs/>
          <w:sz w:val="16"/>
          <w:szCs w:val="16"/>
          <w:cs/>
        </w:rPr>
        <w:t xml:space="preserve">(หน่วย </w:t>
      </w:r>
      <w:r w:rsidRPr="00F01FF6">
        <w:rPr>
          <w:rFonts w:ascii="Angsana New" w:hAnsi="Angsana New" w:cs="Angsana New"/>
          <w:b/>
          <w:bCs/>
          <w:sz w:val="16"/>
          <w:szCs w:val="16"/>
          <w:lang w:val="en-US"/>
        </w:rPr>
        <w:t xml:space="preserve">: </w:t>
      </w:r>
      <w:r w:rsidRPr="00F01FF6">
        <w:rPr>
          <w:rFonts w:ascii="Angsana New" w:hAnsi="Angsana New" w:cs="Angsana New"/>
          <w:b/>
          <w:bCs/>
          <w:sz w:val="16"/>
          <w:szCs w:val="16"/>
          <w:cs/>
          <w:lang w:val="en-US"/>
        </w:rPr>
        <w:t>บาท)</w:t>
      </w:r>
    </w:p>
    <w:tbl>
      <w:tblPr>
        <w:tblW w:w="5000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6"/>
        <w:gridCol w:w="21"/>
        <w:gridCol w:w="1322"/>
        <w:gridCol w:w="808"/>
        <w:gridCol w:w="625"/>
        <w:gridCol w:w="629"/>
        <w:gridCol w:w="538"/>
        <w:gridCol w:w="37"/>
        <w:gridCol w:w="542"/>
        <w:gridCol w:w="20"/>
        <w:gridCol w:w="669"/>
        <w:gridCol w:w="35"/>
        <w:gridCol w:w="690"/>
        <w:gridCol w:w="33"/>
        <w:gridCol w:w="534"/>
        <w:gridCol w:w="96"/>
        <w:gridCol w:w="680"/>
      </w:tblGrid>
      <w:tr w:rsidR="006C52E2" w:rsidRPr="00067070" w:rsidTr="00963BDF">
        <w:trPr>
          <w:cantSplit/>
          <w:trHeight w:val="20"/>
        </w:trPr>
        <w:tc>
          <w:tcPr>
            <w:tcW w:w="1063" w:type="pct"/>
            <w:vAlign w:val="center"/>
          </w:tcPr>
          <w:p w:rsidR="006C52E2" w:rsidRPr="00067070" w:rsidRDefault="006C52E2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6C52E2" w:rsidRPr="00067070" w:rsidRDefault="006C52E2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6C52E2" w:rsidRPr="00067070" w:rsidRDefault="006C52E2" w:rsidP="00111375">
            <w:pPr>
              <w:pStyle w:val="Heading5"/>
              <w:spacing w:line="200" w:lineRule="exact"/>
              <w:ind w:left="-10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211" w:type="pct"/>
            <w:gridSpan w:val="14"/>
            <w:vAlign w:val="center"/>
          </w:tcPr>
          <w:p w:rsidR="006C52E2" w:rsidRPr="00067070" w:rsidRDefault="006C52E2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51281C" w:rsidRPr="00067070" w:rsidTr="00963BDF">
        <w:trPr>
          <w:cantSplit/>
          <w:trHeight w:val="20"/>
        </w:trPr>
        <w:tc>
          <w:tcPr>
            <w:tcW w:w="1063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854D40" w:rsidRPr="00067070" w:rsidRDefault="00854D40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ประเภทธุรกิจ</w:t>
            </w:r>
          </w:p>
        </w:tc>
        <w:tc>
          <w:tcPr>
            <w:tcW w:w="437" w:type="pct"/>
            <w:vAlign w:val="center"/>
          </w:tcPr>
          <w:p w:rsidR="00854D40" w:rsidRPr="00067070" w:rsidRDefault="002162E9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จดทะเบียนใน</w:t>
            </w:r>
          </w:p>
        </w:tc>
        <w:tc>
          <w:tcPr>
            <w:tcW w:w="338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340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604" w:type="pct"/>
            <w:gridSpan w:val="3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  <w:r w:rsidR="008E7982"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4" w:type="pct"/>
            <w:gridSpan w:val="3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18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51281C" w:rsidRPr="00067070" w:rsidTr="00963BDF">
        <w:trPr>
          <w:cantSplit/>
          <w:trHeight w:val="20"/>
        </w:trPr>
        <w:tc>
          <w:tcPr>
            <w:tcW w:w="1063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108" w:right="-10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340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29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05333" w:rsidRPr="00067070" w:rsidTr="00963BDF">
        <w:trPr>
          <w:cantSplit/>
          <w:trHeight w:val="20"/>
        </w:trPr>
        <w:tc>
          <w:tcPr>
            <w:tcW w:w="1063" w:type="pct"/>
            <w:vAlign w:val="center"/>
          </w:tcPr>
          <w:p w:rsidR="00605333" w:rsidRPr="00067070" w:rsidRDefault="00605333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605333" w:rsidRPr="00067070" w:rsidRDefault="00605333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605333" w:rsidRPr="00067070" w:rsidRDefault="00605333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605333" w:rsidRPr="00067070" w:rsidRDefault="00605333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605333" w:rsidRPr="00067070" w:rsidRDefault="00605333" w:rsidP="00616AF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</w:tc>
        <w:tc>
          <w:tcPr>
            <w:tcW w:w="340" w:type="pct"/>
            <w:vAlign w:val="center"/>
          </w:tcPr>
          <w:p w:rsidR="00605333" w:rsidRPr="00067070" w:rsidRDefault="00605333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91" w:type="pct"/>
            <w:vAlign w:val="center"/>
          </w:tcPr>
          <w:p w:rsidR="00605333" w:rsidRPr="00067070" w:rsidRDefault="00605333" w:rsidP="00616AF0">
            <w:pPr>
              <w:pStyle w:val="Heading5"/>
              <w:spacing w:line="200" w:lineRule="exact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</w:tc>
        <w:tc>
          <w:tcPr>
            <w:tcW w:w="20" w:type="pct"/>
            <w:vAlign w:val="center"/>
          </w:tcPr>
          <w:p w:rsidR="00605333" w:rsidRPr="00067070" w:rsidRDefault="00605333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605333" w:rsidRPr="00067070" w:rsidRDefault="00605333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605333" w:rsidRPr="00067070" w:rsidRDefault="00605333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605333" w:rsidRPr="00067070" w:rsidRDefault="00605333" w:rsidP="00616AF0">
            <w:pPr>
              <w:pStyle w:val="Heading5"/>
              <w:spacing w:line="200" w:lineRule="exact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</w:tc>
        <w:tc>
          <w:tcPr>
            <w:tcW w:w="19" w:type="pct"/>
            <w:vAlign w:val="center"/>
          </w:tcPr>
          <w:p w:rsidR="00605333" w:rsidRPr="00067070" w:rsidRDefault="00605333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605333" w:rsidRPr="00067070" w:rsidRDefault="00605333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605333" w:rsidRPr="00067070" w:rsidRDefault="00605333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:rsidR="00605333" w:rsidRPr="00067070" w:rsidRDefault="00605333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16AF0" w:rsidRPr="00067070" w:rsidTr="00963BDF">
        <w:trPr>
          <w:cantSplit/>
          <w:trHeight w:val="20"/>
        </w:trPr>
        <w:tc>
          <w:tcPr>
            <w:tcW w:w="1063" w:type="pct"/>
            <w:vAlign w:val="center"/>
          </w:tcPr>
          <w:p w:rsidR="00616AF0" w:rsidRPr="00067070" w:rsidRDefault="00616AF0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616AF0" w:rsidRPr="00067070" w:rsidRDefault="00616AF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616AF0" w:rsidRPr="00067070" w:rsidRDefault="00616AF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616AF0" w:rsidRPr="00067070" w:rsidRDefault="00616AF0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616AF0" w:rsidRPr="00067070" w:rsidRDefault="00616AF0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340" w:type="pct"/>
            <w:vAlign w:val="center"/>
          </w:tcPr>
          <w:p w:rsidR="00616AF0" w:rsidRPr="00067070" w:rsidRDefault="00616AF0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91" w:type="pct"/>
            <w:vAlign w:val="center"/>
          </w:tcPr>
          <w:p w:rsidR="00616AF0" w:rsidRPr="00067070" w:rsidRDefault="00616AF0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</w:t>
            </w:r>
            <w:r w:rsidRPr="009E4C8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”</w:t>
            </w:r>
          </w:p>
        </w:tc>
        <w:tc>
          <w:tcPr>
            <w:tcW w:w="20" w:type="pct"/>
            <w:vAlign w:val="center"/>
          </w:tcPr>
          <w:p w:rsidR="00616AF0" w:rsidRPr="00067070" w:rsidRDefault="00616AF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616AF0" w:rsidRPr="00067070" w:rsidRDefault="00616AF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616AF0" w:rsidRPr="00067070" w:rsidRDefault="00616AF0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616AF0" w:rsidRPr="00067070" w:rsidRDefault="00616AF0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19" w:type="pct"/>
            <w:vAlign w:val="center"/>
          </w:tcPr>
          <w:p w:rsidR="00616AF0" w:rsidRPr="00067070" w:rsidRDefault="00616AF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616AF0" w:rsidRPr="00067070" w:rsidRDefault="00616AF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616AF0" w:rsidRPr="00067070" w:rsidRDefault="00616AF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:rsidR="00616AF0" w:rsidRPr="00067070" w:rsidRDefault="00616AF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0B2E2C" w:rsidRPr="00067070" w:rsidTr="00963BDF">
        <w:trPr>
          <w:cantSplit/>
          <w:trHeight w:val="20"/>
        </w:trPr>
        <w:tc>
          <w:tcPr>
            <w:tcW w:w="1063" w:type="pct"/>
            <w:vAlign w:val="center"/>
          </w:tcPr>
          <w:p w:rsidR="000B2E2C" w:rsidRPr="00067070" w:rsidRDefault="000B2E2C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0B2E2C" w:rsidRPr="00067070" w:rsidRDefault="000B2E2C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0B2E2C" w:rsidRPr="00067070" w:rsidRDefault="000B2E2C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0B2E2C" w:rsidRPr="00067070" w:rsidRDefault="000B2E2C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0B2E2C" w:rsidRPr="00067070" w:rsidRDefault="000B2E2C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0" w:type="pct"/>
            <w:vAlign w:val="center"/>
          </w:tcPr>
          <w:p w:rsidR="000B2E2C" w:rsidRPr="00067070" w:rsidRDefault="000B2E2C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91" w:type="pct"/>
            <w:vAlign w:val="center"/>
          </w:tcPr>
          <w:p w:rsidR="000B2E2C" w:rsidRPr="00067070" w:rsidRDefault="000B2E2C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0" w:type="pct"/>
            <w:vAlign w:val="center"/>
          </w:tcPr>
          <w:p w:rsidR="000B2E2C" w:rsidRPr="00067070" w:rsidRDefault="000B2E2C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0B2E2C" w:rsidRPr="00067070" w:rsidRDefault="000B2E2C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0B2E2C" w:rsidRPr="00067070" w:rsidRDefault="000B2E2C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0B2E2C" w:rsidRPr="00067070" w:rsidRDefault="000B2E2C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9" w:type="pct"/>
            <w:vAlign w:val="center"/>
          </w:tcPr>
          <w:p w:rsidR="000B2E2C" w:rsidRPr="00067070" w:rsidRDefault="000B2E2C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0B2E2C" w:rsidRPr="00067070" w:rsidRDefault="000B2E2C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0B2E2C" w:rsidRPr="00067070" w:rsidRDefault="000B2E2C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:rsidR="000B2E2C" w:rsidRPr="000126E5" w:rsidRDefault="000B2E2C" w:rsidP="000126E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126E5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สำหรับ</w:t>
            </w:r>
            <w:r w:rsidRPr="000126E5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งวดสามเดือน</w:t>
            </w:r>
          </w:p>
        </w:tc>
      </w:tr>
      <w:tr w:rsidR="0051281C" w:rsidRPr="00067070" w:rsidTr="00963BDF">
        <w:trPr>
          <w:cantSplit/>
          <w:trHeight w:val="20"/>
        </w:trPr>
        <w:tc>
          <w:tcPr>
            <w:tcW w:w="1063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340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29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20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9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8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:rsidR="00854D40" w:rsidRPr="000126E5" w:rsidRDefault="000B2E2C" w:rsidP="00AD2312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126E5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และ</w:t>
            </w:r>
            <w:r w:rsidR="00E57090" w:rsidRPr="000126E5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งวด</w:t>
            </w:r>
            <w:r w:rsidR="00E57090" w:rsidRPr="000126E5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หก</w:t>
            </w:r>
            <w:r w:rsidR="00605333" w:rsidRPr="000126E5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เดือน</w:t>
            </w:r>
          </w:p>
        </w:tc>
      </w:tr>
      <w:tr w:rsidR="0051281C" w:rsidRPr="00067070" w:rsidTr="00963BDF">
        <w:trPr>
          <w:cantSplit/>
          <w:trHeight w:val="20"/>
        </w:trPr>
        <w:tc>
          <w:tcPr>
            <w:tcW w:w="1063" w:type="pct"/>
            <w:vAlign w:val="center"/>
          </w:tcPr>
          <w:p w:rsidR="00854D40" w:rsidRPr="00067070" w:rsidRDefault="00854D40" w:rsidP="00111375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37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854D40" w:rsidRPr="00067070" w:rsidRDefault="00D452EA" w:rsidP="000103CF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30</w:t>
            </w:r>
            <w:r w:rsidR="00616AF0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 xml:space="preserve"> </w:t>
            </w:r>
            <w:r w:rsidR="00616AF0">
              <w:rPr>
                <w:rFonts w:ascii="Angsana New" w:hAnsi="Angsana New" w:cs="Angsana New" w:hint="cs"/>
                <w:sz w:val="16"/>
                <w:szCs w:val="16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340" w:type="pct"/>
            <w:vAlign w:val="center"/>
          </w:tcPr>
          <w:p w:rsidR="00854D40" w:rsidRPr="00067070" w:rsidRDefault="00D452EA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854D40"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291" w:type="pct"/>
            <w:vAlign w:val="center"/>
          </w:tcPr>
          <w:p w:rsidR="00854D40" w:rsidRPr="00067070" w:rsidRDefault="00D452EA" w:rsidP="00616AF0">
            <w:pPr>
              <w:pStyle w:val="Heading5"/>
              <w:spacing w:line="200" w:lineRule="exact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30</w:t>
            </w:r>
            <w:r w:rsidR="00616AF0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 xml:space="preserve"> </w:t>
            </w:r>
            <w:r w:rsidR="00616AF0">
              <w:rPr>
                <w:rFonts w:ascii="Angsana New" w:hAnsi="Angsana New" w:cs="Angsana New" w:hint="cs"/>
                <w:sz w:val="16"/>
                <w:szCs w:val="16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20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854D40" w:rsidRPr="00067070" w:rsidRDefault="00D452EA" w:rsidP="00111375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54D40"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854D40" w:rsidRPr="00616AF0" w:rsidRDefault="00D452EA" w:rsidP="00111375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616AF0" w:rsidRPr="00616AF0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616AF0" w:rsidRPr="00616AF0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19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854D40" w:rsidRPr="00067070" w:rsidRDefault="00D452EA" w:rsidP="00111375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54D40"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8" w:type="pct"/>
            <w:vAlign w:val="center"/>
          </w:tcPr>
          <w:p w:rsidR="00854D40" w:rsidRPr="00067070" w:rsidRDefault="00854D40" w:rsidP="0011137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:rsidR="00854D40" w:rsidRPr="00616AF0" w:rsidRDefault="00AD2312" w:rsidP="00605333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963BDF">
              <w:rPr>
                <w:rFonts w:ascii="Angsana New" w:hAnsi="Angsana New" w:cs="Angsana New"/>
                <w:b/>
                <w:bCs/>
                <w:spacing w:val="-6"/>
                <w:sz w:val="16"/>
                <w:szCs w:val="16"/>
                <w:cs/>
              </w:rPr>
              <w:t>สิ้นสุดวันที่</w:t>
            </w:r>
            <w:r>
              <w:rPr>
                <w:rFonts w:ascii="Angsana New" w:hAnsi="Angsana New" w:cs="Angsana New" w:hint="cs"/>
                <w:b/>
                <w:bCs/>
                <w:spacing w:val="-6"/>
                <w:sz w:val="16"/>
                <w:szCs w:val="16"/>
                <w:cs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616AF0" w:rsidRPr="00616AF0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616AF0" w:rsidRPr="00616AF0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</w:tr>
      <w:tr w:rsidR="0051281C" w:rsidRPr="00067070" w:rsidTr="00963BDF">
        <w:trPr>
          <w:cantSplit/>
          <w:trHeight w:val="20"/>
        </w:trPr>
        <w:tc>
          <w:tcPr>
            <w:tcW w:w="1063" w:type="pct"/>
            <w:vAlign w:val="center"/>
          </w:tcPr>
          <w:p w:rsidR="00854D40" w:rsidRPr="00067070" w:rsidRDefault="00854D40" w:rsidP="00111375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37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854D40" w:rsidRPr="00067070" w:rsidRDefault="00D452EA" w:rsidP="000103CF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sz w:val="16"/>
                <w:szCs w:val="16"/>
                <w:u w:val="none"/>
                <w:lang w:val="en-US"/>
              </w:rPr>
              <w:t>60</w:t>
            </w:r>
          </w:p>
        </w:tc>
        <w:tc>
          <w:tcPr>
            <w:tcW w:w="340" w:type="pct"/>
            <w:vAlign w:val="center"/>
          </w:tcPr>
          <w:p w:rsidR="00854D40" w:rsidRPr="00067070" w:rsidRDefault="00D452EA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sz w:val="16"/>
                <w:szCs w:val="16"/>
                <w:u w:val="none"/>
                <w:lang w:val="en-US"/>
              </w:rPr>
              <w:t>9</w:t>
            </w:r>
          </w:p>
        </w:tc>
        <w:tc>
          <w:tcPr>
            <w:tcW w:w="291" w:type="pct"/>
            <w:vAlign w:val="center"/>
          </w:tcPr>
          <w:p w:rsidR="00854D40" w:rsidRPr="00067070" w:rsidRDefault="00D452EA" w:rsidP="000103CF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60</w:t>
            </w:r>
          </w:p>
        </w:tc>
        <w:tc>
          <w:tcPr>
            <w:tcW w:w="20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854D40" w:rsidRPr="00067070" w:rsidRDefault="00D452EA" w:rsidP="00C71B0E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9</w:t>
            </w: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854D40" w:rsidRPr="00067070" w:rsidRDefault="00D452EA" w:rsidP="000103CF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60</w:t>
            </w:r>
          </w:p>
        </w:tc>
        <w:tc>
          <w:tcPr>
            <w:tcW w:w="19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854D40" w:rsidRPr="00067070" w:rsidRDefault="00D452EA" w:rsidP="00C71B0E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9</w:t>
            </w:r>
          </w:p>
        </w:tc>
        <w:tc>
          <w:tcPr>
            <w:tcW w:w="18" w:type="pct"/>
            <w:vAlign w:val="center"/>
          </w:tcPr>
          <w:p w:rsidR="00854D40" w:rsidRPr="00067070" w:rsidRDefault="00854D40" w:rsidP="0011137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9" w:type="pct"/>
            <w:vAlign w:val="center"/>
          </w:tcPr>
          <w:p w:rsidR="00854D40" w:rsidRPr="00067070" w:rsidRDefault="00D452EA" w:rsidP="000103CF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60</w:t>
            </w:r>
          </w:p>
        </w:tc>
        <w:tc>
          <w:tcPr>
            <w:tcW w:w="52" w:type="pct"/>
            <w:vAlign w:val="center"/>
          </w:tcPr>
          <w:p w:rsidR="00854D40" w:rsidRPr="00067070" w:rsidRDefault="00854D40" w:rsidP="0011137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9" w:type="pct"/>
            <w:vAlign w:val="center"/>
          </w:tcPr>
          <w:p w:rsidR="00854D40" w:rsidRPr="00067070" w:rsidRDefault="00D452EA" w:rsidP="000103CF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9</w:t>
            </w:r>
          </w:p>
        </w:tc>
      </w:tr>
      <w:tr w:rsidR="0051281C" w:rsidRPr="00067070" w:rsidTr="00963BDF">
        <w:trPr>
          <w:cantSplit/>
          <w:trHeight w:val="20"/>
        </w:trPr>
        <w:tc>
          <w:tcPr>
            <w:tcW w:w="1063" w:type="pct"/>
            <w:vAlign w:val="center"/>
          </w:tcPr>
          <w:p w:rsidR="00854D40" w:rsidRPr="00067070" w:rsidRDefault="00854D40" w:rsidP="00111375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854D40" w:rsidRPr="00067070" w:rsidRDefault="00854D40" w:rsidP="00111375">
            <w:pPr>
              <w:pStyle w:val="Heading5"/>
              <w:spacing w:line="20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0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91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854D40" w:rsidRPr="00067070" w:rsidRDefault="00854D40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854D40" w:rsidRPr="00067070" w:rsidRDefault="00854D40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854D40" w:rsidRPr="00067070" w:rsidRDefault="00854D40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9" w:type="pct"/>
            <w:vAlign w:val="center"/>
          </w:tcPr>
          <w:p w:rsidR="00854D40" w:rsidRPr="00067070" w:rsidRDefault="00854D40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" w:type="pct"/>
            <w:vAlign w:val="center"/>
          </w:tcPr>
          <w:p w:rsidR="00854D40" w:rsidRPr="00067070" w:rsidRDefault="00854D40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9" w:type="pct"/>
            <w:vAlign w:val="center"/>
          </w:tcPr>
          <w:p w:rsidR="00854D40" w:rsidRPr="00067070" w:rsidRDefault="00854D40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76635F" w:rsidRPr="00067070" w:rsidTr="00963BDF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0103CF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11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616AF0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ซื้อ</w:t>
            </w: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ขาย ให้เช่าและดำเนินงาน</w:t>
            </w:r>
          </w:p>
        </w:tc>
        <w:tc>
          <w:tcPr>
            <w:tcW w:w="437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338" w:type="pct"/>
          </w:tcPr>
          <w:p w:rsidR="0076635F" w:rsidRPr="00067070" w:rsidRDefault="00D452EA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340" w:type="pct"/>
          </w:tcPr>
          <w:p w:rsidR="0076635F" w:rsidRPr="00067070" w:rsidRDefault="00D452EA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291" w:type="pct"/>
          </w:tcPr>
          <w:p w:rsidR="0076635F" w:rsidRPr="00067070" w:rsidRDefault="00D452EA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76635F" w:rsidRPr="00067070" w:rsidRDefault="00D452EA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067070" w:rsidRDefault="00D452EA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9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067070" w:rsidRDefault="00D452EA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8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76635F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76635F" w:rsidRPr="00067070" w:rsidRDefault="0076635F" w:rsidP="000103CF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9" w:type="pct"/>
          </w:tcPr>
          <w:p w:rsidR="0076635F" w:rsidRPr="00067070" w:rsidRDefault="0076635F" w:rsidP="000103C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76635F" w:rsidRPr="00067070" w:rsidTr="00963BDF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0103CF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Default="0076635F" w:rsidP="00616AF0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ด้านอสังหาริมทรัพย์</w:t>
            </w:r>
          </w:p>
        </w:tc>
        <w:tc>
          <w:tcPr>
            <w:tcW w:w="437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76635F" w:rsidRPr="003442A3" w:rsidRDefault="0076635F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76635F" w:rsidRPr="003442A3" w:rsidRDefault="0076635F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</w:tcPr>
          <w:p w:rsidR="0076635F" w:rsidRPr="003442A3" w:rsidRDefault="0076635F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76635F" w:rsidRPr="003442A3" w:rsidRDefault="0076635F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3442A3" w:rsidRDefault="0076635F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3442A3" w:rsidRDefault="0076635F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76635F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76635F" w:rsidRPr="00067070" w:rsidRDefault="0076635F" w:rsidP="000103CF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9" w:type="pct"/>
          </w:tcPr>
          <w:p w:rsidR="0076635F" w:rsidRPr="00067070" w:rsidRDefault="0076635F" w:rsidP="000103C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76635F" w:rsidRPr="00067070" w:rsidTr="00963BDF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0103CF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Default="0076635F" w:rsidP="000103CF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และถือหุ้นในบริษัทอื่น</w:t>
            </w:r>
          </w:p>
        </w:tc>
        <w:tc>
          <w:tcPr>
            <w:tcW w:w="437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76635F" w:rsidRPr="003442A3" w:rsidRDefault="0076635F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76635F" w:rsidRPr="003442A3" w:rsidRDefault="0076635F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</w:tcPr>
          <w:p w:rsidR="0076635F" w:rsidRPr="003442A3" w:rsidRDefault="0076635F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76635F" w:rsidRPr="003442A3" w:rsidRDefault="0076635F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3442A3" w:rsidRDefault="0076635F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3442A3" w:rsidRDefault="0076635F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76635F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76635F" w:rsidRPr="00067070" w:rsidRDefault="0076635F" w:rsidP="000103CF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9" w:type="pct"/>
          </w:tcPr>
          <w:p w:rsidR="0076635F" w:rsidRPr="00067070" w:rsidRDefault="0076635F" w:rsidP="000103C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76635F" w:rsidRPr="00067070" w:rsidTr="00963BDF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0103CF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บริษัท บีซีอีจี คันทรี่กรุ๊ป เอ็นจิเนียริ่ง จำกัด</w:t>
            </w:r>
          </w:p>
        </w:tc>
        <w:tc>
          <w:tcPr>
            <w:tcW w:w="11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616AF0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 xml:space="preserve">รับเหมาก่อสร้างอาคาร </w:t>
            </w:r>
          </w:p>
        </w:tc>
        <w:tc>
          <w:tcPr>
            <w:tcW w:w="437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338" w:type="pct"/>
          </w:tcPr>
          <w:p w:rsidR="0076635F" w:rsidRPr="00067070" w:rsidRDefault="00D452EA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340" w:type="pct"/>
          </w:tcPr>
          <w:p w:rsidR="0076635F" w:rsidRPr="00067070" w:rsidRDefault="00D452EA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291" w:type="pct"/>
          </w:tcPr>
          <w:p w:rsidR="0076635F" w:rsidRPr="00067070" w:rsidRDefault="00D452EA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20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76635F" w:rsidRPr="00067070" w:rsidRDefault="00D452EA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11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067070" w:rsidRDefault="00D452EA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9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067070" w:rsidRDefault="00D452EA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8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76635F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76635F" w:rsidRPr="00067070" w:rsidRDefault="0076635F" w:rsidP="000103CF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9" w:type="pct"/>
          </w:tcPr>
          <w:p w:rsidR="0076635F" w:rsidRPr="00067070" w:rsidRDefault="0076635F" w:rsidP="000103C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76635F" w:rsidRPr="00067070" w:rsidTr="00963BDF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0103CF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และซ่อมแซมอาคาร</w:t>
            </w:r>
          </w:p>
        </w:tc>
        <w:tc>
          <w:tcPr>
            <w:tcW w:w="437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76635F" w:rsidRPr="003442A3" w:rsidRDefault="0076635F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76635F" w:rsidRPr="003442A3" w:rsidRDefault="0076635F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</w:tcPr>
          <w:p w:rsidR="0076635F" w:rsidRPr="003442A3" w:rsidRDefault="0076635F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76635F" w:rsidRPr="003442A3" w:rsidRDefault="0076635F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3442A3" w:rsidRDefault="0076635F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3442A3" w:rsidRDefault="0076635F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76635F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76635F" w:rsidRPr="00067070" w:rsidRDefault="0076635F" w:rsidP="000103CF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9" w:type="pct"/>
          </w:tcPr>
          <w:p w:rsidR="0076635F" w:rsidRPr="00067070" w:rsidRDefault="0076635F" w:rsidP="000103C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76635F" w:rsidRPr="00067070" w:rsidTr="00963BDF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043978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ดาต้า จำกัด</w:t>
            </w:r>
          </w:p>
        </w:tc>
        <w:tc>
          <w:tcPr>
            <w:tcW w:w="11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7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ฮ่องกง</w:t>
            </w:r>
          </w:p>
        </w:tc>
        <w:tc>
          <w:tcPr>
            <w:tcW w:w="338" w:type="pct"/>
          </w:tcPr>
          <w:p w:rsidR="0076635F" w:rsidRPr="00067070" w:rsidRDefault="00D452EA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340" w:type="pct"/>
          </w:tcPr>
          <w:p w:rsidR="0076635F" w:rsidRPr="00067070" w:rsidRDefault="00D452EA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291" w:type="pct"/>
          </w:tcPr>
          <w:p w:rsidR="0076635F" w:rsidRPr="00067070" w:rsidRDefault="00D452EA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93" w:type="pct"/>
          </w:tcPr>
          <w:p w:rsidR="0076635F" w:rsidRPr="00067070" w:rsidRDefault="00D452EA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067070" w:rsidRDefault="00D452EA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583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</w:p>
        </w:tc>
        <w:tc>
          <w:tcPr>
            <w:tcW w:w="19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067070" w:rsidRDefault="00D452EA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583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</w:p>
        </w:tc>
        <w:tc>
          <w:tcPr>
            <w:tcW w:w="18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76635F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76635F" w:rsidRPr="00067070" w:rsidRDefault="0076635F" w:rsidP="000103CF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9" w:type="pct"/>
          </w:tcPr>
          <w:p w:rsidR="0076635F" w:rsidRPr="00067070" w:rsidRDefault="0076635F" w:rsidP="000103C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76635F" w:rsidRPr="00067070" w:rsidTr="00963BDF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605333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11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7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มอริเชียส</w:t>
            </w:r>
          </w:p>
        </w:tc>
        <w:tc>
          <w:tcPr>
            <w:tcW w:w="338" w:type="pct"/>
          </w:tcPr>
          <w:p w:rsidR="0076635F" w:rsidRPr="00067070" w:rsidRDefault="00D452EA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340" w:type="pct"/>
          </w:tcPr>
          <w:p w:rsidR="0076635F" w:rsidRPr="00067070" w:rsidRDefault="00D452EA" w:rsidP="0060533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291" w:type="pct"/>
          </w:tcPr>
          <w:p w:rsidR="0076635F" w:rsidRPr="00067070" w:rsidRDefault="00D452EA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76635F" w:rsidRPr="00067070" w:rsidRDefault="00D452EA" w:rsidP="0060533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067070" w:rsidRDefault="00D452EA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19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067070" w:rsidRDefault="00D452EA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18" w:type="pct"/>
          </w:tcPr>
          <w:p w:rsidR="0076635F" w:rsidRPr="00067070" w:rsidRDefault="0076635F" w:rsidP="0060533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76635F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76635F" w:rsidRPr="00067070" w:rsidRDefault="0076635F" w:rsidP="00605333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9" w:type="pct"/>
          </w:tcPr>
          <w:p w:rsidR="0076635F" w:rsidRPr="00067070" w:rsidRDefault="00D452EA" w:rsidP="0076635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224</w:t>
            </w:r>
            <w:r w:rsidR="0076635F" w:rsidRPr="0076635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908</w:t>
            </w:r>
            <w:r w:rsidR="0076635F" w:rsidRPr="0076635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913</w:t>
            </w:r>
          </w:p>
        </w:tc>
      </w:tr>
      <w:tr w:rsidR="0076635F" w:rsidRPr="00067070" w:rsidTr="00963BDF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605333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11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7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เกิร์นซีย์</w:t>
            </w:r>
          </w:p>
        </w:tc>
        <w:tc>
          <w:tcPr>
            <w:tcW w:w="338" w:type="pct"/>
          </w:tcPr>
          <w:p w:rsidR="0076635F" w:rsidRPr="00067070" w:rsidRDefault="00D452EA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224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088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126</w:t>
            </w:r>
          </w:p>
        </w:tc>
        <w:tc>
          <w:tcPr>
            <w:tcW w:w="340" w:type="pct"/>
          </w:tcPr>
          <w:p w:rsidR="0076635F" w:rsidRPr="00067070" w:rsidRDefault="00D452EA" w:rsidP="0060533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224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088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126</w:t>
            </w:r>
          </w:p>
        </w:tc>
        <w:tc>
          <w:tcPr>
            <w:tcW w:w="291" w:type="pct"/>
          </w:tcPr>
          <w:p w:rsidR="0076635F" w:rsidRPr="00067070" w:rsidRDefault="00D452EA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97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</w:t>
            </w:r>
          </w:p>
        </w:tc>
        <w:tc>
          <w:tcPr>
            <w:tcW w:w="20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76635F" w:rsidRPr="00067070" w:rsidRDefault="00D452EA" w:rsidP="0060533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97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</w:t>
            </w:r>
          </w:p>
        </w:tc>
        <w:tc>
          <w:tcPr>
            <w:tcW w:w="11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067070" w:rsidRDefault="00D452EA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19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067070" w:rsidRDefault="00D452EA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18" w:type="pct"/>
          </w:tcPr>
          <w:p w:rsidR="0076635F" w:rsidRPr="00067070" w:rsidRDefault="0076635F" w:rsidP="0060533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76635F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76635F" w:rsidRPr="00067070" w:rsidRDefault="0076635F" w:rsidP="00605333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9" w:type="pct"/>
          </w:tcPr>
          <w:p w:rsidR="0076635F" w:rsidRPr="00067070" w:rsidRDefault="0076635F" w:rsidP="00605333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76635F" w:rsidRPr="00067070" w:rsidTr="00963BDF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605333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บริษัท เอชวายยูเค จำกัด</w:t>
            </w:r>
          </w:p>
        </w:tc>
        <w:tc>
          <w:tcPr>
            <w:tcW w:w="11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ธุรกิจอสังหาริมทรัพย์</w:t>
            </w:r>
          </w:p>
        </w:tc>
        <w:tc>
          <w:tcPr>
            <w:tcW w:w="437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เกิร์นซีย์</w:t>
            </w:r>
          </w:p>
        </w:tc>
        <w:tc>
          <w:tcPr>
            <w:tcW w:w="338" w:type="pct"/>
          </w:tcPr>
          <w:p w:rsidR="0076635F" w:rsidRPr="00067070" w:rsidRDefault="00D452EA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340" w:type="pct"/>
          </w:tcPr>
          <w:p w:rsidR="0076635F" w:rsidRPr="00067070" w:rsidRDefault="00D452EA" w:rsidP="0060533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291" w:type="pct"/>
          </w:tcPr>
          <w:p w:rsidR="0076635F" w:rsidRPr="00067070" w:rsidRDefault="00D452EA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76635F" w:rsidRPr="00067070" w:rsidRDefault="00D452EA" w:rsidP="0060533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:rsidR="0076635F" w:rsidRPr="00067070" w:rsidRDefault="00D452EA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</w:p>
        </w:tc>
        <w:tc>
          <w:tcPr>
            <w:tcW w:w="19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:rsidR="0076635F" w:rsidRPr="00067070" w:rsidRDefault="00D452EA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</w:p>
        </w:tc>
        <w:tc>
          <w:tcPr>
            <w:tcW w:w="18" w:type="pct"/>
          </w:tcPr>
          <w:p w:rsidR="0076635F" w:rsidRPr="00067070" w:rsidRDefault="0076635F" w:rsidP="0060533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76635F" w:rsidRPr="00067070" w:rsidRDefault="0076635F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52" w:type="pct"/>
          </w:tcPr>
          <w:p w:rsidR="0076635F" w:rsidRPr="00067070" w:rsidRDefault="0076635F" w:rsidP="00605333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:rsidR="0076635F" w:rsidRPr="00067070" w:rsidRDefault="0076635F" w:rsidP="00605333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76635F" w:rsidRPr="00067070" w:rsidTr="00963BDF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605333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11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76635F" w:rsidRPr="00067070" w:rsidRDefault="0076635F" w:rsidP="0060533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40" w:type="pct"/>
          </w:tcPr>
          <w:p w:rsidR="0076635F" w:rsidRPr="00067070" w:rsidRDefault="0076635F" w:rsidP="0060533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91" w:type="pct"/>
          </w:tcPr>
          <w:p w:rsidR="0076635F" w:rsidRPr="00067070" w:rsidRDefault="0076635F" w:rsidP="00605333">
            <w:pPr>
              <w:spacing w:line="20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0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76635F" w:rsidRPr="00067070" w:rsidRDefault="0076635F" w:rsidP="00605333">
            <w:pPr>
              <w:spacing w:line="20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:rsidR="0076635F" w:rsidRPr="00067070" w:rsidRDefault="00D452EA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496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380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19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:rsidR="0076635F" w:rsidRPr="00067070" w:rsidRDefault="00D452EA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496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380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18" w:type="pct"/>
          </w:tcPr>
          <w:p w:rsidR="0076635F" w:rsidRPr="00067070" w:rsidRDefault="0076635F" w:rsidP="0060533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:rsidR="0076635F" w:rsidRPr="00067070" w:rsidRDefault="0076635F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76635F" w:rsidRPr="00067070" w:rsidRDefault="0076635F" w:rsidP="00605333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:rsidR="0076635F" w:rsidRPr="00067070" w:rsidRDefault="00D452EA" w:rsidP="0076635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224</w:t>
            </w:r>
            <w:r w:rsidR="0076635F" w:rsidRPr="0076635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908</w:t>
            </w:r>
            <w:r w:rsidR="0076635F" w:rsidRPr="0076635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16"/>
                <w:szCs w:val="16"/>
                <w:lang w:val="en-US"/>
              </w:rPr>
              <w:t>913</w:t>
            </w:r>
          </w:p>
        </w:tc>
      </w:tr>
    </w:tbl>
    <w:p w:rsidR="00C81891" w:rsidRPr="00CB670F" w:rsidRDefault="00D452EA" w:rsidP="000B2E2C">
      <w:pPr>
        <w:tabs>
          <w:tab w:val="left" w:pos="1080"/>
        </w:tabs>
        <w:spacing w:before="120"/>
        <w:ind w:left="389" w:right="-389" w:firstLine="144"/>
        <w:jc w:val="thaiDistribute"/>
        <w:rPr>
          <w:rFonts w:ascii="Angsana New" w:hAnsi="Angsana New" w:cs="Angsana New"/>
          <w:snapToGrid w:val="0"/>
          <w:cs/>
        </w:rPr>
      </w:pPr>
      <w:r w:rsidRPr="00D452EA">
        <w:rPr>
          <w:rFonts w:ascii="Angsana New" w:hAnsi="Angsana New" w:cs="Angsana New"/>
          <w:lang w:val="en-US"/>
        </w:rPr>
        <w:t>24</w:t>
      </w:r>
      <w:r w:rsidR="00C81891" w:rsidRPr="00CB670F">
        <w:rPr>
          <w:rFonts w:ascii="Angsana New" w:hAnsi="Angsana New" w:cs="Angsana New"/>
          <w:cs/>
        </w:rPr>
        <w:t>.</w:t>
      </w:r>
      <w:r w:rsidRPr="00D452EA">
        <w:rPr>
          <w:rFonts w:ascii="Angsana New" w:hAnsi="Angsana New" w:cs="Angsana New"/>
          <w:lang w:val="en-US"/>
        </w:rPr>
        <w:t>2</w:t>
      </w:r>
      <w:r w:rsidR="00C81891" w:rsidRPr="00CB670F">
        <w:rPr>
          <w:rFonts w:ascii="Angsana New" w:hAnsi="Angsana New" w:cs="Angsana New"/>
          <w:cs/>
        </w:rPr>
        <w:tab/>
      </w:r>
      <w:r w:rsidR="00C81891" w:rsidRPr="00CB670F">
        <w:rPr>
          <w:rFonts w:ascii="Angsana New" w:hAnsi="Angsana New" w:cs="Angsana New"/>
          <w:snapToGrid w:val="0"/>
          <w:cs/>
        </w:rPr>
        <w:t>เงินให้กู้ยืมระยะสั้นแ</w:t>
      </w:r>
      <w:r w:rsidR="00C81891" w:rsidRPr="00CB670F">
        <w:rPr>
          <w:rFonts w:ascii="Angsana New" w:hAnsi="Angsana New" w:cs="Angsana New"/>
          <w:snapToGrid w:val="0"/>
          <w:cs/>
          <w:lang w:val="en-US"/>
        </w:rPr>
        <w:t>ก่</w:t>
      </w:r>
      <w:r w:rsidR="00C81891">
        <w:rPr>
          <w:rFonts w:ascii="Angsana New" w:hAnsi="Angsana New" w:cs="Angsana New"/>
          <w:snapToGrid w:val="0"/>
          <w:cs/>
        </w:rPr>
        <w:t>บริษัท</w:t>
      </w:r>
      <w:r w:rsidR="00C81891" w:rsidRPr="00CB670F">
        <w:rPr>
          <w:rFonts w:ascii="Angsana New" w:hAnsi="Angsana New" w:cs="Angsana New"/>
          <w:snapToGrid w:val="0"/>
          <w:cs/>
        </w:rPr>
        <w:t>ที่เกี่ยวข้องกัน</w:t>
      </w:r>
    </w:p>
    <w:p w:rsidR="00C81891" w:rsidRPr="00F97633" w:rsidRDefault="00C81891" w:rsidP="00C81891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F97633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F97633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F97633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D452EA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81891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822D59" w:rsidRDefault="00D452EA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C81891" w:rsidRPr="00822D5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="00C81891" w:rsidRPr="00822D59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D452EA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D452EA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616AF0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โฮลดิ้งส์ จำกัด  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C81891" w:rsidRDefault="00D452EA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616AF0" w:rsidRDefault="008B3B43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Default="008B3B43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D452EA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8B3B43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8B3B43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8B3B43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F97633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.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C81891" w:rsidRDefault="00D452EA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248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194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846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8B3B43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Default="008B3B43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939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653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D452EA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238</w:t>
            </w:r>
            <w:r w:rsidR="008B3B4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255</w:t>
            </w:r>
            <w:r w:rsidR="008B3B4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193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F97633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="009E4C8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เอชวายยูเค จำกัด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C81891" w:rsidRDefault="00D452EA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718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8B3B43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Default="008B3B43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477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429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D452EA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8B3B4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241</w:t>
            </w:r>
            <w:r w:rsidR="008B3B4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311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F97633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="009E4C8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D452EA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256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913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586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8B3B43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8B3B43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15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417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082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D452EA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8B3B4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241</w:t>
            </w:r>
            <w:r w:rsidR="008B3B4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496</w:t>
            </w:r>
            <w:r w:rsidR="008B3B4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504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0B2E2C" w:rsidRDefault="000B2E2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  <w:r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br w:type="page"/>
      </w:r>
    </w:p>
    <w:p w:rsidR="0076635F" w:rsidRPr="0076635F" w:rsidRDefault="0076635F" w:rsidP="00161B85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76635F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lastRenderedPageBreak/>
        <w:t xml:space="preserve"> 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A3115A" w:rsidRDefault="0076635F" w:rsidP="002A0115">
            <w:pPr>
              <w:spacing w:line="24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76635F" w:rsidRPr="00A3115A" w:rsidRDefault="0076635F" w:rsidP="002A011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A3115A" w:rsidRDefault="0076635F" w:rsidP="002A0115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“ยังไม่ได้</w:t>
            </w:r>
          </w:p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ตรวจสอบ”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A3115A" w:rsidRDefault="0076635F" w:rsidP="002A0115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76635F" w:rsidRPr="00A3115A" w:rsidRDefault="00D452EA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76635F"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  <w:p w:rsidR="0076635F" w:rsidRPr="00A3115A" w:rsidRDefault="00D452EA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2558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  <w:p w:rsidR="0076635F" w:rsidRPr="00A3115A" w:rsidRDefault="0076635F" w:rsidP="002A0115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76635F" w:rsidRPr="00A3115A" w:rsidRDefault="00D452EA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76635F"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="0076635F"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มิถุนายน</w:t>
            </w:r>
          </w:p>
          <w:p w:rsidR="0076635F" w:rsidRPr="00A3115A" w:rsidRDefault="00D452EA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นโยบายการคิดต้นทุน</w:t>
            </w:r>
          </w:p>
          <w:p w:rsidR="0076635F" w:rsidRPr="00A3115A" w:rsidRDefault="0076635F" w:rsidP="002A011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เงินให้กู้ยืมระหว่างกัน</w:t>
            </w: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A3115A" w:rsidRDefault="0076635F" w:rsidP="002A01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76635F" w:rsidRPr="00A3115A" w:rsidRDefault="0076635F" w:rsidP="002A0115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F97633" w:rsidRDefault="0076635F" w:rsidP="002A01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</w:tcPr>
          <w:p w:rsidR="0076635F" w:rsidRPr="00A3115A" w:rsidRDefault="0076635F" w:rsidP="0076635F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76635F" w:rsidRPr="00A3115A" w:rsidRDefault="0076635F" w:rsidP="0076635F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76635F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F97633" w:rsidRDefault="0076635F" w:rsidP="002A01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9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โฮลดิ้งส์ จำกัด  </w:t>
            </w:r>
          </w:p>
        </w:tc>
        <w:tc>
          <w:tcPr>
            <w:tcW w:w="1260" w:type="dxa"/>
          </w:tcPr>
          <w:p w:rsidR="0076635F" w:rsidRPr="00A3115A" w:rsidRDefault="0076635F" w:rsidP="002A0115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76635F" w:rsidRPr="00A3115A" w:rsidRDefault="00D452EA" w:rsidP="002A0115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D452EA" w:rsidP="002A0115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A3115A" w:rsidRDefault="009E4C80" w:rsidP="0026314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.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A3115A" w:rsidRDefault="0076635F" w:rsidP="002A01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ซีจียูเค 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</w:rPr>
              <w:t>1</w:t>
            </w: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76635F" w:rsidRPr="00A3115A" w:rsidRDefault="0076635F" w:rsidP="0076635F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76635F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76635F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A3115A" w:rsidRDefault="0076635F" w:rsidP="002A01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6635F" w:rsidRPr="00A3115A" w:rsidRDefault="0076635F" w:rsidP="002A0115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D452EA" w:rsidP="002A0115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914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158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D452EA" w:rsidP="002A0115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914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158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A3115A" w:rsidRDefault="009E4C80" w:rsidP="0026314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A3115A" w:rsidRDefault="0076635F" w:rsidP="002A01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76635F" w:rsidRPr="00A3115A" w:rsidRDefault="0076635F" w:rsidP="002A0115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6635F" w:rsidRPr="00A3115A" w:rsidRDefault="00D452EA" w:rsidP="0076635F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6635F" w:rsidRPr="00A3115A" w:rsidRDefault="00D452EA" w:rsidP="0076635F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914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158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6635F" w:rsidRPr="00A3115A" w:rsidRDefault="00D452EA" w:rsidP="0076635F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914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158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F05018" w:rsidRPr="00CB670F" w:rsidRDefault="00F05018" w:rsidP="00605333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="00D452EA" w:rsidRPr="00D452EA">
        <w:rPr>
          <w:rFonts w:ascii="Angsana New" w:hAnsi="Angsana New" w:cs="Angsana New"/>
          <w:snapToGrid w:val="0"/>
          <w:spacing w:val="-10"/>
          <w:lang w:val="en-US"/>
        </w:rPr>
        <w:t>17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กุมภาพันธ์ </w:t>
      </w:r>
      <w:r w:rsidR="00D452EA" w:rsidRPr="00D452EA">
        <w:rPr>
          <w:rFonts w:ascii="Angsana New" w:hAnsi="Angsana New" w:cs="Angsana New"/>
          <w:snapToGrid w:val="0"/>
          <w:spacing w:val="-10"/>
          <w:lang w:val="en-US"/>
        </w:rPr>
        <w:t>2557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บริษัทได้ทำสัญญาให้กู้ยืมเงินกับบริษัท แลนด์มาร์ค โฮลดิ้งส์ จำกัด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ในวงเงิน 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100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เดือนนับจากวันที่ลงนามในสัญญากู้ยืมเงิน เงินกู้ยืมดังกล่าวไม่มีหลักทรัพย์ค้ำประกันและคิดดอกเบี้ยในอัตราร้อยละ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9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ต่อปี และกำหนดชำระคืนภายใน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 นับจากการเบิกเงินครั้งแรก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และ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="00D452EA" w:rsidRPr="00D452EA">
        <w:rPr>
          <w:rFonts w:ascii="Angsana New" w:hAnsi="Angsana New" w:cs="Angsana New"/>
          <w:snapToGrid w:val="0"/>
          <w:spacing w:val="-10"/>
          <w:lang w:val="en-US"/>
        </w:rPr>
        <w:t>17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กุมภาพันธ์ </w:t>
      </w:r>
      <w:r w:rsidR="00D452EA" w:rsidRPr="00D452EA">
        <w:rPr>
          <w:rFonts w:ascii="Angsana New" w:hAnsi="Angsana New" w:cs="Angsana New"/>
          <w:snapToGrid w:val="0"/>
          <w:spacing w:val="-10"/>
          <w:lang w:val="en-US"/>
        </w:rPr>
        <w:t>2558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บริษัทได้ทำสัญญาขยายระยะเวลาชำระคืนเงินให้กู้ยืมดังกล่าว โดยกำหนดให้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ชำระคืนภายใน </w:t>
      </w:r>
      <w:r w:rsidR="00D452EA" w:rsidRPr="00D452EA">
        <w:rPr>
          <w:rFonts w:ascii="Angsana New" w:hAnsi="Angsana New" w:cs="Angsana New"/>
          <w:snapToGrid w:val="0"/>
          <w:lang w:val="en-US"/>
        </w:rPr>
        <w:t>12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นับจากวันที่ลงนามในสัญญา </w:t>
      </w:r>
    </w:p>
    <w:p w:rsidR="00F05018" w:rsidRDefault="00F05018" w:rsidP="00F05018">
      <w:pPr>
        <w:spacing w:before="240"/>
        <w:ind w:left="1440"/>
        <w:jc w:val="thaiDistribute"/>
        <w:rPr>
          <w:rFonts w:ascii="Angsana New" w:hAnsi="Angsana New" w:cs="Angsana New"/>
          <w:snapToGrid w:val="0"/>
          <w:lang w:val="en-US"/>
        </w:rPr>
      </w:pP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 xml:space="preserve">ต่อมาเมื่อวันที่ </w:t>
      </w:r>
      <w:r w:rsidR="00D452EA" w:rsidRPr="00D452EA">
        <w:rPr>
          <w:rFonts w:ascii="Angsana New" w:hAnsi="Angsana New" w:cs="Angsana New"/>
          <w:snapToGrid w:val="0"/>
          <w:spacing w:val="-8"/>
          <w:lang w:val="en-US"/>
        </w:rPr>
        <w:t>17</w:t>
      </w:r>
      <w:r w:rsidRPr="00043978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 xml:space="preserve">กุมภาพันธ์ </w:t>
      </w:r>
      <w:r w:rsidR="00D452EA" w:rsidRPr="00D452EA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043978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>บริษัทได้ทำการแก้ไขสัญญาเงินให้กู้ยืมดังกล่าวโดยกำหนดให้</w:t>
      </w:r>
      <w:r w:rsidRPr="00CB670F">
        <w:rPr>
          <w:rFonts w:ascii="Angsana New" w:hAnsi="Angsana New" w:cs="Angsana New"/>
          <w:snapToGrid w:val="0"/>
          <w:cs/>
          <w:lang w:val="en-US"/>
        </w:rPr>
        <w:t>ชำระคืนเมื่อทวงถาม</w:t>
      </w:r>
    </w:p>
    <w:p w:rsidR="00C81891" w:rsidRPr="00CB670F" w:rsidRDefault="00C81891" w:rsidP="00E57090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กันยายน 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2557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แลนด์มาร์ค โฮลดิ้งส์ จำกัด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เพิ่มเติมในวงเงิน </w:t>
      </w:r>
      <w:r w:rsidR="00D452EA" w:rsidRPr="00D452EA">
        <w:rPr>
          <w:rFonts w:ascii="Angsana New" w:hAnsi="Angsana New" w:cs="Angsana New"/>
          <w:snapToGrid w:val="0"/>
          <w:lang w:val="en-US"/>
        </w:rPr>
        <w:t>800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D452EA" w:rsidRPr="00D452EA">
        <w:rPr>
          <w:rFonts w:ascii="Angsana New" w:hAnsi="Angsana New" w:cs="Angsana New"/>
          <w:snapToGrid w:val="0"/>
          <w:lang w:val="en-US"/>
        </w:rPr>
        <w:t>18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เดือนนับจาก</w:t>
      </w:r>
      <w:r w:rsidRPr="00CB670F">
        <w:rPr>
          <w:rFonts w:ascii="Angsana New" w:hAnsi="Angsana New" w:cs="Angsana New"/>
          <w:snapToGrid w:val="0"/>
          <w:spacing w:val="6"/>
          <w:cs/>
          <w:lang w:val="en-US"/>
        </w:rPr>
        <w:t>วันที่ลงนามในสัญญากู้ยืมเงิน โดยบริษัทสามารถเรียกชำระเงินคืนได้โดยการแจ้งเป็น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ลายลักษณ์อักษรก่อนล่วงหน้า </w:t>
      </w:r>
      <w:r w:rsidR="00D452EA" w:rsidRPr="00D452EA">
        <w:rPr>
          <w:rFonts w:ascii="Angsana New" w:hAnsi="Angsana New" w:cs="Angsana New"/>
          <w:snapToGrid w:val="0"/>
          <w:lang w:val="en-US"/>
        </w:rPr>
        <w:t>15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วัน เงินกู้ดังกล่าวไม่มีหลักทรัพย์ค้ำประกันและคิดดอกเบี้ยในอัตราร้อยละ </w:t>
      </w:r>
      <w:r w:rsidR="00D452EA" w:rsidRPr="00D452EA">
        <w:rPr>
          <w:rFonts w:ascii="Angsana New" w:hAnsi="Angsana New" w:cs="Angsana New"/>
          <w:snapToGrid w:val="0"/>
          <w:lang w:val="en-US"/>
        </w:rPr>
        <w:t>9</w:t>
      </w:r>
      <w:r w:rsidRPr="00CB670F">
        <w:rPr>
          <w:rFonts w:ascii="Angsana New" w:hAnsi="Angsana New" w:cs="Angsana New"/>
          <w:snapToGrid w:val="0"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lang w:val="en-US"/>
        </w:rPr>
        <w:t>25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ต่อปี และกำหนดชำระคืนภายใน </w:t>
      </w:r>
      <w:r w:rsidR="00D452EA" w:rsidRPr="00D452EA">
        <w:rPr>
          <w:rFonts w:ascii="Angsana New" w:hAnsi="Angsana New" w:cs="Angsana New"/>
          <w:snapToGrid w:val="0"/>
          <w:lang w:val="en-US"/>
        </w:rPr>
        <w:t>18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และเมื่อวันที่ </w:t>
      </w:r>
      <w:r w:rsidR="00D452EA" w:rsidRPr="00D452EA">
        <w:rPr>
          <w:rFonts w:ascii="Angsana New" w:hAnsi="Angsana New" w:cs="Angsana New"/>
          <w:snapToGrid w:val="0"/>
          <w:lang w:val="en-US"/>
        </w:rPr>
        <w:t>1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มีนาคม </w:t>
      </w:r>
      <w:r w:rsidR="00D452EA" w:rsidRPr="00D452EA">
        <w:rPr>
          <w:rFonts w:ascii="Angsana New" w:hAnsi="Angsana New" w:cs="Angsana New"/>
          <w:snapToGrid w:val="0"/>
          <w:lang w:val="en-US"/>
        </w:rPr>
        <w:t>2559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บริษัทได้ทำการแก้ไขสัญญาเงินให้กู้ยืมดังกล่าวโดยกำหนดให้ชำระคืนเมื่อทวงถาม</w:t>
      </w:r>
    </w:p>
    <w:p w:rsidR="00C81891" w:rsidRPr="00CB670F" w:rsidRDefault="00C81891" w:rsidP="00C07425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เมื่อวันที่ </w:t>
      </w:r>
      <w:r w:rsidR="00D452EA" w:rsidRPr="00D452EA">
        <w:rPr>
          <w:rFonts w:ascii="Angsana New" w:hAnsi="Angsana New" w:cs="Angsana New"/>
          <w:snapToGrid w:val="0"/>
          <w:spacing w:val="-8"/>
          <w:lang w:val="en-US"/>
        </w:rPr>
        <w:t>13</w:t>
      </w:r>
      <w:r w:rsidRPr="00CB670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D452EA" w:rsidRPr="00D452EA">
        <w:rPr>
          <w:rFonts w:ascii="Angsana New" w:hAnsi="Angsana New" w:cs="Angsana New"/>
          <w:snapToGrid w:val="0"/>
          <w:spacing w:val="-8"/>
          <w:lang w:val="en-US"/>
        </w:rPr>
        <w:t>2558</w:t>
      </w:r>
      <w:r w:rsidRPr="00CB670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บริษัทได้ทำสัญญาให้กู้ยืมเงินกับบริษัท แลนด์มาร์ค โฮลดิ้งส์ จำกัด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เพิ่มเติมในวงเงิน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100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เดือนนับจากวันที่ลงนามในสัญญากู้ยืมเงิน เงินกู้ยืมดังกล่าวไม่มีหลักทรัพย์ค้ำประกันและคิดดอกเบี้ย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ในอัตราร้อยละ </w:t>
      </w:r>
      <w:r w:rsidR="00D452EA" w:rsidRPr="00D452EA">
        <w:rPr>
          <w:rFonts w:ascii="Angsana New" w:hAnsi="Angsana New" w:cs="Angsana New"/>
          <w:snapToGrid w:val="0"/>
          <w:lang w:val="en-US"/>
        </w:rPr>
        <w:t>9</w:t>
      </w:r>
      <w:r w:rsidRPr="00CB670F">
        <w:rPr>
          <w:rFonts w:ascii="Angsana New" w:hAnsi="Angsana New" w:cs="Angsana New"/>
          <w:snapToGrid w:val="0"/>
          <w:lang w:val="en-US"/>
        </w:rPr>
        <w:t>.</w:t>
      </w:r>
      <w:r w:rsidR="00D452EA" w:rsidRPr="00D452EA">
        <w:rPr>
          <w:rFonts w:ascii="Angsana New" w:hAnsi="Angsana New" w:cs="Angsana New"/>
          <w:snapToGrid w:val="0"/>
          <w:lang w:val="en-US"/>
        </w:rPr>
        <w:t>25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ต่อปี และกำหนดชำระคืนภายใน </w:t>
      </w:r>
      <w:r w:rsidR="00D452EA" w:rsidRPr="00D452EA">
        <w:rPr>
          <w:rFonts w:ascii="Angsana New" w:hAnsi="Angsana New" w:cs="Angsana New"/>
          <w:snapToGrid w:val="0"/>
          <w:lang w:val="en-US"/>
        </w:rPr>
        <w:t>12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 </w:t>
      </w: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 xml:space="preserve">และเมื่อวันที่ </w:t>
      </w:r>
      <w:r w:rsidR="00D452EA" w:rsidRPr="00D452EA">
        <w:rPr>
          <w:rFonts w:ascii="Angsana New" w:hAnsi="Angsana New" w:cs="Angsana New"/>
          <w:snapToGrid w:val="0"/>
          <w:spacing w:val="-8"/>
          <w:lang w:val="en-US"/>
        </w:rPr>
        <w:t>12</w:t>
      </w:r>
      <w:r w:rsidRPr="00043978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D452EA" w:rsidRPr="00D452EA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บริษัทได้ทำการแก้ไขสัญญาเงินให้กู้ยืมดังกล่าวโดยกำหนดให้</w:t>
      </w:r>
      <w:r w:rsidRPr="00CB670F">
        <w:rPr>
          <w:rFonts w:ascii="Angsana New" w:hAnsi="Angsana New" w:cs="Angsana New"/>
          <w:snapToGrid w:val="0"/>
          <w:cs/>
          <w:lang w:val="en-US"/>
        </w:rPr>
        <w:t>ชำระคืนเมื่อทวงถาม</w:t>
      </w:r>
    </w:p>
    <w:p w:rsidR="00482280" w:rsidRPr="00CB670F" w:rsidRDefault="00E57090" w:rsidP="00E57090">
      <w:pPr>
        <w:numPr>
          <w:ilvl w:val="0"/>
          <w:numId w:val="19"/>
        </w:numPr>
        <w:spacing w:line="400" w:lineRule="exact"/>
        <w:jc w:val="thaiDistribute"/>
        <w:rPr>
          <w:rFonts w:ascii="Angsana New" w:hAnsi="Angsana New" w:cs="Angsana New"/>
          <w:snapToGrid w:val="0"/>
          <w:cs/>
        </w:rPr>
      </w:pPr>
      <w:r>
        <w:rPr>
          <w:rFonts w:ascii="Angsana New" w:hAnsi="Angsana New" w:cs="Angsana New"/>
          <w:snapToGrid w:val="0"/>
          <w:spacing w:val="-4"/>
          <w:cs/>
        </w:rPr>
        <w:br w:type="page"/>
      </w:r>
      <w:r w:rsidR="00482280" w:rsidRPr="00CB670F">
        <w:rPr>
          <w:rFonts w:ascii="Angsana New" w:hAnsi="Angsana New" w:cs="Angsana New"/>
          <w:snapToGrid w:val="0"/>
          <w:spacing w:val="-4"/>
          <w:cs/>
        </w:rPr>
        <w:lastRenderedPageBreak/>
        <w:t xml:space="preserve">เมื่อวันที่ 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23</w:t>
      </w:r>
      <w:r w:rsidR="00482280" w:rsidRPr="00CB670F">
        <w:rPr>
          <w:rFonts w:ascii="Angsana New" w:hAnsi="Angsana New" w:cs="Angsana New"/>
          <w:snapToGrid w:val="0"/>
          <w:spacing w:val="-4"/>
          <w:cs/>
        </w:rPr>
        <w:t xml:space="preserve"> กันยายน </w:t>
      </w:r>
      <w:r w:rsidR="00D452EA" w:rsidRPr="00D452EA">
        <w:rPr>
          <w:rFonts w:ascii="Angsana New" w:hAnsi="Angsana New" w:cs="Angsana New"/>
          <w:snapToGrid w:val="0"/>
          <w:spacing w:val="-4"/>
          <w:lang w:val="en-US"/>
        </w:rPr>
        <w:t>2559</w:t>
      </w:r>
      <w:r w:rsidR="00482280" w:rsidRPr="00CB670F">
        <w:rPr>
          <w:rFonts w:ascii="Angsana New" w:hAnsi="Angsana New" w:cs="Angsana New"/>
          <w:snapToGrid w:val="0"/>
          <w:spacing w:val="-4"/>
          <w:cs/>
        </w:rPr>
        <w:t xml:space="preserve"> บริษัทได้ทำสัญญาให้กู้ยืมเงินกับบริษัท ลีดดิ้ง สคูล พาร์ทเนอร์ชิพ </w:t>
      </w:r>
      <w:r w:rsidR="00482280" w:rsidRPr="00CB670F">
        <w:rPr>
          <w:rFonts w:ascii="Angsana New" w:hAnsi="Angsana New" w:cs="Angsana New"/>
          <w:snapToGrid w:val="0"/>
          <w:spacing w:val="-8"/>
          <w:cs/>
        </w:rPr>
        <w:t xml:space="preserve">จำกัด (“บริษัทย่อย”) ในวงเงิน </w:t>
      </w:r>
      <w:r w:rsidR="00D452EA" w:rsidRPr="00D452EA">
        <w:rPr>
          <w:rFonts w:ascii="Angsana New" w:hAnsi="Angsana New" w:cs="Angsana New"/>
          <w:snapToGrid w:val="0"/>
          <w:spacing w:val="-8"/>
          <w:lang w:val="en-US"/>
        </w:rPr>
        <w:t>10</w:t>
      </w:r>
      <w:r w:rsidR="00482280" w:rsidRPr="00CB670F">
        <w:rPr>
          <w:rFonts w:ascii="Angsana New" w:hAnsi="Angsana New" w:cs="Angsana New"/>
          <w:snapToGrid w:val="0"/>
          <w:spacing w:val="-8"/>
          <w:cs/>
        </w:rPr>
        <w:t>.</w:t>
      </w:r>
      <w:r w:rsidR="00D452EA" w:rsidRPr="00D452EA">
        <w:rPr>
          <w:rFonts w:ascii="Angsana New" w:hAnsi="Angsana New" w:cs="Angsana New"/>
          <w:snapToGrid w:val="0"/>
          <w:spacing w:val="-8"/>
          <w:lang w:val="en-US"/>
        </w:rPr>
        <w:t>55</w:t>
      </w:r>
      <w:r w:rsidR="00482280" w:rsidRPr="00CB670F">
        <w:rPr>
          <w:rFonts w:ascii="Angsana New" w:hAnsi="Angsana New" w:cs="Angsana New"/>
          <w:snapToGrid w:val="0"/>
          <w:spacing w:val="-8"/>
          <w:cs/>
        </w:rPr>
        <w:t xml:space="preserve"> ล้านปอนด์สเตอร์ลิง โดยมีระยะเวลาในการเบิกเงินกู้ยืม</w:t>
      </w:r>
      <w:r w:rsidR="00482280" w:rsidRPr="00CB670F">
        <w:rPr>
          <w:rFonts w:ascii="Angsana New" w:hAnsi="Angsana New" w:cs="Angsana New"/>
          <w:snapToGrid w:val="0"/>
          <w:spacing w:val="4"/>
          <w:cs/>
        </w:rPr>
        <w:t xml:space="preserve">ภายในวันที่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30</w:t>
      </w:r>
      <w:r w:rsidR="00482280" w:rsidRPr="00CB670F">
        <w:rPr>
          <w:rFonts w:ascii="Angsana New" w:hAnsi="Angsana New" w:cs="Angsana New"/>
          <w:snapToGrid w:val="0"/>
          <w:spacing w:val="4"/>
          <w:cs/>
        </w:rPr>
        <w:t xml:space="preserve"> กันยายน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2559</w:t>
      </w:r>
      <w:r w:rsidR="00482280" w:rsidRPr="00CB670F">
        <w:rPr>
          <w:rFonts w:ascii="Angsana New" w:hAnsi="Angsana New" w:cs="Angsana New"/>
          <w:snapToGrid w:val="0"/>
          <w:spacing w:val="4"/>
          <w:cs/>
        </w:rPr>
        <w:t xml:space="preserve"> เงินกู้ยืมดังกล่าวไม่มีหลักทรัพย์ค้ำประกัน </w:t>
      </w:r>
      <w:r w:rsidR="00482280" w:rsidRPr="00CB670F">
        <w:rPr>
          <w:rFonts w:ascii="Angsana New" w:hAnsi="Angsana New" w:cs="Angsana New"/>
          <w:spacing w:val="4"/>
          <w:cs/>
        </w:rPr>
        <w:t xml:space="preserve">และคิดดอกเบี้ยในอัตราร้อยละ </w:t>
      </w:r>
      <w:r w:rsidR="00D452EA" w:rsidRPr="00D452EA">
        <w:rPr>
          <w:rFonts w:ascii="Angsana New" w:hAnsi="Angsana New" w:cs="Angsana New"/>
          <w:spacing w:val="4"/>
          <w:lang w:val="en-US"/>
        </w:rPr>
        <w:t>7</w:t>
      </w:r>
      <w:r w:rsidR="00482280" w:rsidRPr="00CB670F">
        <w:rPr>
          <w:rFonts w:ascii="Angsana New" w:hAnsi="Angsana New" w:cs="Angsana New"/>
          <w:spacing w:val="4"/>
          <w:cs/>
        </w:rPr>
        <w:t>.</w:t>
      </w:r>
      <w:r w:rsidR="00D452EA" w:rsidRPr="00D452EA">
        <w:rPr>
          <w:rFonts w:ascii="Angsana New" w:hAnsi="Angsana New" w:cs="Angsana New"/>
          <w:spacing w:val="4"/>
          <w:lang w:val="en-US"/>
        </w:rPr>
        <w:t>00</w:t>
      </w:r>
      <w:r w:rsidR="00482280" w:rsidRPr="00CB670F">
        <w:rPr>
          <w:rFonts w:ascii="Angsana New" w:hAnsi="Angsana New" w:cs="Angsana New"/>
          <w:spacing w:val="4"/>
          <w:cs/>
        </w:rPr>
        <w:t xml:space="preserve"> ต่อปี กำหนดชำระคืน</w:t>
      </w:r>
      <w:r w:rsidR="00482280" w:rsidRPr="00CB670F">
        <w:rPr>
          <w:rFonts w:ascii="Angsana New" w:hAnsi="Angsana New" w:cs="Angsana New"/>
          <w:cs/>
        </w:rPr>
        <w:t xml:space="preserve">เมื่อทวงถาม และในวันเดียวกันบริษัทย่อยดังกล่าวได้เบิกเงินกู้จำนวน </w:t>
      </w:r>
      <w:r w:rsidR="00D452EA" w:rsidRPr="00D452EA">
        <w:rPr>
          <w:rFonts w:ascii="Angsana New" w:hAnsi="Angsana New" w:cs="Angsana New"/>
          <w:lang w:val="en-US"/>
        </w:rPr>
        <w:t>10</w:t>
      </w:r>
      <w:r w:rsidR="00482280" w:rsidRPr="00CB670F">
        <w:rPr>
          <w:rFonts w:ascii="Angsana New" w:hAnsi="Angsana New" w:cs="Angsana New"/>
          <w:cs/>
        </w:rPr>
        <w:t>.</w:t>
      </w:r>
      <w:r w:rsidR="00D452EA" w:rsidRPr="00D452EA">
        <w:rPr>
          <w:rFonts w:ascii="Angsana New" w:hAnsi="Angsana New" w:cs="Angsana New"/>
          <w:lang w:val="en-US"/>
        </w:rPr>
        <w:t>55</w:t>
      </w:r>
      <w:r w:rsidR="00482280" w:rsidRPr="00CB670F">
        <w:rPr>
          <w:rFonts w:ascii="Angsana New" w:hAnsi="Angsana New" w:cs="Angsana New"/>
          <w:cs/>
        </w:rPr>
        <w:t xml:space="preserve"> </w:t>
      </w:r>
      <w:r w:rsidR="00482280" w:rsidRPr="00CB670F">
        <w:rPr>
          <w:rFonts w:ascii="Angsana New" w:hAnsi="Angsana New" w:cs="Angsana New"/>
          <w:snapToGrid w:val="0"/>
          <w:spacing w:val="4"/>
          <w:cs/>
        </w:rPr>
        <w:t xml:space="preserve">ล้านปอนด์สเตอร์ลิง หรือเทียบเท่ากับ 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472</w:t>
      </w:r>
      <w:r w:rsidR="00482280" w:rsidRPr="00CB670F">
        <w:rPr>
          <w:rFonts w:ascii="Angsana New" w:hAnsi="Angsana New" w:cs="Angsana New"/>
          <w:snapToGrid w:val="0"/>
          <w:spacing w:val="4"/>
          <w:cs/>
        </w:rPr>
        <w:t>.</w:t>
      </w:r>
      <w:r w:rsidR="00D452EA" w:rsidRPr="00D452EA">
        <w:rPr>
          <w:rFonts w:ascii="Angsana New" w:hAnsi="Angsana New" w:cs="Angsana New"/>
          <w:snapToGrid w:val="0"/>
          <w:spacing w:val="4"/>
          <w:lang w:val="en-US"/>
        </w:rPr>
        <w:t>82</w:t>
      </w:r>
      <w:r w:rsidR="00482280" w:rsidRPr="00CB670F">
        <w:rPr>
          <w:rFonts w:ascii="Angsana New" w:hAnsi="Angsana New" w:cs="Angsana New"/>
          <w:snapToGrid w:val="0"/>
          <w:spacing w:val="4"/>
          <w:cs/>
        </w:rPr>
        <w:t xml:space="preserve"> ล้านบาท </w:t>
      </w:r>
      <w:r w:rsidR="00482280" w:rsidRPr="00CB670F">
        <w:rPr>
          <w:rFonts w:ascii="Angsana New" w:hAnsi="Angsana New" w:cs="Angsana New"/>
          <w:snapToGrid w:val="0"/>
          <w:cs/>
        </w:rPr>
        <w:t>โดยในวันดังกล่าวบริษัทได้ทำสัญญาให้บริษัทย่อยดังกล่าวแปลงหนี้เงินกู้ยืมเป็นทุนจำนวน</w:t>
      </w:r>
      <w:r w:rsidR="00482280" w:rsidRPr="00CB670F">
        <w:rPr>
          <w:rFonts w:ascii="Angsana New" w:hAnsi="Angsana New" w:cs="Angsana New"/>
          <w:snapToGrid w:val="0"/>
          <w:spacing w:val="4"/>
          <w:cs/>
        </w:rPr>
        <w:t xml:space="preserve"> </w:t>
      </w:r>
      <w:r w:rsidR="00D452EA" w:rsidRPr="00D452EA">
        <w:rPr>
          <w:rFonts w:ascii="Angsana New" w:hAnsi="Angsana New" w:cs="Angsana New"/>
          <w:snapToGrid w:val="0"/>
          <w:lang w:val="en-US"/>
        </w:rPr>
        <w:t>217</w:t>
      </w:r>
      <w:r w:rsidR="00482280" w:rsidRPr="00CB670F">
        <w:rPr>
          <w:rFonts w:ascii="Angsana New" w:hAnsi="Angsana New" w:cs="Angsana New"/>
          <w:snapToGrid w:val="0"/>
          <w:cs/>
        </w:rPr>
        <w:t>.</w:t>
      </w:r>
      <w:r w:rsidR="00D452EA" w:rsidRPr="00D452EA">
        <w:rPr>
          <w:rFonts w:ascii="Angsana New" w:hAnsi="Angsana New" w:cs="Angsana New"/>
          <w:snapToGrid w:val="0"/>
          <w:lang w:val="en-US"/>
        </w:rPr>
        <w:t>66</w:t>
      </w:r>
      <w:r w:rsidR="00482280" w:rsidRPr="00CB670F">
        <w:rPr>
          <w:rFonts w:ascii="Angsana New" w:hAnsi="Angsana New" w:cs="Angsana New"/>
          <w:snapToGrid w:val="0"/>
          <w:cs/>
        </w:rPr>
        <w:t xml:space="preserve"> ล้านบาท ทำให้บริษัทมีเงินลงทุนในบริษัทย่อยดังกล่าวเพิ่มขึ้นด้วยจำนวนเดียวกัน </w:t>
      </w:r>
    </w:p>
    <w:p w:rsidR="004B2F5F" w:rsidRPr="007845F9" w:rsidRDefault="004B2F5F" w:rsidP="009272F2">
      <w:pPr>
        <w:numPr>
          <w:ilvl w:val="0"/>
          <w:numId w:val="19"/>
        </w:numPr>
        <w:spacing w:before="240" w:line="400" w:lineRule="exact"/>
        <w:jc w:val="thaiDistribute"/>
        <w:rPr>
          <w:rFonts w:ascii="Angsana New" w:hAnsi="Angsana New" w:cs="Angsana New"/>
          <w:b/>
          <w:bCs/>
          <w:snapToGrid w:val="0"/>
          <w:cs/>
        </w:rPr>
      </w:pPr>
      <w:r w:rsidRPr="007845F9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="00D452EA" w:rsidRPr="007845F9">
        <w:rPr>
          <w:rFonts w:ascii="Angsana New" w:hAnsi="Angsana New" w:cs="Angsana New"/>
          <w:snapToGrid w:val="0"/>
          <w:spacing w:val="4"/>
          <w:lang w:val="en-US"/>
        </w:rPr>
        <w:t>22</w:t>
      </w:r>
      <w:r w:rsidR="00B93132" w:rsidRPr="007845F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B93132" w:rsidRPr="007845F9">
        <w:rPr>
          <w:rFonts w:ascii="Angsana New" w:hAnsi="Angsana New" w:cs="Angsana New"/>
          <w:snapToGrid w:val="0"/>
          <w:spacing w:val="4"/>
          <w:cs/>
          <w:lang w:val="en-US"/>
        </w:rPr>
        <w:t xml:space="preserve">พฤศจิกายน </w:t>
      </w:r>
      <w:r w:rsidR="00D452EA" w:rsidRPr="007845F9">
        <w:rPr>
          <w:rFonts w:ascii="Angsana New" w:hAnsi="Angsana New" w:cs="Angsana New"/>
          <w:snapToGrid w:val="0"/>
          <w:spacing w:val="4"/>
          <w:lang w:val="en-US"/>
        </w:rPr>
        <w:t>2559</w:t>
      </w:r>
      <w:r w:rsidRPr="007845F9">
        <w:rPr>
          <w:rFonts w:ascii="Angsana New" w:hAnsi="Angsana New" w:cs="Angsana New"/>
          <w:snapToGrid w:val="0"/>
          <w:spacing w:val="4"/>
          <w:cs/>
        </w:rPr>
        <w:t xml:space="preserve"> บริษัทได้ทำสัญญาให้กู้ยืมเงินกับบริษัท </w:t>
      </w:r>
      <w:r w:rsidR="00AB3D44" w:rsidRPr="007845F9">
        <w:rPr>
          <w:rFonts w:ascii="Angsana New" w:hAnsi="Angsana New" w:cs="Angsana New"/>
          <w:snapToGrid w:val="0"/>
          <w:spacing w:val="4"/>
          <w:cs/>
        </w:rPr>
        <w:t>เอชวายยูเค</w:t>
      </w:r>
      <w:r w:rsidRPr="007845F9">
        <w:rPr>
          <w:rFonts w:ascii="Angsana New" w:hAnsi="Angsana New" w:cs="Angsana New"/>
          <w:snapToGrid w:val="0"/>
          <w:spacing w:val="4"/>
          <w:cs/>
        </w:rPr>
        <w:t xml:space="preserve"> จำกัด</w:t>
      </w:r>
      <w:r w:rsidRPr="007845F9">
        <w:rPr>
          <w:rFonts w:ascii="Angsana New" w:hAnsi="Angsana New" w:cs="Angsana New"/>
          <w:snapToGrid w:val="0"/>
          <w:cs/>
        </w:rPr>
        <w:t xml:space="preserve"> (“บริษัทย่อย”) ในวงเงิน </w:t>
      </w:r>
      <w:r w:rsidR="00D452EA" w:rsidRPr="007845F9">
        <w:rPr>
          <w:rFonts w:ascii="Angsana New" w:hAnsi="Angsana New" w:cs="Angsana New"/>
          <w:snapToGrid w:val="0"/>
          <w:lang w:val="en-US"/>
        </w:rPr>
        <w:t>19</w:t>
      </w:r>
      <w:r w:rsidR="00B93132" w:rsidRPr="007845F9">
        <w:rPr>
          <w:rFonts w:ascii="Angsana New" w:hAnsi="Angsana New" w:cs="Angsana New"/>
          <w:snapToGrid w:val="0"/>
          <w:lang w:val="en-US"/>
        </w:rPr>
        <w:t>.</w:t>
      </w:r>
      <w:r w:rsidR="00D452EA" w:rsidRPr="007845F9">
        <w:rPr>
          <w:rFonts w:ascii="Angsana New" w:hAnsi="Angsana New" w:cs="Angsana New"/>
          <w:snapToGrid w:val="0"/>
          <w:lang w:val="en-US"/>
        </w:rPr>
        <w:t>50</w:t>
      </w:r>
      <w:r w:rsidRPr="007845F9">
        <w:rPr>
          <w:rFonts w:ascii="Angsana New" w:hAnsi="Angsana New" w:cs="Angsana New"/>
          <w:snapToGrid w:val="0"/>
          <w:cs/>
        </w:rPr>
        <w:t xml:space="preserve"> ล้านปอนด์สเตอร์ลิง โดยมีระยะเวลาในการเบิกเงินกู้ยืม</w:t>
      </w:r>
      <w:r w:rsidRPr="007845F9">
        <w:rPr>
          <w:rFonts w:ascii="Angsana New" w:hAnsi="Angsana New" w:cs="Angsana New"/>
          <w:snapToGrid w:val="0"/>
          <w:spacing w:val="4"/>
          <w:cs/>
        </w:rPr>
        <w:t xml:space="preserve">ภายในวันที่ </w:t>
      </w:r>
      <w:r w:rsidR="00D452EA" w:rsidRPr="007845F9">
        <w:rPr>
          <w:rFonts w:ascii="Angsana New" w:hAnsi="Angsana New" w:cs="Angsana New"/>
          <w:snapToGrid w:val="0"/>
          <w:spacing w:val="4"/>
          <w:lang w:val="en-US"/>
        </w:rPr>
        <w:t>30</w:t>
      </w:r>
      <w:r w:rsidR="00B93132" w:rsidRPr="007845F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B93132" w:rsidRPr="007845F9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D452EA" w:rsidRPr="007845F9">
        <w:rPr>
          <w:rFonts w:ascii="Angsana New" w:hAnsi="Angsana New" w:cs="Angsana New"/>
          <w:snapToGrid w:val="0"/>
          <w:spacing w:val="4"/>
          <w:lang w:val="en-US"/>
        </w:rPr>
        <w:t>2560</w:t>
      </w:r>
      <w:r w:rsidRPr="007845F9">
        <w:rPr>
          <w:rFonts w:ascii="Angsana New" w:hAnsi="Angsana New" w:cs="Angsana New"/>
          <w:snapToGrid w:val="0"/>
          <w:spacing w:val="4"/>
          <w:cs/>
        </w:rPr>
        <w:t xml:space="preserve"> เงินกู้ยืมดังกล่าวไม่มีหลักทรัพย์ค้ำประกัน </w:t>
      </w:r>
      <w:r w:rsidRPr="007845F9">
        <w:rPr>
          <w:rFonts w:ascii="Angsana New" w:hAnsi="Angsana New" w:cs="Angsana New"/>
          <w:spacing w:val="4"/>
          <w:cs/>
        </w:rPr>
        <w:t>และคิดดอกเบี้ย</w:t>
      </w:r>
      <w:r w:rsidRPr="007845F9">
        <w:rPr>
          <w:rFonts w:ascii="Angsana New" w:hAnsi="Angsana New" w:cs="Angsana New"/>
          <w:cs/>
        </w:rPr>
        <w:t xml:space="preserve">ในอัตราร้อยละ </w:t>
      </w:r>
      <w:r w:rsidR="00D452EA" w:rsidRPr="007845F9">
        <w:rPr>
          <w:rFonts w:ascii="Angsana New" w:hAnsi="Angsana New" w:cs="Angsana New"/>
          <w:lang w:val="en-US"/>
        </w:rPr>
        <w:t>7</w:t>
      </w:r>
      <w:r w:rsidRPr="007845F9">
        <w:rPr>
          <w:rFonts w:ascii="Angsana New" w:hAnsi="Angsana New" w:cs="Angsana New"/>
          <w:cs/>
        </w:rPr>
        <w:t>.</w:t>
      </w:r>
      <w:r w:rsidR="00D452EA" w:rsidRPr="007845F9">
        <w:rPr>
          <w:rFonts w:ascii="Angsana New" w:hAnsi="Angsana New" w:cs="Angsana New"/>
          <w:lang w:val="en-US"/>
        </w:rPr>
        <w:t>00</w:t>
      </w:r>
      <w:r w:rsidRPr="007845F9">
        <w:rPr>
          <w:rFonts w:ascii="Angsana New" w:hAnsi="Angsana New" w:cs="Angsana New"/>
          <w:cs/>
        </w:rPr>
        <w:t xml:space="preserve"> ต่อปี กำหนดชำระคืนเมื่อทวงถาม </w:t>
      </w:r>
      <w:r w:rsidRPr="007845F9">
        <w:rPr>
          <w:rFonts w:ascii="Angsana New" w:hAnsi="Angsana New" w:cs="Angsana New"/>
          <w:snapToGrid w:val="0"/>
          <w:cs/>
        </w:rPr>
        <w:t xml:space="preserve">ณ วันที่ </w:t>
      </w:r>
      <w:r w:rsidR="00D452EA" w:rsidRPr="007845F9">
        <w:rPr>
          <w:rFonts w:ascii="Angsana New" w:hAnsi="Angsana New" w:cs="Angsana New"/>
          <w:snapToGrid w:val="0"/>
          <w:lang w:val="en-US"/>
        </w:rPr>
        <w:t>30</w:t>
      </w:r>
      <w:r w:rsidR="00DD24EC" w:rsidRPr="007845F9">
        <w:rPr>
          <w:rFonts w:ascii="Angsana New" w:hAnsi="Angsana New" w:cs="Angsana New" w:hint="cs"/>
          <w:snapToGrid w:val="0"/>
          <w:cs/>
          <w:lang w:val="en-US"/>
        </w:rPr>
        <w:t xml:space="preserve"> มิถุนายน</w:t>
      </w:r>
      <w:r w:rsidR="00605333" w:rsidRPr="007845F9">
        <w:rPr>
          <w:rFonts w:ascii="Angsana New" w:hAnsi="Angsana New" w:cs="Angsana New"/>
          <w:snapToGrid w:val="0"/>
          <w:cs/>
        </w:rPr>
        <w:t xml:space="preserve"> </w:t>
      </w:r>
      <w:r w:rsidR="00D452EA" w:rsidRPr="007845F9">
        <w:rPr>
          <w:rFonts w:ascii="Angsana New" w:hAnsi="Angsana New" w:cs="Angsana New"/>
          <w:snapToGrid w:val="0"/>
          <w:lang w:val="en-US"/>
        </w:rPr>
        <w:t>2560</w:t>
      </w:r>
      <w:r w:rsidR="00605333" w:rsidRPr="007845F9">
        <w:rPr>
          <w:rFonts w:ascii="Angsana New" w:hAnsi="Angsana New" w:cs="Angsana New"/>
          <w:snapToGrid w:val="0"/>
          <w:lang w:val="en-US"/>
        </w:rPr>
        <w:t xml:space="preserve"> </w:t>
      </w:r>
      <w:r w:rsidR="002F25BA" w:rsidRPr="007845F9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="00D452EA" w:rsidRPr="007845F9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2F25BA" w:rsidRPr="007845F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2F25BA" w:rsidRPr="007845F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ธันวาคม </w:t>
      </w:r>
      <w:r w:rsidR="00D452EA" w:rsidRPr="007845F9">
        <w:rPr>
          <w:rFonts w:ascii="Angsana New" w:hAnsi="Angsana New" w:cs="Angsana New"/>
          <w:snapToGrid w:val="0"/>
          <w:spacing w:val="-6"/>
          <w:lang w:val="en-US"/>
        </w:rPr>
        <w:t>2559</w:t>
      </w:r>
      <w:r w:rsidR="002F25BA" w:rsidRPr="007845F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7845F9">
        <w:rPr>
          <w:rFonts w:ascii="Angsana New" w:hAnsi="Angsana New" w:cs="Angsana New"/>
          <w:snapToGrid w:val="0"/>
          <w:spacing w:val="-6"/>
          <w:cs/>
        </w:rPr>
        <w:t>บริษัท</w:t>
      </w:r>
      <w:r w:rsidR="0048769D" w:rsidRPr="007845F9">
        <w:rPr>
          <w:rFonts w:ascii="Angsana New" w:hAnsi="Angsana New" w:cs="Angsana New"/>
          <w:snapToGrid w:val="0"/>
          <w:spacing w:val="-6"/>
          <w:cs/>
        </w:rPr>
        <w:t>ย่อย</w:t>
      </w:r>
      <w:r w:rsidR="003C5CB8" w:rsidRPr="007845F9">
        <w:rPr>
          <w:rFonts w:ascii="Angsana New" w:hAnsi="Angsana New" w:cs="Angsana New"/>
          <w:snapToGrid w:val="0"/>
          <w:spacing w:val="-6"/>
          <w:cs/>
        </w:rPr>
        <w:t>ดังกล่าว</w:t>
      </w:r>
      <w:r w:rsidR="00AB3D44" w:rsidRPr="007845F9">
        <w:rPr>
          <w:rFonts w:ascii="Angsana New" w:hAnsi="Angsana New" w:cs="Angsana New"/>
          <w:spacing w:val="-6"/>
          <w:cs/>
        </w:rPr>
        <w:t>ได้เบิกเงินกู้ไปแล้วทั้งสิ้นจำนวน</w:t>
      </w:r>
      <w:r w:rsidR="00DD24EC" w:rsidRPr="007845F9">
        <w:rPr>
          <w:rFonts w:ascii="Angsana New" w:hAnsi="Angsana New" w:cs="Angsana New" w:hint="cs"/>
          <w:spacing w:val="-6"/>
          <w:cs/>
        </w:rPr>
        <w:t xml:space="preserve"> </w:t>
      </w:r>
      <w:r w:rsidR="00D452EA" w:rsidRPr="007845F9">
        <w:rPr>
          <w:rFonts w:ascii="Angsana New" w:hAnsi="Angsana New" w:cs="Angsana New"/>
          <w:spacing w:val="-6"/>
          <w:lang w:val="en-US"/>
        </w:rPr>
        <w:t>0</w:t>
      </w:r>
      <w:r w:rsidR="00920954" w:rsidRPr="007845F9">
        <w:rPr>
          <w:rFonts w:ascii="Angsana New" w:hAnsi="Angsana New" w:cs="Angsana New"/>
          <w:spacing w:val="-6"/>
          <w:lang w:val="en-US"/>
        </w:rPr>
        <w:t>.</w:t>
      </w:r>
      <w:r w:rsidR="00D452EA" w:rsidRPr="007845F9">
        <w:rPr>
          <w:rFonts w:ascii="Angsana New" w:hAnsi="Angsana New" w:cs="Angsana New"/>
          <w:spacing w:val="-6"/>
          <w:lang w:val="en-US"/>
        </w:rPr>
        <w:t>20</w:t>
      </w:r>
      <w:r w:rsidR="00AB3D44" w:rsidRPr="007845F9">
        <w:rPr>
          <w:rFonts w:ascii="Angsana New" w:hAnsi="Angsana New" w:cs="Angsana New"/>
          <w:spacing w:val="-6"/>
          <w:cs/>
        </w:rPr>
        <w:t xml:space="preserve"> </w:t>
      </w:r>
      <w:r w:rsidR="00AB3D44" w:rsidRPr="007845F9">
        <w:rPr>
          <w:rFonts w:ascii="Angsana New" w:hAnsi="Angsana New" w:cs="Angsana New"/>
          <w:snapToGrid w:val="0"/>
          <w:spacing w:val="-6"/>
          <w:cs/>
        </w:rPr>
        <w:t xml:space="preserve">ล้านปอนด์สเตอร์ลิง </w:t>
      </w:r>
    </w:p>
    <w:p w:rsidR="00C81891" w:rsidRDefault="00D452EA" w:rsidP="00E57090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cs/>
        </w:rPr>
      </w:pPr>
      <w:r w:rsidRPr="00D452EA">
        <w:rPr>
          <w:rFonts w:ascii="Angsana New" w:hAnsi="Angsana New" w:cs="Angsana New"/>
          <w:lang w:val="en-US"/>
        </w:rPr>
        <w:t>24</w:t>
      </w:r>
      <w:r w:rsidR="00C81891" w:rsidRPr="00CB670F">
        <w:rPr>
          <w:rFonts w:ascii="Angsana New" w:hAnsi="Angsana New" w:cs="Angsana New"/>
          <w:cs/>
        </w:rPr>
        <w:t>.</w:t>
      </w:r>
      <w:r w:rsidRPr="00D452EA">
        <w:rPr>
          <w:rFonts w:ascii="Angsana New" w:hAnsi="Angsana New" w:cs="Angsana New"/>
          <w:lang w:val="en-US"/>
        </w:rPr>
        <w:t>3</w:t>
      </w:r>
      <w:r w:rsidR="00C81891" w:rsidRPr="00CB670F">
        <w:rPr>
          <w:rFonts w:ascii="Angsana New" w:hAnsi="Angsana New" w:cs="Angsana New"/>
          <w:cs/>
        </w:rPr>
        <w:tab/>
        <w:t>เงินกู้ยืมระยะสั้</w:t>
      </w:r>
      <w:r w:rsidR="00C81891">
        <w:rPr>
          <w:rFonts w:ascii="Angsana New" w:hAnsi="Angsana New" w:cs="Angsana New"/>
          <w:cs/>
        </w:rPr>
        <w:t>นจากบริษัท</w:t>
      </w:r>
      <w:r w:rsidR="00C81891" w:rsidRPr="00CB670F">
        <w:rPr>
          <w:rFonts w:ascii="Angsana New" w:hAnsi="Angsana New" w:cs="Angsana New"/>
          <w:cs/>
        </w:rPr>
        <w:t>ที่เกี่ยวข้องกัน</w:t>
      </w:r>
    </w:p>
    <w:p w:rsidR="00C81891" w:rsidRPr="00F97633" w:rsidRDefault="00C81891" w:rsidP="00C81891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F97633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F97633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F97633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D452EA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81891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D452EA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C81891" w:rsidRPr="00822D5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C81891" w:rsidRPr="00822D59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D452EA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D452EA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9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C81891" w:rsidRPr="00F97633" w:rsidRDefault="00D452EA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453</w:t>
            </w:r>
            <w:r w:rsidR="00C8189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232</w:t>
            </w:r>
            <w:r w:rsidR="00C8189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085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D452EA" w:rsidP="00A831A5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</w:t>
            </w:r>
            <w:r w:rsidR="00A831A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316</w:t>
            </w:r>
            <w:r w:rsidR="00A831A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728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A831A5" w:rsidP="009E48A5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D452EA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472</w:t>
            </w:r>
            <w:r w:rsidR="007F017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548</w:t>
            </w:r>
            <w:r w:rsidR="007F017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813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F97633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D452EA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453</w:t>
            </w:r>
            <w:r w:rsidR="00C8189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232</w:t>
            </w:r>
            <w:r w:rsidR="00C8189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085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D452EA" w:rsidP="00A831A5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</w:t>
            </w:r>
            <w:r w:rsidR="00A831A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316</w:t>
            </w:r>
            <w:r w:rsidR="00A831A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728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A831A5" w:rsidP="009E48A5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D452EA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472</w:t>
            </w:r>
            <w:r w:rsidR="00A831A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548</w:t>
            </w:r>
            <w:r w:rsidR="00A831A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813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E57090" w:rsidRPr="00F97633" w:rsidRDefault="00E57090" w:rsidP="00E57090">
      <w:pPr>
        <w:spacing w:before="240"/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F97633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F97633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F97633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D452EA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E57090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D452EA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E57090" w:rsidRPr="00822D5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E57090" w:rsidRPr="00822D59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D452EA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2558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D452EA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59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E57090" w:rsidRPr="00F97633" w:rsidRDefault="00E57090" w:rsidP="0059744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E570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9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E57090" w:rsidRPr="00F97633" w:rsidRDefault="00E57090" w:rsidP="00E57090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E57090" w:rsidRPr="00F97633" w:rsidRDefault="00E57090" w:rsidP="00E57090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57090" w:rsidRPr="00F97633" w:rsidRDefault="00E57090" w:rsidP="00E57090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D452EA" w:rsidP="00E5709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  <w:r w:rsidR="00E57090"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880</w:t>
            </w:r>
            <w:r w:rsidR="00E57090"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E57090" w:rsidRPr="00F97633" w:rsidRDefault="00E57090" w:rsidP="00E57090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57090" w:rsidRPr="00F97633" w:rsidRDefault="00E57090" w:rsidP="00E5709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255</w:t>
            </w:r>
            <w:r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126</w:t>
            </w:r>
            <w:r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038</w:t>
            </w:r>
            <w:r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E57090" w:rsidRPr="00F97633" w:rsidRDefault="00E57090" w:rsidP="00E57090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D452EA" w:rsidP="00E5709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485</w:t>
            </w:r>
            <w:r w:rsidR="00E57090"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753</w:t>
            </w:r>
            <w:r w:rsidR="00E57090"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962</w:t>
            </w:r>
          </w:p>
        </w:tc>
        <w:tc>
          <w:tcPr>
            <w:tcW w:w="90" w:type="dxa"/>
          </w:tcPr>
          <w:p w:rsidR="00E57090" w:rsidRPr="00F97633" w:rsidRDefault="00E57090" w:rsidP="00E57090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57090" w:rsidRPr="00F97633" w:rsidRDefault="00E57090" w:rsidP="00E57090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F97633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E570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E57090" w:rsidRPr="00F97633" w:rsidRDefault="00E57090" w:rsidP="00E57090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57090" w:rsidRPr="00F97633" w:rsidRDefault="00E57090" w:rsidP="00E57090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57090" w:rsidRPr="00F97633" w:rsidRDefault="00E57090" w:rsidP="00E57090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57090" w:rsidRPr="00F97633" w:rsidRDefault="00D452EA" w:rsidP="00E5709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  <w:r w:rsidR="00E57090"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880</w:t>
            </w:r>
            <w:r w:rsidR="00E57090"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E57090" w:rsidRPr="00F97633" w:rsidRDefault="00E57090" w:rsidP="00E57090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57090" w:rsidRPr="00F97633" w:rsidRDefault="00E57090" w:rsidP="00E5709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255</w:t>
            </w:r>
            <w:r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126</w:t>
            </w:r>
            <w:r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038</w:t>
            </w:r>
            <w:r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E57090" w:rsidRPr="00F97633" w:rsidRDefault="00E57090" w:rsidP="00E57090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57090" w:rsidRPr="00F97633" w:rsidRDefault="00D452EA" w:rsidP="00E5709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485</w:t>
            </w:r>
            <w:r w:rsidR="00E57090"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753</w:t>
            </w:r>
            <w:r w:rsidR="00E57090" w:rsidRPr="00E570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962</w:t>
            </w:r>
          </w:p>
        </w:tc>
        <w:tc>
          <w:tcPr>
            <w:tcW w:w="90" w:type="dxa"/>
          </w:tcPr>
          <w:p w:rsidR="00E57090" w:rsidRPr="00F97633" w:rsidRDefault="00E57090" w:rsidP="00E57090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E57090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E57090" w:rsidRDefault="00E57090" w:rsidP="00E57090">
      <w:pPr>
        <w:spacing w:line="400" w:lineRule="exact"/>
        <w:ind w:left="1080" w:right="-29"/>
        <w:jc w:val="thaiDistribute"/>
        <w:rPr>
          <w:rFonts w:ascii="Angsana New" w:hAnsi="Angsana New" w:cs="Angsana New"/>
          <w:snapToGrid w:val="0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  <w:r w:rsidRPr="00CB670F">
        <w:rPr>
          <w:rFonts w:ascii="Angsana New" w:hAnsi="Angsana New" w:cs="Angsana New"/>
          <w:snapToGrid w:val="0"/>
          <w:cs/>
          <w:lang w:val="en-US"/>
        </w:rPr>
        <w:lastRenderedPageBreak/>
        <w:t xml:space="preserve">เมื่อวันที่ </w:t>
      </w:r>
      <w:r w:rsidR="00D452EA" w:rsidRPr="00D452EA">
        <w:rPr>
          <w:rFonts w:ascii="Angsana New" w:hAnsi="Angsana New" w:cs="Angsana New"/>
          <w:snapToGrid w:val="0"/>
          <w:lang w:val="en-US"/>
        </w:rPr>
        <w:t>24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D452EA" w:rsidRPr="00D452EA">
        <w:rPr>
          <w:rFonts w:ascii="Angsana New" w:hAnsi="Angsana New" w:cs="Angsana New"/>
          <w:snapToGrid w:val="0"/>
          <w:lang w:val="en-US"/>
        </w:rPr>
        <w:t>2559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บริษัทได้ทำสัญญากู้ยืมเงินกับบริษัท ซีจีดี ดิจิตอล พาร์ทเนอร์ จำกัด จำนวน </w:t>
      </w:r>
      <w:r w:rsidR="00D452EA" w:rsidRPr="00D452EA">
        <w:rPr>
          <w:rFonts w:ascii="Angsana New" w:hAnsi="Angsana New" w:cs="Angsana New"/>
          <w:snapToGrid w:val="0"/>
          <w:lang w:val="en-US"/>
        </w:rPr>
        <w:t>15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cs/>
          <w:lang w:val="en-US"/>
        </w:rPr>
        <w:t>และไม่คิดดอกเบี้ย</w:t>
      </w:r>
      <w:r w:rsidRPr="00CB670F">
        <w:rPr>
          <w:rFonts w:ascii="Angsana New" w:hAnsi="Angsana New" w:cs="Angsana New"/>
          <w:spacing w:val="-8"/>
          <w:cs/>
          <w:lang w:val="en-US"/>
        </w:rPr>
        <w:t>ระหว่างกัน กำหนดชำระคืนเมื่อทวงถาม</w:t>
      </w:r>
      <w:r w:rsidRPr="00CB670F">
        <w:rPr>
          <w:rFonts w:ascii="Angsana New" w:hAnsi="Angsana New" w:cs="Angsana New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pacing w:val="-8"/>
          <w:cs/>
          <w:lang w:val="en-US"/>
        </w:rPr>
        <w:t xml:space="preserve">ต่อมาเมื่อวันที่ </w:t>
      </w:r>
      <w:r w:rsidR="00D452EA" w:rsidRPr="00D452EA">
        <w:rPr>
          <w:rFonts w:ascii="Angsana New" w:hAnsi="Angsana New" w:cs="Angsana New"/>
          <w:spacing w:val="-8"/>
          <w:lang w:val="en-US"/>
        </w:rPr>
        <w:t>30</w:t>
      </w:r>
      <w:r w:rsidRPr="00CB670F">
        <w:rPr>
          <w:rFonts w:ascii="Angsana New" w:hAnsi="Angsana New" w:cs="Angsana New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pacing w:val="-8"/>
          <w:cs/>
          <w:lang w:val="en-US"/>
        </w:rPr>
        <w:t xml:space="preserve">มิถุนายน </w:t>
      </w:r>
      <w:r w:rsidR="00D452EA" w:rsidRPr="00D452EA">
        <w:rPr>
          <w:rFonts w:ascii="Angsana New" w:hAnsi="Angsana New" w:cs="Angsana New"/>
          <w:spacing w:val="-8"/>
          <w:lang w:val="en-US"/>
        </w:rPr>
        <w:t>2559</w:t>
      </w:r>
      <w:r w:rsidRPr="00CB670F">
        <w:rPr>
          <w:rFonts w:ascii="Angsana New" w:hAnsi="Angsana New" w:cs="Angsana New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pacing w:val="-8"/>
          <w:cs/>
          <w:lang w:val="en-US"/>
        </w:rPr>
        <w:t>บริษัทได้ชำระคืนเงินกู้ยืม</w:t>
      </w:r>
      <w:r w:rsidRPr="00CB670F">
        <w:rPr>
          <w:rFonts w:ascii="Angsana New" w:hAnsi="Angsana New" w:cs="Angsana New"/>
          <w:spacing w:val="4"/>
          <w:cs/>
          <w:lang w:val="en-US"/>
        </w:rPr>
        <w:t xml:space="preserve">ดังกล่าว จำนวน </w:t>
      </w:r>
      <w:r w:rsidR="00D452EA" w:rsidRPr="00D452EA">
        <w:rPr>
          <w:rFonts w:ascii="Angsana New" w:hAnsi="Angsana New" w:cs="Angsana New"/>
          <w:spacing w:val="4"/>
          <w:lang w:val="en-US"/>
        </w:rPr>
        <w:t>4</w:t>
      </w:r>
      <w:r w:rsidRPr="00CB670F">
        <w:rPr>
          <w:rFonts w:ascii="Angsana New" w:hAnsi="Angsana New" w:cs="Angsana New"/>
          <w:spacing w:val="4"/>
          <w:lang w:val="en-US"/>
        </w:rPr>
        <w:t>.</w:t>
      </w:r>
      <w:r w:rsidR="00D452EA" w:rsidRPr="00D452EA">
        <w:rPr>
          <w:rFonts w:ascii="Angsana New" w:hAnsi="Angsana New" w:cs="Angsana New"/>
          <w:spacing w:val="4"/>
          <w:lang w:val="en-US"/>
        </w:rPr>
        <w:t>81</w:t>
      </w:r>
      <w:r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pacing w:val="4"/>
          <w:cs/>
          <w:lang w:val="en-US"/>
        </w:rPr>
        <w:t xml:space="preserve">ล้านปอนด์สเตอร์ลิง โดยสุทธิด้วยเงินปันผลรับที่ประกาศจ่ายจากบริษัท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ซีจีดี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ดิจิตอล พาร์ทเนอร์ จำกัด แทนการจ่ายชำระเป็นเงินสด</w:t>
      </w:r>
    </w:p>
    <w:p w:rsidR="00310412" w:rsidRPr="00C07425" w:rsidRDefault="00310412" w:rsidP="007845F9">
      <w:pPr>
        <w:spacing w:before="240" w:line="400" w:lineRule="exact"/>
        <w:ind w:left="1080" w:right="-29"/>
        <w:jc w:val="thaiDistribute"/>
        <w:rPr>
          <w:rFonts w:ascii="Angsana New" w:hAnsi="Angsana New" w:cs="Angsana New"/>
          <w:lang w:val="en-US"/>
        </w:rPr>
      </w:pPr>
      <w:r w:rsidRPr="00C07425">
        <w:rPr>
          <w:rFonts w:ascii="Angsana New" w:hAnsi="Angsana New" w:cs="Angsana New" w:hint="cs"/>
          <w:snapToGrid w:val="0"/>
          <w:cs/>
          <w:lang w:val="en-US"/>
        </w:rPr>
        <w:t xml:space="preserve">เมื่อวันที่ </w:t>
      </w:r>
      <w:r w:rsidR="00D452EA" w:rsidRPr="00C07425">
        <w:rPr>
          <w:rFonts w:ascii="Angsana New" w:hAnsi="Angsana New" w:cs="Angsana New"/>
          <w:snapToGrid w:val="0"/>
          <w:lang w:val="en-US"/>
        </w:rPr>
        <w:t>22</w:t>
      </w:r>
      <w:r w:rsidRPr="00C07425">
        <w:rPr>
          <w:rFonts w:ascii="Angsana New" w:hAnsi="Angsana New" w:cs="Angsana New"/>
          <w:snapToGrid w:val="0"/>
          <w:lang w:val="en-US"/>
        </w:rPr>
        <w:t xml:space="preserve"> </w:t>
      </w:r>
      <w:r w:rsidRPr="00C07425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D452EA" w:rsidRPr="00C07425">
        <w:rPr>
          <w:rFonts w:ascii="Angsana New" w:hAnsi="Angsana New" w:cs="Angsana New"/>
          <w:snapToGrid w:val="0"/>
          <w:lang w:val="en-US"/>
        </w:rPr>
        <w:t>2560</w:t>
      </w:r>
      <w:r w:rsidRPr="00C07425">
        <w:rPr>
          <w:rFonts w:ascii="Angsana New" w:hAnsi="Angsana New" w:cs="Angsana New"/>
          <w:snapToGrid w:val="0"/>
          <w:lang w:val="en-US"/>
        </w:rPr>
        <w:t xml:space="preserve"> </w:t>
      </w:r>
      <w:r w:rsidRPr="00C07425">
        <w:rPr>
          <w:rFonts w:ascii="Angsana New" w:hAnsi="Angsana New" w:cs="Angsana New" w:hint="cs"/>
          <w:snapToGrid w:val="0"/>
          <w:cs/>
          <w:lang w:val="en-US"/>
        </w:rPr>
        <w:t>บริษัทได้ทำสัญญาเงินกู้ยืมกับบริษัท</w:t>
      </w:r>
      <w:r w:rsidRPr="00C07425">
        <w:rPr>
          <w:rFonts w:ascii="Angsana New" w:hAnsi="Angsana New" w:cs="Angsana New"/>
          <w:snapToGrid w:val="0"/>
          <w:cs/>
          <w:lang w:val="en-US"/>
        </w:rPr>
        <w:t>ซีจีดี ดิจิตอล พาร์ทเนอร์ จำกัด</w:t>
      </w:r>
      <w:r w:rsidRPr="00C07425">
        <w:rPr>
          <w:rFonts w:ascii="Angsana New" w:hAnsi="Angsana New" w:cs="Angsana New" w:hint="cs"/>
          <w:snapToGrid w:val="0"/>
          <w:cs/>
          <w:lang w:val="en-US"/>
        </w:rPr>
        <w:t xml:space="preserve"> เพิ่มเติม จำนวน </w:t>
      </w:r>
      <w:r w:rsidR="00D452EA" w:rsidRPr="00C07425">
        <w:rPr>
          <w:rFonts w:ascii="Angsana New" w:hAnsi="Angsana New" w:cs="Angsana New"/>
          <w:snapToGrid w:val="0"/>
          <w:lang w:val="en-US"/>
        </w:rPr>
        <w:t>0</w:t>
      </w:r>
      <w:r w:rsidRPr="00C07425">
        <w:rPr>
          <w:rFonts w:ascii="Angsana New" w:hAnsi="Angsana New" w:cs="Angsana New"/>
          <w:snapToGrid w:val="0"/>
          <w:lang w:val="en-US"/>
        </w:rPr>
        <w:t>.</w:t>
      </w:r>
      <w:r w:rsidR="00D452EA" w:rsidRPr="00C07425">
        <w:rPr>
          <w:rFonts w:ascii="Angsana New" w:hAnsi="Angsana New" w:cs="Angsana New"/>
          <w:snapToGrid w:val="0"/>
          <w:lang w:val="en-US"/>
        </w:rPr>
        <w:t>38</w:t>
      </w:r>
      <w:r w:rsidRPr="00C07425">
        <w:rPr>
          <w:rFonts w:ascii="Angsana New" w:hAnsi="Angsana New" w:cs="Angsana New"/>
          <w:snapToGrid w:val="0"/>
          <w:lang w:val="en-US"/>
        </w:rPr>
        <w:t xml:space="preserve"> </w:t>
      </w:r>
      <w:r w:rsidRPr="00C07425">
        <w:rPr>
          <w:rFonts w:ascii="Angsana New" w:hAnsi="Angsana New" w:cs="Angsana New"/>
          <w:snapToGrid w:val="0"/>
          <w:cs/>
          <w:lang w:val="en-US"/>
        </w:rPr>
        <w:t>ล้านปอนด์สเตอร์ลิง เงินกู้ยืมดังกล่าวไม่มีหลักทรัพย์ค้ำประกัน</w:t>
      </w:r>
      <w:r w:rsidRPr="00C07425">
        <w:rPr>
          <w:rFonts w:ascii="Angsana New" w:hAnsi="Angsana New" w:cs="Angsana New"/>
          <w:snapToGrid w:val="0"/>
          <w:lang w:val="en-US"/>
        </w:rPr>
        <w:t xml:space="preserve"> </w:t>
      </w:r>
      <w:r w:rsidRPr="00C07425">
        <w:rPr>
          <w:rFonts w:ascii="Angsana New" w:hAnsi="Angsana New" w:cs="Angsana New"/>
          <w:cs/>
          <w:lang w:val="en-US"/>
        </w:rPr>
        <w:t>และไม่คิดดอกเบี้ยระหว่างกัน กำหนดชำระคืนเมื่อทวงถาม</w:t>
      </w:r>
      <w:r w:rsidRPr="00C07425">
        <w:rPr>
          <w:rFonts w:ascii="Angsana New" w:hAnsi="Angsana New" w:cs="Angsana New"/>
          <w:lang w:val="en-US"/>
        </w:rPr>
        <w:t xml:space="preserve"> </w:t>
      </w:r>
    </w:p>
    <w:p w:rsidR="00F05018" w:rsidRPr="00CB670F" w:rsidRDefault="00D452EA" w:rsidP="00E57090">
      <w:pPr>
        <w:spacing w:before="240" w:line="400" w:lineRule="exact"/>
        <w:ind w:left="1094" w:right="-389" w:hanging="547"/>
        <w:jc w:val="thaiDistribute"/>
        <w:rPr>
          <w:rFonts w:ascii="Angsana New" w:hAnsi="Angsana New" w:cs="Angsana New"/>
          <w:cs/>
        </w:rPr>
      </w:pPr>
      <w:r w:rsidRPr="00D452EA">
        <w:rPr>
          <w:rFonts w:ascii="Angsana New" w:hAnsi="Angsana New" w:cs="Angsana New"/>
          <w:lang w:val="en-US"/>
        </w:rPr>
        <w:t>24</w:t>
      </w:r>
      <w:r w:rsidR="00F05018" w:rsidRPr="00CB670F">
        <w:rPr>
          <w:rFonts w:ascii="Angsana New" w:hAnsi="Angsana New" w:cs="Angsana New"/>
          <w:cs/>
        </w:rPr>
        <w:t>.</w:t>
      </w:r>
      <w:r w:rsidRPr="00D452EA">
        <w:rPr>
          <w:rFonts w:ascii="Angsana New" w:hAnsi="Angsana New" w:cs="Angsana New"/>
          <w:lang w:val="en-US"/>
        </w:rPr>
        <w:t>4</w:t>
      </w:r>
      <w:r w:rsidR="00F05018" w:rsidRPr="00CB670F">
        <w:rPr>
          <w:rFonts w:ascii="Angsana New" w:hAnsi="Angsana New" w:cs="Angsana New"/>
          <w:lang w:val="en-US"/>
        </w:rPr>
        <w:tab/>
      </w:r>
      <w:r w:rsidR="00F05018" w:rsidRPr="00CB670F">
        <w:rPr>
          <w:rFonts w:ascii="Angsana New" w:hAnsi="Angsana New" w:cs="Angsana New"/>
          <w:cs/>
          <w:lang w:val="en-US"/>
        </w:rPr>
        <w:t>ยอดคงเหลืออื่น</w:t>
      </w:r>
      <w:r w:rsidR="004979CE">
        <w:rPr>
          <w:rFonts w:ascii="Angsana New" w:hAnsi="Angsana New" w:cs="Angsana New"/>
          <w:lang w:val="en-US"/>
        </w:rPr>
        <w:t xml:space="preserve"> </w:t>
      </w:r>
      <w:r w:rsidR="00F05018" w:rsidRPr="00CB670F">
        <w:rPr>
          <w:rFonts w:ascii="Angsana New" w:hAnsi="Angsana New" w:cs="Angsana New"/>
          <w:cs/>
          <w:lang w:val="en-US"/>
        </w:rPr>
        <w:t>ๆ</w:t>
      </w:r>
      <w:r w:rsidR="00F05018" w:rsidRPr="00CB670F">
        <w:rPr>
          <w:rFonts w:ascii="Angsana New" w:hAnsi="Angsana New" w:cs="Angsana New"/>
          <w:lang w:val="en-US"/>
        </w:rPr>
        <w:t xml:space="preserve"> </w:t>
      </w:r>
      <w:r w:rsidR="00F05018" w:rsidRPr="00CB670F">
        <w:rPr>
          <w:rFonts w:ascii="Angsana New" w:hAnsi="Angsana New" w:cs="Angsana New"/>
          <w:cs/>
          <w:lang w:val="en-US"/>
        </w:rPr>
        <w:t>และ</w:t>
      </w:r>
      <w:r w:rsidR="00F05018" w:rsidRPr="00CB670F">
        <w:rPr>
          <w:rFonts w:ascii="Angsana New" w:hAnsi="Angsana New" w:cs="Angsana New"/>
          <w:cs/>
        </w:rPr>
        <w:t>รายการค้ากับ</w:t>
      </w:r>
      <w:r w:rsidR="00254726">
        <w:rPr>
          <w:rFonts w:ascii="Angsana New" w:hAnsi="Angsana New" w:cs="Angsana New" w:hint="cs"/>
          <w:cs/>
        </w:rPr>
        <w:t>บุคคลหรือ</w:t>
      </w:r>
      <w:r w:rsidR="00F05018" w:rsidRPr="00CB670F">
        <w:rPr>
          <w:rFonts w:ascii="Angsana New" w:hAnsi="Angsana New" w:cs="Angsana New"/>
          <w:cs/>
        </w:rPr>
        <w:t>กิจการที่เกี่ยวข้องกัน</w:t>
      </w:r>
    </w:p>
    <w:p w:rsidR="00F05018" w:rsidRPr="00CB670F" w:rsidRDefault="00F05018" w:rsidP="00F05018">
      <w:pPr>
        <w:tabs>
          <w:tab w:val="decimal" w:pos="1170"/>
        </w:tabs>
        <w:spacing w:after="120" w:line="400" w:lineRule="exact"/>
        <w:ind w:left="108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สินทรัพย์ หนี้สิน รายได้และค่าใช้จ่าย ส่วนหนึ่งของกลุ่มบริษัท</w:t>
      </w:r>
      <w:r w:rsidRPr="00CB670F">
        <w:rPr>
          <w:rFonts w:ascii="Angsana New" w:hAnsi="Angsana New" w:cs="Angsana New"/>
          <w:cs/>
          <w:lang w:val="en-US"/>
        </w:rPr>
        <w:t>และบริษัท</w:t>
      </w:r>
      <w:r w:rsidRPr="00CB670F">
        <w:rPr>
          <w:rFonts w:ascii="Angsana New" w:hAnsi="Angsana New" w:cs="Angsana New"/>
          <w:cs/>
        </w:rPr>
        <w:t>เกิดจากรายการกับ</w:t>
      </w:r>
      <w:r w:rsidR="00254726">
        <w:rPr>
          <w:rFonts w:ascii="Angsana New" w:hAnsi="Angsana New" w:cs="Angsana New" w:hint="cs"/>
          <w:cs/>
        </w:rPr>
        <w:t>บุคคลหรือ</w:t>
      </w:r>
      <w:r w:rsidRPr="00CB670F">
        <w:rPr>
          <w:rFonts w:ascii="Angsana New" w:hAnsi="Angsana New" w:cs="Angsana New"/>
          <w:spacing w:val="-8"/>
          <w:cs/>
        </w:rPr>
        <w:t xml:space="preserve">กิจการที่เกี่ยวข้องกัน </w:t>
      </w:r>
      <w:r w:rsidR="00254726">
        <w:rPr>
          <w:rFonts w:ascii="Angsana New" w:hAnsi="Angsana New" w:cs="Angsana New" w:hint="cs"/>
          <w:spacing w:val="-8"/>
          <w:cs/>
        </w:rPr>
        <w:t>บุคคลหรือกิจการ</w:t>
      </w:r>
      <w:r w:rsidRPr="00CB670F">
        <w:rPr>
          <w:rFonts w:ascii="Angsana New" w:hAnsi="Angsana New" w:cs="Angsana New"/>
          <w:spacing w:val="-8"/>
          <w:cs/>
        </w:rPr>
        <w:t>เหล่านี้เกี่ยวข้องกันโดยการ</w:t>
      </w:r>
      <w:r w:rsidRPr="00CB670F">
        <w:rPr>
          <w:rFonts w:ascii="Angsana New" w:hAnsi="Angsana New" w:cs="Angsana New"/>
          <w:spacing w:val="-8"/>
          <w:cs/>
          <w:lang w:val="en-US"/>
        </w:rPr>
        <w:t>มี</w:t>
      </w:r>
      <w:r w:rsidRPr="00CB670F">
        <w:rPr>
          <w:rFonts w:ascii="Angsana New" w:hAnsi="Angsana New" w:cs="Angsana New"/>
          <w:spacing w:val="-8"/>
          <w:cs/>
        </w:rPr>
        <w:t>กรรมการร่วมกันและการถือหุ้นทั้งทางตรง</w:t>
      </w:r>
      <w:r w:rsidRPr="00CB670F">
        <w:rPr>
          <w:rFonts w:ascii="Angsana New" w:hAnsi="Angsana New" w:cs="Angsana New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6"/>
        <w:gridCol w:w="5389"/>
      </w:tblGrid>
      <w:tr w:rsidR="00F05018" w:rsidRPr="00CB670F" w:rsidTr="005B706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CB670F" w:rsidRDefault="00F05018" w:rsidP="005B70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CB670F" w:rsidRDefault="00F05018" w:rsidP="005B706C">
            <w:pPr>
              <w:tabs>
                <w:tab w:val="left" w:pos="709"/>
              </w:tabs>
              <w:ind w:left="-144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05018" w:rsidRPr="00CB670F" w:rsidTr="005B706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CB670F" w:rsidRDefault="00F05018" w:rsidP="005B706C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ค่านายหน้าซื้อหลักทรัพย์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CB670F" w:rsidRDefault="00F05018" w:rsidP="005B706C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ราคาตลาดซึ่งเป็นอัตราเดียวกับที่ตัวแทนนายหน้าคิดกับลูกค้าทั่วไป</w:t>
            </w:r>
          </w:p>
        </w:tc>
      </w:tr>
      <w:tr w:rsidR="00F05018" w:rsidRPr="00CB670F" w:rsidTr="005B706C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CB670F" w:rsidRDefault="00F05018" w:rsidP="005B706C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ค่าธรรมเนียมบริการ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CB670F" w:rsidRDefault="00F05018" w:rsidP="005B706C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:rsidR="004E4CA3" w:rsidRPr="00D370C5" w:rsidRDefault="004E4CA3" w:rsidP="00E57090">
      <w:pPr>
        <w:tabs>
          <w:tab w:val="left" w:pos="993"/>
        </w:tabs>
        <w:spacing w:before="240" w:after="80"/>
        <w:ind w:left="1080"/>
        <w:jc w:val="thaiDistribute"/>
        <w:rPr>
          <w:rFonts w:ascii="Angsana New" w:hAnsi="Angsana New" w:cs="Angsana New"/>
          <w:cs/>
        </w:rPr>
      </w:pPr>
      <w:r w:rsidRPr="00D370C5">
        <w:rPr>
          <w:rFonts w:ascii="Angsana New" w:hAnsi="Angsana New" w:cs="Angsana New"/>
          <w:cs/>
        </w:rPr>
        <w:t>รายการกับ</w:t>
      </w:r>
      <w:r w:rsidR="00254726">
        <w:rPr>
          <w:rFonts w:ascii="Angsana New" w:hAnsi="Angsana New" w:cs="Angsana New" w:hint="cs"/>
          <w:cs/>
        </w:rPr>
        <w:t>บุคคลหรือ</w:t>
      </w:r>
      <w:r w:rsidRPr="00D370C5">
        <w:rPr>
          <w:rFonts w:ascii="Angsana New" w:hAnsi="Angsana New" w:cs="Angsana New"/>
          <w:cs/>
        </w:rPr>
        <w:t>กิจการที่เกี่ยวข้องกันดังกล่าวที่มีนัยสำคัญ ดังนี้</w:t>
      </w:r>
    </w:p>
    <w:tbl>
      <w:tblPr>
        <w:tblW w:w="823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1618"/>
        <w:gridCol w:w="810"/>
        <w:gridCol w:w="93"/>
        <w:gridCol w:w="810"/>
        <w:gridCol w:w="90"/>
        <w:gridCol w:w="812"/>
        <w:gridCol w:w="90"/>
        <w:gridCol w:w="855"/>
      </w:tblGrid>
      <w:tr w:rsidR="004E4CA3" w:rsidRPr="00D370C5" w:rsidTr="00C81891">
        <w:trPr>
          <w:tblHeader/>
        </w:trPr>
        <w:tc>
          <w:tcPr>
            <w:tcW w:w="3057" w:type="dxa"/>
          </w:tcPr>
          <w:p w:rsidR="004E4CA3" w:rsidRPr="00D370C5" w:rsidRDefault="004E4CA3" w:rsidP="00CD39C4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4E4CA3" w:rsidRPr="00D370C5" w:rsidRDefault="004E4CA3" w:rsidP="00CD39C4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3" w:type="dxa"/>
            <w:gridSpan w:val="3"/>
          </w:tcPr>
          <w:p w:rsidR="004E4CA3" w:rsidRPr="00D370C5" w:rsidRDefault="004E4CA3" w:rsidP="00CD39C4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4E4CA3" w:rsidRPr="00D370C5" w:rsidRDefault="004E4CA3" w:rsidP="00CD39C4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7" w:type="dxa"/>
            <w:gridSpan w:val="3"/>
          </w:tcPr>
          <w:p w:rsidR="004E4CA3" w:rsidRPr="00D370C5" w:rsidRDefault="004E4CA3" w:rsidP="00CD39C4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370C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D370C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D370C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4E4CA3" w:rsidRPr="00D370C5" w:rsidTr="00C81891">
        <w:trPr>
          <w:tblHeader/>
        </w:trPr>
        <w:tc>
          <w:tcPr>
            <w:tcW w:w="3057" w:type="dxa"/>
          </w:tcPr>
          <w:p w:rsidR="004E4CA3" w:rsidRPr="00B432EA" w:rsidRDefault="004E4CA3" w:rsidP="00CD39C4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4E4CA3" w:rsidRPr="00B432EA" w:rsidRDefault="004E4CA3" w:rsidP="00CD39C4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713" w:type="dxa"/>
            <w:gridSpan w:val="3"/>
          </w:tcPr>
          <w:p w:rsidR="004E4CA3" w:rsidRPr="00B432EA" w:rsidRDefault="004E4CA3" w:rsidP="00CD39C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4E4CA3" w:rsidRPr="00B432EA" w:rsidRDefault="004E4CA3" w:rsidP="00CD39C4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7" w:type="dxa"/>
            <w:gridSpan w:val="3"/>
          </w:tcPr>
          <w:p w:rsidR="004E4CA3" w:rsidRPr="00B432EA" w:rsidRDefault="004E4CA3" w:rsidP="00CD39C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0C5" w:rsidRPr="00D370C5" w:rsidTr="00C81891">
        <w:trPr>
          <w:tblHeader/>
        </w:trPr>
        <w:tc>
          <w:tcPr>
            <w:tcW w:w="3057" w:type="dxa"/>
          </w:tcPr>
          <w:p w:rsidR="00D370C5" w:rsidRPr="00B432EA" w:rsidRDefault="00D370C5" w:rsidP="00D370C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D370C5" w:rsidRPr="00B432EA" w:rsidRDefault="00D370C5" w:rsidP="00D370C5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B432EA" w:rsidRDefault="00D370C5" w:rsidP="00822D5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“ยังไม่ได้</w:t>
            </w:r>
          </w:p>
        </w:tc>
        <w:tc>
          <w:tcPr>
            <w:tcW w:w="93" w:type="dxa"/>
          </w:tcPr>
          <w:p w:rsidR="00D370C5" w:rsidRPr="00B432EA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B432EA" w:rsidRDefault="00D370C5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370C5" w:rsidRPr="00B432EA" w:rsidRDefault="00D370C5" w:rsidP="00D370C5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D370C5" w:rsidRPr="00B432EA" w:rsidRDefault="00D370C5" w:rsidP="00822D5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D370C5" w:rsidRPr="00B432EA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D370C5" w:rsidRPr="00B432EA" w:rsidRDefault="00D370C5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822D59" w:rsidRPr="00D370C5" w:rsidTr="00C81891">
        <w:trPr>
          <w:tblHeader/>
        </w:trPr>
        <w:tc>
          <w:tcPr>
            <w:tcW w:w="3057" w:type="dxa"/>
          </w:tcPr>
          <w:p w:rsidR="00822D59" w:rsidRPr="00B432EA" w:rsidRDefault="00822D59" w:rsidP="00D370C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822D59" w:rsidRPr="00B432EA" w:rsidRDefault="00822D59" w:rsidP="00D370C5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22D59" w:rsidRPr="00B432EA" w:rsidRDefault="00822D59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ตรวจสอบ”</w:t>
            </w:r>
          </w:p>
        </w:tc>
        <w:tc>
          <w:tcPr>
            <w:tcW w:w="93" w:type="dxa"/>
          </w:tcPr>
          <w:p w:rsidR="00822D59" w:rsidRPr="00B432EA" w:rsidRDefault="00822D59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22D59" w:rsidRPr="00B432EA" w:rsidRDefault="00822D59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822D59" w:rsidRPr="00B432EA" w:rsidRDefault="00822D59" w:rsidP="00D370C5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22D59" w:rsidRPr="00B432EA" w:rsidRDefault="00822D59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822D59" w:rsidRPr="00B432EA" w:rsidRDefault="00822D59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22D59" w:rsidRPr="00B432EA" w:rsidRDefault="00822D59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D370C5" w:rsidRPr="00D370C5" w:rsidTr="00C81891">
        <w:trPr>
          <w:tblHeader/>
        </w:trPr>
        <w:tc>
          <w:tcPr>
            <w:tcW w:w="3057" w:type="dxa"/>
          </w:tcPr>
          <w:p w:rsidR="00D370C5" w:rsidRPr="00B432EA" w:rsidRDefault="00D370C5" w:rsidP="00D370C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D370C5" w:rsidRPr="00B432EA" w:rsidRDefault="00D370C5" w:rsidP="00D370C5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B432EA" w:rsidRDefault="00D370C5" w:rsidP="002A0115">
            <w:pPr>
              <w:spacing w:line="28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3" w:type="dxa"/>
          </w:tcPr>
          <w:p w:rsidR="00D370C5" w:rsidRPr="00B432EA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2A0115" w:rsidRDefault="00D370C5" w:rsidP="002A0115">
            <w:pPr>
              <w:spacing w:line="28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B432EA" w:rsidRDefault="00D370C5" w:rsidP="00D370C5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D370C5" w:rsidRPr="002A0115" w:rsidRDefault="00D370C5" w:rsidP="002A0115">
            <w:pPr>
              <w:spacing w:line="28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B432EA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D370C5" w:rsidRPr="002A0115" w:rsidRDefault="00D370C5" w:rsidP="002A0115">
            <w:pPr>
              <w:spacing w:line="28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370C5" w:rsidRPr="00D370C5" w:rsidTr="00C81891">
        <w:trPr>
          <w:tblHeader/>
        </w:trPr>
        <w:tc>
          <w:tcPr>
            <w:tcW w:w="3057" w:type="dxa"/>
          </w:tcPr>
          <w:p w:rsidR="00D370C5" w:rsidRPr="00B432EA" w:rsidRDefault="00D370C5" w:rsidP="00D370C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D370C5" w:rsidRPr="00B432EA" w:rsidRDefault="00D370C5" w:rsidP="00D370C5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B432EA" w:rsidRDefault="00D452EA" w:rsidP="002A0115">
            <w:pPr>
              <w:spacing w:line="28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822D59" w:rsidRPr="00822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822D59" w:rsidRPr="00822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3" w:type="dxa"/>
          </w:tcPr>
          <w:p w:rsidR="00D370C5" w:rsidRPr="00B432EA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2A0115" w:rsidRDefault="00D452EA" w:rsidP="002A0115">
            <w:pPr>
              <w:spacing w:line="28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D370C5"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370C5" w:rsidRPr="00B432EA" w:rsidRDefault="00D370C5" w:rsidP="00D370C5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D370C5" w:rsidRPr="002A0115" w:rsidRDefault="00D452EA" w:rsidP="002A0115">
            <w:pPr>
              <w:spacing w:line="28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822D59" w:rsidRPr="00822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822D59" w:rsidRPr="00822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</w:tcPr>
          <w:p w:rsidR="00D370C5" w:rsidRPr="00B432EA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D370C5" w:rsidRPr="002A0115" w:rsidRDefault="00D452EA" w:rsidP="002A0115">
            <w:pPr>
              <w:spacing w:line="28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D370C5"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370C5" w:rsidRPr="00D370C5" w:rsidTr="00C81891">
        <w:trPr>
          <w:tblHeader/>
        </w:trPr>
        <w:tc>
          <w:tcPr>
            <w:tcW w:w="3057" w:type="dxa"/>
          </w:tcPr>
          <w:p w:rsidR="00D370C5" w:rsidRPr="00B432EA" w:rsidRDefault="00D370C5" w:rsidP="00D370C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D370C5" w:rsidRPr="00B432EA" w:rsidRDefault="00D370C5" w:rsidP="00D370C5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B432EA" w:rsidRDefault="00D452EA" w:rsidP="002A0115">
            <w:pPr>
              <w:spacing w:line="28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3" w:type="dxa"/>
          </w:tcPr>
          <w:p w:rsidR="00D370C5" w:rsidRPr="00B432EA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2A0115" w:rsidRDefault="00D452EA" w:rsidP="002A0115">
            <w:pPr>
              <w:spacing w:line="28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D370C5" w:rsidRPr="00B432EA" w:rsidRDefault="00D370C5" w:rsidP="00D370C5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D370C5" w:rsidRPr="00B432EA" w:rsidRDefault="00D452EA" w:rsidP="002A0115">
            <w:pPr>
              <w:spacing w:line="28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D370C5" w:rsidRPr="00B432EA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D370C5" w:rsidRPr="002A0115" w:rsidRDefault="00D452EA" w:rsidP="002A0115">
            <w:pPr>
              <w:spacing w:line="28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2559</w:t>
            </w:r>
          </w:p>
        </w:tc>
      </w:tr>
      <w:tr w:rsidR="004E4CA3" w:rsidRPr="00D370C5" w:rsidTr="00C81891">
        <w:tc>
          <w:tcPr>
            <w:tcW w:w="3057" w:type="dxa"/>
          </w:tcPr>
          <w:p w:rsidR="004E4CA3" w:rsidRPr="00B432EA" w:rsidRDefault="004E4CA3" w:rsidP="00CD39C4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</w:t>
            </w:r>
            <w:r w:rsidR="000A1CF3"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618" w:type="dxa"/>
          </w:tcPr>
          <w:p w:rsidR="004E4CA3" w:rsidRPr="00B432EA" w:rsidRDefault="004E4CA3" w:rsidP="00CD39C4">
            <w:pPr>
              <w:spacing w:line="28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B432EA" w:rsidRDefault="004E4CA3" w:rsidP="00CD39C4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E4CA3" w:rsidRPr="00B432EA" w:rsidRDefault="004E4CA3" w:rsidP="00CD39C4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B432EA" w:rsidRDefault="004E4CA3" w:rsidP="00CD39C4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E4CA3" w:rsidRPr="00B432EA" w:rsidRDefault="004E4CA3" w:rsidP="00CD39C4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E4CA3" w:rsidRPr="00B432EA" w:rsidRDefault="004E4CA3" w:rsidP="00CD39C4">
            <w:pPr>
              <w:spacing w:line="280" w:lineRule="exact"/>
              <w:ind w:right="23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B432EA" w:rsidRDefault="004E4CA3" w:rsidP="00CD39C4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E4CA3" w:rsidRPr="00B432EA" w:rsidRDefault="004E4CA3" w:rsidP="00CD39C4">
            <w:pPr>
              <w:spacing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E4CA3" w:rsidRPr="00D370C5" w:rsidTr="00C81891">
        <w:tc>
          <w:tcPr>
            <w:tcW w:w="3057" w:type="dxa"/>
          </w:tcPr>
          <w:p w:rsidR="004E4CA3" w:rsidRPr="00B432EA" w:rsidRDefault="004E4CA3" w:rsidP="00CD39C4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18" w:type="dxa"/>
          </w:tcPr>
          <w:p w:rsidR="004E4CA3" w:rsidRPr="00B432EA" w:rsidRDefault="004E4CA3" w:rsidP="00CD39C4">
            <w:pPr>
              <w:spacing w:line="28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B432EA" w:rsidRDefault="004E4CA3" w:rsidP="00CD39C4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E4CA3" w:rsidRPr="00B432EA" w:rsidRDefault="004E4CA3" w:rsidP="00CD39C4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B432EA" w:rsidRDefault="004E4CA3" w:rsidP="00CD39C4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E4CA3" w:rsidRPr="00B432EA" w:rsidRDefault="004E4CA3" w:rsidP="00CD39C4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E4CA3" w:rsidRPr="00B432EA" w:rsidRDefault="004E4CA3" w:rsidP="00CD39C4">
            <w:pPr>
              <w:spacing w:line="280" w:lineRule="exact"/>
              <w:ind w:right="23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B432EA" w:rsidRDefault="004E4CA3" w:rsidP="00CD39C4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E4CA3" w:rsidRPr="00B432EA" w:rsidRDefault="004E4CA3" w:rsidP="00CD39C4">
            <w:pPr>
              <w:spacing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0214F" w:rsidRPr="00D370C5" w:rsidTr="00C81891">
        <w:tc>
          <w:tcPr>
            <w:tcW w:w="3057" w:type="dxa"/>
          </w:tcPr>
          <w:p w:rsidR="0040214F" w:rsidRPr="00B432EA" w:rsidRDefault="0040214F" w:rsidP="00CD39C4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บริษัท แลนด์มาร์ค โฮลดิ้ง</w:t>
            </w:r>
            <w:r w:rsidR="009477D6" w:rsidRPr="00B432EA">
              <w:rPr>
                <w:rFonts w:ascii="Angsana New" w:hAnsi="Angsana New" w:cs="Angsana New"/>
                <w:sz w:val="22"/>
                <w:szCs w:val="22"/>
                <w:cs/>
              </w:rPr>
              <w:t>ส์</w:t>
            </w: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8" w:type="dxa"/>
          </w:tcPr>
          <w:p w:rsidR="0040214F" w:rsidRPr="00B432EA" w:rsidRDefault="0040214F" w:rsidP="00822D59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40214F" w:rsidRPr="00B432EA" w:rsidRDefault="0040214F" w:rsidP="00CD39C4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0214F" w:rsidRPr="00B432EA" w:rsidRDefault="0040214F" w:rsidP="00CD39C4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0214F" w:rsidRPr="00B432EA" w:rsidRDefault="0040214F" w:rsidP="00CD39C4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0214F" w:rsidRPr="00B432EA" w:rsidRDefault="0040214F" w:rsidP="00CD39C4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0214F" w:rsidRPr="00B432EA" w:rsidRDefault="0040214F" w:rsidP="00CD39C4">
            <w:pPr>
              <w:spacing w:line="28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214F" w:rsidRPr="00B432EA" w:rsidRDefault="0040214F" w:rsidP="00CD39C4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0214F" w:rsidRPr="00B432EA" w:rsidRDefault="0040214F" w:rsidP="00CD39C4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22D59" w:rsidRPr="00D370C5" w:rsidTr="00C81891">
        <w:tc>
          <w:tcPr>
            <w:tcW w:w="3057" w:type="dxa"/>
          </w:tcPr>
          <w:p w:rsidR="00822D59" w:rsidRPr="00B432EA" w:rsidRDefault="00822D59" w:rsidP="00CD39C4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822D59" w:rsidRPr="00B432EA" w:rsidRDefault="00822D59" w:rsidP="00CD39C4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822D59" w:rsidRPr="00B432EA" w:rsidRDefault="00822D59" w:rsidP="00CD39C4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22D59" w:rsidRPr="00B432EA" w:rsidRDefault="00822D59" w:rsidP="00CD39C4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22D59" w:rsidRPr="00B432EA" w:rsidRDefault="00822D59" w:rsidP="00CD39C4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822D59" w:rsidRPr="00B432EA" w:rsidRDefault="00822D59" w:rsidP="00CD39C4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22D59" w:rsidRPr="00B432EA" w:rsidRDefault="00822D59" w:rsidP="00CD39C4">
            <w:pPr>
              <w:spacing w:line="28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2D59" w:rsidRPr="00B432EA" w:rsidRDefault="00822D59" w:rsidP="00CD39C4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22D59" w:rsidRPr="00B432EA" w:rsidRDefault="00822D59" w:rsidP="00CD39C4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05333" w:rsidRPr="00CB670F" w:rsidTr="00C81891">
        <w:trPr>
          <w:trHeight w:val="64"/>
        </w:trPr>
        <w:tc>
          <w:tcPr>
            <w:tcW w:w="3057" w:type="dxa"/>
          </w:tcPr>
          <w:p w:rsidR="00605333" w:rsidRPr="00B432EA" w:rsidRDefault="00605333" w:rsidP="00605333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ลูกหนี้อื่น (ดูหมายเหตุข้อ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605333" w:rsidRPr="00B432EA" w:rsidRDefault="00605333" w:rsidP="00605333">
            <w:pPr>
              <w:spacing w:line="26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71ED6" w:rsidP="00605333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05333" w:rsidP="00605333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B432EA" w:rsidRDefault="00605333" w:rsidP="00605333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605333" w:rsidRPr="00B432EA" w:rsidRDefault="00D452EA" w:rsidP="00723FDA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23FD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  <w:r w:rsidR="00723FD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B432EA" w:rsidRDefault="00D452EA" w:rsidP="00605333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605333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301</w:t>
            </w:r>
            <w:r w:rsidR="00605333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736</w:t>
            </w:r>
          </w:p>
        </w:tc>
      </w:tr>
      <w:tr w:rsidR="00605333" w:rsidRPr="00CB670F" w:rsidTr="00C81891">
        <w:tc>
          <w:tcPr>
            <w:tcW w:w="3057" w:type="dxa"/>
          </w:tcPr>
          <w:p w:rsidR="00605333" w:rsidRPr="00B432EA" w:rsidRDefault="00605333" w:rsidP="00605333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605333" w:rsidRPr="00B432EA" w:rsidRDefault="00605333" w:rsidP="00605333">
            <w:pPr>
              <w:spacing w:line="26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71ED6" w:rsidP="00605333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05333" w:rsidP="00896708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B432EA" w:rsidRDefault="00605333" w:rsidP="00896708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605333" w:rsidRPr="00B432EA" w:rsidRDefault="00D452EA" w:rsidP="00896708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250</w:t>
            </w:r>
            <w:r w:rsidR="00723FD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648</w:t>
            </w:r>
            <w:r w:rsidR="00723FD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649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B432EA" w:rsidRDefault="00D452EA" w:rsidP="00605333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204</w:t>
            </w:r>
            <w:r w:rsidR="00B432EA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778</w:t>
            </w:r>
            <w:r w:rsidR="00B432EA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786</w:t>
            </w:r>
          </w:p>
        </w:tc>
      </w:tr>
      <w:tr w:rsidR="00605333" w:rsidRPr="007A6B5C" w:rsidTr="00C81891">
        <w:tc>
          <w:tcPr>
            <w:tcW w:w="3057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05333" w:rsidRPr="00CB670F" w:rsidTr="00C81891">
        <w:tc>
          <w:tcPr>
            <w:tcW w:w="3057" w:type="dxa"/>
          </w:tcPr>
          <w:p w:rsidR="00605333" w:rsidRPr="00B432EA" w:rsidRDefault="00605333" w:rsidP="00605333">
            <w:pPr>
              <w:spacing w:line="26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บริษัท ซีจีดี ดาต้า จำกัด</w:t>
            </w:r>
          </w:p>
        </w:tc>
        <w:tc>
          <w:tcPr>
            <w:tcW w:w="1618" w:type="dxa"/>
          </w:tcPr>
          <w:p w:rsidR="00605333" w:rsidRPr="00B432EA" w:rsidRDefault="00605333" w:rsidP="00822D59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605333" w:rsidRPr="00B432EA" w:rsidRDefault="00605333" w:rsidP="00605333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05333" w:rsidP="00605333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B432EA" w:rsidRDefault="00605333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B432EA" w:rsidRDefault="00605333" w:rsidP="00605333">
            <w:pPr>
              <w:spacing w:line="26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B432EA" w:rsidRDefault="00605333" w:rsidP="00605333">
            <w:pPr>
              <w:spacing w:line="26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22D59" w:rsidRPr="00CB670F" w:rsidTr="00C81891">
        <w:tc>
          <w:tcPr>
            <w:tcW w:w="3057" w:type="dxa"/>
          </w:tcPr>
          <w:p w:rsidR="00822D59" w:rsidRPr="00B432EA" w:rsidRDefault="00822D59" w:rsidP="00605333">
            <w:pPr>
              <w:spacing w:line="26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822D59" w:rsidRPr="00B432EA" w:rsidRDefault="00822D59" w:rsidP="00605333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822D59" w:rsidRPr="00B432EA" w:rsidRDefault="00822D59" w:rsidP="00605333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22D59" w:rsidRPr="00B432EA" w:rsidRDefault="00822D59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22D59" w:rsidRPr="00B432EA" w:rsidRDefault="00822D59" w:rsidP="00605333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822D59" w:rsidRPr="00B432EA" w:rsidRDefault="00822D59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22D59" w:rsidRPr="00B432EA" w:rsidRDefault="00822D59" w:rsidP="00605333">
            <w:pPr>
              <w:spacing w:line="26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2D59" w:rsidRPr="00B432EA" w:rsidRDefault="00822D59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22D59" w:rsidRPr="00B432EA" w:rsidRDefault="00822D59" w:rsidP="00605333">
            <w:pPr>
              <w:spacing w:line="26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05333" w:rsidRPr="00CB670F" w:rsidTr="00C81891">
        <w:tc>
          <w:tcPr>
            <w:tcW w:w="3057" w:type="dxa"/>
          </w:tcPr>
          <w:p w:rsidR="00605333" w:rsidRPr="00B432EA" w:rsidRDefault="00605333" w:rsidP="00605333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18" w:type="dxa"/>
          </w:tcPr>
          <w:p w:rsidR="00605333" w:rsidRPr="00B432EA" w:rsidRDefault="00605333" w:rsidP="00605333">
            <w:pPr>
              <w:spacing w:line="26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71ED6" w:rsidP="00605333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05333" w:rsidP="00605333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B432EA" w:rsidRDefault="00605333" w:rsidP="00605333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605333" w:rsidRPr="00B432EA" w:rsidRDefault="00D452EA" w:rsidP="00605333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479</w:t>
            </w:r>
            <w:r w:rsidR="00723FD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918</w:t>
            </w:r>
            <w:r w:rsidR="00723FD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F4BBE">
              <w:rPr>
                <w:rFonts w:ascii="Angsana New" w:hAnsi="Angsana New" w:cs="Angsana New"/>
                <w:sz w:val="22"/>
                <w:szCs w:val="22"/>
                <w:lang w:val="en-US"/>
              </w:rPr>
              <w:t>937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B432EA" w:rsidRDefault="00D452EA" w:rsidP="00605333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477</w:t>
            </w:r>
            <w:r w:rsidR="00605333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465</w:t>
            </w:r>
            <w:r w:rsidR="00605333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991</w:t>
            </w:r>
          </w:p>
        </w:tc>
      </w:tr>
      <w:tr w:rsidR="00605333" w:rsidRPr="007A6B5C" w:rsidTr="00C81891">
        <w:tc>
          <w:tcPr>
            <w:tcW w:w="3057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05333" w:rsidRPr="00CB670F" w:rsidTr="00C81891">
        <w:tc>
          <w:tcPr>
            <w:tcW w:w="3057" w:type="dxa"/>
          </w:tcPr>
          <w:p w:rsidR="00605333" w:rsidRPr="00B432EA" w:rsidRDefault="00605333" w:rsidP="00605333">
            <w:pPr>
              <w:spacing w:line="26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บริษัท ซีจียูเค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B432EA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618" w:type="dxa"/>
          </w:tcPr>
          <w:p w:rsidR="00605333" w:rsidRPr="00B432EA" w:rsidRDefault="00605333" w:rsidP="00822D59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605333" w:rsidRPr="00B432EA" w:rsidRDefault="00605333" w:rsidP="00605333">
            <w:pPr>
              <w:spacing w:line="26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05333" w:rsidP="00605333">
            <w:pPr>
              <w:spacing w:line="26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B432EA" w:rsidRDefault="00605333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B432EA" w:rsidRDefault="00605333" w:rsidP="00605333">
            <w:pPr>
              <w:spacing w:line="26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B432EA" w:rsidRDefault="00605333" w:rsidP="00605333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22D59" w:rsidRPr="00CB670F" w:rsidTr="00C81891">
        <w:tc>
          <w:tcPr>
            <w:tcW w:w="3057" w:type="dxa"/>
          </w:tcPr>
          <w:p w:rsidR="00822D59" w:rsidRPr="00B432EA" w:rsidRDefault="00822D59" w:rsidP="00605333">
            <w:pPr>
              <w:spacing w:line="26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618" w:type="dxa"/>
          </w:tcPr>
          <w:p w:rsidR="00822D59" w:rsidRPr="00B432EA" w:rsidRDefault="00822D59" w:rsidP="00605333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822D59" w:rsidRPr="00B432EA" w:rsidRDefault="00822D59" w:rsidP="00605333">
            <w:pPr>
              <w:spacing w:line="26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22D59" w:rsidRPr="00B432EA" w:rsidRDefault="00822D59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22D59" w:rsidRPr="00B432EA" w:rsidRDefault="00822D59" w:rsidP="00605333">
            <w:pPr>
              <w:spacing w:line="26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822D59" w:rsidRPr="00B432EA" w:rsidRDefault="00822D59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22D59" w:rsidRPr="00B432EA" w:rsidRDefault="00822D59" w:rsidP="00605333">
            <w:pPr>
              <w:spacing w:line="26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2D59" w:rsidRPr="00B432EA" w:rsidRDefault="00822D59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22D59" w:rsidRPr="00B432EA" w:rsidRDefault="00822D59" w:rsidP="00605333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05333" w:rsidRPr="00CB670F" w:rsidTr="00C81891">
        <w:tc>
          <w:tcPr>
            <w:tcW w:w="3057" w:type="dxa"/>
          </w:tcPr>
          <w:p w:rsidR="00605333" w:rsidRPr="00B432EA" w:rsidRDefault="00605333" w:rsidP="00605333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605333" w:rsidRPr="00B432EA" w:rsidRDefault="00605333" w:rsidP="00605333">
            <w:pPr>
              <w:spacing w:line="26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71ED6" w:rsidP="00605333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05333" w:rsidP="00605333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B432EA" w:rsidRDefault="00605333" w:rsidP="00605333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605333" w:rsidRPr="00B432EA" w:rsidRDefault="00D452EA" w:rsidP="00605333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723FD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464</w:t>
            </w:r>
            <w:r w:rsidR="00723FD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145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B432EA" w:rsidRDefault="00D452EA" w:rsidP="00605333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605333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386</w:t>
            </w:r>
            <w:r w:rsidR="00605333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037</w:t>
            </w:r>
          </w:p>
        </w:tc>
      </w:tr>
      <w:tr w:rsidR="00605333" w:rsidRPr="007A6B5C" w:rsidTr="00C81891">
        <w:tc>
          <w:tcPr>
            <w:tcW w:w="3057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B432EA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</w:tbl>
    <w:p w:rsidR="004979CE" w:rsidRDefault="004979CE">
      <w:pPr>
        <w:rPr>
          <w:sz w:val="2"/>
          <w:szCs w:val="2"/>
          <w:cs/>
        </w:rPr>
      </w:pPr>
    </w:p>
    <w:p w:rsidR="004979CE" w:rsidRDefault="004979CE">
      <w:pPr>
        <w:overflowPunct/>
        <w:autoSpaceDE/>
        <w:autoSpaceDN/>
        <w:adjustRightInd/>
        <w:textAlignment w:val="auto"/>
        <w:rPr>
          <w:sz w:val="2"/>
          <w:szCs w:val="2"/>
          <w:cs/>
        </w:rPr>
      </w:pPr>
      <w:r>
        <w:rPr>
          <w:rFonts w:cs="Angsana New"/>
          <w:sz w:val="2"/>
          <w:szCs w:val="2"/>
          <w:cs/>
        </w:rPr>
        <w:br w:type="page"/>
      </w:r>
    </w:p>
    <w:p w:rsidR="005D668B" w:rsidRDefault="005D668B">
      <w:pPr>
        <w:rPr>
          <w:sz w:val="2"/>
          <w:szCs w:val="2"/>
          <w:cs/>
        </w:rPr>
      </w:pPr>
    </w:p>
    <w:tbl>
      <w:tblPr>
        <w:tblW w:w="824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1618"/>
        <w:gridCol w:w="810"/>
        <w:gridCol w:w="93"/>
        <w:gridCol w:w="810"/>
        <w:gridCol w:w="76"/>
        <w:gridCol w:w="14"/>
        <w:gridCol w:w="812"/>
        <w:gridCol w:w="90"/>
        <w:gridCol w:w="855"/>
        <w:gridCol w:w="12"/>
      </w:tblGrid>
      <w:tr w:rsidR="00E57090" w:rsidRPr="00D370C5" w:rsidTr="00E01AE8">
        <w:trPr>
          <w:gridAfter w:val="1"/>
          <w:wAfter w:w="12" w:type="dxa"/>
          <w:tblHeader/>
        </w:trPr>
        <w:tc>
          <w:tcPr>
            <w:tcW w:w="3057" w:type="dxa"/>
          </w:tcPr>
          <w:p w:rsidR="00E57090" w:rsidRPr="00D370C5" w:rsidRDefault="005D668B" w:rsidP="0059744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cs="Angsana New"/>
                <w:sz w:val="2"/>
                <w:szCs w:val="2"/>
                <w:cs/>
              </w:rPr>
              <w:br w:type="page"/>
            </w:r>
          </w:p>
        </w:tc>
        <w:tc>
          <w:tcPr>
            <w:tcW w:w="1618" w:type="dxa"/>
          </w:tcPr>
          <w:p w:rsidR="00E57090" w:rsidRPr="00D370C5" w:rsidRDefault="00E57090" w:rsidP="00597447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3" w:type="dxa"/>
            <w:gridSpan w:val="3"/>
          </w:tcPr>
          <w:p w:rsidR="00E57090" w:rsidRPr="00D370C5" w:rsidRDefault="00E57090" w:rsidP="0059744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E57090" w:rsidRPr="00D370C5" w:rsidRDefault="00E57090" w:rsidP="0059744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7" w:type="dxa"/>
            <w:gridSpan w:val="3"/>
          </w:tcPr>
          <w:p w:rsidR="00E57090" w:rsidRPr="00D370C5" w:rsidRDefault="00E57090" w:rsidP="0059744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370C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D370C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D370C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E57090" w:rsidRPr="00D370C5" w:rsidTr="00E01AE8">
        <w:trPr>
          <w:gridAfter w:val="1"/>
          <w:wAfter w:w="12" w:type="dxa"/>
          <w:tblHeader/>
        </w:trPr>
        <w:tc>
          <w:tcPr>
            <w:tcW w:w="3057" w:type="dxa"/>
          </w:tcPr>
          <w:p w:rsidR="00E57090" w:rsidRPr="00B432EA" w:rsidRDefault="00E57090" w:rsidP="0059744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E57090" w:rsidRPr="00B432EA" w:rsidRDefault="00E57090" w:rsidP="00597447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713" w:type="dxa"/>
            <w:gridSpan w:val="3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:rsidR="00E57090" w:rsidRPr="00B432EA" w:rsidRDefault="00E57090" w:rsidP="0059744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7" w:type="dxa"/>
            <w:gridSpan w:val="3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57090" w:rsidRPr="00D370C5" w:rsidTr="00E01AE8">
        <w:trPr>
          <w:gridAfter w:val="1"/>
          <w:wAfter w:w="12" w:type="dxa"/>
          <w:tblHeader/>
        </w:trPr>
        <w:tc>
          <w:tcPr>
            <w:tcW w:w="3057" w:type="dxa"/>
          </w:tcPr>
          <w:p w:rsidR="00E57090" w:rsidRPr="00B432EA" w:rsidRDefault="00E57090" w:rsidP="0059744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E57090" w:rsidRPr="00B432EA" w:rsidRDefault="00E57090" w:rsidP="00597447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“ยังไม่ได้</w:t>
            </w:r>
          </w:p>
        </w:tc>
        <w:tc>
          <w:tcPr>
            <w:tcW w:w="93" w:type="dxa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57090" w:rsidRPr="00B432EA" w:rsidRDefault="00E57090" w:rsidP="0059744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E57090" w:rsidRPr="00B432EA" w:rsidRDefault="00E57090" w:rsidP="00597447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E57090" w:rsidRPr="00B432EA" w:rsidRDefault="00E57090" w:rsidP="0059744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E57090" w:rsidRPr="00D370C5" w:rsidTr="00E01AE8">
        <w:trPr>
          <w:gridAfter w:val="1"/>
          <w:wAfter w:w="12" w:type="dxa"/>
          <w:tblHeader/>
        </w:trPr>
        <w:tc>
          <w:tcPr>
            <w:tcW w:w="3057" w:type="dxa"/>
          </w:tcPr>
          <w:p w:rsidR="00E57090" w:rsidRPr="00B432EA" w:rsidRDefault="00E57090" w:rsidP="0059744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E57090" w:rsidRPr="00B432EA" w:rsidRDefault="00E57090" w:rsidP="00597447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ตรวจสอบ”</w:t>
            </w:r>
          </w:p>
        </w:tc>
        <w:tc>
          <w:tcPr>
            <w:tcW w:w="93" w:type="dxa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57090" w:rsidRPr="00B432EA" w:rsidRDefault="00E57090" w:rsidP="0059744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E57090" w:rsidRPr="00B432EA" w:rsidRDefault="00E57090" w:rsidP="00597447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E57090" w:rsidRPr="00B432EA" w:rsidRDefault="00E57090" w:rsidP="0059744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E57090" w:rsidRPr="00D370C5" w:rsidTr="00E01AE8">
        <w:trPr>
          <w:gridAfter w:val="1"/>
          <w:wAfter w:w="12" w:type="dxa"/>
          <w:tblHeader/>
        </w:trPr>
        <w:tc>
          <w:tcPr>
            <w:tcW w:w="3057" w:type="dxa"/>
          </w:tcPr>
          <w:p w:rsidR="00E57090" w:rsidRPr="00B432EA" w:rsidRDefault="00E57090" w:rsidP="0059744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E57090" w:rsidRPr="00B432EA" w:rsidRDefault="00E57090" w:rsidP="00597447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57090" w:rsidRPr="00B432EA" w:rsidRDefault="00E57090" w:rsidP="0059744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3" w:type="dxa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57090" w:rsidRPr="00B432EA" w:rsidRDefault="00E57090" w:rsidP="0059744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:rsidR="00E57090" w:rsidRPr="00B432EA" w:rsidRDefault="00E57090" w:rsidP="00597447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E57090" w:rsidRPr="00B432EA" w:rsidRDefault="00E57090" w:rsidP="0059744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E57090" w:rsidRPr="00B432EA" w:rsidRDefault="00E57090" w:rsidP="0059744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E57090" w:rsidRPr="00D370C5" w:rsidTr="00E01AE8">
        <w:trPr>
          <w:gridAfter w:val="1"/>
          <w:wAfter w:w="12" w:type="dxa"/>
          <w:tblHeader/>
        </w:trPr>
        <w:tc>
          <w:tcPr>
            <w:tcW w:w="3057" w:type="dxa"/>
          </w:tcPr>
          <w:p w:rsidR="00E57090" w:rsidRPr="00B432EA" w:rsidRDefault="00E57090" w:rsidP="0059744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E57090" w:rsidRPr="00B432EA" w:rsidRDefault="00E57090" w:rsidP="00597447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57090" w:rsidRPr="00B432EA" w:rsidRDefault="00D452EA" w:rsidP="0059744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E57090" w:rsidRPr="00822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E57090" w:rsidRPr="00822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3" w:type="dxa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57090" w:rsidRPr="00B432EA" w:rsidRDefault="00D452EA" w:rsidP="0059744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E57090"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:rsidR="00E57090" w:rsidRPr="00B432EA" w:rsidRDefault="00E57090" w:rsidP="00597447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E57090" w:rsidRPr="00B432EA" w:rsidRDefault="00D452EA" w:rsidP="0059744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E57090" w:rsidRPr="00822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E57090" w:rsidRPr="00822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E57090" w:rsidRPr="00B432EA" w:rsidRDefault="00D452EA" w:rsidP="0059744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E57090"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57090" w:rsidRPr="00D370C5" w:rsidTr="00E01AE8">
        <w:trPr>
          <w:gridAfter w:val="1"/>
          <w:wAfter w:w="12" w:type="dxa"/>
          <w:tblHeader/>
        </w:trPr>
        <w:tc>
          <w:tcPr>
            <w:tcW w:w="3057" w:type="dxa"/>
          </w:tcPr>
          <w:p w:rsidR="00E57090" w:rsidRPr="00B432EA" w:rsidRDefault="00E57090" w:rsidP="0059744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E57090" w:rsidRPr="00B432EA" w:rsidRDefault="00E57090" w:rsidP="00597447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57090" w:rsidRPr="00B432EA" w:rsidRDefault="00D452EA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3" w:type="dxa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57090" w:rsidRPr="00B432EA" w:rsidRDefault="00D452EA" w:rsidP="0059744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  <w:gridSpan w:val="2"/>
          </w:tcPr>
          <w:p w:rsidR="00E57090" w:rsidRPr="00B432EA" w:rsidRDefault="00E57090" w:rsidP="00597447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E57090" w:rsidRPr="00B432EA" w:rsidRDefault="00D452EA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E57090" w:rsidRPr="00B432EA" w:rsidRDefault="00E57090" w:rsidP="0059744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E57090" w:rsidRPr="00B432EA" w:rsidRDefault="00D452EA" w:rsidP="0059744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2559</w:t>
            </w:r>
          </w:p>
        </w:tc>
      </w:tr>
      <w:tr w:rsidR="00E57090" w:rsidRPr="00D370C5" w:rsidTr="00E01AE8">
        <w:trPr>
          <w:gridAfter w:val="1"/>
          <w:wAfter w:w="12" w:type="dxa"/>
        </w:trPr>
        <w:tc>
          <w:tcPr>
            <w:tcW w:w="3057" w:type="dxa"/>
          </w:tcPr>
          <w:p w:rsidR="00E57090" w:rsidRPr="00B432EA" w:rsidRDefault="00E57090" w:rsidP="0059744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  <w:r w:rsidRPr="00E5709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(ต่อ)</w:t>
            </w:r>
          </w:p>
        </w:tc>
        <w:tc>
          <w:tcPr>
            <w:tcW w:w="1618" w:type="dxa"/>
          </w:tcPr>
          <w:p w:rsidR="00E57090" w:rsidRPr="00B432EA" w:rsidRDefault="00E57090" w:rsidP="00597447">
            <w:pPr>
              <w:spacing w:line="28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57090" w:rsidRPr="00B432EA" w:rsidRDefault="00E57090" w:rsidP="00597447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E57090" w:rsidRPr="00B432EA" w:rsidRDefault="00E57090" w:rsidP="00597447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57090" w:rsidRPr="00B432EA" w:rsidRDefault="00E57090" w:rsidP="00597447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E57090" w:rsidRPr="00B432EA" w:rsidRDefault="00E57090" w:rsidP="00597447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E57090" w:rsidRPr="00B432EA" w:rsidRDefault="00E57090" w:rsidP="00597447">
            <w:pPr>
              <w:spacing w:line="280" w:lineRule="exact"/>
              <w:ind w:right="23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57090" w:rsidRPr="00B432EA" w:rsidRDefault="00E57090" w:rsidP="00597447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E57090" w:rsidRPr="00B432EA" w:rsidRDefault="00E57090" w:rsidP="00597447">
            <w:pPr>
              <w:spacing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01AE8" w:rsidRPr="00D370C5" w:rsidTr="00E01AE8">
        <w:trPr>
          <w:gridAfter w:val="1"/>
          <w:wAfter w:w="12" w:type="dxa"/>
        </w:trPr>
        <w:tc>
          <w:tcPr>
            <w:tcW w:w="3057" w:type="dxa"/>
          </w:tcPr>
          <w:p w:rsidR="00E01AE8" w:rsidRPr="00B432EA" w:rsidRDefault="00E01AE8" w:rsidP="00AD2312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E01AE8">
              <w:rPr>
                <w:rFonts w:ascii="Angsana New" w:hAnsi="Angsana New" w:cs="Angsana New" w:hint="cs"/>
                <w:sz w:val="22"/>
                <w:szCs w:val="22"/>
                <w:cs/>
              </w:rPr>
              <w:t>(ต่อ)</w:t>
            </w:r>
          </w:p>
        </w:tc>
        <w:tc>
          <w:tcPr>
            <w:tcW w:w="1618" w:type="dxa"/>
          </w:tcPr>
          <w:p w:rsidR="00E01AE8" w:rsidRPr="00B432EA" w:rsidRDefault="00E01AE8" w:rsidP="00AD2312">
            <w:pPr>
              <w:spacing w:line="28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01AE8" w:rsidRPr="00B432EA" w:rsidRDefault="00E01AE8" w:rsidP="00AD2312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E01AE8" w:rsidRPr="00B432EA" w:rsidRDefault="00E01AE8" w:rsidP="00AD2312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01AE8" w:rsidRPr="00B432EA" w:rsidRDefault="00E01AE8" w:rsidP="00AD2312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E01AE8" w:rsidRPr="00B432EA" w:rsidRDefault="00E01AE8" w:rsidP="00AD2312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E01AE8" w:rsidRPr="00B432EA" w:rsidRDefault="00E01AE8" w:rsidP="00AD2312">
            <w:pPr>
              <w:spacing w:line="280" w:lineRule="exact"/>
              <w:ind w:right="23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01AE8" w:rsidRPr="00B432EA" w:rsidRDefault="00E01AE8" w:rsidP="00AD2312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E01AE8" w:rsidRPr="00B432EA" w:rsidRDefault="00E01AE8" w:rsidP="00AD2312">
            <w:pPr>
              <w:spacing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979CE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4979CE" w:rsidRPr="00B432EA" w:rsidRDefault="004979CE" w:rsidP="00E01AE8">
            <w:pPr>
              <w:spacing w:line="260" w:lineRule="exact"/>
              <w:ind w:right="-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บริษัท ลีดดิ้ง สคูล พาร์ทเนอร์</w:t>
            </w:r>
            <w:r w:rsidRPr="00B432EA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ชิ</w:t>
            </w: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พ จำกัด</w:t>
            </w:r>
          </w:p>
        </w:tc>
        <w:tc>
          <w:tcPr>
            <w:tcW w:w="1618" w:type="dxa"/>
          </w:tcPr>
          <w:p w:rsidR="004979CE" w:rsidRPr="00B432EA" w:rsidRDefault="004979CE" w:rsidP="00433C7B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4979CE" w:rsidRPr="00B432EA" w:rsidRDefault="004979CE" w:rsidP="00433C7B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979CE" w:rsidRPr="00B432EA" w:rsidRDefault="004979CE" w:rsidP="00433C7B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B432EA" w:rsidRDefault="004979CE" w:rsidP="00433C7B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979CE" w:rsidRPr="00B432EA" w:rsidRDefault="004979CE" w:rsidP="00433C7B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979CE" w:rsidRPr="00B432EA" w:rsidRDefault="004979CE" w:rsidP="00433C7B">
            <w:pPr>
              <w:spacing w:line="26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979CE" w:rsidRPr="00B432EA" w:rsidRDefault="004979CE" w:rsidP="00433C7B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979CE" w:rsidRPr="00B432EA" w:rsidRDefault="004979CE" w:rsidP="00433C7B">
            <w:pPr>
              <w:spacing w:line="26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979CE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4979CE" w:rsidRPr="00B432EA" w:rsidRDefault="004979CE" w:rsidP="00433C7B">
            <w:pPr>
              <w:spacing w:line="26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4979CE" w:rsidRPr="00B432EA" w:rsidRDefault="004979CE" w:rsidP="00433C7B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4979CE" w:rsidRPr="00B432EA" w:rsidRDefault="004979CE" w:rsidP="00433C7B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979CE" w:rsidRPr="00B432EA" w:rsidRDefault="004979CE" w:rsidP="00433C7B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B432EA" w:rsidRDefault="004979CE" w:rsidP="00433C7B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979CE" w:rsidRPr="00B432EA" w:rsidRDefault="004979CE" w:rsidP="00433C7B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979CE" w:rsidRPr="00B432EA" w:rsidRDefault="004979CE" w:rsidP="00433C7B">
            <w:pPr>
              <w:spacing w:line="26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979CE" w:rsidRPr="00B432EA" w:rsidRDefault="004979CE" w:rsidP="00433C7B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979CE" w:rsidRPr="00B432EA" w:rsidRDefault="004979CE" w:rsidP="00433C7B">
            <w:pPr>
              <w:spacing w:line="26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979CE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4979CE" w:rsidRPr="00B432EA" w:rsidRDefault="004979CE" w:rsidP="00433C7B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4979CE" w:rsidRPr="00B432EA" w:rsidRDefault="004979CE" w:rsidP="00433C7B">
            <w:pPr>
              <w:spacing w:line="26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B432EA" w:rsidRDefault="004979CE" w:rsidP="00433C7B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4979CE" w:rsidRPr="00B432EA" w:rsidRDefault="004979CE" w:rsidP="00433C7B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B432EA" w:rsidRDefault="004979CE" w:rsidP="00433C7B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4979CE" w:rsidRPr="00B432EA" w:rsidRDefault="004979CE" w:rsidP="00433C7B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4979CE" w:rsidRPr="00B432EA" w:rsidRDefault="004979CE" w:rsidP="00433C7B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971</w:t>
            </w:r>
          </w:p>
        </w:tc>
        <w:tc>
          <w:tcPr>
            <w:tcW w:w="90" w:type="dxa"/>
            <w:tcBorders>
              <w:left w:val="nil"/>
            </w:tcBorders>
          </w:tcPr>
          <w:p w:rsidR="004979CE" w:rsidRPr="00B432EA" w:rsidRDefault="004979CE" w:rsidP="00433C7B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979CE" w:rsidRPr="00B432EA" w:rsidRDefault="004979CE" w:rsidP="00433C7B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759</w:t>
            </w: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901</w:t>
            </w:r>
          </w:p>
        </w:tc>
      </w:tr>
      <w:tr w:rsidR="004979CE" w:rsidRPr="007A6B5C" w:rsidTr="00E01AE8">
        <w:trPr>
          <w:gridAfter w:val="1"/>
          <w:wAfter w:w="12" w:type="dxa"/>
        </w:trPr>
        <w:tc>
          <w:tcPr>
            <w:tcW w:w="3057" w:type="dxa"/>
          </w:tcPr>
          <w:p w:rsidR="004979CE" w:rsidRPr="00B432EA" w:rsidRDefault="004979CE" w:rsidP="00433C7B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4979CE" w:rsidRPr="00B432EA" w:rsidRDefault="004979CE" w:rsidP="00433C7B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B432EA" w:rsidRDefault="004979CE" w:rsidP="00433C7B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979CE" w:rsidRPr="00B432EA" w:rsidRDefault="004979CE" w:rsidP="00433C7B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B432EA" w:rsidRDefault="004979CE" w:rsidP="00433C7B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4979CE" w:rsidRPr="00B432EA" w:rsidRDefault="004979CE" w:rsidP="00433C7B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4979CE" w:rsidRPr="00B432EA" w:rsidRDefault="004979CE" w:rsidP="00433C7B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979CE" w:rsidRPr="00B432EA" w:rsidRDefault="004979CE" w:rsidP="00433C7B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979CE" w:rsidRPr="00B432EA" w:rsidRDefault="004979CE" w:rsidP="00433C7B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2A0115">
            <w:pPr>
              <w:ind w:right="-8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เอชวายยูเค จำกัด</w:t>
            </w:r>
          </w:p>
        </w:tc>
        <w:tc>
          <w:tcPr>
            <w:tcW w:w="1618" w:type="dxa"/>
          </w:tcPr>
          <w:p w:rsidR="002A0115" w:rsidRPr="00B432EA" w:rsidRDefault="002A0115" w:rsidP="002A0115">
            <w:pPr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2A0115" w:rsidRPr="00B432EA" w:rsidRDefault="002A0115" w:rsidP="002A0115">
            <w:pPr>
              <w:spacing w:line="280" w:lineRule="exact"/>
              <w:ind w:left="-1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2A0115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2A0115">
            <w:pPr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A0115" w:rsidRPr="00B432EA" w:rsidRDefault="002A0115" w:rsidP="002A0115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2A0115">
            <w:pPr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2A0115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2A0115">
            <w:pPr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2A0115">
            <w:pPr>
              <w:ind w:right="-8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618" w:type="dxa"/>
          </w:tcPr>
          <w:p w:rsidR="002A0115" w:rsidRPr="00B432EA" w:rsidRDefault="002A0115" w:rsidP="002A0115">
            <w:pPr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2A0115" w:rsidRPr="00B432EA" w:rsidRDefault="002A0115" w:rsidP="002A0115">
            <w:pPr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2A0115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2A0115">
            <w:pPr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A0115" w:rsidRPr="00B432EA" w:rsidRDefault="002A0115" w:rsidP="002A0115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2A0115">
            <w:pPr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2A0115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2A0115">
            <w:pPr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2A0115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18" w:type="dxa"/>
          </w:tcPr>
          <w:p w:rsidR="002A0115" w:rsidRPr="00B432EA" w:rsidRDefault="002A0115" w:rsidP="002A0115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2A0115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2A0115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2A0115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2A0115" w:rsidRPr="00B432EA" w:rsidRDefault="002A0115" w:rsidP="002A0115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E01AE8" w:rsidP="002A011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2A0115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D452EA" w:rsidP="002A011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42</w:t>
            </w: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2A0115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2A0115" w:rsidRPr="00B432EA" w:rsidRDefault="002A0115" w:rsidP="002A0115">
            <w:pPr>
              <w:spacing w:line="26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2A0115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2A0115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2A0115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2A0115" w:rsidRPr="00B432EA" w:rsidRDefault="002A0115" w:rsidP="002A0115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D452EA" w:rsidP="002A011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336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2A0115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D452EA" w:rsidP="002A011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56</w:t>
            </w:r>
            <w:r w:rsidR="002A0115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605333">
            <w:pPr>
              <w:spacing w:line="2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B432EA" w:rsidRDefault="002A0115" w:rsidP="00605333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605333">
            <w:pPr>
              <w:spacing w:line="26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605333">
            <w:pPr>
              <w:spacing w:line="26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605333">
            <w:pPr>
              <w:spacing w:line="260" w:lineRule="exact"/>
              <w:ind w:right="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605333">
            <w:pPr>
              <w:spacing w:line="260" w:lineRule="exact"/>
              <w:ind w:right="-1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605333">
            <w:pPr>
              <w:spacing w:line="2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618" w:type="dxa"/>
          </w:tcPr>
          <w:p w:rsidR="002A0115" w:rsidRPr="00B432EA" w:rsidRDefault="002A0115" w:rsidP="00605333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605333">
            <w:pPr>
              <w:spacing w:line="26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605333">
            <w:pPr>
              <w:spacing w:line="26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605333">
            <w:pPr>
              <w:spacing w:line="260" w:lineRule="exact"/>
              <w:ind w:right="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605333">
            <w:pPr>
              <w:spacing w:line="260" w:lineRule="exact"/>
              <w:ind w:right="-1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บริษัท หลักทรัพย์ คันทรี่ กรุ๊ป จำกัด (มหาชน)</w:t>
            </w:r>
          </w:p>
        </w:tc>
        <w:tc>
          <w:tcPr>
            <w:tcW w:w="1618" w:type="dxa"/>
          </w:tcPr>
          <w:p w:rsidR="002A0115" w:rsidRPr="00B432EA" w:rsidRDefault="002A0115" w:rsidP="00605333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10" w:type="dxa"/>
          </w:tcPr>
          <w:p w:rsidR="002A0115" w:rsidRPr="00B432EA" w:rsidRDefault="002A0115" w:rsidP="00605333">
            <w:pPr>
              <w:spacing w:line="26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605333">
            <w:pPr>
              <w:spacing w:line="26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605333">
            <w:pPr>
              <w:spacing w:line="260" w:lineRule="exact"/>
              <w:ind w:right="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605333">
            <w:pPr>
              <w:spacing w:line="260" w:lineRule="exact"/>
              <w:ind w:right="-1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605333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618" w:type="dxa"/>
          </w:tcPr>
          <w:p w:rsidR="002A0115" w:rsidRPr="00B432EA" w:rsidRDefault="002A0115" w:rsidP="00605333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D452EA" w:rsidP="00671ED6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323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D452EA" w:rsidP="00605333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  <w:r w:rsidR="002A0115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125</w:t>
            </w:r>
            <w:r w:rsidR="002A0115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977</w:t>
            </w:r>
          </w:p>
        </w:tc>
        <w:tc>
          <w:tcPr>
            <w:tcW w:w="76" w:type="dxa"/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D452EA" w:rsidP="00605333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323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D452EA" w:rsidP="00605333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  <w:r w:rsidR="002A0115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125</w:t>
            </w:r>
            <w:r w:rsidR="002A0115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977</w:t>
            </w: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605333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B432EA" w:rsidRDefault="002A0115" w:rsidP="00605333">
            <w:pPr>
              <w:spacing w:line="16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605333">
            <w:pPr>
              <w:spacing w:line="1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605333">
            <w:pPr>
              <w:spacing w:line="1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605333">
            <w:pPr>
              <w:spacing w:line="1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A0115" w:rsidRPr="00B432EA" w:rsidRDefault="002A0115" w:rsidP="00605333">
            <w:pPr>
              <w:spacing w:line="1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605333">
            <w:pPr>
              <w:spacing w:line="1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605333">
            <w:pPr>
              <w:spacing w:line="1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605333">
            <w:pPr>
              <w:spacing w:line="1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บริษัท คันทรี่ กรุ๊ป</w:t>
            </w: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B432EA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โฮลดิ้งส์</w:t>
            </w: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618" w:type="dxa"/>
          </w:tcPr>
          <w:p w:rsidR="002A0115" w:rsidRPr="00B432EA" w:rsidRDefault="002A0115" w:rsidP="00C47B70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เป็น</w:t>
            </w: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810" w:type="dxa"/>
          </w:tcPr>
          <w:p w:rsidR="002A0115" w:rsidRPr="00B432EA" w:rsidRDefault="002A0115" w:rsidP="00605333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605333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605333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605333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605333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B432EA" w:rsidRDefault="002A0115" w:rsidP="00605333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2A0115" w:rsidRPr="00B432EA" w:rsidRDefault="002A0115" w:rsidP="00605333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605333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605333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6053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605333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181724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1618" w:type="dxa"/>
          </w:tcPr>
          <w:p w:rsidR="002A0115" w:rsidRPr="00B432EA" w:rsidRDefault="002A0115" w:rsidP="00181724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F97633" w:rsidRDefault="00D452EA" w:rsidP="00181724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220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408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992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F97633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F97633" w:rsidRDefault="00D452EA" w:rsidP="00181724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246</w:t>
            </w:r>
            <w:r w:rsidR="002A0115" w:rsidRPr="00F976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429</w:t>
            </w:r>
            <w:r w:rsidR="002A0115" w:rsidRPr="00F976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498</w:t>
            </w:r>
          </w:p>
        </w:tc>
        <w:tc>
          <w:tcPr>
            <w:tcW w:w="76" w:type="dxa"/>
          </w:tcPr>
          <w:p w:rsidR="002A0115" w:rsidRPr="00F97633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F97633" w:rsidRDefault="00D452EA" w:rsidP="00181724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220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408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992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F97633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F97633" w:rsidRDefault="00D452EA" w:rsidP="00181724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246</w:t>
            </w:r>
            <w:r w:rsidR="002A0115" w:rsidRPr="00F976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429</w:t>
            </w:r>
            <w:r w:rsidR="002A0115" w:rsidRPr="00F976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498</w:t>
            </w: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E01AE8">
            <w:pPr>
              <w:spacing w:line="2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CGH-W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618" w:type="dxa"/>
          </w:tcPr>
          <w:p w:rsidR="002A0115" w:rsidRPr="00B432EA" w:rsidRDefault="002A0115" w:rsidP="00181724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F97633" w:rsidRDefault="00D452EA" w:rsidP="00181724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896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412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F97633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F97633" w:rsidRDefault="00D452EA" w:rsidP="00181724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2A0115" w:rsidRPr="00F976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406</w:t>
            </w:r>
            <w:r w:rsidR="002A0115" w:rsidRPr="00F976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364</w:t>
            </w:r>
          </w:p>
        </w:tc>
        <w:tc>
          <w:tcPr>
            <w:tcW w:w="76" w:type="dxa"/>
          </w:tcPr>
          <w:p w:rsidR="002A0115" w:rsidRPr="00F97633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F97633" w:rsidRDefault="00D452EA" w:rsidP="00181724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896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412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F97633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F97633" w:rsidRDefault="00D452EA" w:rsidP="00181724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2A0115" w:rsidRPr="00F976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406</w:t>
            </w:r>
            <w:r w:rsidR="002A0115" w:rsidRPr="00F976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364</w:t>
            </w: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181724">
            <w:pPr>
              <w:spacing w:line="260" w:lineRule="exact"/>
              <w:ind w:firstLine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CGH-W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618" w:type="dxa"/>
          </w:tcPr>
          <w:p w:rsidR="002A0115" w:rsidRPr="00B432EA" w:rsidRDefault="002A0115" w:rsidP="00181724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F97633" w:rsidRDefault="00D452EA" w:rsidP="00181724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403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066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F97633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F97633" w:rsidRDefault="00D452EA" w:rsidP="00181724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2A0115" w:rsidRPr="00F976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443</w:t>
            </w:r>
            <w:r w:rsidR="002A0115" w:rsidRPr="00F976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891</w:t>
            </w:r>
          </w:p>
        </w:tc>
        <w:tc>
          <w:tcPr>
            <w:tcW w:w="76" w:type="dxa"/>
          </w:tcPr>
          <w:p w:rsidR="002A0115" w:rsidRPr="00F97633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F97633" w:rsidRDefault="00D452EA" w:rsidP="00BC7F22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403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066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F97633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F97633" w:rsidRDefault="00D452EA" w:rsidP="00181724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2A0115" w:rsidRPr="00F976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443</w:t>
            </w:r>
            <w:r w:rsidR="002A0115" w:rsidRPr="00F976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891</w:t>
            </w: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922D62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B432EA" w:rsidRDefault="002A0115" w:rsidP="00922D62">
            <w:pPr>
              <w:spacing w:line="16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922D62">
            <w:pPr>
              <w:spacing w:line="1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922D62">
            <w:pPr>
              <w:spacing w:line="1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922D62">
            <w:pPr>
              <w:spacing w:line="1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A0115" w:rsidRPr="00B432EA" w:rsidRDefault="002A0115" w:rsidP="00922D62">
            <w:pPr>
              <w:spacing w:line="1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922D62">
            <w:pPr>
              <w:spacing w:line="1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922D62">
            <w:pPr>
              <w:spacing w:line="1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922D62">
            <w:pPr>
              <w:spacing w:line="1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922D62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เอ็มเอฟ โฮลดิ้ง</w:t>
            </w:r>
            <w:r w:rsidRPr="00B432EA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ส์</w:t>
            </w: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618" w:type="dxa"/>
          </w:tcPr>
          <w:p w:rsidR="002A0115" w:rsidRPr="00B432EA" w:rsidRDefault="002A0115" w:rsidP="00922D62">
            <w:pPr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10" w:type="dxa"/>
          </w:tcPr>
          <w:p w:rsidR="002A0115" w:rsidRPr="00B432EA" w:rsidRDefault="002A0115" w:rsidP="00922D62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922D62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922D62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B432EA" w:rsidRDefault="002A0115" w:rsidP="00922D62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922D62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922D62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922D62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A0115" w:rsidRPr="002A0115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2A0115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618" w:type="dxa"/>
          </w:tcPr>
          <w:p w:rsidR="002A0115" w:rsidRPr="00B432EA" w:rsidRDefault="002A0115" w:rsidP="002A0115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2A0115" w:rsidRDefault="00D452EA" w:rsidP="002A0115">
            <w:pPr>
              <w:spacing w:line="26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2A0115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2A0115" w:rsidRDefault="00D452EA" w:rsidP="002A0115">
            <w:pPr>
              <w:spacing w:line="26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76" w:type="dxa"/>
          </w:tcPr>
          <w:p w:rsidR="002A0115" w:rsidRPr="00B432EA" w:rsidRDefault="002A0115" w:rsidP="002A0115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2A0115" w:rsidRDefault="00D452EA" w:rsidP="002A0115">
            <w:pPr>
              <w:spacing w:line="26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2A0115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2A0115" w:rsidRDefault="00D452EA" w:rsidP="002A0115">
            <w:pPr>
              <w:spacing w:line="26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2A0115" w:rsidRPr="002A0115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2A0115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ดอกเบี้ยจ่ายล่วงหน้า</w:t>
            </w:r>
          </w:p>
        </w:tc>
        <w:tc>
          <w:tcPr>
            <w:tcW w:w="1618" w:type="dxa"/>
          </w:tcPr>
          <w:p w:rsidR="002A0115" w:rsidRPr="00B432EA" w:rsidRDefault="002A0115" w:rsidP="002A0115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2A0115" w:rsidRDefault="00D452EA" w:rsidP="002A0115">
            <w:pPr>
              <w:spacing w:line="26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054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686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2A0115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2A0115" w:rsidRDefault="00D452EA" w:rsidP="002A0115">
            <w:pPr>
              <w:spacing w:line="26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752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931</w:t>
            </w:r>
          </w:p>
        </w:tc>
        <w:tc>
          <w:tcPr>
            <w:tcW w:w="76" w:type="dxa"/>
          </w:tcPr>
          <w:p w:rsidR="002A0115" w:rsidRPr="00B432EA" w:rsidRDefault="002A0115" w:rsidP="002A0115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2A0115" w:rsidRDefault="00D452EA" w:rsidP="002A0115">
            <w:pPr>
              <w:spacing w:line="26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054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686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2A0115" w:rsidRDefault="002A0115" w:rsidP="002A0115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2A0115" w:rsidRDefault="00D452EA" w:rsidP="002A0115">
            <w:pPr>
              <w:spacing w:line="26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752</w:t>
            </w:r>
            <w:r w:rsidR="002A0115" w:rsidRPr="002A0115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931</w:t>
            </w:r>
          </w:p>
        </w:tc>
      </w:tr>
      <w:tr w:rsidR="002A0115" w:rsidRPr="00F82E2D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181724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618" w:type="dxa"/>
          </w:tcPr>
          <w:p w:rsidR="002A0115" w:rsidRPr="00B432EA" w:rsidRDefault="002A0115" w:rsidP="00181724">
            <w:pPr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181724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181724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181724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B432EA" w:rsidRDefault="002A0115" w:rsidP="00181724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181724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181724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181724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181724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นายสดาวุธ  เตชะอุบล</w:t>
            </w:r>
          </w:p>
        </w:tc>
        <w:tc>
          <w:tcPr>
            <w:tcW w:w="1618" w:type="dxa"/>
          </w:tcPr>
          <w:p w:rsidR="002A0115" w:rsidRPr="00B432EA" w:rsidRDefault="002A0115" w:rsidP="00181724">
            <w:pPr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ผู้ถือหุ้นและกรรมการ</w:t>
            </w:r>
          </w:p>
        </w:tc>
        <w:tc>
          <w:tcPr>
            <w:tcW w:w="810" w:type="dxa"/>
          </w:tcPr>
          <w:p w:rsidR="002A0115" w:rsidRPr="00B432EA" w:rsidRDefault="002A0115" w:rsidP="00181724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181724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181724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B432EA" w:rsidRDefault="002A0115" w:rsidP="00181724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181724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181724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181724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  <w:shd w:val="clear" w:color="auto" w:fill="auto"/>
          </w:tcPr>
          <w:p w:rsidR="002A0115" w:rsidRPr="00F34EE8" w:rsidRDefault="002A0115" w:rsidP="00181724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34EE8">
              <w:rPr>
                <w:rFonts w:ascii="Angsana New" w:hAnsi="Angsana New" w:cs="Angsana New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8" w:type="dxa"/>
            <w:shd w:val="clear" w:color="auto" w:fill="auto"/>
          </w:tcPr>
          <w:p w:rsidR="002A0115" w:rsidRPr="00F34EE8" w:rsidRDefault="002A0115" w:rsidP="00181724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A0115" w:rsidRPr="00F34EE8" w:rsidRDefault="00D452EA" w:rsidP="00181724">
            <w:pPr>
              <w:spacing w:line="26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:rsidR="002A0115" w:rsidRPr="00F34EE8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A0115" w:rsidRPr="00F34EE8" w:rsidRDefault="00D452EA" w:rsidP="00181724">
            <w:pPr>
              <w:spacing w:line="260" w:lineRule="exact"/>
              <w:ind w:left="-80" w:right="4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A0115" w:rsidRPr="00F34EE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369</w:t>
            </w:r>
            <w:r w:rsidR="002A0115" w:rsidRPr="00F34EE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638</w:t>
            </w:r>
          </w:p>
        </w:tc>
        <w:tc>
          <w:tcPr>
            <w:tcW w:w="76" w:type="dxa"/>
            <w:shd w:val="clear" w:color="auto" w:fill="auto"/>
          </w:tcPr>
          <w:p w:rsidR="002A0115" w:rsidRPr="00F34EE8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2A0115" w:rsidRPr="00F34EE8" w:rsidRDefault="00D452EA" w:rsidP="00181724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2A01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2A0115" w:rsidRPr="00F34EE8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:rsidR="002A0115" w:rsidRPr="00F34EE8" w:rsidRDefault="00D452EA" w:rsidP="00181724">
            <w:pPr>
              <w:spacing w:line="26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A0115" w:rsidRPr="00F34EE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369</w:t>
            </w:r>
            <w:r w:rsidR="002A0115" w:rsidRPr="00F34EE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638</w:t>
            </w:r>
          </w:p>
        </w:tc>
      </w:tr>
      <w:tr w:rsidR="002A0115" w:rsidRPr="00F82E2D" w:rsidTr="00E01AE8">
        <w:tc>
          <w:tcPr>
            <w:tcW w:w="3057" w:type="dxa"/>
          </w:tcPr>
          <w:p w:rsidR="002A0115" w:rsidRPr="00CB670F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CB670F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CB670F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CB670F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7" w:type="dxa"/>
            <w:gridSpan w:val="2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B432EA" w:rsidRDefault="002A0115" w:rsidP="00181724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นายเบน  เตชะอุบล</w:t>
            </w:r>
          </w:p>
        </w:tc>
        <w:tc>
          <w:tcPr>
            <w:tcW w:w="1618" w:type="dxa"/>
          </w:tcPr>
          <w:p w:rsidR="002A0115" w:rsidRPr="00B432EA" w:rsidRDefault="002A0115" w:rsidP="00181724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ผู้ถือหุ้นและกรรมการ</w:t>
            </w:r>
          </w:p>
        </w:tc>
        <w:tc>
          <w:tcPr>
            <w:tcW w:w="810" w:type="dxa"/>
          </w:tcPr>
          <w:p w:rsidR="002A0115" w:rsidRPr="00B432EA" w:rsidRDefault="002A0115" w:rsidP="00181724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181724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B432EA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181724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181724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175AF1" w:rsidRDefault="002A0115" w:rsidP="00181724">
            <w:pPr>
              <w:spacing w:line="26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5AF1">
              <w:rPr>
                <w:rFonts w:ascii="Angsana New" w:hAnsi="Angsana New" w:cs="Angsana New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8" w:type="dxa"/>
          </w:tcPr>
          <w:p w:rsidR="002A0115" w:rsidRPr="00B432EA" w:rsidRDefault="002A0115" w:rsidP="00181724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D452EA" w:rsidP="00181724">
            <w:pPr>
              <w:spacing w:line="26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2A0115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2A0115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D452EA" w:rsidP="00181724">
            <w:pPr>
              <w:spacing w:line="260" w:lineRule="exact"/>
              <w:ind w:left="-80" w:right="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2A0115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2A0115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76" w:type="dxa"/>
          </w:tcPr>
          <w:p w:rsidR="002A0115" w:rsidRPr="00B432EA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181724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181724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181724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2A0115" w:rsidRPr="00F82E2D" w:rsidTr="00E01AE8">
        <w:tc>
          <w:tcPr>
            <w:tcW w:w="3057" w:type="dxa"/>
          </w:tcPr>
          <w:p w:rsidR="002A0115" w:rsidRPr="00CB670F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CB670F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CB670F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CB670F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7" w:type="dxa"/>
            <w:gridSpan w:val="2"/>
          </w:tcPr>
          <w:p w:rsidR="002A0115" w:rsidRPr="00F82E2D" w:rsidRDefault="002A0115" w:rsidP="00F82E2D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175AF1" w:rsidRDefault="002A0115" w:rsidP="00181724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5AF1">
              <w:rPr>
                <w:rFonts w:ascii="Angsana New" w:hAnsi="Angsana New" w:cs="Angsana New"/>
                <w:sz w:val="22"/>
                <w:szCs w:val="22"/>
                <w:cs/>
              </w:rPr>
              <w:t>นางอรวรรณ  เตชะอุบล</w:t>
            </w:r>
          </w:p>
        </w:tc>
        <w:tc>
          <w:tcPr>
            <w:tcW w:w="1618" w:type="dxa"/>
          </w:tcPr>
          <w:p w:rsidR="002A0115" w:rsidRPr="00B432EA" w:rsidRDefault="002A0115" w:rsidP="00181724">
            <w:pPr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810" w:type="dxa"/>
          </w:tcPr>
          <w:p w:rsidR="002A0115" w:rsidRPr="00B432EA" w:rsidRDefault="002A0115" w:rsidP="00181724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181724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2A0115" w:rsidP="00181724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B432EA" w:rsidRDefault="002A0115" w:rsidP="00181724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181724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181724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181724">
            <w:pPr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A0115" w:rsidRPr="00CB670F" w:rsidTr="00E01AE8">
        <w:trPr>
          <w:gridAfter w:val="1"/>
          <w:wAfter w:w="12" w:type="dxa"/>
        </w:trPr>
        <w:tc>
          <w:tcPr>
            <w:tcW w:w="3057" w:type="dxa"/>
          </w:tcPr>
          <w:p w:rsidR="002A0115" w:rsidRPr="00175AF1" w:rsidRDefault="002A0115" w:rsidP="00181724">
            <w:pPr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5AF1">
              <w:rPr>
                <w:rFonts w:ascii="Angsana New" w:hAnsi="Angsana New" w:cs="Angsana New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8" w:type="dxa"/>
          </w:tcPr>
          <w:p w:rsidR="002A0115" w:rsidRPr="00B432EA" w:rsidRDefault="002A0115" w:rsidP="00181724">
            <w:pPr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D452EA" w:rsidP="00181724">
            <w:pPr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2A0115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  <w:r w:rsidR="002A0115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879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B432EA" w:rsidRDefault="002A0115" w:rsidP="00181724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B432EA" w:rsidRDefault="00D452EA" w:rsidP="00181724">
            <w:pPr>
              <w:spacing w:line="260" w:lineRule="exact"/>
              <w:ind w:left="-80" w:right="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2A0115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  <w:r w:rsidR="002A0115"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879</w:t>
            </w:r>
          </w:p>
        </w:tc>
        <w:tc>
          <w:tcPr>
            <w:tcW w:w="76" w:type="dxa"/>
          </w:tcPr>
          <w:p w:rsidR="002A0115" w:rsidRPr="00B432EA" w:rsidRDefault="002A0115" w:rsidP="00181724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B432EA" w:rsidRDefault="002A0115" w:rsidP="00181724">
            <w:pPr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B432EA" w:rsidRDefault="002A0115" w:rsidP="00181724">
            <w:pPr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B432EA" w:rsidRDefault="002A0115" w:rsidP="00181724">
            <w:pPr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</w:tbl>
    <w:p w:rsidR="00623F88" w:rsidRPr="00541C7F" w:rsidRDefault="00623F88">
      <w:pPr>
        <w:rPr>
          <w:rFonts w:ascii="Angsana New" w:hAnsi="Angsana New" w:cs="Angsana New"/>
          <w:sz w:val="24"/>
          <w:szCs w:val="24"/>
          <w:lang w:val="en-US"/>
        </w:rPr>
      </w:pPr>
    </w:p>
    <w:p w:rsidR="005D668B" w:rsidRPr="005D668B" w:rsidRDefault="005D668B">
      <w:pPr>
        <w:rPr>
          <w:sz w:val="2"/>
          <w:szCs w:val="2"/>
          <w:lang w:val="en-US"/>
        </w:rPr>
      </w:pPr>
      <w:r>
        <w:rPr>
          <w:rFonts w:cs="Angsana New"/>
          <w:cs/>
        </w:rPr>
        <w:br w:type="page"/>
      </w:r>
    </w:p>
    <w:tbl>
      <w:tblPr>
        <w:tblW w:w="824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21"/>
        <w:gridCol w:w="1614"/>
        <w:gridCol w:w="12"/>
        <w:gridCol w:w="809"/>
        <w:gridCol w:w="75"/>
        <w:gridCol w:w="18"/>
        <w:gridCol w:w="787"/>
        <w:gridCol w:w="22"/>
        <w:gridCol w:w="76"/>
        <w:gridCol w:w="809"/>
        <w:gridCol w:w="90"/>
        <w:gridCol w:w="882"/>
      </w:tblGrid>
      <w:tr w:rsidR="005D668B" w:rsidRPr="00CB670F" w:rsidTr="004979CE">
        <w:tc>
          <w:tcPr>
            <w:tcW w:w="3053" w:type="dxa"/>
            <w:gridSpan w:val="2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4" w:type="dxa"/>
          </w:tcPr>
          <w:p w:rsidR="005D668B" w:rsidRPr="00CB670F" w:rsidRDefault="005D668B" w:rsidP="00EE1C7D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3" w:type="dxa"/>
            <w:gridSpan w:val="6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1" w:type="dxa"/>
            <w:gridSpan w:val="3"/>
          </w:tcPr>
          <w:p w:rsidR="005D668B" w:rsidRPr="00CB670F" w:rsidRDefault="005D668B" w:rsidP="00EE1C7D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5D668B" w:rsidRPr="00CB670F" w:rsidTr="004979CE">
        <w:tc>
          <w:tcPr>
            <w:tcW w:w="3053" w:type="dxa"/>
            <w:gridSpan w:val="2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:rsidR="005D668B" w:rsidRPr="00CB670F" w:rsidRDefault="005D668B" w:rsidP="00EE1C7D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721" w:type="dxa"/>
            <w:gridSpan w:val="6"/>
          </w:tcPr>
          <w:p w:rsidR="005D668B" w:rsidRPr="00CB670F" w:rsidRDefault="005D668B" w:rsidP="00EE1C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1" w:type="dxa"/>
            <w:gridSpan w:val="3"/>
          </w:tcPr>
          <w:p w:rsidR="005D668B" w:rsidRPr="00CB670F" w:rsidRDefault="005D668B" w:rsidP="00EE1C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D668B" w:rsidRPr="00CB670F" w:rsidTr="004979CE">
        <w:tc>
          <w:tcPr>
            <w:tcW w:w="3053" w:type="dxa"/>
            <w:gridSpan w:val="2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:rsidR="005D668B" w:rsidRPr="00CB670F" w:rsidRDefault="005D668B" w:rsidP="00EE1C7D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78" w:type="dxa"/>
            <w:gridSpan w:val="10"/>
          </w:tcPr>
          <w:p w:rsidR="005D668B" w:rsidRPr="00CB670F" w:rsidRDefault="005D668B" w:rsidP="00EE1C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E013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5D668B" w:rsidRPr="00CB670F" w:rsidTr="004979CE">
        <w:tc>
          <w:tcPr>
            <w:tcW w:w="3053" w:type="dxa"/>
            <w:gridSpan w:val="2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:rsidR="005D668B" w:rsidRPr="00CB670F" w:rsidRDefault="005D668B" w:rsidP="00EE1C7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9" w:type="dxa"/>
            <w:gridSpan w:val="2"/>
          </w:tcPr>
          <w:p w:rsidR="005D668B" w:rsidRPr="00CB670F" w:rsidRDefault="00D452EA" w:rsidP="00EE1C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3" w:type="dxa"/>
            <w:gridSpan w:val="2"/>
          </w:tcPr>
          <w:p w:rsidR="005D668B" w:rsidRPr="00CB670F" w:rsidRDefault="005D668B" w:rsidP="00EE1C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5D668B" w:rsidRPr="00CB670F" w:rsidRDefault="00D452EA" w:rsidP="00EE1C7D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76" w:type="dxa"/>
          </w:tcPr>
          <w:p w:rsidR="005D668B" w:rsidRPr="00CB670F" w:rsidRDefault="005D668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5D668B" w:rsidRPr="00CB670F" w:rsidRDefault="00D452EA" w:rsidP="00EE1C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5D668B" w:rsidRPr="00CB670F" w:rsidRDefault="005D668B" w:rsidP="00EE1C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5D668B" w:rsidRPr="00CB670F" w:rsidRDefault="00D452EA" w:rsidP="00EE1C7D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4979CE" w:rsidRPr="00CB670F" w:rsidTr="00433C7B">
        <w:tc>
          <w:tcPr>
            <w:tcW w:w="3057" w:type="dxa"/>
            <w:gridSpan w:val="2"/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รายได้และค่าใช้จ่าย</w:t>
            </w:r>
          </w:p>
        </w:tc>
        <w:tc>
          <w:tcPr>
            <w:tcW w:w="1628" w:type="dxa"/>
            <w:gridSpan w:val="2"/>
          </w:tcPr>
          <w:p w:rsidR="004979CE" w:rsidRPr="00CB670F" w:rsidRDefault="004979CE" w:rsidP="00433C7B">
            <w:pPr>
              <w:spacing w:line="280" w:lineRule="exact"/>
              <w:ind w:left="-98"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CB670F" w:rsidRDefault="004979CE" w:rsidP="00433C7B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" w:type="dxa"/>
            <w:gridSpan w:val="2"/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:rsidR="004979CE" w:rsidRPr="00CB670F" w:rsidRDefault="004979CE" w:rsidP="00433C7B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CB670F" w:rsidRDefault="004979CE" w:rsidP="00433C7B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</w:tcPr>
          <w:p w:rsidR="004979CE" w:rsidRPr="00CB670F" w:rsidRDefault="004979CE" w:rsidP="00433C7B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979CE" w:rsidRPr="00CB670F" w:rsidTr="004979CE">
        <w:tc>
          <w:tcPr>
            <w:tcW w:w="305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26" w:type="dxa"/>
            <w:gridSpan w:val="2"/>
          </w:tcPr>
          <w:p w:rsidR="004979CE" w:rsidRPr="00CB670F" w:rsidRDefault="004979CE" w:rsidP="00433C7B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4979CE" w:rsidRPr="00CB670F" w:rsidTr="004979CE">
        <w:tc>
          <w:tcPr>
            <w:tcW w:w="305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1626" w:type="dxa"/>
            <w:gridSpan w:val="2"/>
          </w:tcPr>
          <w:p w:rsidR="004979CE" w:rsidRPr="00CB670F" w:rsidRDefault="004979CE" w:rsidP="00E01AE8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4979CE" w:rsidRPr="00CB670F" w:rsidTr="004979CE">
        <w:tc>
          <w:tcPr>
            <w:tcW w:w="305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4979CE" w:rsidRPr="00CB670F" w:rsidRDefault="00E01AE8" w:rsidP="00433C7B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และ</w:t>
            </w:r>
            <w:r w:rsidR="004979CE" w:rsidRPr="00CB670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4979CE" w:rsidRPr="00CB670F" w:rsidTr="004979CE">
        <w:tc>
          <w:tcPr>
            <w:tcW w:w="3053" w:type="dxa"/>
            <w:gridSpan w:val="2"/>
          </w:tcPr>
          <w:p w:rsidR="004979CE" w:rsidRPr="00CB670F" w:rsidRDefault="004979CE" w:rsidP="00433C7B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6" w:type="dxa"/>
            <w:gridSpan w:val="2"/>
          </w:tcPr>
          <w:p w:rsidR="004979CE" w:rsidRPr="00CB670F" w:rsidRDefault="004979CE" w:rsidP="00433C7B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4979CE" w:rsidRPr="002E0131" w:rsidRDefault="004979CE" w:rsidP="00433C7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E0131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061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644</w:t>
            </w:r>
          </w:p>
        </w:tc>
        <w:tc>
          <w:tcPr>
            <w:tcW w:w="90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4979CE" w:rsidRPr="002E0131" w:rsidRDefault="004979CE" w:rsidP="00433C7B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Pr="002E0131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061</w:t>
            </w:r>
            <w:r w:rsidRPr="002E0131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644</w:t>
            </w:r>
          </w:p>
        </w:tc>
      </w:tr>
      <w:tr w:rsidR="004979CE" w:rsidRPr="00CB670F" w:rsidTr="004979CE">
        <w:tc>
          <w:tcPr>
            <w:tcW w:w="3053" w:type="dxa"/>
            <w:gridSpan w:val="2"/>
          </w:tcPr>
          <w:p w:rsidR="004979CE" w:rsidRPr="00CB670F" w:rsidRDefault="004979CE" w:rsidP="00433C7B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รายได้ค่าบริการ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626" w:type="dxa"/>
            <w:gridSpan w:val="2"/>
          </w:tcPr>
          <w:p w:rsidR="004979CE" w:rsidRPr="00CB670F" w:rsidRDefault="004979CE" w:rsidP="00433C7B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4979CE" w:rsidRPr="002E0131" w:rsidRDefault="004979CE" w:rsidP="00433C7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E0131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4979CE" w:rsidRPr="002E0131" w:rsidRDefault="004979CE" w:rsidP="00433C7B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Pr="002E0131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Pr="002E0131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4979CE" w:rsidRPr="00CB670F" w:rsidTr="004979CE">
        <w:tc>
          <w:tcPr>
            <w:tcW w:w="3053" w:type="dxa"/>
            <w:gridSpan w:val="2"/>
          </w:tcPr>
          <w:p w:rsidR="004979CE" w:rsidRPr="00CB670F" w:rsidRDefault="004979CE" w:rsidP="00433C7B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รายได้ค่าเช่าช่วงที่ดิน</w:t>
            </w:r>
          </w:p>
        </w:tc>
        <w:tc>
          <w:tcPr>
            <w:tcW w:w="1626" w:type="dxa"/>
            <w:gridSpan w:val="2"/>
          </w:tcPr>
          <w:p w:rsidR="004979CE" w:rsidRPr="00CB670F" w:rsidRDefault="004979CE" w:rsidP="00433C7B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4979CE" w:rsidRPr="002E0131" w:rsidRDefault="004979CE" w:rsidP="00433C7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E0131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750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4979CE" w:rsidRPr="002E0131" w:rsidRDefault="004979CE" w:rsidP="00433C7B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750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4979CE" w:rsidRPr="00CB670F" w:rsidTr="004979CE">
        <w:tc>
          <w:tcPr>
            <w:tcW w:w="3053" w:type="dxa"/>
            <w:gridSpan w:val="2"/>
          </w:tcPr>
          <w:p w:rsidR="004979CE" w:rsidRPr="00CB670F" w:rsidRDefault="004979CE" w:rsidP="00433C7B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4979CE" w:rsidRPr="00CB670F" w:rsidRDefault="004979CE" w:rsidP="00433C7B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4979CE" w:rsidRPr="00CB670F" w:rsidRDefault="004979CE" w:rsidP="00433C7B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4979CE" w:rsidRPr="00CB670F" w:rsidRDefault="004979CE" w:rsidP="00433C7B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979CE" w:rsidRPr="00CB670F" w:rsidTr="004979CE">
        <w:tc>
          <w:tcPr>
            <w:tcW w:w="305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1626" w:type="dxa"/>
            <w:gridSpan w:val="2"/>
          </w:tcPr>
          <w:p w:rsidR="004979CE" w:rsidRPr="00CB670F" w:rsidRDefault="004979CE" w:rsidP="00433C7B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4979CE" w:rsidRPr="00CB670F" w:rsidRDefault="004979CE" w:rsidP="00433C7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4979CE" w:rsidRPr="00CB670F" w:rsidRDefault="004979CE" w:rsidP="00433C7B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979CE" w:rsidRPr="00CB670F" w:rsidTr="004979CE">
        <w:tc>
          <w:tcPr>
            <w:tcW w:w="305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4979CE" w:rsidRPr="00CB670F" w:rsidRDefault="004979CE" w:rsidP="00433C7B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4979CE" w:rsidRPr="00CB670F" w:rsidRDefault="004979CE" w:rsidP="00433C7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4979CE" w:rsidRPr="00CB670F" w:rsidRDefault="004979CE" w:rsidP="00433C7B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979CE" w:rsidRPr="00CB670F" w:rsidTr="004979CE">
        <w:tc>
          <w:tcPr>
            <w:tcW w:w="3053" w:type="dxa"/>
            <w:gridSpan w:val="2"/>
          </w:tcPr>
          <w:p w:rsidR="004979CE" w:rsidRPr="00CB670F" w:rsidRDefault="004979CE" w:rsidP="00433C7B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>รายได้เงินปันผลรับ</w:t>
            </w:r>
          </w:p>
        </w:tc>
        <w:tc>
          <w:tcPr>
            <w:tcW w:w="1626" w:type="dxa"/>
            <w:gridSpan w:val="2"/>
          </w:tcPr>
          <w:p w:rsidR="004979CE" w:rsidRPr="00CB670F" w:rsidRDefault="004979CE" w:rsidP="00433C7B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4979CE" w:rsidRPr="00EC08C5" w:rsidRDefault="004979CE" w:rsidP="00433C7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4979CE" w:rsidRPr="00CB670F" w:rsidRDefault="004979CE" w:rsidP="00433C7B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224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908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913</w:t>
            </w:r>
          </w:p>
        </w:tc>
      </w:tr>
      <w:tr w:rsidR="005D668B" w:rsidRPr="00CB670F" w:rsidTr="004979CE">
        <w:tc>
          <w:tcPr>
            <w:tcW w:w="3053" w:type="dxa"/>
            <w:gridSpan w:val="2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5D668B" w:rsidRPr="00CB670F" w:rsidRDefault="005D668B" w:rsidP="00EE1C7D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8E7982" w:rsidRPr="00CB670F" w:rsidTr="004979CE">
        <w:tc>
          <w:tcPr>
            <w:tcW w:w="3053" w:type="dxa"/>
            <w:gridSpan w:val="2"/>
          </w:tcPr>
          <w:p w:rsidR="008E7982" w:rsidRPr="00CB670F" w:rsidRDefault="008E7982" w:rsidP="00EE1C7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1626" w:type="dxa"/>
            <w:gridSpan w:val="2"/>
          </w:tcPr>
          <w:p w:rsidR="008E7982" w:rsidRPr="00CB670F" w:rsidRDefault="008E7982" w:rsidP="00EE1C7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9" w:type="dxa"/>
          </w:tcPr>
          <w:p w:rsidR="008E7982" w:rsidRPr="00CB670F" w:rsidRDefault="008E7982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8E7982" w:rsidRPr="00CB670F" w:rsidRDefault="008E7982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8E7982" w:rsidRPr="00CB670F" w:rsidRDefault="008E7982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8E7982" w:rsidRPr="00CB670F" w:rsidRDefault="008E7982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8E7982" w:rsidRPr="00CB670F" w:rsidRDefault="008E7982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E7982" w:rsidRPr="00CB670F" w:rsidRDefault="008E7982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8E7982" w:rsidRPr="00CB670F" w:rsidRDefault="008E7982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22D59" w:rsidRPr="00CB670F" w:rsidTr="004979CE">
        <w:tc>
          <w:tcPr>
            <w:tcW w:w="3053" w:type="dxa"/>
            <w:gridSpan w:val="2"/>
          </w:tcPr>
          <w:p w:rsidR="00822D59" w:rsidRPr="00CB670F" w:rsidRDefault="00822D59" w:rsidP="00EE1C7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822D59" w:rsidRPr="00CB670F" w:rsidRDefault="00822D59" w:rsidP="00EE1C7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09" w:type="dxa"/>
          </w:tcPr>
          <w:p w:rsidR="00822D59" w:rsidRPr="00CB670F" w:rsidRDefault="00822D59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822D59" w:rsidRPr="00CB670F" w:rsidRDefault="00822D59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822D59" w:rsidRPr="00CB670F" w:rsidRDefault="00822D59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822D59" w:rsidRPr="00CB670F" w:rsidRDefault="00822D59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822D59" w:rsidRPr="00CB670F" w:rsidRDefault="00822D59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2D59" w:rsidRPr="00CB670F" w:rsidRDefault="00822D59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822D59" w:rsidRPr="00CB670F" w:rsidRDefault="00822D59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E7982" w:rsidRPr="00CB670F" w:rsidTr="004979CE">
        <w:tc>
          <w:tcPr>
            <w:tcW w:w="3053" w:type="dxa"/>
            <w:gridSpan w:val="2"/>
          </w:tcPr>
          <w:p w:rsidR="008E7982" w:rsidRPr="00CB670F" w:rsidRDefault="008E7982" w:rsidP="00EE1C7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6" w:type="dxa"/>
            <w:gridSpan w:val="2"/>
          </w:tcPr>
          <w:p w:rsidR="008E7982" w:rsidRPr="00CB670F" w:rsidRDefault="008E7982" w:rsidP="00EE1C7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8E7982" w:rsidRPr="00CB670F" w:rsidRDefault="004D5DC1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8E7982" w:rsidRPr="00CB670F" w:rsidRDefault="008E7982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8E7982" w:rsidRPr="00EC08C5" w:rsidRDefault="00EC08C5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8E7982" w:rsidRPr="00CB670F" w:rsidRDefault="008E7982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8E7982" w:rsidRPr="00CB670F" w:rsidRDefault="00D452EA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32487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154</w:t>
            </w:r>
            <w:r w:rsidR="0032487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615</w:t>
            </w:r>
          </w:p>
        </w:tc>
        <w:tc>
          <w:tcPr>
            <w:tcW w:w="90" w:type="dxa"/>
            <w:tcBorders>
              <w:left w:val="nil"/>
            </w:tcBorders>
          </w:tcPr>
          <w:p w:rsidR="008E7982" w:rsidRPr="00CB670F" w:rsidRDefault="008E7982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8E7982" w:rsidRPr="00CB670F" w:rsidRDefault="00D452EA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589</w:t>
            </w:r>
            <w:r w:rsidR="0032027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625</w:t>
            </w:r>
          </w:p>
        </w:tc>
      </w:tr>
      <w:tr w:rsidR="002238BD" w:rsidRPr="00CB670F" w:rsidTr="004979CE">
        <w:tc>
          <w:tcPr>
            <w:tcW w:w="3053" w:type="dxa"/>
            <w:gridSpan w:val="2"/>
          </w:tcPr>
          <w:p w:rsidR="002238BD" w:rsidRPr="00CB670F" w:rsidRDefault="002238BD" w:rsidP="00EE1C7D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4" w:type="dxa"/>
          </w:tcPr>
          <w:p w:rsidR="002238BD" w:rsidRPr="00CB670F" w:rsidRDefault="002238BD" w:rsidP="00EE1C7D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1" w:type="dxa"/>
            <w:gridSpan w:val="2"/>
          </w:tcPr>
          <w:p w:rsidR="002238BD" w:rsidRPr="00CB670F" w:rsidRDefault="002238BD" w:rsidP="00EE1C7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238BD" w:rsidRPr="00CB670F" w:rsidRDefault="002238BD" w:rsidP="00EE1C7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238BD" w:rsidRPr="00CB670F" w:rsidRDefault="002238BD" w:rsidP="00EE1C7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238BD" w:rsidRPr="00CB670F" w:rsidRDefault="002238BD" w:rsidP="00EE1C7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9" w:type="dxa"/>
          </w:tcPr>
          <w:p w:rsidR="002238BD" w:rsidRPr="00CB670F" w:rsidRDefault="002238BD" w:rsidP="00EE1C7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238BD" w:rsidRPr="00CB670F" w:rsidRDefault="002238BD" w:rsidP="00EE1C7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2238BD" w:rsidRPr="00CB670F" w:rsidRDefault="002238BD" w:rsidP="00EE1C7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2027B" w:rsidRPr="00CB670F" w:rsidTr="004979CE">
        <w:tc>
          <w:tcPr>
            <w:tcW w:w="3053" w:type="dxa"/>
            <w:gridSpan w:val="2"/>
          </w:tcPr>
          <w:p w:rsidR="0032027B" w:rsidRPr="00CB670F" w:rsidRDefault="0032027B" w:rsidP="00EE1C7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เอชวายยูเค จำกัด</w:t>
            </w:r>
          </w:p>
        </w:tc>
        <w:tc>
          <w:tcPr>
            <w:tcW w:w="1626" w:type="dxa"/>
            <w:gridSpan w:val="2"/>
          </w:tcPr>
          <w:p w:rsidR="0032027B" w:rsidRPr="00CB670F" w:rsidRDefault="0032027B" w:rsidP="00EE1C7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9" w:type="dxa"/>
          </w:tcPr>
          <w:p w:rsidR="0032027B" w:rsidRPr="00CB670F" w:rsidRDefault="0032027B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32027B" w:rsidRPr="00CB670F" w:rsidRDefault="0032027B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32027B" w:rsidRPr="00CB670F" w:rsidRDefault="0032027B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32027B" w:rsidRPr="00CB670F" w:rsidRDefault="0032027B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2027B" w:rsidRPr="00CB670F" w:rsidTr="004979CE">
        <w:tc>
          <w:tcPr>
            <w:tcW w:w="3053" w:type="dxa"/>
            <w:gridSpan w:val="2"/>
          </w:tcPr>
          <w:p w:rsidR="0032027B" w:rsidRPr="00CB670F" w:rsidRDefault="0032027B" w:rsidP="00EE1C7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32027B" w:rsidRPr="00CB670F" w:rsidRDefault="0032027B" w:rsidP="00EE1C7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09" w:type="dxa"/>
          </w:tcPr>
          <w:p w:rsidR="0032027B" w:rsidRPr="00CB670F" w:rsidRDefault="0032027B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32027B" w:rsidRPr="00CB670F" w:rsidRDefault="0032027B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32027B" w:rsidRPr="00CB670F" w:rsidRDefault="0032027B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32027B" w:rsidRPr="00CB670F" w:rsidRDefault="0032027B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2027B" w:rsidRPr="00CB670F" w:rsidTr="004979CE">
        <w:tc>
          <w:tcPr>
            <w:tcW w:w="3053" w:type="dxa"/>
            <w:gridSpan w:val="2"/>
          </w:tcPr>
          <w:p w:rsidR="0032027B" w:rsidRPr="00CB670F" w:rsidRDefault="0032027B" w:rsidP="00EE1C7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6" w:type="dxa"/>
            <w:gridSpan w:val="2"/>
          </w:tcPr>
          <w:p w:rsidR="0032027B" w:rsidRPr="00CB670F" w:rsidRDefault="0032027B" w:rsidP="00EE1C7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32027B" w:rsidRPr="00CB670F" w:rsidRDefault="004D5DC1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32027B" w:rsidRPr="00EC08C5" w:rsidRDefault="0032027B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32027B" w:rsidRPr="00CB670F" w:rsidRDefault="00D452EA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56</w:t>
            </w:r>
            <w:r w:rsidR="0032487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521</w:t>
            </w:r>
          </w:p>
        </w:tc>
        <w:tc>
          <w:tcPr>
            <w:tcW w:w="90" w:type="dxa"/>
            <w:tcBorders>
              <w:left w:val="nil"/>
            </w:tcBorders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32027B" w:rsidRPr="00CB670F" w:rsidRDefault="0032027B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32027B" w:rsidRPr="00CB670F" w:rsidTr="004979CE">
        <w:tc>
          <w:tcPr>
            <w:tcW w:w="3053" w:type="dxa"/>
            <w:gridSpan w:val="2"/>
          </w:tcPr>
          <w:p w:rsidR="0032027B" w:rsidRPr="00CB670F" w:rsidRDefault="0032027B" w:rsidP="00EE1C7D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32027B" w:rsidRPr="00CB670F" w:rsidRDefault="0032027B" w:rsidP="00EE1C7D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32027B" w:rsidRPr="00CB670F" w:rsidRDefault="0032027B" w:rsidP="00EE1C7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32027B" w:rsidRPr="00CB670F" w:rsidRDefault="0032027B" w:rsidP="00EE1C7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32027B" w:rsidRPr="00CB670F" w:rsidRDefault="0032027B" w:rsidP="00EE1C7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32027B" w:rsidRPr="00CB670F" w:rsidRDefault="0032027B" w:rsidP="00EE1C7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9" w:type="dxa"/>
          </w:tcPr>
          <w:p w:rsidR="0032027B" w:rsidRPr="00CB670F" w:rsidRDefault="0032027B" w:rsidP="00EE1C7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32027B" w:rsidRPr="00CB670F" w:rsidRDefault="0032027B" w:rsidP="00EE1C7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32027B" w:rsidRPr="00CB670F" w:rsidRDefault="0032027B" w:rsidP="00EE1C7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2027B" w:rsidRPr="00CB670F" w:rsidTr="004979CE">
        <w:tc>
          <w:tcPr>
            <w:tcW w:w="3053" w:type="dxa"/>
            <w:gridSpan w:val="2"/>
          </w:tcPr>
          <w:p w:rsidR="0032027B" w:rsidRPr="00CB670F" w:rsidRDefault="0032027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626" w:type="dxa"/>
            <w:gridSpan w:val="2"/>
          </w:tcPr>
          <w:p w:rsidR="0032027B" w:rsidRPr="00CB670F" w:rsidRDefault="0032027B" w:rsidP="00EE1C7D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32027B" w:rsidRPr="00CB670F" w:rsidRDefault="0032027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32027B" w:rsidRPr="00CB670F" w:rsidRDefault="0032027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32027B" w:rsidRPr="00CB670F" w:rsidRDefault="0032027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32027B" w:rsidRPr="00CB670F" w:rsidRDefault="0032027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32027B" w:rsidRPr="00CB670F" w:rsidRDefault="0032027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32027B" w:rsidRPr="00CB670F" w:rsidRDefault="0032027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32027B" w:rsidRPr="00CB670F" w:rsidRDefault="0032027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32027B" w:rsidRPr="00CB670F" w:rsidTr="004979CE">
        <w:tc>
          <w:tcPr>
            <w:tcW w:w="3053" w:type="dxa"/>
            <w:gridSpan w:val="2"/>
          </w:tcPr>
          <w:p w:rsidR="0032027B" w:rsidRPr="00CB670F" w:rsidRDefault="0032027B" w:rsidP="00EE1C7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หลักทรัพย์ คันทรี่ กรุ๊ป จำกัด (มหาชน) </w:t>
            </w:r>
          </w:p>
        </w:tc>
        <w:tc>
          <w:tcPr>
            <w:tcW w:w="1626" w:type="dxa"/>
            <w:gridSpan w:val="2"/>
          </w:tcPr>
          <w:p w:rsidR="0032027B" w:rsidRPr="00CB670F" w:rsidRDefault="0032027B" w:rsidP="00EE1C7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09" w:type="dxa"/>
          </w:tcPr>
          <w:p w:rsidR="0032027B" w:rsidRPr="00C41407" w:rsidRDefault="0032027B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32027B" w:rsidRPr="00C41407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32027B" w:rsidRPr="00C41407" w:rsidRDefault="0032027B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32027B" w:rsidRPr="00CB670F" w:rsidRDefault="0032027B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32027B" w:rsidRPr="00C41407" w:rsidRDefault="0032027B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32027B" w:rsidRPr="00CB670F" w:rsidTr="004979CE">
        <w:tc>
          <w:tcPr>
            <w:tcW w:w="3053" w:type="dxa"/>
            <w:gridSpan w:val="2"/>
          </w:tcPr>
          <w:p w:rsidR="0032027B" w:rsidRPr="00CB670F" w:rsidRDefault="0032027B" w:rsidP="00EE1C7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6" w:type="dxa"/>
            <w:gridSpan w:val="2"/>
          </w:tcPr>
          <w:p w:rsidR="0032027B" w:rsidRPr="00CB670F" w:rsidRDefault="0032027B" w:rsidP="00EE1C7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32027B" w:rsidRPr="00CB670F" w:rsidRDefault="00D452EA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4D5DC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239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32027B" w:rsidRPr="00C41407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32027B" w:rsidRPr="00DE6A77" w:rsidRDefault="00D452EA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223</w:t>
            </w:r>
            <w:r w:rsidR="0032027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862</w:t>
            </w:r>
          </w:p>
        </w:tc>
        <w:tc>
          <w:tcPr>
            <w:tcW w:w="76" w:type="dxa"/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32027B" w:rsidRPr="00CB670F" w:rsidRDefault="00D452EA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32487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239</w:t>
            </w:r>
          </w:p>
        </w:tc>
        <w:tc>
          <w:tcPr>
            <w:tcW w:w="90" w:type="dxa"/>
            <w:tcBorders>
              <w:left w:val="nil"/>
            </w:tcBorders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32027B" w:rsidRPr="00DE6A77" w:rsidRDefault="00D452EA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223</w:t>
            </w:r>
            <w:r w:rsidR="0032027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862</w:t>
            </w:r>
          </w:p>
        </w:tc>
      </w:tr>
      <w:tr w:rsidR="0032027B" w:rsidRPr="00CB670F" w:rsidTr="004979CE">
        <w:tc>
          <w:tcPr>
            <w:tcW w:w="3053" w:type="dxa"/>
            <w:gridSpan w:val="2"/>
          </w:tcPr>
          <w:p w:rsidR="0032027B" w:rsidRPr="00C41407" w:rsidRDefault="0032027B" w:rsidP="00EE1C7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1407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ค่าธรรมเนียมในการออกหุ้นกู้</w:t>
            </w:r>
          </w:p>
        </w:tc>
        <w:tc>
          <w:tcPr>
            <w:tcW w:w="1626" w:type="dxa"/>
            <w:gridSpan w:val="2"/>
          </w:tcPr>
          <w:p w:rsidR="0032027B" w:rsidRPr="00CB670F" w:rsidRDefault="0032027B" w:rsidP="00EE1C7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32027B" w:rsidRPr="002A60A0" w:rsidRDefault="004D5DC1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32027B" w:rsidRPr="00C41407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32027B" w:rsidRPr="00DE6A77" w:rsidRDefault="00D452EA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  <w:r w:rsidR="0032027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096</w:t>
            </w:r>
          </w:p>
        </w:tc>
        <w:tc>
          <w:tcPr>
            <w:tcW w:w="76" w:type="dxa"/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32027B" w:rsidRPr="00324872" w:rsidRDefault="00324872" w:rsidP="00EE1C7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2487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32027B" w:rsidRPr="00CB670F" w:rsidRDefault="0032027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32027B" w:rsidRPr="00DE6A77" w:rsidRDefault="00D452EA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  <w:r w:rsidR="0032027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096</w:t>
            </w:r>
          </w:p>
        </w:tc>
      </w:tr>
      <w:tr w:rsidR="005D668B" w:rsidRPr="00CB670F" w:rsidTr="004979CE">
        <w:tc>
          <w:tcPr>
            <w:tcW w:w="3053" w:type="dxa"/>
            <w:gridSpan w:val="2"/>
          </w:tcPr>
          <w:p w:rsidR="005D668B" w:rsidRPr="00CB670F" w:rsidRDefault="005D668B" w:rsidP="00EE1C7D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5D668B" w:rsidRPr="00CB670F" w:rsidRDefault="005D668B" w:rsidP="00EE1C7D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5D668B" w:rsidRPr="00CB670F" w:rsidRDefault="005D668B" w:rsidP="00EE1C7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5D668B" w:rsidRPr="00CB670F" w:rsidRDefault="005D668B" w:rsidP="00EE1C7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5D668B" w:rsidRPr="00CB670F" w:rsidRDefault="005D668B" w:rsidP="00EE1C7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9" w:type="dxa"/>
          </w:tcPr>
          <w:p w:rsidR="005D668B" w:rsidRPr="00CB670F" w:rsidRDefault="005D668B" w:rsidP="00EE1C7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5D668B" w:rsidRPr="00CB670F" w:rsidRDefault="005D668B" w:rsidP="00EE1C7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81724" w:rsidRPr="00CB670F" w:rsidTr="004979CE">
        <w:tc>
          <w:tcPr>
            <w:tcW w:w="3036" w:type="dxa"/>
          </w:tcPr>
          <w:p w:rsidR="00181724" w:rsidRPr="00CB670F" w:rsidRDefault="00181724" w:rsidP="00EE1C7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เอ็มเอฟ โฮลดิ้งส์ จำกัด </w:t>
            </w:r>
          </w:p>
        </w:tc>
        <w:tc>
          <w:tcPr>
            <w:tcW w:w="1631" w:type="dxa"/>
            <w:gridSpan w:val="2"/>
          </w:tcPr>
          <w:p w:rsidR="00181724" w:rsidRPr="00CB670F" w:rsidRDefault="00181724" w:rsidP="00EE1C7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21" w:type="dxa"/>
            <w:gridSpan w:val="2"/>
          </w:tcPr>
          <w:p w:rsidR="00181724" w:rsidRPr="00CB670F" w:rsidRDefault="00181724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181724" w:rsidRPr="00CB670F" w:rsidRDefault="00181724" w:rsidP="00EE1C7D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6" w:type="dxa"/>
            <w:gridSpan w:val="2"/>
          </w:tcPr>
          <w:p w:rsidR="00181724" w:rsidRPr="00CB670F" w:rsidRDefault="00181724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7" w:type="dxa"/>
            <w:gridSpan w:val="2"/>
          </w:tcPr>
          <w:p w:rsidR="00181724" w:rsidRPr="00CB670F" w:rsidRDefault="00181724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181724" w:rsidRPr="00CB670F" w:rsidRDefault="00181724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181724" w:rsidRPr="00CB670F" w:rsidRDefault="00181724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181724" w:rsidRPr="00CB670F" w:rsidRDefault="00181724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181724" w:rsidRPr="00CB670F" w:rsidTr="004979CE">
        <w:trPr>
          <w:trHeight w:val="153"/>
        </w:trPr>
        <w:tc>
          <w:tcPr>
            <w:tcW w:w="3036" w:type="dxa"/>
          </w:tcPr>
          <w:p w:rsidR="00181724" w:rsidRPr="00DE057B" w:rsidRDefault="00181724" w:rsidP="00EE1C7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31" w:type="dxa"/>
            <w:gridSpan w:val="2"/>
          </w:tcPr>
          <w:p w:rsidR="00181724" w:rsidRPr="00CB670F" w:rsidRDefault="00181724" w:rsidP="00EE1C7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1" w:type="dxa"/>
            <w:gridSpan w:val="2"/>
          </w:tcPr>
          <w:p w:rsidR="00181724" w:rsidRPr="00CB670F" w:rsidRDefault="00D452EA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4D5DC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  <w:r w:rsidR="004D5DC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  <w:tc>
          <w:tcPr>
            <w:tcW w:w="75" w:type="dxa"/>
          </w:tcPr>
          <w:p w:rsidR="00181724" w:rsidRPr="00CB670F" w:rsidRDefault="00181724" w:rsidP="00EE1C7D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6" w:type="dxa"/>
            <w:gridSpan w:val="2"/>
          </w:tcPr>
          <w:p w:rsidR="00181724" w:rsidRPr="00CB670F" w:rsidRDefault="00D452EA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638</w:t>
            </w:r>
          </w:p>
        </w:tc>
        <w:tc>
          <w:tcPr>
            <w:tcW w:w="97" w:type="dxa"/>
            <w:gridSpan w:val="2"/>
          </w:tcPr>
          <w:p w:rsidR="00181724" w:rsidRPr="00CB670F" w:rsidRDefault="00181724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181724" w:rsidRPr="00CB670F" w:rsidRDefault="00D452EA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32487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  <w:r w:rsidR="0032487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  <w:tc>
          <w:tcPr>
            <w:tcW w:w="90" w:type="dxa"/>
          </w:tcPr>
          <w:p w:rsidR="00181724" w:rsidRPr="00CB670F" w:rsidRDefault="00181724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181724" w:rsidRPr="00CB670F" w:rsidRDefault="00D452EA" w:rsidP="00EE1C7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638</w:t>
            </w:r>
          </w:p>
        </w:tc>
      </w:tr>
      <w:tr w:rsidR="00181724" w:rsidRPr="00CB670F" w:rsidTr="005D668B">
        <w:tc>
          <w:tcPr>
            <w:tcW w:w="3053" w:type="dxa"/>
            <w:gridSpan w:val="2"/>
          </w:tcPr>
          <w:p w:rsidR="00181724" w:rsidRPr="00CB670F" w:rsidRDefault="00181724" w:rsidP="00EE1C7D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181724" w:rsidRPr="00CB670F" w:rsidRDefault="00181724" w:rsidP="00EE1C7D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181724" w:rsidRPr="00CB670F" w:rsidRDefault="00181724" w:rsidP="00EE1C7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181724" w:rsidRPr="00CB670F" w:rsidRDefault="00181724" w:rsidP="00EE1C7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181724" w:rsidRPr="00CB670F" w:rsidRDefault="00181724" w:rsidP="00EE1C7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181724" w:rsidRPr="00CB670F" w:rsidRDefault="00181724" w:rsidP="00EE1C7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9" w:type="dxa"/>
          </w:tcPr>
          <w:p w:rsidR="00181724" w:rsidRPr="00CB670F" w:rsidRDefault="00181724" w:rsidP="00EE1C7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81724" w:rsidRPr="00CB670F" w:rsidRDefault="00181724" w:rsidP="00EE1C7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181724" w:rsidRPr="00CB670F" w:rsidRDefault="00181724" w:rsidP="00EE1C7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</w:tbl>
    <w:p w:rsidR="005D668B" w:rsidRDefault="005D668B" w:rsidP="002743B1">
      <w:pPr>
        <w:ind w:left="547" w:hanging="547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:rsidR="00C81891" w:rsidRPr="005D668B" w:rsidRDefault="005D668B" w:rsidP="002743B1">
      <w:pPr>
        <w:ind w:left="547" w:hanging="547"/>
        <w:rPr>
          <w:rFonts w:ascii="Angsana New" w:hAnsi="Angsana New" w:cs="Angsana New"/>
          <w:b/>
          <w:bCs/>
          <w:sz w:val="2"/>
          <w:szCs w:val="2"/>
          <w:lang w:val="en-US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</w:p>
    <w:tbl>
      <w:tblPr>
        <w:tblW w:w="824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7"/>
        <w:gridCol w:w="16"/>
        <w:gridCol w:w="1609"/>
        <w:gridCol w:w="15"/>
        <w:gridCol w:w="809"/>
        <w:gridCol w:w="75"/>
        <w:gridCol w:w="18"/>
        <w:gridCol w:w="789"/>
        <w:gridCol w:w="20"/>
        <w:gridCol w:w="77"/>
        <w:gridCol w:w="808"/>
        <w:gridCol w:w="17"/>
        <w:gridCol w:w="73"/>
        <w:gridCol w:w="17"/>
        <w:gridCol w:w="854"/>
        <w:gridCol w:w="13"/>
      </w:tblGrid>
      <w:tr w:rsidR="00C81891" w:rsidRPr="00CB670F" w:rsidTr="005D668B">
        <w:tc>
          <w:tcPr>
            <w:tcW w:w="3052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1" w:type="dxa"/>
          </w:tcPr>
          <w:p w:rsidR="00C81891" w:rsidRPr="00CB670F" w:rsidRDefault="00C81891" w:rsidP="00F82E2D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5" w:type="dxa"/>
            <w:gridSpan w:val="6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2" w:type="dxa"/>
            <w:gridSpan w:val="6"/>
          </w:tcPr>
          <w:p w:rsidR="00C81891" w:rsidRPr="00CB670F" w:rsidRDefault="00C81891" w:rsidP="00F82E2D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C81891" w:rsidRPr="00CB670F" w:rsidTr="002743B1">
        <w:tc>
          <w:tcPr>
            <w:tcW w:w="3055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0" w:type="dxa"/>
          </w:tcPr>
          <w:p w:rsidR="00C81891" w:rsidRPr="00CB670F" w:rsidRDefault="00C81891" w:rsidP="00F82E2D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725" w:type="dxa"/>
            <w:gridSpan w:val="6"/>
          </w:tcPr>
          <w:p w:rsidR="00C81891" w:rsidRPr="00CB670F" w:rsidRDefault="00C81891" w:rsidP="00F82E2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1" w:type="dxa"/>
            <w:gridSpan w:val="6"/>
          </w:tcPr>
          <w:p w:rsidR="00C81891" w:rsidRPr="00CB670F" w:rsidRDefault="00C81891" w:rsidP="00F82E2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81891" w:rsidRPr="00CB670F" w:rsidTr="002743B1">
        <w:tc>
          <w:tcPr>
            <w:tcW w:w="3055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0" w:type="dxa"/>
          </w:tcPr>
          <w:p w:rsidR="00C81891" w:rsidRPr="00CB670F" w:rsidRDefault="00C81891" w:rsidP="00F82E2D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82" w:type="dxa"/>
            <w:gridSpan w:val="13"/>
          </w:tcPr>
          <w:p w:rsidR="00C81891" w:rsidRPr="00CB670F" w:rsidRDefault="00C81891" w:rsidP="00F82E2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สำหรับงวดหก</w:t>
            </w:r>
            <w:r w:rsidRPr="002E013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C81891" w:rsidRPr="00CB670F" w:rsidTr="005D668B">
        <w:tc>
          <w:tcPr>
            <w:tcW w:w="3055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0" w:type="dxa"/>
          </w:tcPr>
          <w:p w:rsidR="00C81891" w:rsidRPr="00CB670F" w:rsidRDefault="00C8189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3" w:type="dxa"/>
            <w:gridSpan w:val="2"/>
          </w:tcPr>
          <w:p w:rsidR="00C81891" w:rsidRPr="00CB670F" w:rsidRDefault="00D452EA" w:rsidP="00F82E2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3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C81891" w:rsidRPr="00CB670F" w:rsidRDefault="00D452EA" w:rsidP="00F82E2D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76" w:type="dxa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C81891" w:rsidRPr="00CB670F" w:rsidRDefault="00D452EA" w:rsidP="00F82E2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C81891" w:rsidRPr="00CB670F" w:rsidRDefault="00D452EA" w:rsidP="00F82E2D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C81891" w:rsidRPr="00CB670F" w:rsidTr="002743B1">
        <w:tc>
          <w:tcPr>
            <w:tcW w:w="3053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รายได้และค่าใช้จ่าย</w:t>
            </w:r>
          </w:p>
        </w:tc>
        <w:tc>
          <w:tcPr>
            <w:tcW w:w="1626" w:type="dxa"/>
            <w:gridSpan w:val="2"/>
          </w:tcPr>
          <w:p w:rsidR="00C81891" w:rsidRPr="00CB670F" w:rsidRDefault="00C81891" w:rsidP="00F82E2D">
            <w:pPr>
              <w:spacing w:line="280" w:lineRule="exact"/>
              <w:ind w:left="-98"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C81891" w:rsidRPr="00CB670F" w:rsidRDefault="00C81891" w:rsidP="00F82E2D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C81891" w:rsidRPr="00CB670F" w:rsidRDefault="00C81891" w:rsidP="00F82E2D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C81891" w:rsidRPr="00CB670F" w:rsidRDefault="00C81891" w:rsidP="00F82E2D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gridSpan w:val="3"/>
          </w:tcPr>
          <w:p w:rsidR="00C81891" w:rsidRPr="00CB670F" w:rsidRDefault="00C81891" w:rsidP="00F82E2D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C81891" w:rsidRPr="00CB670F" w:rsidTr="002743B1">
        <w:tc>
          <w:tcPr>
            <w:tcW w:w="3053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26" w:type="dxa"/>
            <w:gridSpan w:val="2"/>
          </w:tcPr>
          <w:p w:rsidR="00C81891" w:rsidRPr="00CB670F" w:rsidRDefault="00C81891" w:rsidP="00F82E2D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  <w:gridSpan w:val="3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81891" w:rsidRPr="00CB670F" w:rsidTr="002743B1">
        <w:tc>
          <w:tcPr>
            <w:tcW w:w="3053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1626" w:type="dxa"/>
            <w:gridSpan w:val="2"/>
          </w:tcPr>
          <w:p w:rsidR="00C81891" w:rsidRPr="00CB670F" w:rsidRDefault="00C8189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809" w:type="dxa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  <w:gridSpan w:val="3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81891" w:rsidRPr="00CB670F" w:rsidTr="002743B1">
        <w:tc>
          <w:tcPr>
            <w:tcW w:w="3053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C81891" w:rsidRPr="00CB670F" w:rsidRDefault="00C8189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09" w:type="dxa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  <w:gridSpan w:val="3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743B1" w:rsidRPr="00CB670F" w:rsidTr="002743B1">
        <w:tc>
          <w:tcPr>
            <w:tcW w:w="3053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6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CB670F" w:rsidRDefault="004D5DC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2E0131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E0131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CB670F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  <w:r w:rsidR="002208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869</w:t>
            </w:r>
            <w:r w:rsidR="002208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863</w:t>
            </w:r>
          </w:p>
        </w:tc>
        <w:tc>
          <w:tcPr>
            <w:tcW w:w="90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  <w:gridSpan w:val="3"/>
          </w:tcPr>
          <w:p w:rsidR="002743B1" w:rsidRPr="00DE6A77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46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123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288</w:t>
            </w:r>
          </w:p>
        </w:tc>
      </w:tr>
      <w:tr w:rsidR="002743B1" w:rsidRPr="00CB670F" w:rsidTr="002743B1">
        <w:tc>
          <w:tcPr>
            <w:tcW w:w="3053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รายได้ค่าบริการ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626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CB670F" w:rsidRDefault="004D5DC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2E0131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E0131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CB670F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220836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220836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gridSpan w:val="3"/>
          </w:tcPr>
          <w:p w:rsidR="002743B1" w:rsidRPr="00DE6A77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2743B1" w:rsidRPr="00CB670F" w:rsidTr="002743B1">
        <w:tc>
          <w:tcPr>
            <w:tcW w:w="3053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รายได้ค่าเช่าช่วงที่ดิน</w:t>
            </w:r>
          </w:p>
        </w:tc>
        <w:tc>
          <w:tcPr>
            <w:tcW w:w="1626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CB670F" w:rsidRDefault="004D5DC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2E0131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E0131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CB670F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EE1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658</w:t>
            </w:r>
            <w:r w:rsidR="00EE1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383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gridSpan w:val="3"/>
          </w:tcPr>
          <w:p w:rsidR="002743B1" w:rsidRPr="00DE6A77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500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2743B1" w:rsidRPr="00CB670F" w:rsidTr="002743B1">
        <w:trPr>
          <w:gridAfter w:val="1"/>
          <w:wAfter w:w="12" w:type="dxa"/>
        </w:trPr>
        <w:tc>
          <w:tcPr>
            <w:tcW w:w="3057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  <w:gridSpan w:val="2"/>
          </w:tcPr>
          <w:p w:rsidR="002743B1" w:rsidRPr="00B432EA" w:rsidRDefault="002743B1" w:rsidP="00F82E2D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743B1" w:rsidRPr="00B432EA" w:rsidRDefault="002743B1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B432EA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743B1" w:rsidRPr="00B432EA" w:rsidRDefault="002743B1" w:rsidP="00F82E2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B432EA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743B1" w:rsidRPr="00B432EA" w:rsidRDefault="002743B1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9" w:type="dxa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09" w:type="dxa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>รายได้เงินปันผลรับ</w:t>
            </w: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CB670F" w:rsidRDefault="004D5DC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EC08C5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220836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CB670F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224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908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913</w:t>
            </w:r>
          </w:p>
        </w:tc>
      </w:tr>
      <w:tr w:rsidR="002743B1" w:rsidRPr="00CB670F" w:rsidTr="00922D62">
        <w:trPr>
          <w:gridAfter w:val="1"/>
          <w:wAfter w:w="12" w:type="dxa"/>
        </w:trPr>
        <w:tc>
          <w:tcPr>
            <w:tcW w:w="3057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  <w:gridSpan w:val="2"/>
          </w:tcPr>
          <w:p w:rsidR="002743B1" w:rsidRPr="00B432EA" w:rsidRDefault="002743B1" w:rsidP="00F82E2D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743B1" w:rsidRPr="00B432EA" w:rsidRDefault="002743B1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B432EA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743B1" w:rsidRPr="00B432EA" w:rsidRDefault="002743B1" w:rsidP="00F82E2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B432EA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743B1" w:rsidRPr="00B432EA" w:rsidRDefault="002743B1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9" w:type="dxa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09" w:type="dxa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CB670F" w:rsidRDefault="004D5DC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EC08C5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2208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321</w:t>
            </w:r>
            <w:r w:rsidR="002208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038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2743B1" w:rsidRPr="00CB670F" w:rsidTr="002743B1">
        <w:trPr>
          <w:gridAfter w:val="1"/>
          <w:wAfter w:w="12" w:type="dxa"/>
        </w:trPr>
        <w:tc>
          <w:tcPr>
            <w:tcW w:w="3055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4" w:type="dxa"/>
            <w:gridSpan w:val="2"/>
          </w:tcPr>
          <w:p w:rsidR="002743B1" w:rsidRPr="00B432EA" w:rsidRDefault="002743B1" w:rsidP="00F82E2D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B432EA" w:rsidRDefault="002743B1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B432EA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743B1" w:rsidRPr="00B432EA" w:rsidRDefault="002743B1" w:rsidP="00F82E2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B432EA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4" w:type="dxa"/>
          </w:tcPr>
          <w:p w:rsidR="002743B1" w:rsidRPr="00B432EA" w:rsidRDefault="002743B1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ซีจียูเค </w:t>
            </w:r>
            <w:r w:rsidR="00D452EA"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9" w:type="dxa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09" w:type="dxa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CB670F" w:rsidRDefault="004D5DC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EC08C5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220836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CB670F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589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625</w:t>
            </w:r>
          </w:p>
        </w:tc>
      </w:tr>
      <w:tr w:rsidR="002743B1" w:rsidRPr="00CB670F" w:rsidTr="002743B1">
        <w:trPr>
          <w:gridAfter w:val="1"/>
          <w:wAfter w:w="12" w:type="dxa"/>
        </w:trPr>
        <w:tc>
          <w:tcPr>
            <w:tcW w:w="3055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4" w:type="dxa"/>
            <w:gridSpan w:val="2"/>
          </w:tcPr>
          <w:p w:rsidR="002743B1" w:rsidRPr="00B432EA" w:rsidRDefault="002743B1" w:rsidP="00F82E2D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B432EA" w:rsidRDefault="002743B1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B432EA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743B1" w:rsidRPr="00B432EA" w:rsidRDefault="002743B1" w:rsidP="00F82E2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B432EA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4" w:type="dxa"/>
          </w:tcPr>
          <w:p w:rsidR="002743B1" w:rsidRPr="00B432EA" w:rsidRDefault="002743B1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เอชวายยูเค จำกัด</w:t>
            </w: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9" w:type="dxa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09" w:type="dxa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CB670F" w:rsidRDefault="004D5DC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EC08C5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124</w:t>
            </w:r>
            <w:r w:rsidR="002208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122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CB670F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2743B1" w:rsidRPr="00CB670F" w:rsidTr="00922D62">
        <w:trPr>
          <w:gridAfter w:val="1"/>
          <w:wAfter w:w="12" w:type="dxa"/>
        </w:trPr>
        <w:tc>
          <w:tcPr>
            <w:tcW w:w="3057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  <w:gridSpan w:val="2"/>
          </w:tcPr>
          <w:p w:rsidR="002743B1" w:rsidRPr="00B432EA" w:rsidRDefault="002743B1" w:rsidP="00F82E2D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743B1" w:rsidRPr="00B432EA" w:rsidRDefault="002743B1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B432EA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743B1" w:rsidRPr="00B432EA" w:rsidRDefault="002743B1" w:rsidP="00F82E2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B432EA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743B1" w:rsidRPr="00B432EA" w:rsidRDefault="002743B1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หลักทรัพย์ คันทรี่ กรุ๊ป จำกัด (มหาชน) </w:t>
            </w: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09" w:type="dxa"/>
          </w:tcPr>
          <w:p w:rsidR="002743B1" w:rsidRPr="00C41407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41407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C41407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2743B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C41407" w:rsidRDefault="002743B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B670F" w:rsidRDefault="002743B1" w:rsidP="00F82E2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CB670F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199</w:t>
            </w:r>
            <w:r w:rsidR="004D5DC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41407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DE6A77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389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048</w:t>
            </w: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B670F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199</w:t>
            </w:r>
            <w:r w:rsidR="002208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DE6A77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389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048</w:t>
            </w:r>
          </w:p>
        </w:tc>
      </w:tr>
      <w:tr w:rsidR="002743B1" w:rsidRPr="00CB670F" w:rsidTr="002743B1">
        <w:tc>
          <w:tcPr>
            <w:tcW w:w="3055" w:type="dxa"/>
            <w:gridSpan w:val="2"/>
          </w:tcPr>
          <w:p w:rsidR="002743B1" w:rsidRPr="00C41407" w:rsidRDefault="002743B1" w:rsidP="00F82E2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1407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ค่าธรรมเนียมในการออกหุ้นกู้</w:t>
            </w:r>
          </w:p>
        </w:tc>
        <w:tc>
          <w:tcPr>
            <w:tcW w:w="1624" w:type="dxa"/>
            <w:gridSpan w:val="2"/>
          </w:tcPr>
          <w:p w:rsidR="002743B1" w:rsidRPr="00CB670F" w:rsidRDefault="002743B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2743B1" w:rsidRPr="002A60A0" w:rsidRDefault="004D5DC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C41407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DE6A77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191</w:t>
            </w:r>
          </w:p>
        </w:tc>
        <w:tc>
          <w:tcPr>
            <w:tcW w:w="76" w:type="dxa"/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2743B1" w:rsidRPr="00C41407" w:rsidRDefault="00220836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CB670F" w:rsidRDefault="002743B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2743B1" w:rsidRPr="00DE6A77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191</w:t>
            </w:r>
          </w:p>
        </w:tc>
      </w:tr>
      <w:tr w:rsidR="005D668B" w:rsidRPr="00CB670F" w:rsidTr="00597447">
        <w:trPr>
          <w:gridAfter w:val="1"/>
          <w:wAfter w:w="12" w:type="dxa"/>
        </w:trPr>
        <w:tc>
          <w:tcPr>
            <w:tcW w:w="3057" w:type="dxa"/>
            <w:gridSpan w:val="2"/>
          </w:tcPr>
          <w:p w:rsidR="005D668B" w:rsidRPr="00B432EA" w:rsidRDefault="005D668B" w:rsidP="00F82E2D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  <w:gridSpan w:val="2"/>
          </w:tcPr>
          <w:p w:rsidR="005D668B" w:rsidRPr="00B432EA" w:rsidRDefault="005D668B" w:rsidP="00F82E2D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D668B" w:rsidRPr="00B432EA" w:rsidRDefault="005D668B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5D668B" w:rsidRPr="00B432EA" w:rsidRDefault="005D668B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:rsidR="005D668B" w:rsidRPr="00B432EA" w:rsidRDefault="005D668B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5D668B" w:rsidRPr="00B432EA" w:rsidRDefault="005D668B" w:rsidP="00F82E2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5D668B" w:rsidRPr="00B432EA" w:rsidRDefault="005D668B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5D668B" w:rsidRPr="00B432EA" w:rsidRDefault="005D668B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5D668B" w:rsidRPr="00B432EA" w:rsidRDefault="005D668B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81891" w:rsidRPr="00CB670F" w:rsidTr="005D668B">
        <w:tc>
          <w:tcPr>
            <w:tcW w:w="3041" w:type="dxa"/>
          </w:tcPr>
          <w:p w:rsidR="00C81891" w:rsidRPr="00B432EA" w:rsidRDefault="00C8189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บริษัท คันทรี่ กรุ๊ป</w:t>
            </w:r>
            <w:r w:rsidRPr="00B432EA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B432EA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โฮลดิ้งส์</w:t>
            </w: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626" w:type="dxa"/>
            <w:gridSpan w:val="2"/>
          </w:tcPr>
          <w:p w:rsidR="00C81891" w:rsidRPr="00B432EA" w:rsidRDefault="00C8189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เป็น</w:t>
            </w: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819" w:type="dxa"/>
            <w:gridSpan w:val="2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8" w:type="dxa"/>
            <w:gridSpan w:val="2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6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3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C81891" w:rsidRPr="00CB670F" w:rsidTr="005D668B">
        <w:tc>
          <w:tcPr>
            <w:tcW w:w="3036" w:type="dxa"/>
          </w:tcPr>
          <w:p w:rsidR="00C81891" w:rsidRPr="00B432EA" w:rsidRDefault="00C8189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7" w:type="dxa"/>
            <w:gridSpan w:val="2"/>
          </w:tcPr>
          <w:p w:rsidR="00C81891" w:rsidRPr="00B432EA" w:rsidRDefault="00C8189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23" w:type="dxa"/>
            <w:gridSpan w:val="2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7" w:type="dxa"/>
            <w:gridSpan w:val="2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7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3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C81891" w:rsidRPr="00CB670F" w:rsidTr="005D668B">
        <w:tc>
          <w:tcPr>
            <w:tcW w:w="3036" w:type="dxa"/>
          </w:tcPr>
          <w:p w:rsidR="00C81891" w:rsidRPr="00CB670F" w:rsidRDefault="00C81891" w:rsidP="00F82E2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รายได้เงินปันผลรับ</w:t>
            </w:r>
          </w:p>
        </w:tc>
        <w:tc>
          <w:tcPr>
            <w:tcW w:w="1627" w:type="dxa"/>
            <w:gridSpan w:val="2"/>
          </w:tcPr>
          <w:p w:rsidR="00C81891" w:rsidRPr="00CB670F" w:rsidRDefault="00C8189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3" w:type="dxa"/>
            <w:gridSpan w:val="2"/>
          </w:tcPr>
          <w:p w:rsidR="00C81891" w:rsidRPr="00F97633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4D5DC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  <w:r w:rsidR="004D5DC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934</w:t>
            </w:r>
          </w:p>
        </w:tc>
        <w:tc>
          <w:tcPr>
            <w:tcW w:w="75" w:type="dxa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7" w:type="dxa"/>
            <w:gridSpan w:val="2"/>
          </w:tcPr>
          <w:p w:rsidR="00C81891" w:rsidRPr="002A60A0" w:rsidRDefault="00C8189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A60A0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7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C81891" w:rsidRPr="00F97633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2208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  <w:r w:rsidR="002208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934</w:t>
            </w:r>
          </w:p>
        </w:tc>
        <w:tc>
          <w:tcPr>
            <w:tcW w:w="90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3"/>
          </w:tcPr>
          <w:p w:rsidR="00C81891" w:rsidRPr="002A60A0" w:rsidRDefault="00C8189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A60A0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2743B1" w:rsidRPr="00CB670F" w:rsidTr="005D668B">
        <w:trPr>
          <w:gridAfter w:val="1"/>
          <w:wAfter w:w="13" w:type="dxa"/>
        </w:trPr>
        <w:tc>
          <w:tcPr>
            <w:tcW w:w="3052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4" w:type="dxa"/>
            <w:gridSpan w:val="2"/>
          </w:tcPr>
          <w:p w:rsidR="002743B1" w:rsidRPr="00B432EA" w:rsidRDefault="002743B1" w:rsidP="00F82E2D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743B1" w:rsidRPr="00B432EA" w:rsidRDefault="002743B1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B432EA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" w:type="dxa"/>
          </w:tcPr>
          <w:p w:rsidR="002743B1" w:rsidRPr="00B432EA" w:rsidRDefault="002743B1" w:rsidP="00F82E2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B432EA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4" w:type="dxa"/>
          </w:tcPr>
          <w:p w:rsidR="002743B1" w:rsidRPr="00B432EA" w:rsidRDefault="002743B1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81891" w:rsidRPr="00CB670F" w:rsidTr="005D668B">
        <w:tc>
          <w:tcPr>
            <w:tcW w:w="3036" w:type="dxa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เอ็มเอฟ โฮลดิ้งส์ จำกัด </w:t>
            </w:r>
          </w:p>
        </w:tc>
        <w:tc>
          <w:tcPr>
            <w:tcW w:w="1627" w:type="dxa"/>
            <w:gridSpan w:val="2"/>
          </w:tcPr>
          <w:p w:rsidR="00C81891" w:rsidRPr="00CB670F" w:rsidRDefault="00C8189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23" w:type="dxa"/>
            <w:gridSpan w:val="2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7" w:type="dxa"/>
            <w:gridSpan w:val="2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7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3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C81891" w:rsidRPr="00CB670F" w:rsidTr="005D668B">
        <w:trPr>
          <w:trHeight w:val="153"/>
        </w:trPr>
        <w:tc>
          <w:tcPr>
            <w:tcW w:w="3036" w:type="dxa"/>
          </w:tcPr>
          <w:p w:rsidR="00C81891" w:rsidRPr="00DE057B" w:rsidRDefault="00C81891" w:rsidP="00F82E2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27" w:type="dxa"/>
            <w:gridSpan w:val="2"/>
          </w:tcPr>
          <w:p w:rsidR="00C81891" w:rsidRPr="00CB670F" w:rsidRDefault="00C8189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3" w:type="dxa"/>
            <w:gridSpan w:val="2"/>
          </w:tcPr>
          <w:p w:rsidR="00C81891" w:rsidRPr="00CB670F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1B525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  <w:r w:rsidR="001B525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</w:p>
        </w:tc>
        <w:tc>
          <w:tcPr>
            <w:tcW w:w="75" w:type="dxa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7" w:type="dxa"/>
            <w:gridSpan w:val="2"/>
          </w:tcPr>
          <w:p w:rsidR="00C81891" w:rsidRPr="00CB670F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933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</w:p>
        </w:tc>
        <w:tc>
          <w:tcPr>
            <w:tcW w:w="97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C81891" w:rsidRPr="00CB670F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2208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  <w:r w:rsidR="002208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</w:p>
        </w:tc>
        <w:tc>
          <w:tcPr>
            <w:tcW w:w="90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3"/>
          </w:tcPr>
          <w:p w:rsidR="00C81891" w:rsidRPr="00CB670F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933</w:t>
            </w:r>
            <w:r w:rsidR="002743B1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</w:p>
        </w:tc>
      </w:tr>
      <w:tr w:rsidR="002743B1" w:rsidRPr="00CB670F" w:rsidTr="005D668B">
        <w:trPr>
          <w:gridAfter w:val="1"/>
          <w:wAfter w:w="13" w:type="dxa"/>
        </w:trPr>
        <w:tc>
          <w:tcPr>
            <w:tcW w:w="3052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4" w:type="dxa"/>
            <w:gridSpan w:val="2"/>
          </w:tcPr>
          <w:p w:rsidR="002743B1" w:rsidRPr="00B432EA" w:rsidRDefault="002743B1" w:rsidP="00F82E2D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743B1" w:rsidRPr="00B432EA" w:rsidRDefault="002743B1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2743B1" w:rsidRPr="00B432EA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" w:type="dxa"/>
          </w:tcPr>
          <w:p w:rsidR="002743B1" w:rsidRPr="00B432EA" w:rsidRDefault="002743B1" w:rsidP="00F82E2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  <w:gridSpan w:val="2"/>
          </w:tcPr>
          <w:p w:rsidR="002743B1" w:rsidRPr="00B432EA" w:rsidRDefault="002743B1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2743B1" w:rsidRPr="00B432EA" w:rsidRDefault="002743B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4" w:type="dxa"/>
          </w:tcPr>
          <w:p w:rsidR="002743B1" w:rsidRPr="00B432EA" w:rsidRDefault="002743B1" w:rsidP="00F82E2D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81891" w:rsidRPr="00CB670F" w:rsidTr="005D668B">
        <w:tc>
          <w:tcPr>
            <w:tcW w:w="3036" w:type="dxa"/>
          </w:tcPr>
          <w:p w:rsidR="00C81891" w:rsidRPr="00CB670F" w:rsidRDefault="00C81891" w:rsidP="00F82E2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บุคคล</w:t>
            </w: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627" w:type="dxa"/>
            <w:gridSpan w:val="2"/>
          </w:tcPr>
          <w:p w:rsidR="00C81891" w:rsidRPr="00C41407" w:rsidRDefault="00C8189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3" w:type="dxa"/>
            <w:gridSpan w:val="2"/>
          </w:tcPr>
          <w:p w:rsidR="00C81891" w:rsidRPr="00C41407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7" w:type="dxa"/>
            <w:gridSpan w:val="2"/>
          </w:tcPr>
          <w:p w:rsidR="00C81891" w:rsidRPr="00C41407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7" w:type="dxa"/>
            <w:gridSpan w:val="2"/>
          </w:tcPr>
          <w:p w:rsidR="00C81891" w:rsidRPr="00C41407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C81891" w:rsidRPr="00C41407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3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C81891" w:rsidRPr="00CB670F" w:rsidTr="005D668B">
        <w:tc>
          <w:tcPr>
            <w:tcW w:w="3036" w:type="dxa"/>
          </w:tcPr>
          <w:p w:rsidR="00C81891" w:rsidRPr="00B432EA" w:rsidRDefault="00C81891" w:rsidP="00F82E2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นายสดาวุธ  เตชะอุบล</w:t>
            </w:r>
          </w:p>
        </w:tc>
        <w:tc>
          <w:tcPr>
            <w:tcW w:w="1627" w:type="dxa"/>
            <w:gridSpan w:val="2"/>
          </w:tcPr>
          <w:p w:rsidR="00C81891" w:rsidRPr="00B432EA" w:rsidRDefault="00C8189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EA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ผู้ถือหุ้นและกรรมการ</w:t>
            </w:r>
          </w:p>
        </w:tc>
        <w:tc>
          <w:tcPr>
            <w:tcW w:w="823" w:type="dxa"/>
            <w:gridSpan w:val="2"/>
          </w:tcPr>
          <w:p w:rsidR="00C81891" w:rsidRPr="00C41407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C81891" w:rsidRPr="00C41407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7" w:type="dxa"/>
            <w:gridSpan w:val="2"/>
          </w:tcPr>
          <w:p w:rsidR="00C81891" w:rsidRPr="00C41407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7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C81891" w:rsidRPr="00CB670F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3"/>
          </w:tcPr>
          <w:p w:rsidR="00C81891" w:rsidRPr="00CB670F" w:rsidRDefault="00C81891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C81891" w:rsidRPr="00CB670F" w:rsidTr="005D668B">
        <w:tc>
          <w:tcPr>
            <w:tcW w:w="3036" w:type="dxa"/>
          </w:tcPr>
          <w:p w:rsidR="00C81891" w:rsidRPr="000D6522" w:rsidRDefault="00C81891" w:rsidP="00F82E2D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D6522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รายได้จากการขายอาคารชุด</w:t>
            </w:r>
          </w:p>
        </w:tc>
        <w:tc>
          <w:tcPr>
            <w:tcW w:w="1627" w:type="dxa"/>
            <w:gridSpan w:val="2"/>
          </w:tcPr>
          <w:p w:rsidR="00C81891" w:rsidRPr="000D6522" w:rsidRDefault="00C81891" w:rsidP="00F82E2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3" w:type="dxa"/>
            <w:gridSpan w:val="2"/>
          </w:tcPr>
          <w:p w:rsidR="00C81891" w:rsidRPr="000D6522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4D5DC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869</w:t>
            </w:r>
            <w:r w:rsidR="004D5DC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965</w:t>
            </w:r>
          </w:p>
        </w:tc>
        <w:tc>
          <w:tcPr>
            <w:tcW w:w="75" w:type="dxa"/>
          </w:tcPr>
          <w:p w:rsidR="00C81891" w:rsidRPr="000D6522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7" w:type="dxa"/>
            <w:gridSpan w:val="2"/>
          </w:tcPr>
          <w:p w:rsidR="00C81891" w:rsidRPr="000D6522" w:rsidRDefault="00C8189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D65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7" w:type="dxa"/>
            <w:gridSpan w:val="2"/>
          </w:tcPr>
          <w:p w:rsidR="00C81891" w:rsidRPr="000D6522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C81891" w:rsidRPr="000D6522" w:rsidRDefault="00D452EA" w:rsidP="00F82E2D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4D5DC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869</w:t>
            </w:r>
            <w:r w:rsidR="004D5DC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2"/>
                <w:szCs w:val="22"/>
                <w:lang w:val="en-US"/>
              </w:rPr>
              <w:t>965</w:t>
            </w:r>
          </w:p>
        </w:tc>
        <w:tc>
          <w:tcPr>
            <w:tcW w:w="90" w:type="dxa"/>
            <w:gridSpan w:val="2"/>
          </w:tcPr>
          <w:p w:rsidR="00C81891" w:rsidRPr="000D6522" w:rsidRDefault="00C81891" w:rsidP="00F82E2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3"/>
          </w:tcPr>
          <w:p w:rsidR="00C81891" w:rsidRPr="002A60A0" w:rsidRDefault="00C81891" w:rsidP="00F82E2D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D65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</w:tbl>
    <w:p w:rsidR="004E4CA3" w:rsidRPr="00CB670F" w:rsidRDefault="005D668B" w:rsidP="005D668B">
      <w:pPr>
        <w:ind w:left="547" w:hanging="547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  <w:r w:rsidR="00D452EA" w:rsidRPr="00D452EA">
        <w:rPr>
          <w:rFonts w:ascii="Angsana New" w:hAnsi="Angsana New" w:cs="Angsana New"/>
          <w:b/>
          <w:bCs/>
          <w:lang w:val="en-US"/>
        </w:rPr>
        <w:lastRenderedPageBreak/>
        <w:t>25</w:t>
      </w:r>
      <w:r w:rsidR="00BF79BA" w:rsidRPr="00175AF1">
        <w:rPr>
          <w:rFonts w:ascii="Angsana New" w:hAnsi="Angsana New" w:cs="Angsana New"/>
          <w:b/>
          <w:bCs/>
          <w:lang w:val="en-US"/>
        </w:rPr>
        <w:t>.</w:t>
      </w:r>
      <w:r w:rsidR="00B41DD1" w:rsidRPr="00175AF1">
        <w:rPr>
          <w:rFonts w:ascii="Angsana New" w:hAnsi="Angsana New" w:cs="Angsana New"/>
          <w:b/>
          <w:bCs/>
          <w:cs/>
          <w:lang w:val="en-US"/>
        </w:rPr>
        <w:tab/>
      </w:r>
      <w:r w:rsidR="004E4CA3" w:rsidRPr="00175AF1">
        <w:rPr>
          <w:rFonts w:ascii="Angsana New" w:hAnsi="Angsana New" w:cs="Angsana New"/>
          <w:b/>
          <w:bCs/>
          <w:cs/>
          <w:lang w:val="en-US"/>
        </w:rPr>
        <w:t>การเสนอข้อมูลทางการเงินจำแนกตามส่วนงาน</w:t>
      </w:r>
    </w:p>
    <w:p w:rsidR="00BF79BA" w:rsidRPr="00254726" w:rsidRDefault="00134B32" w:rsidP="0070459D">
      <w:pPr>
        <w:ind w:left="567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กลุ่มบริษัท</w:t>
      </w:r>
      <w:r w:rsidR="00BF79BA" w:rsidRPr="00CB670F">
        <w:rPr>
          <w:rFonts w:ascii="Angsana New" w:hAnsi="Angsana New" w:cs="Angsana New"/>
          <w:snapToGrid w:val="0"/>
          <w:spacing w:val="-4"/>
          <w:cs/>
          <w:lang w:val="en-US"/>
        </w:rPr>
        <w:t>ดำเนินกิจการหลักในหลายส่วนงาน คือธุรกิจลงทุน</w:t>
      </w:r>
      <w:r w:rsidR="009C33D1">
        <w:rPr>
          <w:rFonts w:ascii="Angsana New" w:hAnsi="Angsana New" w:cs="Angsana New" w:hint="cs"/>
          <w:snapToGrid w:val="0"/>
          <w:spacing w:val="-4"/>
          <w:cs/>
          <w:lang w:val="en-US"/>
        </w:rPr>
        <w:t>ถือหุ้น</w:t>
      </w:r>
      <w:r w:rsidR="00BF79BA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ในบริษัทอื่น </w:t>
      </w:r>
      <w:r w:rsidR="00BF79BA" w:rsidRPr="00CB670F">
        <w:rPr>
          <w:rFonts w:ascii="Angsana New" w:hAnsi="Angsana New" w:cs="Angsana New"/>
          <w:snapToGrid w:val="0"/>
          <w:spacing w:val="-4"/>
          <w:lang w:val="en-US"/>
        </w:rPr>
        <w:t>(Holding company)</w:t>
      </w:r>
      <w:r w:rsidR="00BF79BA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BF79BA" w:rsidRPr="00131BF0">
        <w:rPr>
          <w:rFonts w:ascii="Angsana New" w:hAnsi="Angsana New" w:cs="Angsana New"/>
          <w:snapToGrid w:val="0"/>
          <w:cs/>
          <w:lang w:val="en-US"/>
        </w:rPr>
        <w:t>และธุรกิจอสังหาริมทรัพย์ ข้อมูลทางการเงินจำแนกตามส่วนงานสำหรับ</w:t>
      </w:r>
      <w:r w:rsidR="002F4E9C" w:rsidRPr="00131BF0">
        <w:rPr>
          <w:rFonts w:ascii="Angsana New" w:hAnsi="Angsana New" w:cs="Angsana New" w:hint="cs"/>
          <w:snapToGrid w:val="0"/>
          <w:cs/>
          <w:lang w:val="en-US"/>
        </w:rPr>
        <w:t>งวดสามเดือน</w:t>
      </w:r>
      <w:r w:rsidR="00131BF0" w:rsidRPr="00131BF0">
        <w:rPr>
          <w:rFonts w:ascii="Angsana New" w:hAnsi="Angsana New" w:cs="Angsana New" w:hint="cs"/>
          <w:snapToGrid w:val="0"/>
          <w:cs/>
          <w:lang w:val="en-US"/>
        </w:rPr>
        <w:t>และงวดหกเดือน</w:t>
      </w:r>
      <w:r w:rsidR="00BF79BA" w:rsidRPr="00254726">
        <w:rPr>
          <w:rFonts w:ascii="Angsana New" w:hAnsi="Angsana New" w:cs="Angsana New"/>
          <w:snapToGrid w:val="0"/>
          <w:spacing w:val="4"/>
          <w:cs/>
          <w:lang w:val="en-US"/>
        </w:rPr>
        <w:t>สิ้นสุดวันที่</w:t>
      </w:r>
      <w:r w:rsidR="00BF79BA" w:rsidRPr="00CB670F">
        <w:rPr>
          <w:rFonts w:ascii="Angsana New" w:hAnsi="Angsana New" w:cs="Angsana New"/>
          <w:snapToGrid w:val="0"/>
          <w:spacing w:val="-2"/>
          <w:cs/>
          <w:lang w:val="en-US"/>
        </w:rPr>
        <w:t xml:space="preserve"> </w:t>
      </w:r>
      <w:r w:rsidR="00D452EA" w:rsidRPr="00D452EA">
        <w:rPr>
          <w:rFonts w:ascii="Angsana New" w:hAnsi="Angsana New" w:cs="Angsana New"/>
          <w:snapToGrid w:val="0"/>
          <w:lang w:val="en-US"/>
        </w:rPr>
        <w:t>30</w:t>
      </w:r>
      <w:r w:rsidR="00BF79BA" w:rsidRPr="00254726">
        <w:rPr>
          <w:rFonts w:ascii="Angsana New" w:hAnsi="Angsana New" w:cs="Angsana New"/>
          <w:snapToGrid w:val="0"/>
          <w:lang w:val="en-US"/>
        </w:rPr>
        <w:t xml:space="preserve"> </w:t>
      </w:r>
      <w:r w:rsidR="00131BF0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="00BF79BA" w:rsidRPr="00254726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D452EA" w:rsidRPr="00D452EA">
        <w:rPr>
          <w:rFonts w:ascii="Angsana New" w:hAnsi="Angsana New" w:cs="Angsana New"/>
          <w:snapToGrid w:val="0"/>
          <w:lang w:val="en-US"/>
        </w:rPr>
        <w:t>25</w:t>
      </w:r>
      <w:r w:rsidR="00D452EA" w:rsidRPr="00D452EA">
        <w:rPr>
          <w:rFonts w:ascii="Angsana New" w:hAnsi="Angsana New" w:cs="Angsana New" w:hint="cs"/>
          <w:snapToGrid w:val="0"/>
          <w:lang w:val="en-US"/>
        </w:rPr>
        <w:t>60</w:t>
      </w:r>
      <w:r w:rsidR="00254726" w:rsidRPr="00254726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BF79BA" w:rsidRPr="00254726">
        <w:rPr>
          <w:rFonts w:ascii="Angsana New" w:hAnsi="Angsana New" w:cs="Angsana New"/>
          <w:snapToGrid w:val="0"/>
          <w:cs/>
          <w:lang w:val="en-US"/>
        </w:rPr>
        <w:t xml:space="preserve">และ </w:t>
      </w:r>
      <w:r w:rsidR="00D452EA" w:rsidRPr="00D452EA">
        <w:rPr>
          <w:rFonts w:ascii="Angsana New" w:hAnsi="Angsana New" w:cs="Angsana New"/>
          <w:snapToGrid w:val="0"/>
          <w:lang w:val="en-US"/>
        </w:rPr>
        <w:t>255</w:t>
      </w:r>
      <w:r w:rsidR="00D452EA" w:rsidRPr="00D452EA">
        <w:rPr>
          <w:rFonts w:ascii="Angsana New" w:hAnsi="Angsana New" w:cs="Angsana New" w:hint="cs"/>
          <w:snapToGrid w:val="0"/>
          <w:lang w:val="en-US"/>
        </w:rPr>
        <w:t>9</w:t>
      </w:r>
      <w:r w:rsidR="00BF79BA" w:rsidRPr="00254726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5D21D5" w:rsidRPr="005D21D5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5D21D5" w:rsidRPr="005D21D5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D21D5" w:rsidRPr="005D21D5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5D21D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5D21D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D452EA" w:rsidRPr="00D452E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</w:tr>
      <w:tr w:rsidR="005D21D5" w:rsidRPr="005D21D5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D21D5" w:rsidRPr="005D21D5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D21D5" w:rsidRPr="005D21D5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D21D5" w:rsidRPr="005D21D5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2E5EBD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86,028,157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3F4BBE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3F4BBE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376</w:t>
            </w: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D452EA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5D21D5"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751AD2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D21D5"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751AD2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21D5" w:rsidRPr="005D21D5" w:rsidRDefault="003F4BBE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751AD2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21D5" w:rsidRPr="005D21D5" w:rsidRDefault="003F4BBE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751AD2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1D5" w:rsidRPr="005D21D5" w:rsidRDefault="003F4BBE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376</w:t>
            </w: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D452EA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5D21D5"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833</w:t>
            </w:r>
            <w:r w:rsidR="005D21D5"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551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D452EA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5D21D5"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833</w:t>
            </w:r>
            <w:r w:rsidR="005D21D5"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551</w:t>
            </w: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</w:t>
            </w:r>
            <w:r w:rsidR="009E4C8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หา</w:t>
            </w:r>
            <w:r w:rsidRPr="005D21D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D452EA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769</w:t>
            </w:r>
            <w:r w:rsidR="005D21D5"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D452EA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769</w:t>
            </w:r>
            <w:r w:rsidR="005D21D5"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3F4BBE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304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302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3F4BBE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304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302</w:t>
            </w: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D452EA" w:rsidP="0041280F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  <w:r w:rsidR="0020109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20109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438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D452EA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D21D5"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152</w:t>
            </w:r>
            <w:r w:rsidR="005D21D5"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595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D452EA" w:rsidP="0041280F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20109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941</w:t>
            </w:r>
            <w:r w:rsidR="0020109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033</w:t>
            </w:r>
          </w:p>
        </w:tc>
      </w:tr>
      <w:tr w:rsidR="002E5EBD" w:rsidRPr="005D21D5" w:rsidTr="003F4BBE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EBD" w:rsidRPr="003F4BBE" w:rsidRDefault="002E5EBD" w:rsidP="002E5EBD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4BBE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2E5EBD" w:rsidRPr="00D452EA" w:rsidRDefault="002E5EBD" w:rsidP="002E5EB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2E5EBD" w:rsidRPr="00D452EA" w:rsidRDefault="002E5EBD" w:rsidP="002E5EB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2E5EBD" w:rsidRPr="00D452EA" w:rsidRDefault="002E5EBD" w:rsidP="002E5EB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221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F4BBE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</w:p>
        </w:tc>
      </w:tr>
      <w:tr w:rsidR="002E5EBD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566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566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</w:p>
        </w:tc>
      </w:tr>
      <w:tr w:rsidR="002E5EBD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159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199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161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635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</w:p>
        </w:tc>
      </w:tr>
      <w:tr w:rsidR="002E5EBD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กำไร (</w:t>
            </w:r>
            <w:r w:rsidRPr="005D21D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ขาดทุน</w:t>
            </w:r>
            <w:r w:rsidRPr="005D21D5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) </w:t>
            </w:r>
            <w:r w:rsidRPr="005D21D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ก่อน</w:t>
            </w:r>
            <w:r w:rsidRPr="005D21D5">
              <w:rPr>
                <w:rFonts w:ascii="Angsana New" w:hAnsi="Angsana New" w:cs="Angsana New" w:hint="cs"/>
                <w:spacing w:val="-2"/>
                <w:sz w:val="24"/>
                <w:szCs w:val="24"/>
                <w:cs/>
                <w:lang w:val="en-US"/>
              </w:rPr>
              <w:t>ต้นทุนทางการเงินและ</w:t>
            </w:r>
            <w:r w:rsidRPr="005D21D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93A71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020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751AD2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731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E5EBD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386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679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1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297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325</w:t>
            </w:r>
          </w:p>
        </w:tc>
        <w:tc>
          <w:tcPr>
            <w:tcW w:w="91" w:type="dxa"/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E5EBD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119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751AD2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272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953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E5EBD" w:rsidRPr="005D21D5" w:rsidRDefault="00751AD2" w:rsidP="002E5EBD">
            <w:pPr>
              <w:spacing w:line="280" w:lineRule="exact"/>
              <w:ind w:right="1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E5EBD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2E5EBD"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2E5EBD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</w:p>
        </w:tc>
        <w:tc>
          <w:tcPr>
            <w:tcW w:w="91" w:type="dxa"/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437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364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E5EBD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5D21D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(ค่าใช้จ่าย) </w:t>
            </w: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665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714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063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1,565,39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E5EBD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 w:rsidRPr="005D21D5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119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751AD2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841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558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890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5EBD" w:rsidRPr="005D21D5" w:rsidRDefault="00751AD2" w:rsidP="00720214">
            <w:pPr>
              <w:spacing w:line="280" w:lineRule="exact"/>
              <w:ind w:right="1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E5EBD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2E5EBD"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2E5EBD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</w:p>
        </w:tc>
        <w:tc>
          <w:tcPr>
            <w:tcW w:w="91" w:type="dxa"/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5EBD" w:rsidRPr="005D21D5" w:rsidRDefault="002E5EBD" w:rsidP="002E5EB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118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762</w:t>
            </w:r>
            <w:r w:rsidRP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BF79BA" w:rsidRPr="00CB670F" w:rsidRDefault="00BF79BA" w:rsidP="00BF79BA">
      <w:pPr>
        <w:ind w:left="567"/>
        <w:jc w:val="thaiDistribute"/>
        <w:rPr>
          <w:rFonts w:ascii="Angsana New" w:hAnsi="Angsana New" w:cs="Angsana New"/>
          <w:snapToGrid w:val="0"/>
          <w:sz w:val="2"/>
          <w:szCs w:val="2"/>
          <w:lang w:val="en-US"/>
        </w:rPr>
      </w:pPr>
      <w:r w:rsidRPr="00CB670F">
        <w:rPr>
          <w:rFonts w:ascii="Angsana New" w:hAnsi="Angsana New" w:cs="Angsana New"/>
          <w:snapToGrid w:val="0"/>
          <w:lang w:val="en-US"/>
        </w:rPr>
        <w:br w:type="page"/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D03A29" w:rsidRPr="00005D4C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D03A29" w:rsidRPr="00005D4C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03A29" w:rsidRPr="00005D4C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="00C367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822D59" w:rsidRPr="00822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22D59" w:rsidRPr="00822D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131BF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D03A29" w:rsidRPr="00005D4C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03A29" w:rsidRPr="00005D4C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3E6161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3E616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3E6161" w:rsidRPr="00005D4C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6161" w:rsidRPr="00005D4C" w:rsidRDefault="003E6161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6161" w:rsidRPr="00005D4C" w:rsidRDefault="003E6161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6161" w:rsidRPr="00005D4C" w:rsidRDefault="003E6161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6161" w:rsidRPr="00005D4C" w:rsidRDefault="003E6161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6161" w:rsidRPr="00005D4C" w:rsidRDefault="003E6161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E6161" w:rsidRPr="00005D4C" w:rsidRDefault="003E6161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3E6161" w:rsidRPr="00005D4C" w:rsidRDefault="003E6161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3E6161" w:rsidRPr="00005D4C" w:rsidRDefault="003E6161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005D4C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005D4C" w:rsidRDefault="00D03A29" w:rsidP="00142EE4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005D4C" w:rsidRDefault="00C55FFB" w:rsidP="00C55FF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096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020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005D4C" w:rsidRDefault="00C55FFB" w:rsidP="00C55FF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005D4C" w:rsidRDefault="00C55FFB" w:rsidP="00C55FF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399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031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837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096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020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005D4C" w:rsidRDefault="00C55FFB" w:rsidP="00C55FF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55FFB" w:rsidRPr="00005D4C" w:rsidRDefault="00C55FFB" w:rsidP="00C55FFB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5FFB" w:rsidRPr="00005D4C" w:rsidRDefault="00C55FFB" w:rsidP="00C55FF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55FFB" w:rsidRPr="00005D4C" w:rsidRDefault="00C55FFB" w:rsidP="00C55FFB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5FFB" w:rsidRPr="00005D4C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55FFB" w:rsidRPr="00005D4C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C55FFB" w:rsidRPr="00005D4C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C55FFB" w:rsidRPr="00005D4C" w:rsidRDefault="00C55FFB" w:rsidP="00C55FFB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005D4C" w:rsidRDefault="00C55FFB" w:rsidP="00C55FF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005D4C" w:rsidRDefault="00C55FFB" w:rsidP="00C55FF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422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169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422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169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005D4C" w:rsidRDefault="00C55FFB" w:rsidP="00C55FFB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805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479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080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099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559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810" w:right="72" w:hanging="17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ขาดทุนจากการซื้อขายเงินตราต่างประเทศล่วงหน้า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810" w:right="72" w:hanging="17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ขาดทุนจากการจำหน่ายเงินลงทุนชั่วคราว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326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854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326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854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ขาดทุนจากการจำหน่ายเงินลงทุนใน</w:t>
            </w:r>
          </w:p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994" w:right="72" w:hanging="1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606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606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005D4C" w:rsidRDefault="00C55FFB" w:rsidP="00C55FF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193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193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005D4C" w:rsidRDefault="00C55FFB" w:rsidP="00C55FF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184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996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080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194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290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กำไร (ขาดทุน) ก่อน</w:t>
            </w: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US"/>
              </w:rPr>
              <w:t>ต้นทุนทางการเงินและ</w:t>
            </w: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035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266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984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140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319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594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733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594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733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กำไร (ขาดทุน) </w:t>
            </w: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162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845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266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984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735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052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</w:t>
            </w: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140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321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140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321</w:t>
            </w:r>
          </w:p>
        </w:tc>
      </w:tr>
      <w:tr w:rsidR="00C55FFB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กำไร (ขาดทุน) </w:t>
            </w: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สุทธิสำหรับงวด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5FFB" w:rsidRPr="00DE6A77" w:rsidRDefault="00D452EA" w:rsidP="00C55FF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162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581</w:t>
            </w:r>
            <w:r w:rsidR="00C55FFB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166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266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984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5FFB" w:rsidRPr="00DE6A77" w:rsidRDefault="00C55FFB" w:rsidP="00C55FF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594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731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131BF0" w:rsidRPr="00C55FFB" w:rsidRDefault="00C55FFB" w:rsidP="00BF79BA">
      <w:pPr>
        <w:tabs>
          <w:tab w:val="left" w:pos="1016"/>
        </w:tabs>
        <w:ind w:left="720" w:hanging="720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5D21D5" w:rsidRPr="00005D4C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5D21D5" w:rsidRPr="00005D4C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D21D5" w:rsidRPr="00005D4C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หก</w:t>
            </w: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822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22D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D452EA" w:rsidRPr="00D452E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</w:tr>
      <w:tr w:rsidR="005D21D5" w:rsidRPr="00005D4C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D21D5" w:rsidRPr="00005D4C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D21D5" w:rsidRPr="00005D4C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D21D5" w:rsidRPr="00005D4C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226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996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066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549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062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769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43B9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70459D" w:rsidRDefault="005D21D5" w:rsidP="00A043B9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A043B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43B9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380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066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549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43B9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062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769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012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012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C43EAF" w:rsidRDefault="005D21D5" w:rsidP="009E48A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C43EAF" w:rsidRDefault="005D21D5" w:rsidP="009E48A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</w:t>
            </w:r>
            <w:r w:rsidR="005567D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575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096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575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096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C07B20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134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184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171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70459D" w:rsidRDefault="00C07B20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134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184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171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D452EA" w:rsidP="0041280F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404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643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525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964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70459D" w:rsidRDefault="00D452EA" w:rsidP="0041280F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930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607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480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480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21D5" w:rsidRPr="0070459D" w:rsidRDefault="00C07B20" w:rsidP="0041280F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332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081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795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060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1D5" w:rsidRPr="0070459D" w:rsidRDefault="00C07B20" w:rsidP="0041280F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335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182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855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กำไร (</w:t>
            </w:r>
            <w:r w:rsidRPr="00005D4C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ขาดทุน</w:t>
            </w:r>
            <w:r w:rsidRPr="00005D4C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) </w:t>
            </w:r>
            <w:r w:rsidRPr="00005D4C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ก่อน</w:t>
            </w:r>
            <w:r w:rsidRPr="00005D4C">
              <w:rPr>
                <w:rFonts w:ascii="Angsana New" w:hAnsi="Angsana New" w:cs="Angsana New" w:hint="cs"/>
                <w:spacing w:val="-2"/>
                <w:sz w:val="24"/>
                <w:szCs w:val="24"/>
                <w:cs/>
                <w:lang w:val="en-US"/>
              </w:rPr>
              <w:t>ต้นทุนทางการเงินและ</w:t>
            </w:r>
            <w:r w:rsidRPr="00005D4C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41280F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43B9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415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965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489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43B9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5D21D5" w:rsidRPr="0070459D" w:rsidRDefault="005D21D5" w:rsidP="0041280F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086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087</w:t>
            </w:r>
            <w:r w:rsidR="002D25D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797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D21D5" w:rsidRPr="0070459D" w:rsidRDefault="00D452EA" w:rsidP="005778A9">
            <w:pPr>
              <w:spacing w:line="280" w:lineRule="exact"/>
              <w:ind w:right="12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620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20109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765</w:t>
            </w:r>
            <w:r w:rsidR="0020109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  <w:r w:rsidR="00201091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41280F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194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43B9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742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692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D21D5" w:rsidRPr="0070459D" w:rsidRDefault="00A043B9" w:rsidP="005778A9">
            <w:pPr>
              <w:spacing w:line="280" w:lineRule="exact"/>
              <w:ind w:right="12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859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5D21D5" w:rsidRPr="0070459D" w:rsidRDefault="005D21D5" w:rsidP="0041280F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186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191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(ค่าใช้จ่าย) </w:t>
            </w: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21D5" w:rsidRPr="0070459D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297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330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539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5D21D5" w:rsidRPr="0070459D" w:rsidRDefault="005D21D5" w:rsidP="009E48A5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242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381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 w:rsidRPr="00005D4C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D21D5" w:rsidRPr="00005D4C" w:rsidRDefault="005D21D5" w:rsidP="0041280F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194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43B9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412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D21D5" w:rsidRPr="00005D4C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981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21D5" w:rsidRPr="00005D4C" w:rsidRDefault="00A043B9" w:rsidP="005778A9">
            <w:pPr>
              <w:spacing w:line="280" w:lineRule="exact"/>
              <w:ind w:right="12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5D21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859</w:t>
            </w:r>
          </w:p>
        </w:tc>
        <w:tc>
          <w:tcPr>
            <w:tcW w:w="91" w:type="dxa"/>
            <w:shd w:val="clear" w:color="auto" w:fill="auto"/>
          </w:tcPr>
          <w:p w:rsidR="005D21D5" w:rsidRPr="00005D4C" w:rsidRDefault="005D21D5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21D5" w:rsidRPr="00005D4C" w:rsidRDefault="005D21D5" w:rsidP="0041280F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190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07B20" w:rsidRP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572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FC0887" w:rsidRPr="00005D4C" w:rsidTr="00FC0887">
        <w:trPr>
          <w:trHeight w:val="20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0887" w:rsidRPr="00005D4C" w:rsidRDefault="00FC0887" w:rsidP="009E48A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C0887" w:rsidRDefault="00FC0887" w:rsidP="0041280F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FC0887" w:rsidRPr="00005D4C" w:rsidRDefault="00FC0887" w:rsidP="009E48A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C0887" w:rsidRPr="00D452EA" w:rsidRDefault="00FC0887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FC0887" w:rsidRPr="00005D4C" w:rsidRDefault="00FC0887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C0887" w:rsidRPr="00D452EA" w:rsidRDefault="00FC0887" w:rsidP="009E48A5">
            <w:pPr>
              <w:spacing w:line="280" w:lineRule="exact"/>
              <w:ind w:right="13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FC0887" w:rsidRPr="00005D4C" w:rsidRDefault="00FC0887" w:rsidP="009E48A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FC0887" w:rsidRDefault="00FC0887" w:rsidP="0041280F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5D21D5" w:rsidRDefault="00131BF0" w:rsidP="00922D6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หก</w:t>
            </w: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D452EA"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มิถุนายน </w:t>
            </w:r>
            <w:r w:rsidR="00D452EA"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269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279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528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830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350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831</w:t>
            </w: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494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188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441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830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350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831</w:t>
            </w: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342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342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650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650</w:t>
            </w: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085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803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724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418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810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221</w:t>
            </w: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ขาดทุนจากการจำหน่ายเงินลงทุนใน</w:t>
            </w:r>
          </w:p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4" w:right="72" w:hanging="1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606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606</w:t>
            </w: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760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972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760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972</w:t>
            </w: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307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391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729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724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418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364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กำไร (ขาดทุน) ก่อน</w:t>
            </w: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US"/>
              </w:rPr>
              <w:t>ต้นทุนทางการเงินและ</w:t>
            </w: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186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796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712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316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1BF0" w:rsidRPr="00DE6A77" w:rsidRDefault="00131BF0" w:rsidP="00131BF0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131BF0" w:rsidRPr="00DE6A77" w:rsidRDefault="00131BF0" w:rsidP="00131BF0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069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299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118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733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729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</w:t>
            </w: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643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643</w:t>
            </w: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349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942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31BF0" w:rsidRPr="00DE6A77" w:rsidRDefault="00D452EA" w:rsidP="00922D6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  <w:r w:rsidR="00131BF0"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1BF0" w:rsidRPr="00DE6A77" w:rsidRDefault="00131BF0" w:rsidP="00922D62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118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453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086</w:t>
            </w:r>
            <w:r w:rsidRPr="00DE6A7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131BF0" w:rsidRPr="00C55FFB" w:rsidRDefault="00C55FFB" w:rsidP="00BF79BA">
      <w:pPr>
        <w:tabs>
          <w:tab w:val="left" w:pos="1016"/>
        </w:tabs>
        <w:ind w:left="720" w:hanging="720"/>
        <w:rPr>
          <w:rFonts w:ascii="Angsana New" w:hAnsi="Angsana New" w:cs="Angsana New"/>
          <w:sz w:val="2"/>
          <w:szCs w:val="2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170"/>
        <w:gridCol w:w="90"/>
        <w:gridCol w:w="1170"/>
        <w:gridCol w:w="90"/>
        <w:gridCol w:w="1170"/>
      </w:tblGrid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FC0887" w:rsidRDefault="009E48A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9E48A5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</w:tcPr>
          <w:p w:rsidR="009E48A5" w:rsidRPr="00CB670F" w:rsidRDefault="009E48A5" w:rsidP="009E48A5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 xml:space="preserve">(หน่วย </w:t>
            </w:r>
            <w:r w:rsidRPr="00CB670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 xml:space="preserve">: </w:t>
            </w:r>
            <w:r w:rsidRPr="00CB670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>บาท</w:t>
            </w:r>
            <w:r w:rsidRPr="00CB670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tabs>
                <w:tab w:val="left" w:pos="2798"/>
              </w:tabs>
              <w:spacing w:line="28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F97D9A" w:rsidRDefault="009E48A5" w:rsidP="009E48A5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97D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F97D9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452EA" w:rsidRPr="00D452E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F97D9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F97D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D452EA" w:rsidRPr="00D452E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60</w:t>
            </w:r>
            <w:r w:rsidRPr="00F97D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(“ยังไม่ได้ตรวจสอบ”)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F97D9A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20109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708</w:t>
            </w:r>
            <w:r w:rsidR="0020109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  <w:r w:rsidR="0020109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F97D9A" w:rsidRDefault="009E48A5" w:rsidP="009E48A5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F97D9A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9E48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835</w:t>
            </w:r>
            <w:r w:rsidR="009E48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195</w:t>
            </w:r>
            <w:r w:rsidR="009E48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F97D9A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F97D9A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585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707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409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E48A5" w:rsidRPr="00F97D9A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005D4C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20109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957</w:t>
            </w:r>
            <w:r w:rsidR="0020109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912</w:t>
            </w:r>
            <w:r w:rsidR="0020109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545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255</w:t>
            </w:r>
            <w:r w:rsidR="00D452EA" w:rsidRPr="00D452E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378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014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828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538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063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48A5" w:rsidRPr="00CB670F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tabs>
                <w:tab w:val="left" w:pos="2798"/>
              </w:tabs>
              <w:spacing w:line="28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452EA" w:rsidRPr="00D452E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F97D9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F97D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D452EA" w:rsidRPr="00D452E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(“ยังไม่ได้ตรวจสอบ”)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D452EA" w:rsidP="00C07B2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94216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94216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149</w:t>
            </w:r>
            <w:r w:rsidR="0094216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07B20">
              <w:rPr>
                <w:rFonts w:ascii="Angsana New" w:hAnsi="Angsana New" w:cs="Angsana New"/>
                <w:sz w:val="24"/>
                <w:szCs w:val="24"/>
                <w:lang w:val="en-US"/>
              </w:rPr>
              <w:t>411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708</w:t>
            </w:r>
            <w:r w:rsidR="009E48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="009E48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582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CB670F" w:rsidRDefault="00C07B20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94216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94216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261</w:t>
            </w:r>
            <w:r w:rsidR="0094216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491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255</w:t>
            </w:r>
            <w:r w:rsidR="00D452EA" w:rsidRPr="00D452E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536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166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452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48A5" w:rsidRPr="00CB670F" w:rsidRDefault="00D452EA" w:rsidP="009E48A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491</w:t>
            </w:r>
          </w:p>
        </w:tc>
      </w:tr>
    </w:tbl>
    <w:p w:rsidR="006374A1" w:rsidRPr="00CB670F" w:rsidRDefault="00D452EA" w:rsidP="00C55FFB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s/>
        </w:rPr>
      </w:pPr>
      <w:r w:rsidRPr="00D452EA">
        <w:rPr>
          <w:rFonts w:ascii="Angsana New" w:hAnsi="Angsana New" w:cs="Angsana New"/>
          <w:b/>
          <w:bCs/>
          <w:lang w:val="en-US"/>
        </w:rPr>
        <w:t>26</w:t>
      </w:r>
      <w:r w:rsidR="006374A1" w:rsidRPr="00CB670F">
        <w:rPr>
          <w:rFonts w:ascii="Angsana New" w:hAnsi="Angsana New" w:cs="Angsana New"/>
          <w:b/>
          <w:bCs/>
          <w:cs/>
        </w:rPr>
        <w:t>.</w:t>
      </w:r>
      <w:r w:rsidR="006374A1" w:rsidRPr="00CB670F">
        <w:rPr>
          <w:rFonts w:ascii="Angsana New" w:hAnsi="Angsana New" w:cs="Angsana New"/>
          <w:b/>
          <w:bCs/>
          <w:lang w:val="en-US"/>
        </w:rPr>
        <w:tab/>
      </w:r>
      <w:r w:rsidR="006374A1" w:rsidRPr="00CB670F">
        <w:rPr>
          <w:rFonts w:ascii="Angsana New" w:hAnsi="Angsana New" w:cs="Angsana New"/>
          <w:b/>
          <w:bCs/>
          <w:snapToGrid w:val="0"/>
          <w:cs/>
        </w:rPr>
        <w:t>สัญญาที่สำคัญ</w:t>
      </w:r>
    </w:p>
    <w:p w:rsidR="00623F88" w:rsidRPr="00CB670F" w:rsidRDefault="00D452EA" w:rsidP="00623F88">
      <w:pPr>
        <w:ind w:left="1267" w:hanging="720"/>
        <w:jc w:val="thaiDistribute"/>
        <w:rPr>
          <w:rFonts w:ascii="Angsana New" w:hAnsi="Angsana New" w:cs="Angsana New"/>
          <w:cs/>
        </w:rPr>
      </w:pPr>
      <w:r w:rsidRPr="00D452EA">
        <w:rPr>
          <w:rFonts w:ascii="Angsana New" w:hAnsi="Angsana New" w:cs="Angsana New"/>
          <w:spacing w:val="4"/>
          <w:lang w:val="en-US"/>
        </w:rPr>
        <w:t>26</w:t>
      </w:r>
      <w:r w:rsidR="00C30FA8" w:rsidRPr="00CB670F">
        <w:rPr>
          <w:rFonts w:ascii="Angsana New" w:hAnsi="Angsana New" w:cs="Angsana New"/>
          <w:spacing w:val="4"/>
          <w:lang w:val="en-US"/>
        </w:rPr>
        <w:t>.</w:t>
      </w:r>
      <w:r w:rsidRPr="00D452EA">
        <w:rPr>
          <w:rFonts w:ascii="Angsana New" w:hAnsi="Angsana New" w:cs="Angsana New"/>
          <w:spacing w:val="4"/>
          <w:lang w:val="en-US"/>
        </w:rPr>
        <w:t>1</w:t>
      </w:r>
      <w:r w:rsidR="00C30FA8" w:rsidRPr="00CB670F">
        <w:rPr>
          <w:rFonts w:ascii="Angsana New" w:hAnsi="Angsana New" w:cs="Angsana New"/>
          <w:spacing w:val="4"/>
          <w:lang w:val="en-US"/>
        </w:rPr>
        <w:tab/>
      </w:r>
      <w:r w:rsidR="00623F88" w:rsidRPr="00CB670F">
        <w:rPr>
          <w:rFonts w:ascii="Angsana New" w:hAnsi="Angsana New" w:cs="Angsana New"/>
          <w:cs/>
        </w:rPr>
        <w:t xml:space="preserve">เมื่อวันที่ </w:t>
      </w:r>
      <w:r w:rsidRPr="00D452EA">
        <w:rPr>
          <w:rFonts w:ascii="Angsana New" w:hAnsi="Angsana New" w:cs="Angsana New"/>
          <w:lang w:val="en-US"/>
        </w:rPr>
        <w:t>15</w:t>
      </w:r>
      <w:r w:rsidR="00623F88" w:rsidRPr="00CB670F">
        <w:rPr>
          <w:rFonts w:ascii="Angsana New" w:hAnsi="Angsana New" w:cs="Angsana New"/>
          <w:cs/>
        </w:rPr>
        <w:t xml:space="preserve"> พฤษภาคม </w:t>
      </w:r>
      <w:r w:rsidRPr="00D452EA">
        <w:rPr>
          <w:rFonts w:ascii="Angsana New" w:hAnsi="Angsana New" w:cs="Angsana New"/>
          <w:lang w:val="en-US"/>
        </w:rPr>
        <w:t>2556</w:t>
      </w:r>
      <w:r w:rsidR="00623F88" w:rsidRPr="00CB670F">
        <w:rPr>
          <w:rFonts w:ascii="Angsana New" w:hAnsi="Angsana New" w:cs="Angsana New"/>
          <w:cs/>
        </w:rPr>
        <w:t xml:space="preserve"> บริษัทได้ทำสัญญาร่วมทุน (Joint Venture Agreement) กับบริษัท บีซีอีจี ไทย อินเตอร์เนชั่นแนล จำกัด เพื่อ</w:t>
      </w:r>
      <w:r w:rsidR="00623F88" w:rsidRPr="00CB670F">
        <w:rPr>
          <w:rFonts w:ascii="Angsana New" w:hAnsi="Angsana New" w:cs="Angsana New"/>
          <w:cs/>
          <w:lang w:val="en-US"/>
        </w:rPr>
        <w:t>ให้บริษัทดังกล่าวร่วมลงทุนใน</w:t>
      </w:r>
      <w:r w:rsidR="00623F88" w:rsidRPr="00CB670F">
        <w:rPr>
          <w:rFonts w:ascii="Angsana New" w:hAnsi="Angsana New" w:cs="Angsana New"/>
          <w:cs/>
        </w:rPr>
        <w:t xml:space="preserve">บริษัท แลนด์มาร์ค โฮลดิ้งส์ จำกัด (“บริษัทย่อย”) โดยจะร่วมกันพัฒนาโครงการเจ้าพระยา เอสเตท ภายใต้เงื่อนไขที่บริษัท บีซีอีจี ไทย อินเตอร์เนชั่นแนล จำกัด จะต้องชำระเงินค่าหุ้นสามัญเป็นเงินสดทั้งสิ้นจำนวน </w:t>
      </w:r>
      <w:r w:rsidRPr="00D452EA">
        <w:rPr>
          <w:rFonts w:ascii="Angsana New" w:hAnsi="Angsana New" w:cs="Angsana New"/>
          <w:lang w:val="en-US"/>
        </w:rPr>
        <w:t>60</w:t>
      </w:r>
      <w:r w:rsidR="00623F88" w:rsidRPr="00CB670F">
        <w:rPr>
          <w:rFonts w:ascii="Angsana New" w:hAnsi="Angsana New" w:cs="Angsana New"/>
          <w:cs/>
        </w:rPr>
        <w:t xml:space="preserve"> ล้านดอลลาร์สหรัฐ</w:t>
      </w:r>
      <w:r w:rsidR="00623F88" w:rsidRPr="00CB670F">
        <w:rPr>
          <w:rFonts w:ascii="Angsana New" w:hAnsi="Angsana New" w:cs="Angsana New"/>
          <w:cs/>
          <w:lang w:val="en-US"/>
        </w:rPr>
        <w:t>ให้แก่บริษัทย่อย</w:t>
      </w:r>
      <w:r w:rsidR="00623F88" w:rsidRPr="00CB670F">
        <w:rPr>
          <w:rFonts w:ascii="Angsana New" w:hAnsi="Angsana New" w:cs="Angsana New"/>
          <w:cs/>
        </w:rPr>
        <w:t>เพื่อใช้พัฒนาโครงการนี้โดยเฉพาะ ซึ่ง</w:t>
      </w:r>
      <w:r w:rsidR="0098770B">
        <w:rPr>
          <w:rFonts w:ascii="Angsana New" w:hAnsi="Angsana New" w:cs="Angsana New" w:hint="cs"/>
          <w:cs/>
        </w:rPr>
        <w:t>ต่อมา</w:t>
      </w:r>
      <w:r w:rsidR="00623F88" w:rsidRPr="00CB670F">
        <w:rPr>
          <w:rFonts w:ascii="Angsana New" w:hAnsi="Angsana New" w:cs="Angsana New"/>
          <w:cs/>
        </w:rPr>
        <w:t>บริษัทย่อยได้รับชำระค่าหุ้นสามัญจากบริษัทดังกล่าวตามที่บริษัทได้มีการทำสัญญาตกลงไว้</w:t>
      </w:r>
      <w:r w:rsidR="0098770B" w:rsidRPr="0098770B">
        <w:rPr>
          <w:rFonts w:ascii="Angsana New" w:hAnsi="Angsana New" w:cs="Angsana New" w:hint="cs"/>
          <w:spacing w:val="2"/>
          <w:cs/>
        </w:rPr>
        <w:t>และได้</w:t>
      </w:r>
      <w:r w:rsidR="00623F88" w:rsidRPr="0098770B">
        <w:rPr>
          <w:rFonts w:ascii="Angsana New" w:hAnsi="Angsana New" w:cs="Angsana New"/>
          <w:spacing w:val="2"/>
          <w:cs/>
        </w:rPr>
        <w:t>จดทะเบียนเพิ่มทุนกับกรมพัฒนาธุรกิจการค้า กระทรวงพาณิชย์</w:t>
      </w:r>
      <w:r w:rsidR="0098770B" w:rsidRPr="0098770B">
        <w:rPr>
          <w:rFonts w:ascii="Angsana New" w:hAnsi="Angsana New" w:cs="Angsana New" w:hint="cs"/>
          <w:spacing w:val="2"/>
          <w:cs/>
        </w:rPr>
        <w:t>แล้ว</w:t>
      </w:r>
      <w:r w:rsidR="0098770B" w:rsidRPr="0098770B">
        <w:rPr>
          <w:rFonts w:ascii="Angsana New" w:hAnsi="Angsana New" w:cs="Angsana New"/>
          <w:spacing w:val="2"/>
          <w:cs/>
        </w:rPr>
        <w:t xml:space="preserve"> โดย</w:t>
      </w:r>
      <w:r w:rsidR="003E5BFA">
        <w:rPr>
          <w:rFonts w:ascii="Angsana New" w:hAnsi="Angsana New" w:cs="Angsana New" w:hint="cs"/>
          <w:cs/>
        </w:rPr>
        <w:t>ภายหลังการเพิ่มทุนดังกล่าว</w:t>
      </w:r>
      <w:r w:rsidR="0098770B" w:rsidRPr="0098770B">
        <w:rPr>
          <w:rFonts w:ascii="Angsana New" w:hAnsi="Angsana New" w:cs="Angsana New"/>
          <w:spacing w:val="2"/>
          <w:cs/>
        </w:rPr>
        <w:t>บริษัท</w:t>
      </w:r>
      <w:r w:rsidR="00623F88" w:rsidRPr="002C76E3">
        <w:rPr>
          <w:rFonts w:ascii="Angsana New" w:hAnsi="Angsana New" w:cs="Angsana New"/>
          <w:spacing w:val="6"/>
          <w:lang w:val="en-US"/>
        </w:rPr>
        <w:t xml:space="preserve"> </w:t>
      </w:r>
      <w:r w:rsidR="00623F88" w:rsidRPr="002C76E3">
        <w:rPr>
          <w:rFonts w:ascii="Angsana New" w:hAnsi="Angsana New" w:cs="Angsana New"/>
          <w:spacing w:val="6"/>
          <w:cs/>
        </w:rPr>
        <w:t>และบริษัท บีซีอีจี ไทย อินเตอร์เน</w:t>
      </w:r>
      <w:r w:rsidR="0098770B" w:rsidRPr="002C76E3">
        <w:rPr>
          <w:rFonts w:ascii="Angsana New" w:hAnsi="Angsana New" w:cs="Angsana New"/>
          <w:spacing w:val="6"/>
          <w:cs/>
        </w:rPr>
        <w:t xml:space="preserve">ชั่นแนล จำกัด </w:t>
      </w:r>
      <w:r w:rsidR="00623F88" w:rsidRPr="002C76E3">
        <w:rPr>
          <w:rFonts w:ascii="Angsana New" w:hAnsi="Angsana New" w:cs="Angsana New"/>
          <w:spacing w:val="6"/>
          <w:cs/>
        </w:rPr>
        <w:t>ถือหุ้น</w:t>
      </w:r>
      <w:r w:rsidR="00623F88" w:rsidRPr="00CB670F">
        <w:rPr>
          <w:rFonts w:ascii="Angsana New" w:hAnsi="Angsana New" w:cs="Angsana New"/>
          <w:cs/>
        </w:rPr>
        <w:t xml:space="preserve"> </w:t>
      </w:r>
      <w:r w:rsidR="0098770B" w:rsidRPr="00CB670F">
        <w:rPr>
          <w:rFonts w:ascii="Angsana New" w:hAnsi="Angsana New" w:cs="Angsana New"/>
          <w:cs/>
          <w:lang w:val="en-US"/>
        </w:rPr>
        <w:t>ใน</w:t>
      </w:r>
      <w:r w:rsidR="0098770B" w:rsidRPr="00CB670F">
        <w:rPr>
          <w:rFonts w:ascii="Angsana New" w:hAnsi="Angsana New" w:cs="Angsana New"/>
          <w:cs/>
        </w:rPr>
        <w:t>บริษัท แลนด์มาร์ค โฮลดิ้งส์ จำกัด</w:t>
      </w:r>
      <w:r w:rsidR="003E5BFA">
        <w:rPr>
          <w:rFonts w:ascii="Angsana New" w:hAnsi="Angsana New" w:cs="Angsana New" w:hint="cs"/>
          <w:cs/>
        </w:rPr>
        <w:t xml:space="preserve">ในสัดส่วนร้อยละ </w:t>
      </w:r>
      <w:r w:rsidR="003E5BFA">
        <w:rPr>
          <w:rFonts w:ascii="Angsana New" w:hAnsi="Angsana New" w:cs="Angsana New"/>
          <w:lang w:val="en-US"/>
        </w:rPr>
        <w:t xml:space="preserve">70 </w:t>
      </w:r>
      <w:r w:rsidR="003E5BFA">
        <w:rPr>
          <w:rFonts w:ascii="Angsana New" w:hAnsi="Angsana New" w:cs="Angsana New" w:hint="cs"/>
          <w:cs/>
          <w:lang w:val="en-US"/>
        </w:rPr>
        <w:t xml:space="preserve">และร้อยละ </w:t>
      </w:r>
      <w:r w:rsidR="003E5BFA">
        <w:rPr>
          <w:rFonts w:ascii="Angsana New" w:hAnsi="Angsana New" w:cs="Angsana New"/>
          <w:lang w:val="en-US"/>
        </w:rPr>
        <w:t xml:space="preserve">30 </w:t>
      </w:r>
      <w:r w:rsidR="003E5BFA">
        <w:rPr>
          <w:rFonts w:ascii="Angsana New" w:hAnsi="Angsana New" w:cs="Angsana New" w:hint="cs"/>
          <w:cs/>
          <w:lang w:val="en-US"/>
        </w:rPr>
        <w:t>ตามลำดับ</w:t>
      </w:r>
      <w:r w:rsidR="0098770B">
        <w:rPr>
          <w:rFonts w:ascii="Angsana New" w:hAnsi="Angsana New" w:cs="Angsana New" w:hint="cs"/>
          <w:cs/>
        </w:rPr>
        <w:t xml:space="preserve"> </w:t>
      </w:r>
    </w:p>
    <w:p w:rsidR="006374A1" w:rsidRPr="00CB670F" w:rsidRDefault="00D452EA" w:rsidP="00623F88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D452EA">
        <w:rPr>
          <w:rFonts w:ascii="Angsana New" w:hAnsi="Angsana New" w:cs="Angsana New"/>
          <w:spacing w:val="4"/>
          <w:lang w:val="en-US"/>
        </w:rPr>
        <w:t>26</w:t>
      </w:r>
      <w:r w:rsidR="006374A1" w:rsidRPr="00CB670F">
        <w:rPr>
          <w:rFonts w:ascii="Angsana New" w:hAnsi="Angsana New" w:cs="Angsana New"/>
          <w:spacing w:val="4"/>
          <w:lang w:val="en-US"/>
        </w:rPr>
        <w:t>.</w:t>
      </w:r>
      <w:r w:rsidRPr="00D452EA">
        <w:rPr>
          <w:rFonts w:ascii="Angsana New" w:hAnsi="Angsana New" w:cs="Angsana New"/>
          <w:spacing w:val="4"/>
          <w:lang w:val="en-US"/>
        </w:rPr>
        <w:t>2</w:t>
      </w:r>
      <w:r w:rsidR="006374A1" w:rsidRPr="00CB670F">
        <w:rPr>
          <w:rFonts w:ascii="Angsana New" w:hAnsi="Angsana New" w:cs="Angsana New"/>
          <w:spacing w:val="4"/>
          <w:lang w:val="en-US"/>
        </w:rPr>
        <w:tab/>
      </w:r>
      <w:r w:rsidR="006374A1" w:rsidRPr="00CB670F">
        <w:rPr>
          <w:rFonts w:ascii="Angsana New" w:hAnsi="Angsana New" w:cs="Angsana New"/>
          <w:spacing w:val="4"/>
          <w:cs/>
        </w:rPr>
        <w:t xml:space="preserve">เมื่อวันที่ </w:t>
      </w:r>
      <w:r w:rsidRPr="00D452EA">
        <w:rPr>
          <w:rFonts w:ascii="Angsana New" w:hAnsi="Angsana New" w:cs="Angsana New"/>
          <w:spacing w:val="4"/>
          <w:lang w:val="en-US"/>
        </w:rPr>
        <w:t>1</w:t>
      </w:r>
      <w:r w:rsidR="006374A1" w:rsidRPr="00CB670F">
        <w:rPr>
          <w:rFonts w:ascii="Angsana New" w:hAnsi="Angsana New" w:cs="Angsana New"/>
          <w:spacing w:val="4"/>
          <w:cs/>
        </w:rPr>
        <w:t xml:space="preserve"> 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>ตุลาคม</w:t>
      </w:r>
      <w:r w:rsidR="006374A1" w:rsidRPr="00CB670F">
        <w:rPr>
          <w:rFonts w:ascii="Angsana New" w:hAnsi="Angsana New" w:cs="Angsana New"/>
          <w:spacing w:val="4"/>
          <w:cs/>
        </w:rPr>
        <w:t xml:space="preserve"> </w:t>
      </w:r>
      <w:r w:rsidRPr="00D452EA">
        <w:rPr>
          <w:rFonts w:ascii="Angsana New" w:hAnsi="Angsana New" w:cs="Angsana New"/>
          <w:spacing w:val="4"/>
          <w:lang w:val="en-US"/>
        </w:rPr>
        <w:t>2557</w:t>
      </w:r>
      <w:r w:rsidR="006374A1" w:rsidRPr="00CB670F">
        <w:rPr>
          <w:rFonts w:ascii="Angsana New" w:hAnsi="Angsana New" w:cs="Angsana New"/>
          <w:spacing w:val="4"/>
          <w:cs/>
        </w:rPr>
        <w:t xml:space="preserve"> บริษัทได้ทำสัญญาการให้บริการดำเนินงานกับ</w:t>
      </w:r>
      <w:r w:rsidR="005103A5" w:rsidRPr="00CB670F">
        <w:rPr>
          <w:rFonts w:ascii="Angsana New" w:hAnsi="Angsana New" w:cs="Angsana New"/>
          <w:spacing w:val="4"/>
          <w:cs/>
          <w:lang w:val="en-US"/>
        </w:rPr>
        <w:t>บริษัทย่อย</w:t>
      </w:r>
      <w:r w:rsidR="006374A1" w:rsidRPr="00CB670F">
        <w:rPr>
          <w:rFonts w:ascii="Angsana New" w:hAnsi="Angsana New" w:cs="Angsana New"/>
          <w:spacing w:val="-10"/>
          <w:cs/>
        </w:rPr>
        <w:t>แห่งหนึ่ง สำหรับการที่บริษัทให้บริการเกี่ยวกับการจัดการและการดำเนินงาน</w:t>
      </w:r>
      <w:r w:rsidR="006374A1" w:rsidRPr="00CB670F">
        <w:rPr>
          <w:rFonts w:ascii="Angsana New" w:hAnsi="Angsana New" w:cs="Angsana New"/>
          <w:cs/>
        </w:rPr>
        <w:t>แก่บริษัทดังกล่าว โดยค่าบริการ</w:t>
      </w:r>
      <w:r w:rsidR="006374A1" w:rsidRPr="00CB670F">
        <w:rPr>
          <w:rFonts w:ascii="Angsana New" w:hAnsi="Angsana New" w:cs="Angsana New"/>
          <w:spacing w:val="-6"/>
          <w:cs/>
          <w:lang w:val="en-US"/>
        </w:rPr>
        <w:t xml:space="preserve">คำนวณจากต้นทุนบวกส่วนเพิ่ม </w:t>
      </w:r>
      <w:r w:rsidR="006374A1" w:rsidRPr="00CB670F">
        <w:rPr>
          <w:rFonts w:ascii="Angsana New" w:hAnsi="Angsana New" w:cs="Angsana New"/>
          <w:spacing w:val="-6"/>
          <w:cs/>
        </w:rPr>
        <w:t>และเงื่อนไขการเลิกสัญญาเป็นไปตามข้อตกลงที่ระบุไว้ในสัญญา</w:t>
      </w:r>
    </w:p>
    <w:p w:rsidR="006374A1" w:rsidRPr="00CB670F" w:rsidRDefault="00D452EA" w:rsidP="00012699">
      <w:pPr>
        <w:spacing w:before="240" w:after="120"/>
        <w:ind w:left="1267" w:hanging="727"/>
        <w:jc w:val="thaiDistribute"/>
        <w:rPr>
          <w:rFonts w:ascii="Angsana New" w:hAnsi="Angsana New" w:cs="Angsana New"/>
          <w:snapToGrid w:val="0"/>
          <w:cs/>
        </w:rPr>
      </w:pPr>
      <w:r w:rsidRPr="00D452EA">
        <w:rPr>
          <w:rFonts w:ascii="Angsana New" w:hAnsi="Angsana New" w:cs="Angsana New"/>
          <w:snapToGrid w:val="0"/>
          <w:lang w:val="en-US"/>
        </w:rPr>
        <w:t>26</w:t>
      </w:r>
      <w:r w:rsidR="006374A1" w:rsidRPr="00CB670F">
        <w:rPr>
          <w:rFonts w:ascii="Angsana New" w:hAnsi="Angsana New" w:cs="Angsana New"/>
          <w:snapToGrid w:val="0"/>
          <w:cs/>
        </w:rPr>
        <w:t>.</w:t>
      </w:r>
      <w:r w:rsidRPr="00D452EA">
        <w:rPr>
          <w:rFonts w:ascii="Angsana New" w:hAnsi="Angsana New" w:cs="Angsana New"/>
          <w:snapToGrid w:val="0"/>
          <w:lang w:val="en-US"/>
        </w:rPr>
        <w:t>3</w:t>
      </w:r>
      <w:r w:rsidR="006374A1" w:rsidRPr="00CB670F">
        <w:rPr>
          <w:rFonts w:ascii="Angsana New" w:hAnsi="Angsana New" w:cs="Angsana New"/>
          <w:snapToGrid w:val="0"/>
          <w:cs/>
        </w:rPr>
        <w:tab/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เมื่อวันที่ </w:t>
      </w:r>
      <w:r w:rsidRPr="00D452EA">
        <w:rPr>
          <w:rFonts w:ascii="Angsana New" w:hAnsi="Angsana New" w:cs="Angsana New"/>
          <w:spacing w:val="4"/>
          <w:lang w:val="en-US"/>
        </w:rPr>
        <w:t>19</w:t>
      </w:r>
      <w:r w:rsidR="006374A1"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พฤศจิกายน </w:t>
      </w:r>
      <w:r w:rsidRPr="00D452EA">
        <w:rPr>
          <w:rFonts w:ascii="Angsana New" w:hAnsi="Angsana New" w:cs="Angsana New"/>
          <w:spacing w:val="4"/>
          <w:lang w:val="en-US"/>
        </w:rPr>
        <w:t>2557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 บริษัท</w:t>
      </w:r>
      <w:r w:rsidR="006374A1" w:rsidRPr="00CB670F">
        <w:rPr>
          <w:rFonts w:ascii="Angsana New" w:hAnsi="Angsana New" w:cs="Angsana New"/>
          <w:snapToGrid w:val="0"/>
          <w:cs/>
        </w:rPr>
        <w:t xml:space="preserve"> แลนด์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>มาร์ค</w:t>
      </w:r>
      <w:r w:rsidR="006374A1" w:rsidRPr="00CB670F">
        <w:rPr>
          <w:rFonts w:ascii="Angsana New" w:hAnsi="Angsana New" w:cs="Angsana New"/>
          <w:snapToGrid w:val="0"/>
          <w:cs/>
        </w:rPr>
        <w:t xml:space="preserve"> โฮลดิ้งส์</w:t>
      </w:r>
      <w:r w:rsidR="006374A1" w:rsidRPr="00CB670F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6374A1" w:rsidRPr="00CB670F">
        <w:rPr>
          <w:rFonts w:ascii="Angsana New" w:hAnsi="Angsana New" w:cs="Angsana New"/>
          <w:snapToGrid w:val="0"/>
          <w:cs/>
        </w:rPr>
        <w:t>จำกัด</w:t>
      </w:r>
      <w:r w:rsidR="006374A1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6374A1" w:rsidRPr="00CB670F">
        <w:rPr>
          <w:rFonts w:ascii="Angsana New" w:hAnsi="Angsana New" w:cs="Angsana New"/>
          <w:snapToGrid w:val="0"/>
          <w:cs/>
          <w:lang w:val="en-US"/>
        </w:rPr>
        <w:t>ซึ่งเป็นบริษัทย่อยของบริษัท</w:t>
      </w:r>
      <w:r w:rsidR="006374A1" w:rsidRPr="00FC0887">
        <w:rPr>
          <w:rFonts w:ascii="Angsana New" w:hAnsi="Angsana New" w:cs="Angsana New"/>
          <w:snapToGrid w:val="0"/>
          <w:cs/>
          <w:lang w:val="en-US"/>
        </w:rPr>
        <w:t>ได้</w:t>
      </w:r>
      <w:r w:rsidR="006374A1" w:rsidRPr="00FC0887">
        <w:rPr>
          <w:rFonts w:ascii="Angsana New" w:hAnsi="Angsana New" w:cs="Angsana New"/>
          <w:cs/>
          <w:lang w:val="en-US"/>
        </w:rPr>
        <w:t xml:space="preserve">เข้าทำสัญญาการใช้สิทธิกับ </w:t>
      </w:r>
      <w:r w:rsidR="006374A1" w:rsidRPr="00FC0887">
        <w:rPr>
          <w:rFonts w:ascii="Angsana New" w:hAnsi="Angsana New" w:cs="Angsana New"/>
          <w:lang w:val="en-US"/>
        </w:rPr>
        <w:t>Four Seasons Hotel &amp; Resorts Asia Pacific Pte Ltd.</w:t>
      </w:r>
      <w:r w:rsidR="006374A1" w:rsidRPr="00FC0887">
        <w:rPr>
          <w:rFonts w:ascii="Angsana New" w:hAnsi="Angsana New" w:cs="Angsana New"/>
          <w:cs/>
          <w:lang w:val="en-US"/>
        </w:rPr>
        <w:t xml:space="preserve"> เพื่อใช้สิทธิ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การใช้ชื่อ </w:t>
      </w:r>
      <w:r w:rsidR="006374A1" w:rsidRPr="00CB670F">
        <w:rPr>
          <w:rFonts w:ascii="Angsana New" w:hAnsi="Angsana New" w:cs="Angsana New"/>
          <w:spacing w:val="4"/>
          <w:lang w:val="en-US"/>
        </w:rPr>
        <w:t>“Four Seasons”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 ในส่วนของการเป็นเจ้าของและการดำเนินงานซึ่งรวมถึงบริการและกิจกรรมที่เกี่ยวข้องและจำเป็นทั้งหมดในการดำเนินงานด้านที่พักอาศัยภายใต้โครงการเจ้าพระยา เอสเตท ตั้งแต่วันที่ </w:t>
      </w:r>
      <w:r w:rsidRPr="00D452EA">
        <w:rPr>
          <w:rFonts w:ascii="Angsana New" w:hAnsi="Angsana New" w:cs="Angsana New"/>
          <w:spacing w:val="4"/>
          <w:lang w:val="en-US"/>
        </w:rPr>
        <w:t>19</w:t>
      </w:r>
      <w:r w:rsidR="006374A1"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พฤศจิกายน </w:t>
      </w:r>
      <w:r w:rsidRPr="00D452EA">
        <w:rPr>
          <w:rFonts w:ascii="Angsana New" w:hAnsi="Angsana New" w:cs="Angsana New"/>
          <w:spacing w:val="4"/>
          <w:lang w:val="en-US"/>
        </w:rPr>
        <w:t>2557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 จนกว่าจะปิดการขาย ทั้งนี้ </w:t>
      </w:r>
      <w:r w:rsidR="006374A1" w:rsidRPr="00CB670F">
        <w:rPr>
          <w:rFonts w:ascii="Angsana New" w:hAnsi="Angsana New" w:cs="Angsana New"/>
          <w:spacing w:val="4"/>
          <w:lang w:val="en-US"/>
        </w:rPr>
        <w:t>Four Seasons Hotel &amp; Resorts Asia Pacific Pte Ltd.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 มีสิทธิได้รับค่าธรรมเนียมการใช้สิทธิ </w:t>
      </w:r>
      <w:r w:rsidR="006374A1" w:rsidRPr="00CB670F">
        <w:rPr>
          <w:rFonts w:ascii="Angsana New" w:hAnsi="Angsana New" w:cs="Angsana New"/>
          <w:spacing w:val="-4"/>
          <w:cs/>
          <w:lang w:val="en-US"/>
        </w:rPr>
        <w:t>ซึ่งคำนวณเป็นอัตราร้อยละของยอดรายได้ขั้นต้นของโครงการ</w:t>
      </w:r>
    </w:p>
    <w:p w:rsidR="004E4CA3" w:rsidRPr="00CB670F" w:rsidRDefault="00C55FFB" w:rsidP="00C55FFB">
      <w:pPr>
        <w:ind w:left="547" w:hanging="547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  <w:r w:rsidR="00D452EA" w:rsidRPr="00D452EA">
        <w:rPr>
          <w:rFonts w:ascii="Angsana New" w:hAnsi="Angsana New" w:cs="Angsana New"/>
          <w:b/>
          <w:bCs/>
          <w:lang w:val="en-US"/>
        </w:rPr>
        <w:lastRenderedPageBreak/>
        <w:t>27</w:t>
      </w:r>
      <w:r w:rsidR="004E4CA3" w:rsidRPr="00CB670F">
        <w:rPr>
          <w:rFonts w:ascii="Angsana New" w:hAnsi="Angsana New" w:cs="Angsana New"/>
          <w:b/>
          <w:bCs/>
          <w:cs/>
          <w:lang w:val="en-US"/>
        </w:rPr>
        <w:t>.</w:t>
      </w:r>
      <w:r w:rsidR="0081643C" w:rsidRPr="00CB670F">
        <w:rPr>
          <w:rFonts w:ascii="Angsana New" w:hAnsi="Angsana New" w:cs="Angsana New"/>
          <w:b/>
          <w:bCs/>
          <w:lang w:val="en-US"/>
        </w:rPr>
        <w:tab/>
      </w:r>
      <w:r w:rsidR="004E4CA3" w:rsidRPr="00CB670F">
        <w:rPr>
          <w:rFonts w:ascii="Angsana New" w:hAnsi="Angsana New" w:cs="Angsana New"/>
          <w:b/>
          <w:bCs/>
          <w:cs/>
          <w:lang w:val="en-US"/>
        </w:rPr>
        <w:t>ภาระผูกพันและหนี้สินที่อาจจะเกิดขึ้น</w:t>
      </w:r>
    </w:p>
    <w:p w:rsidR="004E4CA3" w:rsidRPr="00CB670F" w:rsidRDefault="00D452EA" w:rsidP="009B521F">
      <w:pPr>
        <w:spacing w:after="120"/>
        <w:ind w:left="1267" w:hanging="727"/>
        <w:jc w:val="thaiDistribute"/>
        <w:rPr>
          <w:rFonts w:ascii="Angsana New" w:hAnsi="Angsana New" w:cs="Angsana New"/>
          <w:cs/>
          <w:lang w:val="en-US"/>
        </w:rPr>
      </w:pPr>
      <w:r w:rsidRPr="00D452EA">
        <w:rPr>
          <w:rFonts w:ascii="Angsana New" w:hAnsi="Angsana New" w:cs="Angsana New"/>
          <w:lang w:val="en-US"/>
        </w:rPr>
        <w:t>27</w:t>
      </w:r>
      <w:r w:rsidR="004E4CA3" w:rsidRPr="00CB670F">
        <w:rPr>
          <w:rFonts w:ascii="Angsana New" w:hAnsi="Angsana New" w:cs="Angsana New"/>
          <w:cs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1</w:t>
      </w:r>
      <w:r w:rsidR="004E4CA3" w:rsidRPr="00CB670F">
        <w:rPr>
          <w:rFonts w:ascii="Angsana New" w:hAnsi="Angsana New" w:cs="Angsana New"/>
          <w:cs/>
          <w:lang w:val="en-US"/>
        </w:rPr>
        <w:tab/>
      </w:r>
      <w:r w:rsidR="004E4CA3" w:rsidRPr="00C367B8">
        <w:rPr>
          <w:rFonts w:ascii="Angsana New" w:hAnsi="Angsana New" w:cs="Angsana New"/>
          <w:cs/>
          <w:lang w:val="en-US"/>
        </w:rPr>
        <w:t xml:space="preserve">ณ วันที่ </w:t>
      </w:r>
      <w:r w:rsidRPr="00D452EA">
        <w:rPr>
          <w:rFonts w:ascii="Angsana New" w:hAnsi="Angsana New" w:cs="Angsana New"/>
          <w:lang w:val="en-US"/>
        </w:rPr>
        <w:t>30</w:t>
      </w:r>
      <w:r w:rsidR="00B41DD1" w:rsidRPr="00C367B8">
        <w:rPr>
          <w:rFonts w:ascii="Angsana New" w:hAnsi="Angsana New" w:cs="Angsana New"/>
          <w:cs/>
          <w:lang w:val="en-US"/>
        </w:rPr>
        <w:t xml:space="preserve"> </w:t>
      </w:r>
      <w:r w:rsidR="0032027B">
        <w:rPr>
          <w:rFonts w:ascii="Angsana New" w:hAnsi="Angsana New" w:cs="Angsana New" w:hint="cs"/>
          <w:cs/>
          <w:lang w:val="en-US"/>
        </w:rPr>
        <w:t>มิถุนายน</w:t>
      </w:r>
      <w:r w:rsidR="00B41DD1" w:rsidRPr="00C367B8">
        <w:rPr>
          <w:rFonts w:ascii="Angsana New" w:hAnsi="Angsana New" w:cs="Angsana New"/>
          <w:cs/>
          <w:lang w:val="en-US"/>
        </w:rPr>
        <w:t xml:space="preserve"> </w:t>
      </w:r>
      <w:r w:rsidRPr="00D452EA">
        <w:rPr>
          <w:rFonts w:ascii="Angsana New" w:hAnsi="Angsana New" w:cs="Angsana New"/>
          <w:lang w:val="en-US"/>
        </w:rPr>
        <w:t>25</w:t>
      </w:r>
      <w:r w:rsidRPr="00D452EA">
        <w:rPr>
          <w:rFonts w:ascii="Angsana New" w:hAnsi="Angsana New" w:cs="Angsana New" w:hint="cs"/>
          <w:lang w:val="en-US"/>
        </w:rPr>
        <w:t>60</w:t>
      </w:r>
      <w:r w:rsidR="00C367B8" w:rsidRPr="00C367B8">
        <w:rPr>
          <w:rFonts w:ascii="Angsana New" w:hAnsi="Angsana New" w:cs="Angsana New"/>
          <w:cs/>
          <w:lang w:val="en-US"/>
        </w:rPr>
        <w:t xml:space="preserve"> และวันที่ </w:t>
      </w:r>
      <w:r w:rsidRPr="00D452EA">
        <w:rPr>
          <w:rFonts w:ascii="Angsana New" w:hAnsi="Angsana New" w:cs="Angsana New"/>
          <w:lang w:val="en-US"/>
        </w:rPr>
        <w:t>31</w:t>
      </w:r>
      <w:r w:rsidR="00C367B8" w:rsidRPr="00C367B8">
        <w:rPr>
          <w:rFonts w:ascii="Angsana New" w:hAnsi="Angsana New" w:cs="Angsana New"/>
          <w:cs/>
          <w:lang w:val="en-US"/>
        </w:rPr>
        <w:t xml:space="preserve"> ธันวาคม </w:t>
      </w:r>
      <w:r w:rsidRPr="00D452EA">
        <w:rPr>
          <w:rFonts w:ascii="Angsana New" w:hAnsi="Angsana New" w:cs="Angsana New"/>
          <w:lang w:val="en-US"/>
        </w:rPr>
        <w:t>2559</w:t>
      </w:r>
      <w:r w:rsidR="004E4CA3" w:rsidRPr="00C367B8">
        <w:rPr>
          <w:rFonts w:ascii="Angsana New" w:hAnsi="Angsana New" w:cs="Angsana New"/>
          <w:cs/>
          <w:lang w:val="en-US"/>
        </w:rPr>
        <w:t xml:space="preserve"> </w:t>
      </w:r>
      <w:r w:rsidR="002C78E7" w:rsidRPr="00C367B8">
        <w:rPr>
          <w:rFonts w:ascii="Angsana New" w:hAnsi="Angsana New" w:cs="Angsana New"/>
          <w:cs/>
          <w:lang w:val="en-US"/>
        </w:rPr>
        <w:t>บริษัทมีภาระผูกพันในด้านการพัฒนาโครงการและก่อสร้างเป็นจำนวนเงินประมาณ</w:t>
      </w:r>
      <w:r w:rsidR="004B1581">
        <w:rPr>
          <w:rFonts w:ascii="Angsana New" w:hAnsi="Angsana New" w:cs="Angsana New"/>
          <w:lang w:val="en-US"/>
        </w:rPr>
        <w:t xml:space="preserve"> </w:t>
      </w:r>
      <w:r w:rsidRPr="00D452EA">
        <w:rPr>
          <w:rFonts w:ascii="Angsana New" w:hAnsi="Angsana New" w:cs="Angsana New"/>
          <w:lang w:val="en-US"/>
        </w:rPr>
        <w:t>1</w:t>
      </w:r>
      <w:r w:rsidR="004B1581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25</w:t>
      </w:r>
      <w:r w:rsidR="004B1581">
        <w:rPr>
          <w:rFonts w:ascii="Angsana New" w:hAnsi="Angsana New" w:cs="Angsana New"/>
          <w:lang w:val="en-US"/>
        </w:rPr>
        <w:t xml:space="preserve"> </w:t>
      </w:r>
      <w:r w:rsidR="004B1581">
        <w:rPr>
          <w:rFonts w:ascii="Angsana New" w:hAnsi="Angsana New" w:cs="Angsana New" w:hint="cs"/>
          <w:cs/>
          <w:lang w:val="en-US"/>
        </w:rPr>
        <w:t>ล้านบาท และ</w:t>
      </w:r>
      <w:r w:rsidR="00CC6E07">
        <w:rPr>
          <w:rFonts w:ascii="Angsana New" w:hAnsi="Angsana New" w:cs="Angsana New" w:hint="cs"/>
          <w:cs/>
          <w:lang w:val="en-US"/>
        </w:rPr>
        <w:t xml:space="preserve"> </w:t>
      </w:r>
      <w:r w:rsidRPr="00D452EA">
        <w:rPr>
          <w:rFonts w:ascii="Angsana New" w:hAnsi="Angsana New" w:cs="Angsana New"/>
          <w:lang w:val="en-US"/>
        </w:rPr>
        <w:t>3</w:t>
      </w:r>
      <w:r w:rsidR="00436A6B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91</w:t>
      </w:r>
      <w:r w:rsidR="00CC6E07">
        <w:rPr>
          <w:rFonts w:ascii="Angsana New" w:hAnsi="Angsana New" w:cs="Angsana New"/>
          <w:cs/>
          <w:lang w:val="en-US"/>
        </w:rPr>
        <w:t xml:space="preserve"> ล้านบาท</w:t>
      </w:r>
      <w:r w:rsidR="004B1581">
        <w:rPr>
          <w:rFonts w:ascii="Angsana New" w:hAnsi="Angsana New" w:cs="Angsana New" w:hint="cs"/>
          <w:cs/>
          <w:lang w:val="en-US"/>
        </w:rPr>
        <w:t xml:space="preserve"> ตามลำดับ</w:t>
      </w:r>
    </w:p>
    <w:p w:rsidR="003E5FF3" w:rsidRPr="00C367B8" w:rsidRDefault="00D452EA" w:rsidP="009B521F">
      <w:pPr>
        <w:spacing w:after="120"/>
        <w:ind w:left="1267" w:hanging="727"/>
        <w:jc w:val="thaiDistribute"/>
        <w:rPr>
          <w:rFonts w:ascii="Angsana New" w:hAnsi="Angsana New" w:cs="Angsana New"/>
          <w:cs/>
          <w:lang w:val="en-US"/>
        </w:rPr>
      </w:pPr>
      <w:r w:rsidRPr="00D452EA">
        <w:rPr>
          <w:rFonts w:ascii="Angsana New" w:hAnsi="Angsana New" w:cs="Angsana New"/>
          <w:lang w:val="en-US"/>
        </w:rPr>
        <w:t>27</w:t>
      </w:r>
      <w:r w:rsidR="008444DB" w:rsidRPr="00CB670F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2</w:t>
      </w:r>
      <w:r w:rsidR="008444DB" w:rsidRPr="00CB670F">
        <w:rPr>
          <w:rFonts w:ascii="Angsana New" w:hAnsi="Angsana New" w:cs="Angsana New"/>
          <w:lang w:val="en-US"/>
        </w:rPr>
        <w:tab/>
      </w:r>
      <w:r w:rsidR="00C367B8" w:rsidRPr="00C367B8">
        <w:rPr>
          <w:rFonts w:ascii="Angsana New" w:hAnsi="Angsana New" w:cs="Angsana New"/>
          <w:cs/>
          <w:lang w:val="en-US"/>
        </w:rPr>
        <w:t xml:space="preserve">ณ วันที่ </w:t>
      </w:r>
      <w:r w:rsidRPr="00D452EA">
        <w:rPr>
          <w:rFonts w:ascii="Angsana New" w:hAnsi="Angsana New" w:cs="Angsana New"/>
          <w:lang w:val="en-US"/>
        </w:rPr>
        <w:t>30</w:t>
      </w:r>
      <w:r w:rsidR="0032027B" w:rsidRPr="00C367B8">
        <w:rPr>
          <w:rFonts w:ascii="Angsana New" w:hAnsi="Angsana New" w:cs="Angsana New"/>
          <w:cs/>
          <w:lang w:val="en-US"/>
        </w:rPr>
        <w:t xml:space="preserve"> </w:t>
      </w:r>
      <w:r w:rsidR="0032027B">
        <w:rPr>
          <w:rFonts w:ascii="Angsana New" w:hAnsi="Angsana New" w:cs="Angsana New" w:hint="cs"/>
          <w:cs/>
          <w:lang w:val="en-US"/>
        </w:rPr>
        <w:t>มิถุนายน</w:t>
      </w:r>
      <w:r w:rsidR="0032027B" w:rsidRPr="00C367B8">
        <w:rPr>
          <w:rFonts w:ascii="Angsana New" w:hAnsi="Angsana New" w:cs="Angsana New"/>
          <w:cs/>
          <w:lang w:val="en-US"/>
        </w:rPr>
        <w:t xml:space="preserve"> </w:t>
      </w:r>
      <w:r w:rsidRPr="00D452EA">
        <w:rPr>
          <w:rFonts w:ascii="Angsana New" w:hAnsi="Angsana New" w:cs="Angsana New"/>
          <w:lang w:val="en-US"/>
        </w:rPr>
        <w:t>25</w:t>
      </w:r>
      <w:r w:rsidRPr="00D452EA">
        <w:rPr>
          <w:rFonts w:ascii="Angsana New" w:hAnsi="Angsana New" w:cs="Angsana New" w:hint="cs"/>
          <w:lang w:val="en-US"/>
        </w:rPr>
        <w:t>60</w:t>
      </w:r>
      <w:r w:rsidR="00C367B8" w:rsidRPr="00C367B8">
        <w:rPr>
          <w:rFonts w:ascii="Angsana New" w:hAnsi="Angsana New" w:cs="Angsana New"/>
          <w:cs/>
          <w:lang w:val="en-US"/>
        </w:rPr>
        <w:t xml:space="preserve"> และ</w:t>
      </w:r>
      <w:r w:rsidR="00623F88" w:rsidRPr="00C367B8">
        <w:rPr>
          <w:rFonts w:ascii="Angsana New" w:hAnsi="Angsana New" w:cs="Angsana New"/>
          <w:cs/>
          <w:lang w:val="en-US"/>
        </w:rPr>
        <w:t xml:space="preserve">วันที่ </w:t>
      </w:r>
      <w:r w:rsidRPr="00D452EA">
        <w:rPr>
          <w:rFonts w:ascii="Angsana New" w:hAnsi="Angsana New" w:cs="Angsana New"/>
          <w:lang w:val="en-US"/>
        </w:rPr>
        <w:t>31</w:t>
      </w:r>
      <w:r w:rsidR="00623F88" w:rsidRPr="00C367B8">
        <w:rPr>
          <w:rFonts w:ascii="Angsana New" w:hAnsi="Angsana New" w:cs="Angsana New"/>
          <w:cs/>
          <w:lang w:val="en-US"/>
        </w:rPr>
        <w:t xml:space="preserve"> ธันวาคม </w:t>
      </w:r>
      <w:r w:rsidRPr="00D452EA">
        <w:rPr>
          <w:rFonts w:ascii="Angsana New" w:hAnsi="Angsana New" w:cs="Angsana New"/>
          <w:lang w:val="en-US"/>
        </w:rPr>
        <w:t>2559</w:t>
      </w:r>
      <w:r w:rsidR="00623F88" w:rsidRPr="00C367B8">
        <w:rPr>
          <w:rFonts w:ascii="Angsana New" w:hAnsi="Angsana New" w:cs="Angsana New"/>
          <w:lang w:val="en-US"/>
        </w:rPr>
        <w:t xml:space="preserve"> </w:t>
      </w:r>
      <w:r w:rsidR="00623F88" w:rsidRPr="00C367B8">
        <w:rPr>
          <w:rFonts w:ascii="Angsana New" w:hAnsi="Angsana New" w:cs="Angsana New"/>
          <w:cs/>
          <w:lang w:val="en-US"/>
        </w:rPr>
        <w:t>บริษัทมีหนังสือค้ำประกันการ</w:t>
      </w:r>
      <w:r w:rsidR="00C367B8">
        <w:rPr>
          <w:rFonts w:ascii="Angsana New" w:hAnsi="Angsana New" w:cs="Angsana New"/>
          <w:cs/>
          <w:lang w:val="en-US"/>
        </w:rPr>
        <w:t>ชำระหนี้ของบริษัทย่อยแห่งหนึ่ง</w:t>
      </w:r>
    </w:p>
    <w:p w:rsidR="002C78E7" w:rsidRPr="000B2E2C" w:rsidRDefault="00D452EA" w:rsidP="00B4742E">
      <w:pPr>
        <w:spacing w:after="240"/>
        <w:ind w:left="1267" w:hanging="720"/>
        <w:jc w:val="thaiDistribute"/>
        <w:rPr>
          <w:rFonts w:ascii="Angsana New" w:hAnsi="Angsana New" w:cs="Angsana New"/>
          <w:cs/>
          <w:lang w:val="en-US"/>
        </w:rPr>
      </w:pPr>
      <w:r w:rsidRPr="00D452EA">
        <w:rPr>
          <w:rFonts w:ascii="Angsana New" w:hAnsi="Angsana New" w:cs="Angsana New"/>
          <w:lang w:val="en-US"/>
        </w:rPr>
        <w:t>27</w:t>
      </w:r>
      <w:r w:rsidR="005E4BB5" w:rsidRPr="00CB670F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3</w:t>
      </w:r>
      <w:r w:rsidR="005E4BB5" w:rsidRPr="00CB670F">
        <w:rPr>
          <w:rFonts w:ascii="Angsana New" w:hAnsi="Angsana New" w:cs="Angsana New"/>
          <w:lang w:val="en-US"/>
        </w:rPr>
        <w:tab/>
      </w:r>
      <w:r w:rsidR="00C367B8" w:rsidRPr="00C367B8">
        <w:rPr>
          <w:rFonts w:ascii="Angsana New" w:hAnsi="Angsana New" w:cs="Angsana New"/>
          <w:cs/>
          <w:lang w:val="en-US"/>
        </w:rPr>
        <w:t xml:space="preserve">ณ วันที่ </w:t>
      </w:r>
      <w:r w:rsidRPr="00D452EA">
        <w:rPr>
          <w:rFonts w:ascii="Angsana New" w:hAnsi="Angsana New" w:cs="Angsana New"/>
          <w:lang w:val="en-US"/>
        </w:rPr>
        <w:t>30</w:t>
      </w:r>
      <w:r w:rsidR="0032027B" w:rsidRPr="00C367B8">
        <w:rPr>
          <w:rFonts w:ascii="Angsana New" w:hAnsi="Angsana New" w:cs="Angsana New"/>
          <w:cs/>
          <w:lang w:val="en-US"/>
        </w:rPr>
        <w:t xml:space="preserve"> </w:t>
      </w:r>
      <w:r w:rsidR="0032027B">
        <w:rPr>
          <w:rFonts w:ascii="Angsana New" w:hAnsi="Angsana New" w:cs="Angsana New" w:hint="cs"/>
          <w:cs/>
          <w:lang w:val="en-US"/>
        </w:rPr>
        <w:t>มิถุนายน</w:t>
      </w:r>
      <w:r w:rsidR="0032027B" w:rsidRPr="00C367B8">
        <w:rPr>
          <w:rFonts w:ascii="Angsana New" w:hAnsi="Angsana New" w:cs="Angsana New"/>
          <w:cs/>
          <w:lang w:val="en-US"/>
        </w:rPr>
        <w:t xml:space="preserve"> </w:t>
      </w:r>
      <w:r w:rsidRPr="00D452EA">
        <w:rPr>
          <w:rFonts w:ascii="Angsana New" w:hAnsi="Angsana New" w:cs="Angsana New"/>
          <w:lang w:val="en-US"/>
        </w:rPr>
        <w:t>25</w:t>
      </w:r>
      <w:r w:rsidRPr="00D452EA">
        <w:rPr>
          <w:rFonts w:ascii="Angsana New" w:hAnsi="Angsana New" w:cs="Angsana New" w:hint="cs"/>
          <w:lang w:val="en-US"/>
        </w:rPr>
        <w:t>60</w:t>
      </w:r>
      <w:r w:rsidR="00C367B8" w:rsidRPr="00C367B8">
        <w:rPr>
          <w:rFonts w:ascii="Angsana New" w:hAnsi="Angsana New" w:cs="Angsana New"/>
          <w:cs/>
          <w:lang w:val="en-US"/>
        </w:rPr>
        <w:t xml:space="preserve"> และวันที่ </w:t>
      </w:r>
      <w:r w:rsidRPr="00D452EA">
        <w:rPr>
          <w:rFonts w:ascii="Angsana New" w:hAnsi="Angsana New" w:cs="Angsana New"/>
          <w:lang w:val="en-US"/>
        </w:rPr>
        <w:t>31</w:t>
      </w:r>
      <w:r w:rsidR="00C367B8" w:rsidRPr="00C367B8">
        <w:rPr>
          <w:rFonts w:ascii="Angsana New" w:hAnsi="Angsana New" w:cs="Angsana New"/>
          <w:cs/>
          <w:lang w:val="en-US"/>
        </w:rPr>
        <w:t xml:space="preserve"> ธันวาคม </w:t>
      </w:r>
      <w:r w:rsidRPr="00D452EA">
        <w:rPr>
          <w:rFonts w:ascii="Angsana New" w:hAnsi="Angsana New" w:cs="Angsana New"/>
          <w:lang w:val="en-US"/>
        </w:rPr>
        <w:t>2559</w:t>
      </w:r>
      <w:r w:rsidR="00C367B8" w:rsidRPr="00C367B8">
        <w:rPr>
          <w:rFonts w:ascii="Angsana New" w:hAnsi="Angsana New" w:cs="Angsana New"/>
          <w:cs/>
          <w:lang w:val="en-US"/>
        </w:rPr>
        <w:t xml:space="preserve"> </w:t>
      </w:r>
      <w:r w:rsidR="00623F88" w:rsidRPr="00CB670F">
        <w:rPr>
          <w:rFonts w:ascii="Angsana New" w:hAnsi="Angsana New" w:cs="Angsana New"/>
          <w:spacing w:val="4"/>
          <w:cs/>
          <w:lang w:val="en-US"/>
        </w:rPr>
        <w:t>บริษัท แลนด์มาร์ค โฮลดิ้งส์ จำกัด ซึ่งเป็นบริษัทย่อย</w:t>
      </w:r>
      <w:r w:rsidR="00623F88" w:rsidRPr="00CB670F">
        <w:rPr>
          <w:rFonts w:ascii="Angsana New" w:hAnsi="Angsana New" w:cs="Angsana New"/>
          <w:spacing w:val="-4"/>
          <w:cs/>
          <w:lang w:val="en-US"/>
        </w:rPr>
        <w:t>ของบริษัท ได้ทำสัญญาว่าจ้างบริษัท บีซีอีจี ไทย อินเตอร์เนชั่นแนล จำกัด เป็นผู้รับเหมา</w:t>
      </w:r>
      <w:r w:rsidR="00392EA9" w:rsidRPr="00CB670F">
        <w:rPr>
          <w:rFonts w:ascii="Angsana New" w:hAnsi="Angsana New" w:cs="Angsana New"/>
          <w:cs/>
          <w:lang w:val="en-US"/>
        </w:rPr>
        <w:t>ก่อสร้าง</w:t>
      </w:r>
      <w:r w:rsidR="00392EA9" w:rsidRPr="00B4742E">
        <w:rPr>
          <w:rFonts w:ascii="Angsana New" w:hAnsi="Angsana New" w:cs="Angsana New"/>
          <w:cs/>
          <w:lang w:val="en-US"/>
        </w:rPr>
        <w:t>โครงการ</w:t>
      </w:r>
      <w:r w:rsidR="00623F88" w:rsidRPr="00B4742E">
        <w:rPr>
          <w:rFonts w:ascii="Angsana New" w:hAnsi="Angsana New" w:cs="Angsana New"/>
          <w:cs/>
          <w:lang w:val="en-US"/>
        </w:rPr>
        <w:t xml:space="preserve">เจ้าพระยา เอสเตท (ดูหมายเหตุข้อ </w:t>
      </w:r>
      <w:r w:rsidRPr="00D452EA">
        <w:rPr>
          <w:rFonts w:ascii="Angsana New" w:hAnsi="Angsana New" w:cs="Angsana New"/>
          <w:lang w:val="en-US"/>
        </w:rPr>
        <w:t>17</w:t>
      </w:r>
      <w:r w:rsidR="009D5170" w:rsidRPr="00B4742E">
        <w:rPr>
          <w:rFonts w:ascii="Angsana New" w:hAnsi="Angsana New" w:cs="Angsana New"/>
          <w:lang w:val="en-US"/>
        </w:rPr>
        <w:t>.</w:t>
      </w:r>
      <w:r w:rsidRPr="00D452EA">
        <w:rPr>
          <w:rFonts w:ascii="Angsana New" w:hAnsi="Angsana New" w:cs="Angsana New"/>
          <w:lang w:val="en-US"/>
        </w:rPr>
        <w:t>2</w:t>
      </w:r>
      <w:r w:rsidR="00623F88" w:rsidRPr="00B4742E">
        <w:rPr>
          <w:rFonts w:ascii="Angsana New" w:hAnsi="Angsana New" w:cs="Angsana New"/>
          <w:cs/>
          <w:lang w:val="en-US"/>
        </w:rPr>
        <w:t>) โดยมีมูลค่าสัญญาคงเหลือ</w:t>
      </w:r>
      <w:r w:rsidR="001B5D70" w:rsidRPr="000B2E2C">
        <w:rPr>
          <w:rFonts w:ascii="Angsana New" w:hAnsi="Angsana New" w:cs="Angsana New"/>
          <w:cs/>
          <w:lang w:val="en-US"/>
        </w:rPr>
        <w:t>จำนวน</w:t>
      </w:r>
      <w:r w:rsidR="00C367B8" w:rsidRPr="000B2E2C">
        <w:rPr>
          <w:rFonts w:ascii="Angsana New" w:hAnsi="Angsana New" w:cs="Angsana New"/>
          <w:lang w:val="en-US"/>
        </w:rPr>
        <w:t xml:space="preserve"> </w:t>
      </w:r>
      <w:r w:rsidRPr="000B2E2C">
        <w:rPr>
          <w:rFonts w:ascii="Angsana New" w:hAnsi="Angsana New" w:cs="Angsana New"/>
          <w:lang w:val="en-US"/>
        </w:rPr>
        <w:t>9</w:t>
      </w:r>
      <w:r w:rsidR="008C5E12" w:rsidRPr="000B2E2C">
        <w:rPr>
          <w:rFonts w:ascii="Angsana New" w:hAnsi="Angsana New" w:cs="Angsana New"/>
          <w:lang w:val="en-US"/>
        </w:rPr>
        <w:t>,</w:t>
      </w:r>
      <w:r w:rsidRPr="000B2E2C">
        <w:rPr>
          <w:rFonts w:ascii="Angsana New" w:hAnsi="Angsana New" w:cs="Angsana New"/>
          <w:lang w:val="en-US"/>
        </w:rPr>
        <w:t>240</w:t>
      </w:r>
      <w:r w:rsidR="008C5E12" w:rsidRPr="000B2E2C">
        <w:rPr>
          <w:rFonts w:ascii="Angsana New" w:hAnsi="Angsana New" w:cs="Angsana New"/>
          <w:lang w:val="en-US"/>
        </w:rPr>
        <w:t>.</w:t>
      </w:r>
      <w:r w:rsidRPr="000B2E2C">
        <w:rPr>
          <w:rFonts w:ascii="Angsana New" w:hAnsi="Angsana New" w:cs="Angsana New"/>
          <w:lang w:val="en-US"/>
        </w:rPr>
        <w:t>73</w:t>
      </w:r>
      <w:r w:rsidR="001B5D70" w:rsidRPr="000B2E2C">
        <w:rPr>
          <w:rFonts w:ascii="Angsana New" w:hAnsi="Angsana New" w:cs="Angsana New"/>
          <w:cs/>
          <w:lang w:val="en-US"/>
        </w:rPr>
        <w:t xml:space="preserve"> </w:t>
      </w:r>
      <w:r w:rsidR="00623F88" w:rsidRPr="000B2E2C">
        <w:rPr>
          <w:rFonts w:ascii="Angsana New" w:hAnsi="Angsana New" w:cs="Angsana New"/>
          <w:cs/>
          <w:lang w:val="en-US"/>
        </w:rPr>
        <w:t xml:space="preserve">ล้านบาท และ </w:t>
      </w:r>
      <w:r w:rsidRPr="000B2E2C">
        <w:rPr>
          <w:rFonts w:ascii="Angsana New" w:hAnsi="Angsana New" w:cs="Angsana New"/>
          <w:lang w:val="en-US"/>
        </w:rPr>
        <w:t>10</w:t>
      </w:r>
      <w:r w:rsidR="00C367B8" w:rsidRPr="000B2E2C">
        <w:rPr>
          <w:rFonts w:ascii="Angsana New" w:hAnsi="Angsana New" w:cs="Angsana New"/>
          <w:lang w:val="en-US"/>
        </w:rPr>
        <w:t>,</w:t>
      </w:r>
      <w:r w:rsidRPr="000B2E2C">
        <w:rPr>
          <w:rFonts w:ascii="Angsana New" w:hAnsi="Angsana New" w:cs="Angsana New"/>
          <w:lang w:val="en-US"/>
        </w:rPr>
        <w:t>120</w:t>
      </w:r>
      <w:r w:rsidR="00C367B8" w:rsidRPr="000B2E2C">
        <w:rPr>
          <w:rFonts w:ascii="Angsana New" w:hAnsi="Angsana New" w:cs="Angsana New"/>
          <w:lang w:val="en-US"/>
        </w:rPr>
        <w:t>.</w:t>
      </w:r>
      <w:r w:rsidRPr="000B2E2C">
        <w:rPr>
          <w:rFonts w:ascii="Angsana New" w:hAnsi="Angsana New" w:cs="Angsana New"/>
          <w:lang w:val="en-US"/>
        </w:rPr>
        <w:t>16</w:t>
      </w:r>
      <w:r w:rsidR="00C367B8" w:rsidRPr="000B2E2C">
        <w:rPr>
          <w:rFonts w:ascii="Angsana New" w:hAnsi="Angsana New" w:cs="Angsana New"/>
          <w:cs/>
          <w:lang w:val="en-US"/>
        </w:rPr>
        <w:t xml:space="preserve"> </w:t>
      </w:r>
      <w:r w:rsidR="00623F88" w:rsidRPr="000B2E2C">
        <w:rPr>
          <w:rFonts w:ascii="Angsana New" w:hAnsi="Angsana New" w:cs="Angsana New"/>
          <w:cs/>
          <w:lang w:val="en-US"/>
        </w:rPr>
        <w:t>ล้านบาท ตามลำดับ</w:t>
      </w:r>
    </w:p>
    <w:p w:rsidR="00623F88" w:rsidRPr="000B2E2C" w:rsidRDefault="00D452EA" w:rsidP="00B4742E">
      <w:pPr>
        <w:spacing w:after="240"/>
        <w:ind w:left="1267" w:hanging="720"/>
        <w:jc w:val="thaiDistribute"/>
        <w:rPr>
          <w:rFonts w:ascii="Angsana New" w:hAnsi="Angsana New" w:cs="Angsana New"/>
          <w:cs/>
          <w:lang w:val="en-US"/>
        </w:rPr>
      </w:pPr>
      <w:r w:rsidRPr="000B2E2C">
        <w:rPr>
          <w:rFonts w:ascii="Angsana New" w:hAnsi="Angsana New" w:cs="Angsana New"/>
          <w:spacing w:val="-4"/>
          <w:lang w:val="en-US"/>
        </w:rPr>
        <w:t>27</w:t>
      </w:r>
      <w:r w:rsidR="00623F88" w:rsidRPr="000B2E2C">
        <w:rPr>
          <w:rFonts w:ascii="Angsana New" w:hAnsi="Angsana New" w:cs="Angsana New"/>
          <w:spacing w:val="-4"/>
          <w:lang w:val="en-US"/>
        </w:rPr>
        <w:t>.</w:t>
      </w:r>
      <w:r w:rsidRPr="000B2E2C">
        <w:rPr>
          <w:rFonts w:ascii="Angsana New" w:hAnsi="Angsana New" w:cs="Angsana New"/>
          <w:spacing w:val="-4"/>
          <w:lang w:val="en-US"/>
        </w:rPr>
        <w:t>4</w:t>
      </w:r>
      <w:r w:rsidR="00623F88" w:rsidRPr="000B2E2C">
        <w:rPr>
          <w:rFonts w:ascii="Angsana New" w:hAnsi="Angsana New" w:cs="Angsana New"/>
          <w:spacing w:val="-4"/>
          <w:lang w:val="en-US"/>
        </w:rPr>
        <w:tab/>
      </w:r>
      <w:r w:rsidR="00C367B8" w:rsidRPr="000B2E2C">
        <w:rPr>
          <w:rFonts w:ascii="Angsana New" w:hAnsi="Angsana New" w:cs="Angsana New"/>
          <w:cs/>
          <w:lang w:val="en-US"/>
        </w:rPr>
        <w:t xml:space="preserve">ณ </w:t>
      </w:r>
      <w:r w:rsidR="00623F88" w:rsidRPr="000B2E2C">
        <w:rPr>
          <w:rFonts w:ascii="Angsana New" w:hAnsi="Angsana New" w:cs="Angsana New"/>
          <w:cs/>
          <w:lang w:val="en-US"/>
        </w:rPr>
        <w:t xml:space="preserve">วันที่ </w:t>
      </w:r>
      <w:r w:rsidRPr="000B2E2C">
        <w:rPr>
          <w:rFonts w:ascii="Angsana New" w:hAnsi="Angsana New" w:cs="Angsana New"/>
          <w:lang w:val="en-US"/>
        </w:rPr>
        <w:t>31</w:t>
      </w:r>
      <w:r w:rsidR="00623F88" w:rsidRPr="000B2E2C">
        <w:rPr>
          <w:rFonts w:ascii="Angsana New" w:hAnsi="Angsana New" w:cs="Angsana New"/>
          <w:cs/>
          <w:lang w:val="en-US"/>
        </w:rPr>
        <w:t xml:space="preserve"> ธันวาคม</w:t>
      </w:r>
      <w:r w:rsidR="00623F88" w:rsidRPr="000B2E2C">
        <w:rPr>
          <w:rFonts w:ascii="Angsana New" w:hAnsi="Angsana New" w:cs="Angsana New"/>
          <w:lang w:val="en-US"/>
        </w:rPr>
        <w:t xml:space="preserve"> </w:t>
      </w:r>
      <w:r w:rsidRPr="000B2E2C">
        <w:rPr>
          <w:rFonts w:ascii="Angsana New" w:hAnsi="Angsana New" w:cs="Angsana New"/>
          <w:lang w:val="en-US"/>
        </w:rPr>
        <w:t>2559</w:t>
      </w:r>
      <w:r w:rsidR="00623F88" w:rsidRPr="000B2E2C">
        <w:rPr>
          <w:rFonts w:ascii="Angsana New" w:hAnsi="Angsana New" w:cs="Angsana New"/>
          <w:lang w:val="en-US"/>
        </w:rPr>
        <w:t xml:space="preserve"> </w:t>
      </w:r>
      <w:r w:rsidR="00134B32" w:rsidRPr="000B2E2C">
        <w:rPr>
          <w:rFonts w:ascii="Angsana New" w:hAnsi="Angsana New" w:cs="Angsana New"/>
          <w:cs/>
          <w:lang w:val="en-US"/>
        </w:rPr>
        <w:t>บริษัท</w:t>
      </w:r>
      <w:r w:rsidR="00474255" w:rsidRPr="000B2E2C">
        <w:rPr>
          <w:rFonts w:ascii="Angsana New" w:hAnsi="Angsana New" w:cs="Angsana New"/>
          <w:cs/>
          <w:lang w:val="en-US"/>
        </w:rPr>
        <w:t>ย่อย</w:t>
      </w:r>
      <w:r w:rsidR="00623F88" w:rsidRPr="000B2E2C">
        <w:rPr>
          <w:rFonts w:ascii="Angsana New" w:hAnsi="Angsana New" w:cs="Angsana New"/>
          <w:cs/>
          <w:lang w:val="en-US"/>
        </w:rPr>
        <w:t xml:space="preserve">แห่งหนึ่งมีภาระค้ำประกันการปฎิบัติตามสัญญาจำนวน </w:t>
      </w:r>
      <w:r w:rsidRPr="000B2E2C">
        <w:rPr>
          <w:rFonts w:ascii="Angsana New" w:hAnsi="Angsana New" w:cs="Angsana New"/>
          <w:spacing w:val="2"/>
          <w:lang w:val="en-US"/>
        </w:rPr>
        <w:t>0</w:t>
      </w:r>
      <w:r w:rsidR="00623F88" w:rsidRPr="000B2E2C">
        <w:rPr>
          <w:rFonts w:ascii="Angsana New" w:hAnsi="Angsana New" w:cs="Angsana New"/>
          <w:spacing w:val="2"/>
          <w:lang w:val="en-US"/>
        </w:rPr>
        <w:t>.</w:t>
      </w:r>
      <w:r w:rsidRPr="000B2E2C">
        <w:rPr>
          <w:rFonts w:ascii="Angsana New" w:hAnsi="Angsana New" w:cs="Angsana New"/>
          <w:spacing w:val="2"/>
          <w:lang w:val="en-US"/>
        </w:rPr>
        <w:t>50</w:t>
      </w:r>
      <w:r w:rsidR="00623F88" w:rsidRPr="000B2E2C">
        <w:rPr>
          <w:rFonts w:ascii="Angsana New" w:hAnsi="Angsana New" w:cs="Angsana New"/>
          <w:spacing w:val="2"/>
          <w:lang w:val="en-US"/>
        </w:rPr>
        <w:t xml:space="preserve"> </w:t>
      </w:r>
      <w:r w:rsidR="00623F88" w:rsidRPr="000B2E2C">
        <w:rPr>
          <w:rFonts w:ascii="Angsana New" w:hAnsi="Angsana New" w:cs="Angsana New"/>
          <w:spacing w:val="2"/>
          <w:cs/>
          <w:lang w:val="en-US"/>
        </w:rPr>
        <w:t>ล้าน</w:t>
      </w:r>
      <w:r w:rsidR="009D5170" w:rsidRPr="000B2E2C">
        <w:rPr>
          <w:rFonts w:ascii="Angsana New" w:hAnsi="Angsana New" w:cs="Angsana New"/>
          <w:spacing w:val="2"/>
          <w:cs/>
          <w:lang w:val="en-US"/>
        </w:rPr>
        <w:t>ปอนด์สเตอร์ลิง หรือเทียบเท่ากับ</w:t>
      </w:r>
      <w:r w:rsidR="00C367B8" w:rsidRPr="000B2E2C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Pr="000B2E2C">
        <w:rPr>
          <w:rFonts w:ascii="Angsana New" w:hAnsi="Angsana New" w:cs="Angsana New"/>
          <w:spacing w:val="2"/>
          <w:lang w:val="en-US"/>
        </w:rPr>
        <w:t>22</w:t>
      </w:r>
      <w:r w:rsidR="009D5170" w:rsidRPr="000B2E2C">
        <w:rPr>
          <w:rFonts w:ascii="Angsana New" w:hAnsi="Angsana New" w:cs="Angsana New"/>
          <w:spacing w:val="2"/>
          <w:lang w:val="en-US"/>
        </w:rPr>
        <w:t>.</w:t>
      </w:r>
      <w:r w:rsidRPr="000B2E2C">
        <w:rPr>
          <w:rFonts w:ascii="Angsana New" w:hAnsi="Angsana New" w:cs="Angsana New"/>
          <w:spacing w:val="2"/>
          <w:lang w:val="en-US"/>
        </w:rPr>
        <w:t>40</w:t>
      </w:r>
      <w:r w:rsidR="00623F88" w:rsidRPr="000B2E2C">
        <w:rPr>
          <w:rFonts w:ascii="Angsana New" w:hAnsi="Angsana New" w:cs="Angsana New"/>
          <w:spacing w:val="2"/>
          <w:lang w:val="en-US"/>
        </w:rPr>
        <w:t xml:space="preserve"> </w:t>
      </w:r>
      <w:r w:rsidR="00623F88" w:rsidRPr="000B2E2C">
        <w:rPr>
          <w:rFonts w:ascii="Angsana New" w:hAnsi="Angsana New" w:cs="Angsana New"/>
          <w:spacing w:val="2"/>
          <w:cs/>
          <w:lang w:val="en-US"/>
        </w:rPr>
        <w:t>ล้านบาท โดยภาระค้ำประกันดังกล่าวมีเงิน</w:t>
      </w:r>
      <w:r w:rsidR="00623F88" w:rsidRPr="000B2E2C">
        <w:rPr>
          <w:rFonts w:ascii="Angsana New" w:hAnsi="Angsana New" w:cs="Angsana New"/>
          <w:spacing w:val="4"/>
          <w:cs/>
          <w:lang w:val="en-US"/>
        </w:rPr>
        <w:t>ค้ำประกันการปฏิบัติตามสัญญาของบริษัทย่อยค้ำประกันจำนวน</w:t>
      </w:r>
      <w:r w:rsidR="006F62ED" w:rsidRPr="000B2E2C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0B2E2C">
        <w:rPr>
          <w:rFonts w:ascii="Angsana New" w:hAnsi="Angsana New" w:cs="Angsana New"/>
          <w:spacing w:val="4"/>
          <w:lang w:val="en-US"/>
        </w:rPr>
        <w:t>0</w:t>
      </w:r>
      <w:r w:rsidR="006F62ED" w:rsidRPr="000B2E2C">
        <w:rPr>
          <w:rFonts w:ascii="Angsana New" w:hAnsi="Angsana New" w:cs="Angsana New"/>
          <w:spacing w:val="4"/>
          <w:lang w:val="en-US"/>
        </w:rPr>
        <w:t>.</w:t>
      </w:r>
      <w:r w:rsidRPr="000B2E2C">
        <w:rPr>
          <w:rFonts w:ascii="Angsana New" w:hAnsi="Angsana New" w:cs="Angsana New"/>
          <w:spacing w:val="4"/>
          <w:lang w:val="en-US"/>
        </w:rPr>
        <w:t>50</w:t>
      </w:r>
      <w:r w:rsidR="006F62ED" w:rsidRPr="000B2E2C">
        <w:rPr>
          <w:rFonts w:ascii="Angsana New" w:hAnsi="Angsana New" w:cs="Angsana New"/>
          <w:spacing w:val="4"/>
          <w:lang w:val="en-US"/>
        </w:rPr>
        <w:t xml:space="preserve"> </w:t>
      </w:r>
      <w:r w:rsidR="006F62ED" w:rsidRPr="000B2E2C">
        <w:rPr>
          <w:rFonts w:ascii="Angsana New" w:hAnsi="Angsana New" w:cs="Angsana New"/>
          <w:spacing w:val="4"/>
          <w:cs/>
          <w:lang w:val="en-US"/>
        </w:rPr>
        <w:t>ล้านปอนด์สเตอร์ลิง</w:t>
      </w:r>
      <w:r w:rsidR="00623F88" w:rsidRPr="000B2E2C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623F88" w:rsidRPr="000B2E2C">
        <w:rPr>
          <w:rFonts w:ascii="Angsana New" w:hAnsi="Angsana New" w:cs="Angsana New"/>
          <w:spacing w:val="-6"/>
          <w:cs/>
          <w:lang w:val="en-US"/>
        </w:rPr>
        <w:t>ซึ่งเงินค้ำประกันดังกล่าวได้แสดงรวมอยู่ในสินทรัพย์ไม่หมุนเวียนอื่นในงบแสดงฐานะการเงินรวม</w:t>
      </w:r>
      <w:r w:rsidR="00623F88" w:rsidRPr="000B2E2C">
        <w:rPr>
          <w:rFonts w:ascii="Angsana New" w:hAnsi="Angsana New" w:cs="Angsana New"/>
          <w:cs/>
          <w:lang w:val="en-US"/>
        </w:rPr>
        <w:t xml:space="preserve"> ณ </w:t>
      </w:r>
      <w:r w:rsidR="00C367B8" w:rsidRPr="000B2E2C">
        <w:rPr>
          <w:rFonts w:ascii="Angsana New" w:hAnsi="Angsana New" w:cs="Angsana New"/>
          <w:cs/>
          <w:lang w:val="en-US"/>
        </w:rPr>
        <w:t xml:space="preserve">วันที่ </w:t>
      </w:r>
      <w:r w:rsidRPr="000B2E2C">
        <w:rPr>
          <w:rFonts w:ascii="Angsana New" w:hAnsi="Angsana New" w:cs="Angsana New"/>
          <w:lang w:val="en-US"/>
        </w:rPr>
        <w:t>31</w:t>
      </w:r>
      <w:r w:rsidR="00C367B8" w:rsidRPr="000B2E2C">
        <w:rPr>
          <w:rFonts w:ascii="Angsana New" w:hAnsi="Angsana New" w:cs="Angsana New"/>
          <w:lang w:val="en-US"/>
        </w:rPr>
        <w:t xml:space="preserve"> </w:t>
      </w:r>
      <w:r w:rsidR="00C367B8" w:rsidRPr="000B2E2C">
        <w:rPr>
          <w:rFonts w:ascii="Angsana New" w:hAnsi="Angsana New" w:cs="Angsana New"/>
          <w:cs/>
          <w:lang w:val="en-US"/>
        </w:rPr>
        <w:t xml:space="preserve">ธันวาคม </w:t>
      </w:r>
      <w:r w:rsidRPr="000B2E2C">
        <w:rPr>
          <w:rFonts w:ascii="Angsana New" w:hAnsi="Angsana New" w:cs="Angsana New"/>
          <w:lang w:val="en-US"/>
        </w:rPr>
        <w:t>255</w:t>
      </w:r>
      <w:r w:rsidRPr="000B2E2C">
        <w:rPr>
          <w:rFonts w:ascii="Angsana New" w:hAnsi="Angsana New" w:cs="Angsana New" w:hint="cs"/>
          <w:lang w:val="en-US"/>
        </w:rPr>
        <w:t>9</w:t>
      </w:r>
      <w:r w:rsidR="00C367B8" w:rsidRPr="000B2E2C">
        <w:rPr>
          <w:rFonts w:ascii="Angsana New" w:hAnsi="Angsana New" w:cs="Angsana New" w:hint="cs"/>
          <w:cs/>
          <w:lang w:val="en-US"/>
        </w:rPr>
        <w:t xml:space="preserve"> </w:t>
      </w:r>
      <w:r w:rsidR="00E32A75" w:rsidRPr="000B2E2C">
        <w:rPr>
          <w:rFonts w:ascii="Angsana New" w:hAnsi="Angsana New" w:cs="Angsana New"/>
          <w:cs/>
          <w:lang w:val="en-US"/>
        </w:rPr>
        <w:t xml:space="preserve">จำนวน </w:t>
      </w:r>
      <w:r w:rsidRPr="000B2E2C">
        <w:rPr>
          <w:rFonts w:ascii="Angsana New" w:hAnsi="Angsana New" w:cs="Angsana New"/>
          <w:lang w:val="en-US"/>
        </w:rPr>
        <w:t>21</w:t>
      </w:r>
      <w:r w:rsidR="001E5FB8" w:rsidRPr="000B2E2C">
        <w:rPr>
          <w:rFonts w:ascii="Angsana New" w:hAnsi="Angsana New" w:cs="Angsana New"/>
          <w:lang w:val="en-US"/>
        </w:rPr>
        <w:t>.</w:t>
      </w:r>
      <w:r w:rsidRPr="000B2E2C">
        <w:rPr>
          <w:rFonts w:ascii="Angsana New" w:hAnsi="Angsana New" w:cs="Angsana New"/>
          <w:lang w:val="en-US"/>
        </w:rPr>
        <w:t>80</w:t>
      </w:r>
      <w:r w:rsidR="00C367B8" w:rsidRPr="000B2E2C">
        <w:rPr>
          <w:rFonts w:ascii="Angsana New" w:hAnsi="Angsana New" w:cs="Angsana New"/>
          <w:lang w:val="en-US"/>
        </w:rPr>
        <w:t xml:space="preserve"> </w:t>
      </w:r>
      <w:r w:rsidR="00C367B8" w:rsidRPr="000B2E2C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9E48A5" w:rsidRPr="000B2E2C">
        <w:rPr>
          <w:rFonts w:ascii="Angsana New" w:hAnsi="Angsana New" w:cs="Angsana New" w:hint="cs"/>
          <w:cs/>
          <w:lang w:val="en-US"/>
        </w:rPr>
        <w:t xml:space="preserve">ต่อมาเมื่อวันที่ </w:t>
      </w:r>
      <w:r w:rsidRPr="000B2E2C">
        <w:rPr>
          <w:rFonts w:ascii="Angsana New" w:hAnsi="Angsana New" w:cs="Angsana New"/>
          <w:lang w:val="en-US"/>
        </w:rPr>
        <w:t>2</w:t>
      </w:r>
      <w:r w:rsidR="009E48A5" w:rsidRPr="000B2E2C">
        <w:rPr>
          <w:rFonts w:ascii="Angsana New" w:hAnsi="Angsana New" w:cs="Angsana New"/>
          <w:lang w:val="en-US"/>
        </w:rPr>
        <w:t xml:space="preserve"> </w:t>
      </w:r>
      <w:r w:rsidR="009E48A5" w:rsidRPr="000B2E2C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0B2E2C">
        <w:rPr>
          <w:rFonts w:ascii="Angsana New" w:hAnsi="Angsana New" w:cs="Angsana New"/>
          <w:lang w:val="en-US"/>
        </w:rPr>
        <w:t>2560</w:t>
      </w:r>
      <w:r w:rsidR="009E48A5" w:rsidRPr="000B2E2C">
        <w:rPr>
          <w:rFonts w:ascii="Angsana New" w:hAnsi="Angsana New" w:cs="Angsana New"/>
          <w:lang w:val="en-US"/>
        </w:rPr>
        <w:t xml:space="preserve"> </w:t>
      </w:r>
      <w:r w:rsidR="009E48A5" w:rsidRPr="000B2E2C">
        <w:rPr>
          <w:rFonts w:ascii="Angsana New" w:hAnsi="Angsana New" w:cs="Angsana New" w:hint="cs"/>
          <w:cs/>
          <w:lang w:val="en-US"/>
        </w:rPr>
        <w:t>บริษัทย่อยได้ปฎิบัติตามสัญญาดังกล่าวครบถ้วนแล้ว ส่งผลให้ไม่มีภาระค้ำประกันอีกต่อไป และได้รับเงินค้ำประกันคืนทั้งจำนวนแล้วในวันดังกล่าว</w:t>
      </w:r>
    </w:p>
    <w:p w:rsidR="00623F88" w:rsidRPr="00B4742E" w:rsidRDefault="00D452EA" w:rsidP="00B4742E">
      <w:pPr>
        <w:spacing w:after="120"/>
        <w:ind w:left="1267" w:hanging="720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0B2E2C">
        <w:rPr>
          <w:rFonts w:ascii="Angsana New" w:hAnsi="Angsana New" w:cs="Angsana New"/>
          <w:lang w:val="en-US"/>
        </w:rPr>
        <w:t>27</w:t>
      </w:r>
      <w:r w:rsidR="004E4CA3" w:rsidRPr="000B2E2C">
        <w:rPr>
          <w:rFonts w:ascii="Angsana New" w:hAnsi="Angsana New" w:cs="Angsana New"/>
          <w:cs/>
          <w:lang w:val="en-US"/>
        </w:rPr>
        <w:t>.</w:t>
      </w:r>
      <w:r w:rsidRPr="000B2E2C">
        <w:rPr>
          <w:rFonts w:ascii="Angsana New" w:hAnsi="Angsana New" w:cs="Angsana New"/>
          <w:lang w:val="en-US"/>
        </w:rPr>
        <w:t>5</w:t>
      </w:r>
      <w:r w:rsidR="004E4CA3" w:rsidRPr="000B2E2C">
        <w:rPr>
          <w:rFonts w:ascii="Angsana New" w:hAnsi="Angsana New" w:cs="Angsana New"/>
          <w:cs/>
          <w:lang w:val="en-US"/>
        </w:rPr>
        <w:tab/>
      </w:r>
      <w:r w:rsidR="002C78E7" w:rsidRPr="000B2E2C">
        <w:rPr>
          <w:rFonts w:ascii="Angsana New" w:hAnsi="Angsana New" w:cs="Angsana New"/>
          <w:spacing w:val="-10"/>
          <w:cs/>
          <w:lang w:val="en-US"/>
        </w:rPr>
        <w:t>บริษัทมีภาระผูกพันตามสัญญาเช่าที่ดินซึ่งเป็นที่ตั้งสำนักงานและที่จอดรถสำหรับโครงการอิลีเม้นท์</w:t>
      </w:r>
      <w:r w:rsidR="002C78E7" w:rsidRPr="000B2E2C">
        <w:rPr>
          <w:rFonts w:ascii="Angsana New" w:hAnsi="Angsana New" w:cs="Angsana New"/>
          <w:spacing w:val="-12"/>
          <w:cs/>
          <w:lang w:val="en-US"/>
        </w:rPr>
        <w:t xml:space="preserve"> </w:t>
      </w:r>
      <w:r w:rsidR="002C78E7" w:rsidRPr="000B2E2C">
        <w:rPr>
          <w:rFonts w:ascii="Angsana New" w:hAnsi="Angsana New" w:cs="Angsana New"/>
          <w:spacing w:val="-6"/>
          <w:cs/>
          <w:lang w:val="en-US"/>
        </w:rPr>
        <w:t>และทำสัญญ</w:t>
      </w:r>
      <w:r w:rsidR="00A52CE0" w:rsidRPr="000B2E2C">
        <w:rPr>
          <w:rFonts w:ascii="Angsana New" w:hAnsi="Angsana New" w:cs="Angsana New"/>
          <w:spacing w:val="-6"/>
          <w:cs/>
          <w:lang w:val="en-US"/>
        </w:rPr>
        <w:t>าเช่าที่ดินเพื่อใช้พัฒนาโครงการ</w:t>
      </w:r>
      <w:r w:rsidR="002C78E7" w:rsidRPr="000B2E2C">
        <w:rPr>
          <w:rFonts w:ascii="Angsana New" w:hAnsi="Angsana New" w:cs="Angsana New"/>
          <w:spacing w:val="-6"/>
          <w:cs/>
          <w:lang w:val="en-US"/>
        </w:rPr>
        <w:t>เจ้าพระยา</w:t>
      </w:r>
      <w:r w:rsidR="002C78E7" w:rsidRPr="00B4742E">
        <w:rPr>
          <w:rFonts w:ascii="Angsana New" w:hAnsi="Angsana New" w:cs="Angsana New"/>
          <w:spacing w:val="-6"/>
          <w:cs/>
          <w:lang w:val="en-US"/>
        </w:rPr>
        <w:t xml:space="preserve"> เอสเตท</w:t>
      </w:r>
      <w:r w:rsidR="00A52CE0" w:rsidRPr="00B4742E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C78E7" w:rsidRPr="00B4742E">
        <w:rPr>
          <w:rFonts w:ascii="Angsana New" w:hAnsi="Angsana New" w:cs="Angsana New"/>
          <w:spacing w:val="-6"/>
          <w:cs/>
          <w:lang w:val="en-US"/>
        </w:rPr>
        <w:t>สัญญาเช่าสำนักงานและรับบริการ</w:t>
      </w:r>
      <w:r w:rsidR="002C78E7" w:rsidRPr="00B4742E">
        <w:rPr>
          <w:rFonts w:ascii="Angsana New" w:hAnsi="Angsana New" w:cs="Angsana New"/>
          <w:spacing w:val="-4"/>
          <w:cs/>
          <w:lang w:val="en-US"/>
        </w:rPr>
        <w:t>สิ่งอำนวยความสะดวก และสัญญาเช่ารถยนต์ โดยบริษัทมีภาระผูกพันที่ต้องจ่ายชำระค่าเช่า ดังนี้</w:t>
      </w:r>
    </w:p>
    <w:p w:rsidR="00B41DD1" w:rsidRPr="00CB670F" w:rsidRDefault="00B41DD1" w:rsidP="00B4742E">
      <w:pPr>
        <w:ind w:left="1267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2C78E7" w:rsidRPr="00CB670F" w:rsidTr="002C78E7">
        <w:trPr>
          <w:cantSplit/>
          <w:trHeight w:val="363"/>
        </w:trPr>
        <w:tc>
          <w:tcPr>
            <w:tcW w:w="2632" w:type="dxa"/>
          </w:tcPr>
          <w:p w:rsidR="002C78E7" w:rsidRPr="00CB670F" w:rsidRDefault="002C78E7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:rsidR="002C78E7" w:rsidRPr="00CB670F" w:rsidRDefault="002C78E7" w:rsidP="00B474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2C78E7" w:rsidRPr="00CB670F" w:rsidRDefault="002C78E7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2C78E7" w:rsidRPr="00CB670F" w:rsidRDefault="002B6E34" w:rsidP="00BA2F2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A2F26" w:rsidRPr="00CB670F" w:rsidTr="002C78E7">
        <w:trPr>
          <w:cantSplit/>
          <w:trHeight w:val="363"/>
        </w:trPr>
        <w:tc>
          <w:tcPr>
            <w:tcW w:w="2632" w:type="dxa"/>
          </w:tcPr>
          <w:p w:rsidR="00BA2F26" w:rsidRPr="00CB670F" w:rsidRDefault="00BA2F26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:rsidR="00BA2F26" w:rsidRPr="00CB670F" w:rsidRDefault="00BA2F26" w:rsidP="00B474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A2F26" w:rsidRPr="00CB670F" w:rsidRDefault="00BA2F26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BA2F26" w:rsidRPr="00CB670F" w:rsidRDefault="00BA2F26" w:rsidP="00B474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B9655D" w:rsidRPr="00CB670F" w:rsidTr="00E42D64">
        <w:trPr>
          <w:cantSplit/>
        </w:trPr>
        <w:tc>
          <w:tcPr>
            <w:tcW w:w="2632" w:type="dxa"/>
          </w:tcPr>
          <w:p w:rsidR="00B9655D" w:rsidRPr="00CB670F" w:rsidRDefault="00B9655D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B9655D" w:rsidRPr="00CB670F" w:rsidRDefault="00B9655D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9655D" w:rsidRPr="00CB670F" w:rsidRDefault="00B9655D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9655D" w:rsidRPr="00CB670F" w:rsidRDefault="00B9655D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9655D" w:rsidRPr="00CB670F" w:rsidRDefault="00B9655D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9655D" w:rsidRPr="00CB670F" w:rsidRDefault="00B9655D" w:rsidP="00BA2F26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B9655D" w:rsidRPr="00CB670F" w:rsidRDefault="00B9655D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9655D" w:rsidRPr="00CB670F" w:rsidRDefault="00B9655D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A2F26" w:rsidRPr="00CB670F" w:rsidTr="00E42D64">
        <w:trPr>
          <w:cantSplit/>
        </w:trPr>
        <w:tc>
          <w:tcPr>
            <w:tcW w:w="2632" w:type="dxa"/>
          </w:tcPr>
          <w:p w:rsidR="00BA2F26" w:rsidRPr="00CB670F" w:rsidRDefault="00BA2F26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BA2F26" w:rsidRPr="00CB670F" w:rsidRDefault="00BA2F26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A2F26" w:rsidRPr="00CB670F" w:rsidRDefault="00BA2F26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A2F26" w:rsidRPr="00CB670F" w:rsidRDefault="00BA2F26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A2F26" w:rsidRPr="00CB670F" w:rsidRDefault="00BA2F26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A2F26" w:rsidRPr="004A5C9A" w:rsidRDefault="00BA2F26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BA2F26" w:rsidRPr="00CB670F" w:rsidRDefault="00BA2F26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A2F26" w:rsidRPr="00CB670F" w:rsidRDefault="00BA2F26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80678" w:rsidRPr="00CB670F" w:rsidTr="002C78E7">
        <w:trPr>
          <w:cantSplit/>
        </w:trPr>
        <w:tc>
          <w:tcPr>
            <w:tcW w:w="2632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80678" w:rsidRPr="00CB670F" w:rsidTr="002C78E7">
        <w:trPr>
          <w:cantSplit/>
        </w:trPr>
        <w:tc>
          <w:tcPr>
            <w:tcW w:w="2632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A80678" w:rsidRPr="00CB670F" w:rsidRDefault="00D452EA" w:rsidP="00BA2F26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A8067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A2F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A80678" w:rsidRPr="00CB670F" w:rsidRDefault="00D452EA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8067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0678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80678" w:rsidRPr="00CB670F" w:rsidTr="002C78E7">
        <w:trPr>
          <w:cantSplit/>
        </w:trPr>
        <w:tc>
          <w:tcPr>
            <w:tcW w:w="2632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A80678" w:rsidRPr="00CB670F" w:rsidRDefault="00D452EA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A80678" w:rsidRPr="00CB670F" w:rsidRDefault="00D452EA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BE0BE8" w:rsidRPr="00CB670F" w:rsidTr="002C78E7">
        <w:trPr>
          <w:cantSplit/>
        </w:trPr>
        <w:tc>
          <w:tcPr>
            <w:tcW w:w="2632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46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E0BE8" w:rsidRPr="00CB670F" w:rsidRDefault="00F76D75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11,048</w:t>
            </w:r>
            <w:r w:rsidR="00D3116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326</w:t>
            </w: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E0BE8" w:rsidRPr="00CB670F" w:rsidRDefault="00D452EA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345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744</w:t>
            </w:r>
          </w:p>
        </w:tc>
      </w:tr>
      <w:tr w:rsidR="00BE0BE8" w:rsidRPr="00CB670F" w:rsidTr="002C78E7">
        <w:trPr>
          <w:cantSplit/>
        </w:trPr>
        <w:tc>
          <w:tcPr>
            <w:tcW w:w="2632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46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E0BE8" w:rsidRPr="00CB670F" w:rsidRDefault="00D452EA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49</w:t>
            </w:r>
            <w:r w:rsidR="00D3116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F76D75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D3116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083</w:t>
            </w: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E0BE8" w:rsidRPr="00CB670F" w:rsidRDefault="00D452EA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48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801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492</w:t>
            </w:r>
          </w:p>
        </w:tc>
      </w:tr>
      <w:tr w:rsidR="00BE0BE8" w:rsidRPr="00CB670F" w:rsidTr="002C78E7">
        <w:trPr>
          <w:cantSplit/>
        </w:trPr>
        <w:tc>
          <w:tcPr>
            <w:tcW w:w="2632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D452EA"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46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E0BE8" w:rsidRPr="00CB670F" w:rsidRDefault="00D452EA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312</w:t>
            </w:r>
            <w:r w:rsidR="00D3116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283</w:t>
            </w:r>
            <w:r w:rsidR="00D3116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633</w:t>
            </w: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E0BE8" w:rsidRPr="00CB670F" w:rsidRDefault="00D452EA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318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037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489</w:t>
            </w:r>
          </w:p>
        </w:tc>
      </w:tr>
    </w:tbl>
    <w:p w:rsidR="004E4CA3" w:rsidRPr="00C17754" w:rsidRDefault="00B9655D" w:rsidP="00B9655D">
      <w:pPr>
        <w:ind w:left="547" w:hanging="547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  <w:r w:rsidR="00D452EA" w:rsidRPr="00D452EA">
        <w:rPr>
          <w:rFonts w:ascii="Angsana New" w:hAnsi="Angsana New" w:cs="Angsana New"/>
          <w:b/>
          <w:bCs/>
          <w:lang w:val="en-US"/>
        </w:rPr>
        <w:lastRenderedPageBreak/>
        <w:t>28</w:t>
      </w:r>
      <w:r w:rsidR="0081643C" w:rsidRPr="00C17754">
        <w:rPr>
          <w:rFonts w:ascii="Angsana New" w:hAnsi="Angsana New" w:cs="Angsana New"/>
          <w:b/>
          <w:bCs/>
          <w:lang w:val="en-US"/>
        </w:rPr>
        <w:t>.</w:t>
      </w:r>
      <w:r w:rsidR="0081643C" w:rsidRPr="00C17754">
        <w:rPr>
          <w:rFonts w:ascii="Angsana New" w:hAnsi="Angsana New" w:cs="Angsana New"/>
          <w:b/>
          <w:bCs/>
          <w:lang w:val="en-US"/>
        </w:rPr>
        <w:tab/>
      </w:r>
      <w:r w:rsidR="004E4CA3" w:rsidRPr="00C17754">
        <w:rPr>
          <w:rFonts w:ascii="Angsana New" w:hAnsi="Angsana New" w:cs="Angsana New"/>
          <w:b/>
          <w:bCs/>
          <w:cs/>
        </w:rPr>
        <w:t>การเปิดเผยข้อมูล</w:t>
      </w:r>
      <w:r w:rsidR="001B6DE6" w:rsidRPr="00C17754">
        <w:rPr>
          <w:rFonts w:ascii="Angsana New" w:hAnsi="Angsana New" w:cs="Angsana New"/>
          <w:b/>
          <w:bCs/>
          <w:cs/>
        </w:rPr>
        <w:t>เกี่ยวกับ</w:t>
      </w:r>
      <w:r w:rsidR="004E4CA3" w:rsidRPr="00C17754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:rsidR="00623F88" w:rsidRPr="00C17754" w:rsidRDefault="00D452EA" w:rsidP="00B9655D">
      <w:pPr>
        <w:ind w:left="1267" w:right="72" w:hanging="720"/>
        <w:jc w:val="both"/>
        <w:rPr>
          <w:rFonts w:ascii="Angsana New" w:hAnsi="Angsana New" w:cs="Angsana New"/>
          <w:cs/>
        </w:rPr>
      </w:pPr>
      <w:r w:rsidRPr="00D452EA">
        <w:rPr>
          <w:rFonts w:ascii="Angsana New" w:hAnsi="Angsana New" w:cs="Angsana New"/>
          <w:lang w:val="en-US"/>
        </w:rPr>
        <w:t>28</w:t>
      </w:r>
      <w:r w:rsidR="001B6DE6" w:rsidRPr="00C17754">
        <w:rPr>
          <w:rFonts w:ascii="Angsana New" w:hAnsi="Angsana New" w:cs="Angsana New"/>
          <w:cs/>
        </w:rPr>
        <w:t>.</w:t>
      </w:r>
      <w:r w:rsidRPr="00D452EA">
        <w:rPr>
          <w:rFonts w:ascii="Angsana New" w:hAnsi="Angsana New" w:cs="Angsana New"/>
          <w:lang w:val="en-US"/>
        </w:rPr>
        <w:t>1</w:t>
      </w:r>
      <w:r w:rsidR="001B6DE6" w:rsidRPr="00C17754">
        <w:rPr>
          <w:rFonts w:ascii="Angsana New" w:hAnsi="Angsana New" w:cs="Angsana New"/>
          <w:cs/>
        </w:rPr>
        <w:tab/>
      </w:r>
      <w:r w:rsidR="00623F88" w:rsidRPr="00C17754">
        <w:rPr>
          <w:rFonts w:ascii="Angsana New" w:hAnsi="Angsana New" w:cs="Angsana New"/>
          <w:cs/>
        </w:rPr>
        <w:t>ความเสี่ยงด้านอัตราแลกเปลี่ยน</w:t>
      </w:r>
    </w:p>
    <w:p w:rsidR="00623F88" w:rsidRPr="00C17754" w:rsidRDefault="00623F88" w:rsidP="00624378">
      <w:pPr>
        <w:ind w:left="1282"/>
        <w:jc w:val="thaiDistribute"/>
        <w:rPr>
          <w:rFonts w:ascii="Angsana New" w:hAnsi="Angsana New" w:cs="Angsana New"/>
          <w:lang w:val="en-US"/>
        </w:rPr>
      </w:pPr>
      <w:r w:rsidRPr="00C17754">
        <w:rPr>
          <w:rFonts w:ascii="Angsana New" w:hAnsi="Angsana New" w:cs="Angsana New"/>
          <w:cs/>
        </w:rPr>
        <w:t xml:space="preserve">ณ วันที่ </w:t>
      </w:r>
      <w:r w:rsidR="00D452EA" w:rsidRPr="00D452EA">
        <w:rPr>
          <w:rFonts w:ascii="Angsana New" w:hAnsi="Angsana New" w:cs="Angsana New"/>
          <w:lang w:val="en-US"/>
        </w:rPr>
        <w:t>30</w:t>
      </w:r>
      <w:r w:rsidRPr="00C17754">
        <w:rPr>
          <w:rFonts w:ascii="Angsana New" w:hAnsi="Angsana New" w:cs="Angsana New"/>
          <w:cs/>
        </w:rPr>
        <w:t xml:space="preserve"> </w:t>
      </w:r>
      <w:r w:rsidR="005D668B">
        <w:rPr>
          <w:rFonts w:ascii="Angsana New" w:hAnsi="Angsana New" w:cs="Angsana New" w:hint="cs"/>
          <w:cs/>
        </w:rPr>
        <w:t>มิถุนายน</w:t>
      </w:r>
      <w:r w:rsidRPr="00C17754">
        <w:rPr>
          <w:rFonts w:ascii="Angsana New" w:hAnsi="Angsana New" w:cs="Angsana New"/>
          <w:cs/>
        </w:rPr>
        <w:t xml:space="preserve"> </w:t>
      </w:r>
      <w:r w:rsidR="00D452EA" w:rsidRPr="00D452EA">
        <w:rPr>
          <w:rFonts w:ascii="Angsana New" w:hAnsi="Angsana New" w:cs="Angsana New"/>
          <w:lang w:val="en-US"/>
        </w:rPr>
        <w:t>25</w:t>
      </w:r>
      <w:r w:rsidR="00D452EA" w:rsidRPr="00D452EA">
        <w:rPr>
          <w:rFonts w:ascii="Angsana New" w:hAnsi="Angsana New" w:cs="Angsana New" w:hint="cs"/>
          <w:lang w:val="en-US"/>
        </w:rPr>
        <w:t>60</w:t>
      </w:r>
      <w:r w:rsidRPr="00C17754">
        <w:rPr>
          <w:rFonts w:ascii="Angsana New" w:hAnsi="Angsana New" w:cs="Angsana New"/>
          <w:lang w:val="en-US"/>
        </w:rPr>
        <w:t xml:space="preserve"> </w:t>
      </w:r>
      <w:r w:rsidR="00B9655D" w:rsidRPr="00C17754">
        <w:rPr>
          <w:rFonts w:ascii="Angsana New" w:hAnsi="Angsana New" w:cs="Angsana New"/>
          <w:cs/>
        </w:rPr>
        <w:t xml:space="preserve">และวันที่ </w:t>
      </w:r>
      <w:r w:rsidR="00D452EA" w:rsidRPr="00D452EA">
        <w:rPr>
          <w:rFonts w:ascii="Angsana New" w:hAnsi="Angsana New" w:cs="Angsana New" w:hint="cs"/>
          <w:lang w:val="en-US"/>
        </w:rPr>
        <w:t>31</w:t>
      </w:r>
      <w:r w:rsidR="00B9655D" w:rsidRPr="00C17754">
        <w:rPr>
          <w:rFonts w:ascii="Angsana New" w:hAnsi="Angsana New" w:cs="Angsana New" w:hint="cs"/>
          <w:cs/>
        </w:rPr>
        <w:t xml:space="preserve"> </w:t>
      </w:r>
      <w:r w:rsidR="001E5FB8" w:rsidRPr="00C17754">
        <w:rPr>
          <w:rFonts w:ascii="Angsana New" w:hAnsi="Angsana New" w:cs="Angsana New" w:hint="cs"/>
          <w:cs/>
        </w:rPr>
        <w:t>ธันวาคม</w:t>
      </w:r>
      <w:r w:rsidR="00B9655D" w:rsidRPr="00C17754">
        <w:rPr>
          <w:rFonts w:ascii="Angsana New" w:hAnsi="Angsana New" w:cs="Angsana New" w:hint="cs"/>
          <w:cs/>
        </w:rPr>
        <w:t xml:space="preserve"> </w:t>
      </w:r>
      <w:r w:rsidR="00D452EA" w:rsidRPr="00D452EA">
        <w:rPr>
          <w:rFonts w:ascii="Angsana New" w:hAnsi="Angsana New" w:cs="Angsana New"/>
          <w:lang w:val="en-US"/>
        </w:rPr>
        <w:t>2559</w:t>
      </w:r>
      <w:r w:rsidRPr="00C17754">
        <w:rPr>
          <w:rFonts w:ascii="Angsana New" w:hAnsi="Angsana New" w:cs="Angsana New"/>
          <w:cs/>
        </w:rPr>
        <w:t xml:space="preserve"> </w:t>
      </w:r>
      <w:r w:rsidR="00134B32" w:rsidRPr="00C17754">
        <w:rPr>
          <w:rFonts w:ascii="Angsana New" w:hAnsi="Angsana New" w:cs="Angsana New"/>
          <w:cs/>
        </w:rPr>
        <w:t>กลุ่มบริษัท</w:t>
      </w:r>
      <w:r w:rsidR="00FE6641" w:rsidRPr="00C17754">
        <w:rPr>
          <w:rFonts w:ascii="Angsana New" w:hAnsi="Angsana New" w:cs="Angsana New"/>
          <w:cs/>
        </w:rPr>
        <w:t>และบริษัท</w:t>
      </w:r>
      <w:r w:rsidRPr="00C17754">
        <w:rPr>
          <w:rFonts w:ascii="Angsana New" w:hAnsi="Angsana New" w:cs="Angsana New"/>
          <w:cs/>
        </w:rPr>
        <w:t xml:space="preserve">มียอดคงเหลือที่มีสาระสำคัญของสินทรัพย์และหนี้สินทางการเงินที่เป็นเงินตราต่างประเทศ </w:t>
      </w:r>
      <w:r w:rsidRPr="00C17754">
        <w:rPr>
          <w:rFonts w:ascii="Angsana New" w:hAnsi="Angsana New" w:cs="Angsana New"/>
          <w:cs/>
          <w:lang w:val="en-US"/>
        </w:rPr>
        <w:t>ดังนี้</w:t>
      </w:r>
    </w:p>
    <w:p w:rsidR="00623F88" w:rsidRPr="00C17754" w:rsidRDefault="00623F88" w:rsidP="00623F88">
      <w:pPr>
        <w:pStyle w:val="Header"/>
        <w:tabs>
          <w:tab w:val="clear" w:pos="4153"/>
          <w:tab w:val="clear" w:pos="8306"/>
        </w:tabs>
        <w:ind w:left="1440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177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17754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177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ล้านปอนด์สเตอร์ลิง)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623F88" w:rsidRPr="00C17754" w:rsidTr="00293954">
        <w:trPr>
          <w:cantSplit/>
          <w:trHeight w:val="363"/>
        </w:trPr>
        <w:tc>
          <w:tcPr>
            <w:tcW w:w="2632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E5FB8" w:rsidRPr="00C17754" w:rsidTr="00E42D64">
        <w:trPr>
          <w:cantSplit/>
        </w:trPr>
        <w:tc>
          <w:tcPr>
            <w:tcW w:w="2632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1E5FB8" w:rsidRPr="00C17754" w:rsidRDefault="001E5FB8" w:rsidP="00BA2F26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1E5FB8" w:rsidRPr="00C17754" w:rsidRDefault="001E5FB8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1E5FB8" w:rsidRPr="00C17754" w:rsidRDefault="001E5FB8" w:rsidP="00BA2F26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1E5FB8" w:rsidRPr="00C17754" w:rsidRDefault="001E5FB8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A2F26" w:rsidRPr="00C17754" w:rsidTr="00E42D64">
        <w:trPr>
          <w:cantSplit/>
        </w:trPr>
        <w:tc>
          <w:tcPr>
            <w:tcW w:w="2632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BA2F26" w:rsidRPr="00C17754" w:rsidRDefault="00BA2F26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A2F26" w:rsidRPr="00C17754" w:rsidRDefault="00BA2F26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A2F26" w:rsidRPr="00C17754" w:rsidRDefault="00BA2F26" w:rsidP="001E5FB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A2F26" w:rsidRPr="00C17754" w:rsidRDefault="00BA2F26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D452EA" w:rsidP="00D03A2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A2F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D452EA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D452EA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A2F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D452EA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D452EA" w:rsidP="00D03A2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D452EA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D452EA" w:rsidP="00D03A2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D452EA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991395" w:rsidRPr="00C17754" w:rsidTr="00293954">
        <w:trPr>
          <w:cantSplit/>
        </w:trPr>
        <w:tc>
          <w:tcPr>
            <w:tcW w:w="2632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</w:tcPr>
          <w:p w:rsidR="00991395" w:rsidRPr="00C17754" w:rsidRDefault="00D452EA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991395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59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991395" w:rsidRPr="00C17754" w:rsidRDefault="00D452EA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 w:rsidR="00991395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01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991395" w:rsidRPr="00C17754" w:rsidRDefault="00D452EA" w:rsidP="004C144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991395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991395" w:rsidRPr="00C17754" w:rsidRDefault="00D452EA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991395" w:rsidRPr="00C177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</w:p>
        </w:tc>
      </w:tr>
      <w:tr w:rsidR="00991395" w:rsidRPr="00C17754" w:rsidTr="00293954">
        <w:trPr>
          <w:cantSplit/>
        </w:trPr>
        <w:tc>
          <w:tcPr>
            <w:tcW w:w="2632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</w:tcPr>
          <w:p w:rsidR="00991395" w:rsidRPr="00C17754" w:rsidRDefault="00D452EA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991395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991395" w:rsidRPr="00C17754" w:rsidRDefault="00D452EA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991395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991395" w:rsidRPr="00C17754" w:rsidRDefault="00D452EA" w:rsidP="004C144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 w:rsidR="00991395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991395" w:rsidRPr="00C17754" w:rsidRDefault="00D452EA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991395" w:rsidRPr="00C177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93</w:t>
            </w:r>
          </w:p>
        </w:tc>
      </w:tr>
    </w:tbl>
    <w:p w:rsidR="00623F88" w:rsidRPr="00C17754" w:rsidRDefault="00623F88" w:rsidP="00623F88">
      <w:pPr>
        <w:pStyle w:val="Header"/>
        <w:tabs>
          <w:tab w:val="clear" w:pos="4153"/>
          <w:tab w:val="clear" w:pos="8306"/>
        </w:tabs>
        <w:spacing w:before="240"/>
        <w:ind w:left="1440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177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17754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177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ล้านดอลลาร์สหรัฐ)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623F88" w:rsidRPr="00C17754" w:rsidTr="00293954">
        <w:trPr>
          <w:cantSplit/>
          <w:trHeight w:val="363"/>
        </w:trPr>
        <w:tc>
          <w:tcPr>
            <w:tcW w:w="2632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E5FB8" w:rsidRPr="00C17754" w:rsidTr="00E42D64">
        <w:trPr>
          <w:cantSplit/>
        </w:trPr>
        <w:tc>
          <w:tcPr>
            <w:tcW w:w="2632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1E5FB8" w:rsidRPr="00C17754" w:rsidRDefault="001E5FB8" w:rsidP="00BA2F26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1E5FB8" w:rsidRPr="00C17754" w:rsidRDefault="001E5FB8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1E5FB8" w:rsidRPr="00C17754" w:rsidRDefault="001E5FB8" w:rsidP="00BA2F26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1E5FB8" w:rsidRPr="00C17754" w:rsidRDefault="001E5FB8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A2F26" w:rsidRPr="00C17754" w:rsidTr="00E42D64">
        <w:trPr>
          <w:cantSplit/>
        </w:trPr>
        <w:tc>
          <w:tcPr>
            <w:tcW w:w="2632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BA2F26" w:rsidRPr="00C17754" w:rsidRDefault="00BA2F26" w:rsidP="001E5FB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A2F26" w:rsidRPr="00C17754" w:rsidRDefault="00BA2F26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A2F26" w:rsidRPr="00C17754" w:rsidRDefault="00BA2F26" w:rsidP="001E5FB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A2F26" w:rsidRPr="00C17754" w:rsidRDefault="00BA2F26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D452EA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A2F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D452EA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D452EA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A2F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D452EA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03A29" w:rsidRPr="00C17754" w:rsidTr="00293954">
        <w:trPr>
          <w:cantSplit/>
        </w:trPr>
        <w:tc>
          <w:tcPr>
            <w:tcW w:w="2632" w:type="dxa"/>
          </w:tcPr>
          <w:p w:rsidR="00D03A29" w:rsidRPr="00C17754" w:rsidRDefault="00D03A29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D03A29" w:rsidRPr="00C17754" w:rsidRDefault="00D452EA" w:rsidP="00D03A2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D03A29" w:rsidRPr="00C17754" w:rsidRDefault="00D03A29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D03A29" w:rsidRPr="00C17754" w:rsidRDefault="00D452EA" w:rsidP="00D03A2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38" w:type="dxa"/>
          </w:tcPr>
          <w:p w:rsidR="00D03A29" w:rsidRPr="00C17754" w:rsidRDefault="00D03A29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D03A29" w:rsidRPr="00C17754" w:rsidRDefault="00D452EA" w:rsidP="00D03A2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D03A29" w:rsidRPr="00C17754" w:rsidRDefault="00D03A29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D03A29" w:rsidRPr="00C17754" w:rsidRDefault="00D452EA" w:rsidP="00D03A2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991395" w:rsidRPr="00C17754" w:rsidTr="00293954">
        <w:trPr>
          <w:cantSplit/>
        </w:trPr>
        <w:tc>
          <w:tcPr>
            <w:tcW w:w="2632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</w:tcPr>
          <w:p w:rsidR="00991395" w:rsidRPr="00C17754" w:rsidRDefault="00D452EA" w:rsidP="005C2DD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5C2DD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991395" w:rsidRPr="00C17754" w:rsidRDefault="00D452EA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5C2DD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991395" w:rsidRPr="00C17754" w:rsidRDefault="00991395" w:rsidP="004C144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991395" w:rsidRPr="00CB670F" w:rsidTr="00293954">
        <w:trPr>
          <w:cantSplit/>
        </w:trPr>
        <w:tc>
          <w:tcPr>
            <w:tcW w:w="2632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</w:tcPr>
          <w:p w:rsidR="00991395" w:rsidRPr="00C17754" w:rsidRDefault="00D452EA" w:rsidP="004C144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5C2DD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991395" w:rsidRPr="00C17754" w:rsidRDefault="00D452EA" w:rsidP="00991395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52</w:t>
            </w:r>
            <w:r w:rsidR="00991395" w:rsidRPr="00C177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452EA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991395" w:rsidRPr="00CB670F" w:rsidRDefault="00991395" w:rsidP="004C144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991395" w:rsidRPr="00CB670F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:rsidR="001B6DE6" w:rsidRPr="00CB670F" w:rsidRDefault="00D452EA" w:rsidP="00624378">
      <w:pPr>
        <w:spacing w:before="240"/>
        <w:ind w:left="1267" w:right="72" w:hanging="720"/>
        <w:jc w:val="both"/>
        <w:rPr>
          <w:rFonts w:ascii="Angsana New" w:hAnsi="Angsana New" w:cs="Angsana New"/>
          <w:cs/>
        </w:rPr>
      </w:pPr>
      <w:r w:rsidRPr="00D452EA">
        <w:rPr>
          <w:rFonts w:ascii="Angsana New" w:hAnsi="Angsana New" w:cs="Angsana New"/>
          <w:lang w:val="en-US"/>
        </w:rPr>
        <w:t>28</w:t>
      </w:r>
      <w:r w:rsidR="001B6DE6" w:rsidRPr="00CB670F">
        <w:rPr>
          <w:rFonts w:ascii="Angsana New" w:hAnsi="Angsana New" w:cs="Angsana New"/>
          <w:cs/>
        </w:rPr>
        <w:t>.</w:t>
      </w:r>
      <w:r w:rsidRPr="00D452EA">
        <w:rPr>
          <w:rFonts w:ascii="Angsana New" w:hAnsi="Angsana New" w:cs="Angsana New"/>
          <w:lang w:val="en-US"/>
        </w:rPr>
        <w:t>2</w:t>
      </w:r>
      <w:r w:rsidR="001B6DE6" w:rsidRPr="00CB670F">
        <w:rPr>
          <w:rFonts w:ascii="Angsana New" w:hAnsi="Angsana New" w:cs="Angsana New"/>
          <w:cs/>
        </w:rPr>
        <w:tab/>
        <w:t>มูลค่ายุติธรรมของสินทรัพย์ทางการเงินและหนี้สินทางการเงิน</w:t>
      </w:r>
    </w:p>
    <w:p w:rsidR="001B6DE6" w:rsidRPr="008B31AB" w:rsidRDefault="001B6DE6" w:rsidP="00B9655D">
      <w:pPr>
        <w:pStyle w:val="Header"/>
        <w:tabs>
          <w:tab w:val="clear" w:pos="4153"/>
          <w:tab w:val="clear" w:pos="8306"/>
        </w:tabs>
        <w:spacing w:after="120"/>
        <w:ind w:left="1267"/>
        <w:jc w:val="thaiDistribute"/>
        <w:rPr>
          <w:rFonts w:ascii="Angsana New" w:hAnsi="Angsana New" w:cs="Angsana New"/>
          <w:szCs w:val="32"/>
          <w:cs/>
        </w:rPr>
      </w:pPr>
      <w:r w:rsidRPr="00CB670F">
        <w:rPr>
          <w:rFonts w:ascii="Angsana New" w:hAnsi="Angsana New" w:cs="Angsana New"/>
          <w:spacing w:val="-4"/>
          <w:szCs w:val="32"/>
          <w:cs/>
        </w:rPr>
        <w:t>เนื่องจากสินทรัพย์ทางการเงินและหนี้สินทางการเงินส่วนใหญ่ของ</w:t>
      </w:r>
      <w:r w:rsidR="00134B32" w:rsidRPr="00CB670F">
        <w:rPr>
          <w:rFonts w:ascii="Angsana New" w:hAnsi="Angsana New" w:cs="Angsana New"/>
          <w:spacing w:val="-4"/>
          <w:szCs w:val="32"/>
          <w:cs/>
        </w:rPr>
        <w:t>กลุ่มบริษัท</w:t>
      </w:r>
      <w:r w:rsidR="00FE6641" w:rsidRPr="00CB670F">
        <w:rPr>
          <w:rFonts w:ascii="Angsana New" w:hAnsi="Angsana New" w:cs="Angsana New"/>
          <w:spacing w:val="-4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Cs w:val="32"/>
          <w:cs/>
        </w:rPr>
        <w:t>จัดอยู่ในประเภทระยะสั้นและมีอัตราดอกเบี้ยคงที่ ดังนั้นฝ่ายบริหารของ</w:t>
      </w:r>
      <w:r w:rsidR="00134B32" w:rsidRPr="00CB670F">
        <w:rPr>
          <w:rFonts w:ascii="Angsana New" w:hAnsi="Angsana New" w:cs="Angsana New"/>
          <w:spacing w:val="-4"/>
          <w:szCs w:val="32"/>
          <w:cs/>
        </w:rPr>
        <w:t>กลุ่มบริษัท</w:t>
      </w:r>
      <w:r w:rsidR="00FE6641" w:rsidRPr="00CB670F">
        <w:rPr>
          <w:rFonts w:ascii="Angsana New" w:hAnsi="Angsana New" w:cs="Angsana New"/>
          <w:spacing w:val="-4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Cs w:val="32"/>
          <w:cs/>
        </w:rPr>
        <w:t>จึงเชื่อว่า</w:t>
      </w:r>
      <w:r w:rsidRPr="00CB670F">
        <w:rPr>
          <w:rFonts w:ascii="Angsana New" w:hAnsi="Angsana New" w:cs="Angsana New"/>
          <w:spacing w:val="-2"/>
          <w:szCs w:val="32"/>
          <w:cs/>
        </w:rPr>
        <w:t>มูลค่าตามบัญชีของสินทรัพย์และหนี้สินทางการเงิน</w:t>
      </w:r>
      <w:r w:rsidR="00334E4C" w:rsidRPr="00CB670F">
        <w:rPr>
          <w:rFonts w:ascii="Angsana New" w:hAnsi="Angsana New" w:cs="Angsana New"/>
          <w:spacing w:val="-2"/>
          <w:szCs w:val="32"/>
          <w:cs/>
        </w:rPr>
        <w:t xml:space="preserve"> ได้แก่</w:t>
      </w:r>
      <w:r w:rsidR="00F97633">
        <w:rPr>
          <w:rFonts w:ascii="Angsana New" w:hAnsi="Angsana New" w:cs="Angsana New" w:hint="cs"/>
          <w:spacing w:val="-2"/>
          <w:szCs w:val="32"/>
          <w:cs/>
        </w:rPr>
        <w:t xml:space="preserve"> </w:t>
      </w:r>
      <w:r w:rsidR="00334E4C" w:rsidRPr="00CB670F">
        <w:rPr>
          <w:rFonts w:ascii="Angsana New" w:hAnsi="Angsana New" w:cs="Angsana New"/>
          <w:spacing w:val="-2"/>
          <w:szCs w:val="32"/>
          <w:cs/>
        </w:rPr>
        <w:t>เงินสดและรายการเทียบเท่าเงินสด</w:t>
      </w:r>
      <w:r w:rsidR="00334E4C" w:rsidRPr="00CB670F">
        <w:rPr>
          <w:rFonts w:ascii="Angsana New" w:hAnsi="Angsana New" w:cs="Angsana New"/>
          <w:spacing w:val="4"/>
          <w:szCs w:val="32"/>
          <w:cs/>
        </w:rPr>
        <w:t xml:space="preserve"> เงินลงทุนชั่วคราว ลูกหนี้การค้าและลูกหนี</w:t>
      </w:r>
      <w:r w:rsidR="00F97633">
        <w:rPr>
          <w:rFonts w:ascii="Angsana New" w:hAnsi="Angsana New" w:cs="Angsana New"/>
          <w:spacing w:val="4"/>
          <w:szCs w:val="32"/>
          <w:cs/>
        </w:rPr>
        <w:t>้อื่น เงินให้กู้ยืมระยะสั้นแก่</w:t>
      </w:r>
      <w:r w:rsidR="00F97633">
        <w:rPr>
          <w:rFonts w:ascii="Angsana New" w:hAnsi="Angsana New" w:cs="Angsana New" w:hint="cs"/>
          <w:spacing w:val="4"/>
          <w:szCs w:val="32"/>
          <w:cs/>
        </w:rPr>
        <w:t>บริษัท</w:t>
      </w:r>
      <w:r w:rsidR="00334E4C" w:rsidRPr="00CB670F">
        <w:rPr>
          <w:rFonts w:ascii="Angsana New" w:hAnsi="Angsana New" w:cs="Angsana New"/>
          <w:spacing w:val="4"/>
          <w:szCs w:val="32"/>
          <w:cs/>
        </w:rPr>
        <w:t xml:space="preserve">ที่เกี่ยวข้องกัน </w:t>
      </w:r>
      <w:r w:rsidR="00334E4C" w:rsidRPr="00CB670F">
        <w:rPr>
          <w:rFonts w:ascii="Angsana New" w:hAnsi="Angsana New" w:cs="Angsana New"/>
          <w:szCs w:val="32"/>
          <w:cs/>
        </w:rPr>
        <w:t>สินทรัพย์</w:t>
      </w:r>
      <w:r w:rsidR="009D5170" w:rsidRPr="00CB670F">
        <w:rPr>
          <w:rFonts w:ascii="Angsana New" w:hAnsi="Angsana New" w:cs="Angsana New"/>
          <w:szCs w:val="32"/>
          <w:cs/>
        </w:rPr>
        <w:t>หมุนเวียนอื่น เงินฝากธนาคารที่ใช้เป็นหลักประกัน</w:t>
      </w:r>
      <w:r w:rsidR="00334E4C" w:rsidRPr="00CB670F">
        <w:rPr>
          <w:rFonts w:ascii="Angsana New" w:hAnsi="Angsana New" w:cs="Angsana New"/>
          <w:szCs w:val="32"/>
          <w:cs/>
        </w:rPr>
        <w:t xml:space="preserve"> เงินลงทุน</w:t>
      </w:r>
      <w:r w:rsidR="009D5170" w:rsidRPr="00CB670F">
        <w:rPr>
          <w:rFonts w:ascii="Angsana New" w:hAnsi="Angsana New" w:cs="Angsana New"/>
          <w:szCs w:val="32"/>
          <w:cs/>
        </w:rPr>
        <w:t>ในหลักทรัพย์</w:t>
      </w:r>
      <w:r w:rsidR="00334E4C" w:rsidRPr="00CB670F">
        <w:rPr>
          <w:rFonts w:ascii="Angsana New" w:hAnsi="Angsana New" w:cs="Angsana New"/>
          <w:szCs w:val="32"/>
          <w:cs/>
        </w:rPr>
        <w:t>เผื่อขาย</w:t>
      </w:r>
      <w:r w:rsidR="00334E4C" w:rsidRPr="00CB670F">
        <w:rPr>
          <w:rFonts w:ascii="Angsana New" w:hAnsi="Angsana New" w:cs="Angsana New"/>
          <w:spacing w:val="4"/>
          <w:szCs w:val="32"/>
          <w:cs/>
        </w:rPr>
        <w:t xml:space="preserve"> </w:t>
      </w:r>
      <w:r w:rsidR="00334E4C" w:rsidRPr="00114EA2">
        <w:rPr>
          <w:rFonts w:ascii="Angsana New" w:hAnsi="Angsana New" w:cs="Angsana New"/>
          <w:spacing w:val="-4"/>
          <w:szCs w:val="32"/>
          <w:cs/>
        </w:rPr>
        <w:t>เจ้าหนี้การค้าและเจ้าหนี้อื่น เจ้าหนี้จากการซื้อเงินลงทุน</w:t>
      </w:r>
      <w:r w:rsidR="00A52CE0" w:rsidRPr="00114EA2">
        <w:rPr>
          <w:rFonts w:ascii="Angsana New" w:hAnsi="Angsana New" w:cs="Angsana New"/>
          <w:spacing w:val="-4"/>
          <w:szCs w:val="32"/>
          <w:cs/>
        </w:rPr>
        <w:t>ในบริษัทย่อย</w:t>
      </w:r>
      <w:r w:rsidR="00334E4C" w:rsidRPr="00114EA2">
        <w:rPr>
          <w:rFonts w:ascii="Angsana New" w:hAnsi="Angsana New" w:cs="Angsana New"/>
          <w:spacing w:val="-4"/>
          <w:szCs w:val="32"/>
          <w:cs/>
        </w:rPr>
        <w:t>จาก</w:t>
      </w:r>
      <w:r w:rsidR="00F97633" w:rsidRPr="00114EA2">
        <w:rPr>
          <w:rFonts w:ascii="Angsana New" w:hAnsi="Angsana New" w:cs="Angsana New"/>
          <w:spacing w:val="-4"/>
          <w:szCs w:val="32"/>
          <w:cs/>
        </w:rPr>
        <w:t>บริษัท</w:t>
      </w:r>
      <w:r w:rsidR="00334E4C" w:rsidRPr="00114EA2">
        <w:rPr>
          <w:rFonts w:ascii="Angsana New" w:hAnsi="Angsana New" w:cs="Angsana New"/>
          <w:spacing w:val="-4"/>
          <w:szCs w:val="32"/>
          <w:cs/>
        </w:rPr>
        <w:t>ที่เกี่ยวข้อง</w:t>
      </w:r>
      <w:r w:rsidR="00334E4C" w:rsidRPr="00CB670F">
        <w:rPr>
          <w:rFonts w:ascii="Angsana New" w:hAnsi="Angsana New" w:cs="Angsana New"/>
          <w:spacing w:val="4"/>
          <w:szCs w:val="32"/>
          <w:cs/>
        </w:rPr>
        <w:t>กัน</w:t>
      </w:r>
      <w:r w:rsidR="009D5170" w:rsidRPr="00CB670F">
        <w:rPr>
          <w:rFonts w:ascii="Angsana New" w:hAnsi="Angsana New" w:cs="Angsana New"/>
          <w:spacing w:val="4"/>
          <w:szCs w:val="32"/>
          <w:cs/>
        </w:rPr>
        <w:t xml:space="preserve"> เงินกู้ยืมระยะสั้น</w:t>
      </w:r>
      <w:r w:rsidR="00334E4C" w:rsidRPr="00CB670F">
        <w:rPr>
          <w:rFonts w:ascii="Angsana New" w:hAnsi="Angsana New" w:cs="Angsana New"/>
          <w:spacing w:val="4"/>
          <w:szCs w:val="32"/>
          <w:cs/>
        </w:rPr>
        <w:t xml:space="preserve"> ตั๋วแลกเงิน หุ้นกู้</w:t>
      </w:r>
      <w:r w:rsidR="00392EA9" w:rsidRPr="00CB670F">
        <w:rPr>
          <w:rFonts w:ascii="Angsana New" w:hAnsi="Angsana New" w:cs="Angsana New"/>
          <w:spacing w:val="-8"/>
          <w:szCs w:val="32"/>
          <w:cs/>
        </w:rPr>
        <w:t>ระยะยาว</w:t>
      </w:r>
      <w:r w:rsidR="00334E4C" w:rsidRPr="00CB670F">
        <w:rPr>
          <w:rFonts w:ascii="Angsana New" w:hAnsi="Angsana New" w:cs="Angsana New"/>
          <w:szCs w:val="32"/>
          <w:cs/>
        </w:rPr>
        <w:t xml:space="preserve">ส่วนที่จะครบกำหนดภายใน </w:t>
      </w:r>
      <w:r w:rsidR="00D452EA" w:rsidRPr="00D452EA">
        <w:rPr>
          <w:rFonts w:ascii="Angsana New" w:hAnsi="Angsana New" w:cs="Angsana New"/>
          <w:szCs w:val="32"/>
          <w:lang w:val="en-US"/>
        </w:rPr>
        <w:t>1</w:t>
      </w:r>
      <w:r w:rsidR="00334E4C" w:rsidRPr="00CB670F">
        <w:rPr>
          <w:rFonts w:ascii="Angsana New" w:hAnsi="Angsana New" w:cs="Angsana New"/>
          <w:szCs w:val="32"/>
          <w:lang w:val="en-US"/>
        </w:rPr>
        <w:t xml:space="preserve"> </w:t>
      </w:r>
      <w:r w:rsidR="00334E4C" w:rsidRPr="00CB670F">
        <w:rPr>
          <w:rFonts w:ascii="Angsana New" w:hAnsi="Angsana New" w:cs="Angsana New"/>
          <w:szCs w:val="32"/>
          <w:cs/>
          <w:lang w:val="en-US"/>
        </w:rPr>
        <w:t xml:space="preserve">ปี </w:t>
      </w:r>
      <w:r w:rsidRPr="00CB670F">
        <w:rPr>
          <w:rFonts w:ascii="Angsana New" w:hAnsi="Angsana New" w:cs="Angsana New"/>
          <w:szCs w:val="32"/>
          <w:cs/>
        </w:rPr>
        <w:t>แสดงมูลค่า</w:t>
      </w:r>
      <w:r w:rsidR="004B5D44">
        <w:rPr>
          <w:rFonts w:ascii="Angsana New" w:hAnsi="Angsana New" w:cs="Angsana New" w:hint="cs"/>
          <w:szCs w:val="32"/>
          <w:cs/>
        </w:rPr>
        <w:t xml:space="preserve">           </w:t>
      </w:r>
      <w:r w:rsidRPr="00CB670F">
        <w:rPr>
          <w:rFonts w:ascii="Angsana New" w:hAnsi="Angsana New" w:cs="Angsana New"/>
          <w:szCs w:val="32"/>
          <w:cs/>
        </w:rPr>
        <w:t xml:space="preserve">ไม่แตกต่างจากมูลค่ายุติธรรมอย่างมีสาระสำคัญ </w:t>
      </w:r>
      <w:r w:rsidRPr="00CB670F">
        <w:rPr>
          <w:rFonts w:ascii="Angsana New" w:hAnsi="Angsana New" w:cs="Angsana New"/>
          <w:spacing w:val="-8"/>
          <w:szCs w:val="32"/>
          <w:cs/>
        </w:rPr>
        <w:t>ส่วนหนี้สิน</w:t>
      </w:r>
      <w:r w:rsidRPr="00CB670F">
        <w:rPr>
          <w:rFonts w:ascii="Angsana New" w:hAnsi="Angsana New" w:cs="Angsana New"/>
          <w:szCs w:val="32"/>
          <w:cs/>
        </w:rPr>
        <w:t>ทางการเงินระยะยาว</w:t>
      </w:r>
      <w:r w:rsidR="00F97633">
        <w:rPr>
          <w:rFonts w:ascii="Angsana New" w:hAnsi="Angsana New" w:cs="Angsana New" w:hint="cs"/>
          <w:szCs w:val="32"/>
          <w:cs/>
        </w:rPr>
        <w:t xml:space="preserve"> </w:t>
      </w:r>
      <w:r w:rsidR="00334E4C" w:rsidRPr="00CB670F">
        <w:rPr>
          <w:rFonts w:ascii="Angsana New" w:hAnsi="Angsana New" w:cs="Angsana New"/>
          <w:szCs w:val="32"/>
          <w:cs/>
        </w:rPr>
        <w:t xml:space="preserve">ได้แก่ </w:t>
      </w:r>
      <w:r w:rsidR="00392EA9" w:rsidRPr="00CB670F">
        <w:rPr>
          <w:rFonts w:ascii="Angsana New" w:hAnsi="Angsana New" w:cs="Angsana New"/>
          <w:szCs w:val="32"/>
          <w:cs/>
        </w:rPr>
        <w:t>เจ้าหนี้</w:t>
      </w:r>
      <w:r w:rsidR="00392EA9" w:rsidRPr="002F3843">
        <w:rPr>
          <w:rFonts w:ascii="Angsana New" w:hAnsi="Angsana New" w:cs="Angsana New"/>
          <w:spacing w:val="-4"/>
          <w:szCs w:val="32"/>
          <w:cs/>
        </w:rPr>
        <w:t>ค่าก่อสร้าง</w:t>
      </w:r>
      <w:r w:rsidR="000A0465" w:rsidRPr="002F3843">
        <w:rPr>
          <w:rFonts w:ascii="Angsana New" w:hAnsi="Angsana New" w:cs="Angsana New"/>
          <w:spacing w:val="-4"/>
          <w:szCs w:val="32"/>
          <w:cs/>
        </w:rPr>
        <w:t xml:space="preserve"> เงินกู้ยืมระยะยาว</w:t>
      </w:r>
      <w:r w:rsidR="00392EA9" w:rsidRPr="002F3843">
        <w:rPr>
          <w:rFonts w:ascii="Angsana New" w:hAnsi="Angsana New" w:cs="Angsana New"/>
          <w:spacing w:val="-4"/>
          <w:szCs w:val="32"/>
          <w:cs/>
        </w:rPr>
        <w:t xml:space="preserve"> </w:t>
      </w:r>
      <w:r w:rsidR="00334E4C" w:rsidRPr="002F3843">
        <w:rPr>
          <w:rFonts w:ascii="Angsana New" w:hAnsi="Angsana New" w:cs="Angsana New"/>
          <w:spacing w:val="-4"/>
          <w:szCs w:val="32"/>
          <w:cs/>
        </w:rPr>
        <w:t>และ</w:t>
      </w:r>
      <w:r w:rsidR="000A0465" w:rsidRPr="002F3843">
        <w:rPr>
          <w:rFonts w:ascii="Angsana New" w:hAnsi="Angsana New" w:cs="Angsana New"/>
          <w:spacing w:val="-4"/>
          <w:szCs w:val="32"/>
          <w:cs/>
        </w:rPr>
        <w:t>หุ้นกู้ระยะยาว</w:t>
      </w:r>
      <w:r w:rsidR="00F97633" w:rsidRPr="002F3843">
        <w:rPr>
          <w:rFonts w:ascii="Angsana New" w:hAnsi="Angsana New" w:cs="Angsana New" w:hint="cs"/>
          <w:spacing w:val="-4"/>
          <w:szCs w:val="32"/>
          <w:cs/>
        </w:rPr>
        <w:t xml:space="preserve"> </w:t>
      </w:r>
      <w:r w:rsidRPr="002F3843">
        <w:rPr>
          <w:rFonts w:ascii="Angsana New" w:hAnsi="Angsana New" w:cs="Angsana New"/>
          <w:spacing w:val="-4"/>
          <w:szCs w:val="32"/>
          <w:cs/>
        </w:rPr>
        <w:t>แสดงด้วยราคาตามบัญชี ซึ่งเท่ากับมูลค่ายุติธรรม</w:t>
      </w:r>
      <w:r w:rsidRPr="007915CB">
        <w:rPr>
          <w:rFonts w:ascii="Angsana New" w:hAnsi="Angsana New" w:cs="Angsana New"/>
          <w:spacing w:val="-2"/>
          <w:szCs w:val="32"/>
          <w:cs/>
        </w:rPr>
        <w:t xml:space="preserve">โดยประมาณ </w:t>
      </w:r>
      <w:r w:rsidR="00F81703">
        <w:rPr>
          <w:rFonts w:ascii="Angsana New" w:hAnsi="Angsana New" w:cs="Angsana New" w:hint="cs"/>
          <w:spacing w:val="-12"/>
          <w:szCs w:val="32"/>
          <w:cs/>
        </w:rPr>
        <w:br/>
      </w:r>
      <w:r w:rsidR="00F81703">
        <w:rPr>
          <w:rFonts w:ascii="Angsana New" w:hAnsi="Angsana New" w:cs="Angsana New"/>
          <w:spacing w:val="-12"/>
          <w:szCs w:val="32"/>
          <w:cs/>
        </w:rPr>
        <w:br w:type="page"/>
      </w:r>
      <w:r w:rsidR="008B31AB" w:rsidRPr="008B31AB">
        <w:rPr>
          <w:rFonts w:ascii="Angsana New" w:hAnsi="Angsana New" w:cs="Angsana New"/>
          <w:szCs w:val="32"/>
          <w:cs/>
        </w:rPr>
        <w:lastRenderedPageBreak/>
        <w:t>อย่างไรก็ตาม รายการสินทรัพย์</w:t>
      </w:r>
      <w:r w:rsidRPr="008B31AB">
        <w:rPr>
          <w:rFonts w:ascii="Angsana New" w:hAnsi="Angsana New" w:cs="Angsana New"/>
          <w:szCs w:val="32"/>
          <w:cs/>
        </w:rPr>
        <w:t>บางรายการของ</w:t>
      </w:r>
      <w:r w:rsidR="00134B32" w:rsidRPr="008B31AB">
        <w:rPr>
          <w:rFonts w:ascii="Angsana New" w:hAnsi="Angsana New" w:cs="Angsana New"/>
          <w:szCs w:val="32"/>
          <w:cs/>
        </w:rPr>
        <w:t>กลุ่มบริษัท</w:t>
      </w:r>
      <w:r w:rsidR="00FE6641" w:rsidRPr="008B31AB">
        <w:rPr>
          <w:rFonts w:ascii="Angsana New" w:hAnsi="Angsana New" w:cs="Angsana New"/>
          <w:szCs w:val="32"/>
          <w:cs/>
        </w:rPr>
        <w:t>และบริษัท</w:t>
      </w:r>
      <w:r w:rsidRPr="008B31AB">
        <w:rPr>
          <w:rFonts w:ascii="Angsana New" w:hAnsi="Angsana New" w:cs="Angsana New"/>
          <w:szCs w:val="32"/>
          <w:cs/>
        </w:rPr>
        <w:t>มีการวัดมูลค่า</w:t>
      </w:r>
      <w:r w:rsidR="008B31AB" w:rsidRPr="008B31AB">
        <w:rPr>
          <w:rFonts w:ascii="Angsana New" w:hAnsi="Angsana New" w:cs="Angsana New" w:hint="cs"/>
          <w:szCs w:val="32"/>
          <w:cs/>
        </w:rPr>
        <w:t>ในงบแสดงฐานะการเงิน</w:t>
      </w:r>
      <w:r w:rsidRPr="008B31AB">
        <w:rPr>
          <w:rFonts w:ascii="Angsana New" w:hAnsi="Angsana New" w:cs="Angsana New"/>
          <w:szCs w:val="32"/>
          <w:cs/>
        </w:rPr>
        <w:t>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p w:rsidR="00623F88" w:rsidRPr="00CB670F" w:rsidRDefault="00623F88" w:rsidP="001B6DE6">
      <w:pPr>
        <w:pStyle w:val="Header"/>
        <w:tabs>
          <w:tab w:val="clear" w:pos="4153"/>
          <w:tab w:val="clear" w:pos="8306"/>
        </w:tabs>
        <w:ind w:left="1260"/>
        <w:jc w:val="thaiDistribute"/>
        <w:rPr>
          <w:rFonts w:ascii="Angsana New" w:hAnsi="Angsana New" w:cs="Angsana New"/>
          <w:sz w:val="2"/>
          <w:szCs w:val="2"/>
          <w:cs/>
        </w:rPr>
      </w:pPr>
    </w:p>
    <w:tbl>
      <w:tblPr>
        <w:tblW w:w="4233" w:type="pct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1169"/>
        <w:gridCol w:w="1169"/>
        <w:gridCol w:w="811"/>
        <w:gridCol w:w="2341"/>
        <w:gridCol w:w="1169"/>
      </w:tblGrid>
      <w:tr w:rsidR="00511CA2" w:rsidRPr="00CB670F" w:rsidTr="00E53BE3">
        <w:tc>
          <w:tcPr>
            <w:tcW w:w="5000" w:type="pct"/>
            <w:gridSpan w:val="6"/>
          </w:tcPr>
          <w:p w:rsidR="00511CA2" w:rsidRPr="00CB670F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53BE3" w:rsidRPr="00B81211" w:rsidTr="00B9655D">
        <w:tc>
          <w:tcPr>
            <w:tcW w:w="843" w:type="pct"/>
            <w:shd w:val="clear" w:color="auto" w:fill="auto"/>
          </w:tcPr>
          <w:p w:rsidR="00511CA2" w:rsidRPr="00B81211" w:rsidRDefault="00511CA2" w:rsidP="008B31A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30" w:type="pct"/>
            <w:shd w:val="clear" w:color="auto" w:fill="auto"/>
          </w:tcPr>
          <w:p w:rsidR="00511CA2" w:rsidRPr="00B8121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655D" w:rsidRPr="00B81211" w:rsidRDefault="00B9655D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  <w:p w:rsidR="00511CA2" w:rsidRPr="00B8121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511CA2" w:rsidRPr="00B81211" w:rsidRDefault="00D452EA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511CA2"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</w:t>
            </w:r>
            <w:r w:rsidR="00BA2F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ิถุนายน</w:t>
            </w:r>
          </w:p>
          <w:p w:rsidR="00511CA2" w:rsidRPr="00B81211" w:rsidRDefault="00D452EA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730" w:type="pct"/>
          </w:tcPr>
          <w:p w:rsidR="00511CA2" w:rsidRPr="00B8121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583148" w:rsidRDefault="0058314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583148" w:rsidRDefault="0058314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511CA2" w:rsidRPr="00B8121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511CA2" w:rsidRPr="00B81211" w:rsidRDefault="00D452EA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511CA2"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506" w:type="pct"/>
            <w:shd w:val="clear" w:color="auto" w:fill="auto"/>
          </w:tcPr>
          <w:p w:rsidR="00511CA2" w:rsidRPr="00B8121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511CA2" w:rsidRPr="00B8121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61" w:type="pct"/>
            <w:shd w:val="clear" w:color="auto" w:fill="auto"/>
          </w:tcPr>
          <w:p w:rsidR="00511CA2" w:rsidRPr="00B8121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730" w:type="pct"/>
          </w:tcPr>
          <w:p w:rsidR="00511CA2" w:rsidRPr="00B8121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B81211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สามารถสังเกตได้</w:t>
            </w: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D03A29" w:rsidRPr="00CB670F" w:rsidTr="00B9655D">
        <w:tc>
          <w:tcPr>
            <w:tcW w:w="843" w:type="pct"/>
            <w:shd w:val="clear" w:color="auto" w:fill="auto"/>
          </w:tcPr>
          <w:p w:rsidR="00D03A29" w:rsidRPr="00CB670F" w:rsidRDefault="00D03A29" w:rsidP="00B9655D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เงินลงทุนในหน่วยลงทุนที่จดทะเบียนใน</w:t>
            </w:r>
            <w:r w:rsidRPr="00CB670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30" w:type="pct"/>
            <w:shd w:val="clear" w:color="auto" w:fill="auto"/>
          </w:tcPr>
          <w:p w:rsidR="00D03A29" w:rsidRPr="00CB670F" w:rsidRDefault="00D452EA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134</w:t>
            </w:r>
            <w:r w:rsidR="00850C3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850C3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30" w:type="pct"/>
          </w:tcPr>
          <w:p w:rsidR="00D03A29" w:rsidRPr="00CB670F" w:rsidRDefault="00D452EA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506" w:type="pct"/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1" w:type="pct"/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หลักทรัพย์แห่งประเทศไทย ณ สิ้นวันทำการสุดท้ายของรอบระยะเวลารายงาน</w:t>
            </w:r>
          </w:p>
        </w:tc>
        <w:tc>
          <w:tcPr>
            <w:tcW w:w="730" w:type="pct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D03A29" w:rsidRPr="00CB670F" w:rsidTr="00B9655D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เงินลงทุนในหุ้นสามัญ</w:t>
            </w:r>
            <w:r w:rsidR="00682330"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และใบสำคัญแสดงสิทธิซื้อหุ้นสามัญ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ที่จดทะเบียนใน</w:t>
            </w:r>
            <w:r w:rsidRPr="00CB670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452EA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222</w:t>
            </w:r>
            <w:r w:rsidR="00850C3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708</w:t>
            </w:r>
            <w:r w:rsidR="00850C3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470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CB670F" w:rsidRDefault="00D452EA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279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753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98770B" w:rsidP="00B9655D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หลักทรัพย์แห่งประเทศไทย ณ สิ้นวันทำการสุดท้ายของรอบระยะเวลารายงาน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D03A29" w:rsidRPr="00CB670F" w:rsidTr="00B9655D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452EA" w:rsidP="00B9655D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823</w:t>
            </w:r>
            <w:r w:rsidR="00850C3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445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CB670F" w:rsidRDefault="00D452EA" w:rsidP="00B9655D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820</w:t>
            </w:r>
            <w:r w:rsidR="00D03A29" w:rsidRPr="00CB670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มูลค่าสินทรัพย์สุทธิของหน่วยลงทุน ณ สิ้น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วันทำการสุดท้ายของรอบระยะเวลารายงาน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D03A29" w:rsidRPr="00CB670F" w:rsidTr="00B9655D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อสังหาริมทรัพย์</w:t>
            </w:r>
          </w:p>
          <w:p w:rsidR="00D03A29" w:rsidRPr="00CB670F" w:rsidRDefault="00D03A29" w:rsidP="00B9655D">
            <w:pPr>
              <w:overflowPunct/>
              <w:autoSpaceDE/>
              <w:autoSpaceDN/>
              <w:adjustRightInd/>
              <w:spacing w:line="300" w:lineRule="exact"/>
              <w:ind w:left="162" w:right="-6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452EA" w:rsidP="00B9655D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846</w:t>
            </w:r>
            <w:r w:rsidR="00850C3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760</w:t>
            </w:r>
            <w:r w:rsidR="00850C3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086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CB670F" w:rsidRDefault="00D452EA" w:rsidP="00B9655D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842</w:t>
            </w:r>
            <w:r w:rsidR="00D03A29" w:rsidRPr="00CB670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742</w:t>
            </w:r>
            <w:r w:rsidR="00D03A29" w:rsidRPr="00CB670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946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5CB" w:rsidRPr="008B31AB" w:rsidRDefault="00D03A29" w:rsidP="00B9655D">
            <w:pPr>
              <w:spacing w:line="300" w:lineRule="exact"/>
              <w:jc w:val="thaiDistribute"/>
              <w:rPr>
                <w:rFonts w:ascii="Angsana New" w:hAnsi="Angsana New" w:cs="Angsana New"/>
                <w:spacing w:val="10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/>
              </w:rPr>
              <w:t>ประมาณการกระแสเงินสดคิดลด</w:t>
            </w:r>
            <w:r w:rsidRPr="00CB670F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en-US"/>
              </w:rPr>
              <w:t>โดยใช้วิธีรายได้ ข้อมูลที่ใช้ในการวัดมูลค่ายุติธรรม คือ ประมาณการ</w:t>
            </w:r>
            <w:r w:rsidRPr="008B31AB">
              <w:rPr>
                <w:rFonts w:ascii="Angsana New" w:hAnsi="Angsana New" w:cs="Angsana New"/>
                <w:spacing w:val="10"/>
                <w:sz w:val="24"/>
                <w:szCs w:val="24"/>
                <w:cs/>
                <w:lang w:val="en-US"/>
              </w:rPr>
              <w:t>รายได้ และอัตราคิดลดกระแส</w:t>
            </w:r>
          </w:p>
          <w:p w:rsidR="00D03A29" w:rsidRPr="00CB670F" w:rsidRDefault="00D03A29" w:rsidP="00B9655D">
            <w:pPr>
              <w:spacing w:line="30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เงินสด ซึ่งประเมินโดยผู้ประเมินราคาอิสระ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CB670F" w:rsidRDefault="00D03A29" w:rsidP="00B9655D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ประมาณการกระแสเงินสด </w:t>
            </w:r>
            <w:r w:rsidRPr="007915CB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/>
              </w:rPr>
              <w:t>และอัตราคิดลด</w:t>
            </w:r>
          </w:p>
        </w:tc>
      </w:tr>
    </w:tbl>
    <w:p w:rsidR="001B6DE6" w:rsidRPr="00CB670F" w:rsidRDefault="00134B32" w:rsidP="00E53BE3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sz w:val="2"/>
          <w:szCs w:val="2"/>
          <w:cs/>
        </w:rPr>
      </w:pPr>
      <w:r w:rsidRPr="00CB670F">
        <w:rPr>
          <w:rFonts w:ascii="Angsana New" w:hAnsi="Angsana New" w:cs="Angsana New"/>
          <w:cs/>
        </w:rPr>
        <w:br w:type="page"/>
      </w:r>
    </w:p>
    <w:tbl>
      <w:tblPr>
        <w:tblW w:w="4233" w:type="pct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1169"/>
        <w:gridCol w:w="1169"/>
        <w:gridCol w:w="811"/>
        <w:gridCol w:w="2339"/>
        <w:gridCol w:w="1171"/>
      </w:tblGrid>
      <w:tr w:rsidR="00E53BE3" w:rsidRPr="00CB670F" w:rsidTr="00E53BE3">
        <w:tc>
          <w:tcPr>
            <w:tcW w:w="5000" w:type="pct"/>
            <w:gridSpan w:val="6"/>
          </w:tcPr>
          <w:p w:rsidR="00E53BE3" w:rsidRPr="00CB670F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BE3" w:rsidRPr="00B81211" w:rsidTr="005B62AD">
        <w:trPr>
          <w:trHeight w:val="1439"/>
        </w:trPr>
        <w:tc>
          <w:tcPr>
            <w:tcW w:w="843" w:type="pct"/>
            <w:shd w:val="clear" w:color="auto" w:fill="auto"/>
          </w:tcPr>
          <w:p w:rsidR="00E53BE3" w:rsidRPr="00B81211" w:rsidRDefault="00E53BE3" w:rsidP="008B31A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30" w:type="pct"/>
            <w:shd w:val="clear" w:color="auto" w:fill="auto"/>
          </w:tcPr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655D" w:rsidRPr="00B81211" w:rsidRDefault="00B9655D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D03A29" w:rsidRPr="00B81211" w:rsidRDefault="00D452EA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BA2F26"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</w:t>
            </w:r>
            <w:r w:rsidR="00BA2F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ิถุนายน</w:t>
            </w:r>
          </w:p>
          <w:p w:rsidR="00E53BE3" w:rsidRPr="00B81211" w:rsidRDefault="00D452EA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D452E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730" w:type="pct"/>
          </w:tcPr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583148" w:rsidRDefault="0058314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583148" w:rsidRDefault="0058314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53BE3" w:rsidRPr="00B81211" w:rsidRDefault="00D452EA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53BE3"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452E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</w:t>
            </w:r>
            <w:r w:rsidRPr="00D452E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506" w:type="pct"/>
            <w:shd w:val="clear" w:color="auto" w:fill="auto"/>
          </w:tcPr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59" w:type="pct"/>
            <w:shd w:val="clear" w:color="auto" w:fill="auto"/>
          </w:tcPr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731" w:type="pct"/>
          </w:tcPr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B81211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D03A29" w:rsidRPr="00CB670F" w:rsidTr="005B62AD">
        <w:tc>
          <w:tcPr>
            <w:tcW w:w="843" w:type="pct"/>
            <w:shd w:val="clear" w:color="auto" w:fill="auto"/>
          </w:tcPr>
          <w:p w:rsidR="00D03A29" w:rsidRPr="00CB670F" w:rsidRDefault="00D03A29" w:rsidP="00B9655D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เงินลงทุนในหน่วยลงทุนที่จดทะเบียนใน</w:t>
            </w:r>
            <w:r w:rsidRPr="00CB670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30" w:type="pct"/>
            <w:shd w:val="clear" w:color="auto" w:fill="auto"/>
          </w:tcPr>
          <w:p w:rsidR="00D03A29" w:rsidRPr="00CB670F" w:rsidRDefault="00D452EA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134</w:t>
            </w:r>
            <w:r w:rsidR="00873B5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873B5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30" w:type="pct"/>
          </w:tcPr>
          <w:p w:rsidR="00D03A29" w:rsidRPr="00CB670F" w:rsidRDefault="00D452EA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506" w:type="pct"/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0" w:type="pct"/>
            <w:shd w:val="clear" w:color="auto" w:fill="auto"/>
          </w:tcPr>
          <w:p w:rsidR="00D03A29" w:rsidRPr="00CB670F" w:rsidRDefault="00463098" w:rsidP="00B9655D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หลักทรัพย์แห่งประเทศไทย ณ สิ้นวันทำการสุดท้ายของรอบระยะเวลารายงาน</w:t>
            </w:r>
          </w:p>
        </w:tc>
        <w:tc>
          <w:tcPr>
            <w:tcW w:w="730" w:type="pct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D03A29" w:rsidRPr="00CB670F" w:rsidTr="005B62AD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  <w:r w:rsidR="00682330"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และใบสำคัญแสดงสิทธิซื้อหุ้นสามัญ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ที่จด</w:t>
            </w:r>
            <w:r w:rsidRPr="00CB670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ทะเบียนในตลาด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452EA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222</w:t>
            </w:r>
            <w:r w:rsidR="00873B5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708</w:t>
            </w:r>
            <w:r w:rsidR="00873B5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470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CB670F" w:rsidRDefault="00D452EA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279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753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สิ้นวัน</w:t>
            </w:r>
            <w:r w:rsidRPr="00CB670F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ทำ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การสุดท้ายของรอบระยะเวลารายงาน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D03A29" w:rsidRPr="00CB670F" w:rsidTr="005B62AD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452EA" w:rsidP="00B9655D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823</w:t>
            </w:r>
            <w:r w:rsidR="00873B5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445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CB670F" w:rsidRDefault="00D452EA" w:rsidP="00B9655D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D452E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820</w:t>
            </w:r>
            <w:r w:rsidR="00D03A29" w:rsidRPr="00CB670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452E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D452EA" w:rsidRPr="00D452E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มูลค่าสินทรัพย์สุทธิของหน่วยลงทุน ณ สิ้นวัน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ทำการสุดท้ายของรอบระยะเวลารายงาน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</w:tbl>
    <w:p w:rsidR="005D59F5" w:rsidRPr="005D59F5" w:rsidRDefault="00D452EA" w:rsidP="005D59F5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D452EA">
        <w:rPr>
          <w:rFonts w:ascii="Angsana New" w:hAnsi="Angsana New" w:cs="Angsana New"/>
          <w:b/>
          <w:bCs/>
          <w:lang w:val="en-US"/>
        </w:rPr>
        <w:t>29</w:t>
      </w:r>
      <w:r w:rsidR="005D59F5" w:rsidRPr="005D59F5">
        <w:rPr>
          <w:rFonts w:ascii="Angsana New" w:hAnsi="Angsana New" w:cs="Angsana New"/>
          <w:b/>
          <w:bCs/>
          <w:cs/>
          <w:lang w:val="en-US"/>
        </w:rPr>
        <w:t>.</w:t>
      </w:r>
      <w:r w:rsidR="005D59F5" w:rsidRPr="005D59F5">
        <w:rPr>
          <w:rFonts w:ascii="Angsana New" w:hAnsi="Angsana New" w:cs="Angsana New"/>
          <w:b/>
          <w:bCs/>
          <w:lang w:val="en-US"/>
        </w:rPr>
        <w:tab/>
      </w:r>
      <w:r w:rsidR="005D59F5" w:rsidRPr="005D59F5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เหตุการณ์ภายหลังรอบระยะเวลารายงาน</w:t>
      </w:r>
    </w:p>
    <w:p w:rsidR="00515DE7" w:rsidRPr="002F3843" w:rsidRDefault="00515DE7" w:rsidP="005D59F5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snapToGrid w:val="0"/>
          <w:highlight w:val="yellow"/>
          <w:lang w:val="en-US"/>
        </w:rPr>
      </w:pPr>
      <w:r w:rsidRPr="002F3843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D452EA" w:rsidRPr="002F3843">
        <w:rPr>
          <w:rFonts w:ascii="Angsana New" w:hAnsi="Angsana New" w:cs="Angsana New"/>
          <w:lang w:val="en-US"/>
        </w:rPr>
        <w:t>21</w:t>
      </w:r>
      <w:r w:rsidRPr="002F3843">
        <w:rPr>
          <w:rFonts w:ascii="Angsana New" w:hAnsi="Angsana New" w:cs="Angsana New"/>
          <w:lang w:val="en-US"/>
        </w:rPr>
        <w:t xml:space="preserve"> </w:t>
      </w:r>
      <w:r w:rsidRPr="002F3843">
        <w:rPr>
          <w:rFonts w:ascii="Angsana New" w:hAnsi="Angsana New" w:cs="Angsana New" w:hint="cs"/>
          <w:cs/>
          <w:lang w:val="en-US"/>
        </w:rPr>
        <w:t xml:space="preserve">กรกฎาคม </w:t>
      </w:r>
      <w:r w:rsidR="00D452EA" w:rsidRPr="002F3843">
        <w:rPr>
          <w:rFonts w:ascii="Angsana New" w:hAnsi="Angsana New" w:cs="Angsana New" w:hint="cs"/>
          <w:lang w:val="en-US"/>
        </w:rPr>
        <w:t>2560</w:t>
      </w:r>
      <w:r w:rsidRPr="002F3843">
        <w:rPr>
          <w:rFonts w:ascii="Angsana New" w:hAnsi="Angsana New" w:cs="Angsana New" w:hint="cs"/>
          <w:cs/>
          <w:lang w:val="en-US"/>
        </w:rPr>
        <w:t xml:space="preserve"> ที่ประชุม</w:t>
      </w:r>
      <w:r w:rsidR="00C07B20" w:rsidRPr="002F3843">
        <w:rPr>
          <w:rFonts w:ascii="Angsana New" w:hAnsi="Angsana New" w:cs="Angsana New" w:hint="cs"/>
          <w:cs/>
          <w:lang w:val="en-US"/>
        </w:rPr>
        <w:t>คณะกรรมการ</w:t>
      </w:r>
      <w:r w:rsidRPr="002F3843">
        <w:rPr>
          <w:rFonts w:ascii="Angsana New" w:hAnsi="Angsana New" w:cs="Angsana New" w:hint="cs"/>
          <w:cs/>
          <w:lang w:val="en-US"/>
        </w:rPr>
        <w:t>ของ</w:t>
      </w:r>
      <w:r w:rsidRPr="002F3843">
        <w:rPr>
          <w:rFonts w:ascii="Angsana New" w:hAnsi="Angsana New" w:cs="Angsana New"/>
          <w:cs/>
          <w:lang w:val="en-US"/>
        </w:rPr>
        <w:t>บริษัท ลีดดิ้ง สคูล พาร์ทเนอร์ชิพ จำกัด</w:t>
      </w:r>
      <w:r w:rsidRPr="002F3843">
        <w:rPr>
          <w:rFonts w:ascii="Angsana New" w:hAnsi="Angsana New" w:cs="Angsana New" w:hint="cs"/>
          <w:cs/>
          <w:lang w:val="en-US"/>
        </w:rPr>
        <w:t xml:space="preserve"> </w:t>
      </w:r>
      <w:r w:rsidRPr="002F3843">
        <w:rPr>
          <w:rFonts w:ascii="Angsana New" w:hAnsi="Angsana New" w:cs="Angsana New"/>
          <w:spacing w:val="-4"/>
          <w:lang w:val="en-US"/>
        </w:rPr>
        <w:t>(“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>บริษัทย่อย</w:t>
      </w:r>
      <w:r w:rsidR="00263141" w:rsidRPr="002F3843">
        <w:rPr>
          <w:rFonts w:ascii="Angsana New" w:hAnsi="Angsana New" w:cs="Angsana New"/>
          <w:spacing w:val="-4"/>
          <w:lang w:val="en-US"/>
        </w:rPr>
        <w:t>”</w:t>
      </w:r>
      <w:r w:rsidRPr="002F3843">
        <w:rPr>
          <w:rFonts w:ascii="Angsana New" w:hAnsi="Angsana New" w:cs="Angsana New"/>
          <w:spacing w:val="-4"/>
          <w:lang w:val="en-US"/>
        </w:rPr>
        <w:t>)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 ได้มีมติอนุมัติให้เพิ่มทุน</w:t>
      </w:r>
      <w:r w:rsidRPr="00263141">
        <w:rPr>
          <w:rFonts w:ascii="Angsana New" w:hAnsi="Angsana New" w:cs="Angsana New" w:hint="cs"/>
          <w:spacing w:val="-4"/>
          <w:cs/>
          <w:lang w:val="en-US"/>
        </w:rPr>
        <w:t xml:space="preserve">จดทะเบียนจากเดิม </w:t>
      </w:r>
      <w:r w:rsidR="00D452EA" w:rsidRPr="00D452EA">
        <w:rPr>
          <w:rFonts w:ascii="Angsana New" w:hAnsi="Angsana New" w:cs="Angsana New"/>
          <w:spacing w:val="-4"/>
          <w:lang w:val="en-US"/>
        </w:rPr>
        <w:t>5</w:t>
      </w:r>
      <w:r w:rsidRPr="00263141">
        <w:rPr>
          <w:rFonts w:ascii="Angsana New" w:hAnsi="Angsana New" w:cs="Angsana New"/>
          <w:spacing w:val="-4"/>
          <w:lang w:val="en-US"/>
        </w:rPr>
        <w:t>,</w:t>
      </w:r>
      <w:r w:rsidR="00D452EA" w:rsidRPr="00D452EA">
        <w:rPr>
          <w:rFonts w:ascii="Angsana New" w:hAnsi="Angsana New" w:cs="Angsana New"/>
          <w:spacing w:val="-4"/>
          <w:lang w:val="en-US"/>
        </w:rPr>
        <w:t>000</w:t>
      </w:r>
      <w:r w:rsidRPr="00263141">
        <w:rPr>
          <w:rFonts w:ascii="Angsana New" w:hAnsi="Angsana New" w:cs="Angsana New"/>
          <w:spacing w:val="-4"/>
          <w:lang w:val="en-US"/>
        </w:rPr>
        <w:t>,</w:t>
      </w:r>
      <w:r w:rsidR="00D452EA" w:rsidRPr="00D452EA">
        <w:rPr>
          <w:rFonts w:ascii="Angsana New" w:hAnsi="Angsana New" w:cs="Angsana New"/>
          <w:spacing w:val="-4"/>
          <w:lang w:val="en-US"/>
        </w:rPr>
        <w:t>000</w:t>
      </w:r>
      <w:r w:rsidRPr="00263141">
        <w:rPr>
          <w:rFonts w:ascii="Angsana New" w:hAnsi="Angsana New" w:cs="Angsana New"/>
          <w:spacing w:val="-4"/>
          <w:lang w:val="en-US"/>
        </w:rPr>
        <w:t xml:space="preserve"> </w:t>
      </w:r>
      <w:r w:rsidRPr="0026314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ปอนด์สเตอร์ลิง </w:t>
      </w:r>
      <w:r w:rsidRPr="00263141">
        <w:rPr>
          <w:rFonts w:ascii="Angsana New" w:hAnsi="Angsana New" w:cs="Angsana New" w:hint="cs"/>
          <w:spacing w:val="-4"/>
          <w:cs/>
          <w:lang w:val="en-US"/>
        </w:rPr>
        <w:t>(แบ่งเป็นหุ้นสามัญ</w:t>
      </w:r>
      <w:r w:rsidRPr="00263141">
        <w:rPr>
          <w:rFonts w:ascii="Angsana New" w:hAnsi="Angsana New" w:cs="Angsana New" w:hint="cs"/>
          <w:cs/>
          <w:lang w:val="en-US"/>
        </w:rPr>
        <w:t xml:space="preserve"> </w:t>
      </w:r>
      <w:r w:rsidR="00D452EA" w:rsidRPr="002F3843">
        <w:rPr>
          <w:rFonts w:ascii="Angsana New" w:hAnsi="Angsana New" w:cs="Angsana New"/>
          <w:spacing w:val="-6"/>
          <w:lang w:val="en-US"/>
        </w:rPr>
        <w:t>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D452EA" w:rsidRPr="002F3843">
        <w:rPr>
          <w:rFonts w:ascii="Angsana New" w:hAnsi="Angsana New" w:cs="Angsana New"/>
          <w:spacing w:val="-6"/>
          <w:lang w:val="en-US"/>
        </w:rPr>
        <w:t>000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D452EA" w:rsidRPr="002F3843">
        <w:rPr>
          <w:rFonts w:ascii="Angsana New" w:hAnsi="Angsana New" w:cs="Angsana New"/>
          <w:spacing w:val="-6"/>
          <w:lang w:val="en-US"/>
        </w:rPr>
        <w:t>000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 หุ้น มูลค่าหุ้นละ </w:t>
      </w:r>
      <w:r w:rsidR="00D452EA" w:rsidRPr="002F3843">
        <w:rPr>
          <w:rFonts w:ascii="Angsana New" w:hAnsi="Angsana New" w:cs="Angsana New" w:hint="cs"/>
          <w:spacing w:val="-6"/>
          <w:lang w:val="en-US"/>
        </w:rPr>
        <w:t>1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2F3843">
        <w:rPr>
          <w:rFonts w:ascii="Angsana New" w:hAnsi="Angsana New" w:cs="Angsana New"/>
          <w:snapToGrid w:val="0"/>
          <w:spacing w:val="-6"/>
          <w:cs/>
          <w:lang w:val="en-US"/>
        </w:rPr>
        <w:t>ปอนด์สเตอร์ลิง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) เป็น </w:t>
      </w:r>
      <w:r w:rsidR="00D452EA" w:rsidRPr="002F3843">
        <w:rPr>
          <w:rFonts w:ascii="Angsana New" w:hAnsi="Angsana New" w:cs="Angsana New"/>
          <w:spacing w:val="-6"/>
          <w:lang w:val="en-US"/>
        </w:rPr>
        <w:t>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D452EA" w:rsidRPr="002F3843">
        <w:rPr>
          <w:rFonts w:ascii="Angsana New" w:hAnsi="Angsana New" w:cs="Angsana New"/>
          <w:spacing w:val="-6"/>
          <w:lang w:val="en-US"/>
        </w:rPr>
        <w:t>035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D452EA" w:rsidRPr="002F3843">
        <w:rPr>
          <w:rFonts w:ascii="Angsana New" w:hAnsi="Angsana New" w:cs="Angsana New"/>
          <w:spacing w:val="-6"/>
          <w:lang w:val="en-US"/>
        </w:rPr>
        <w:t>370</w:t>
      </w:r>
      <w:r w:rsidRPr="002F3843">
        <w:rPr>
          <w:rFonts w:ascii="Angsana New" w:hAnsi="Angsana New" w:cs="Angsana New"/>
          <w:spacing w:val="-6"/>
          <w:lang w:val="en-US"/>
        </w:rPr>
        <w:t xml:space="preserve"> </w:t>
      </w:r>
      <w:r w:rsidRPr="002F3843">
        <w:rPr>
          <w:rFonts w:ascii="Angsana New" w:hAnsi="Angsana New" w:cs="Angsana New"/>
          <w:snapToGrid w:val="0"/>
          <w:spacing w:val="-6"/>
          <w:cs/>
          <w:lang w:val="en-US"/>
        </w:rPr>
        <w:t>ปอนด์สเตอร์ลิง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 (แบ่งเป็นหุ้นสามัญ </w:t>
      </w:r>
      <w:r w:rsidR="00D452EA" w:rsidRPr="002F3843">
        <w:rPr>
          <w:rFonts w:ascii="Angsana New" w:hAnsi="Angsana New" w:cs="Angsana New"/>
          <w:spacing w:val="-6"/>
          <w:lang w:val="en-US"/>
        </w:rPr>
        <w:t>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D452EA" w:rsidRPr="002F3843">
        <w:rPr>
          <w:rFonts w:ascii="Angsana New" w:hAnsi="Angsana New" w:cs="Angsana New"/>
          <w:spacing w:val="-6"/>
          <w:lang w:val="en-US"/>
        </w:rPr>
        <w:t>035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D452EA" w:rsidRPr="002F3843">
        <w:rPr>
          <w:rFonts w:ascii="Angsana New" w:hAnsi="Angsana New" w:cs="Angsana New"/>
          <w:spacing w:val="-6"/>
          <w:lang w:val="en-US"/>
        </w:rPr>
        <w:t>370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หุ้น มูลค่าหุ้นละ </w:t>
      </w:r>
      <w:r w:rsidR="00D452EA" w:rsidRPr="002F3843">
        <w:rPr>
          <w:rFonts w:ascii="Angsana New" w:hAnsi="Angsana New" w:cs="Angsana New" w:hint="cs"/>
          <w:spacing w:val="-4"/>
          <w:lang w:val="en-US"/>
        </w:rPr>
        <w:t>1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2F3843">
        <w:rPr>
          <w:rFonts w:ascii="Angsana New" w:hAnsi="Angsana New" w:cs="Angsana New"/>
          <w:snapToGrid w:val="0"/>
          <w:spacing w:val="-4"/>
          <w:cs/>
          <w:lang w:val="en-US"/>
        </w:rPr>
        <w:t>ปอนด์สเตอร์ลิง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) โดยบริษัทย่อยได้จดทะเบียนเพิ่มทุนแล้วเมื่อวันที่ </w:t>
      </w:r>
      <w:r w:rsidR="00D452EA" w:rsidRPr="002F3843">
        <w:rPr>
          <w:rFonts w:ascii="Angsana New" w:hAnsi="Angsana New" w:cs="Angsana New"/>
          <w:spacing w:val="-4"/>
          <w:lang w:val="en-US"/>
        </w:rPr>
        <w:t>21</w:t>
      </w:r>
      <w:r w:rsidRPr="002F3843">
        <w:rPr>
          <w:rFonts w:ascii="Angsana New" w:hAnsi="Angsana New" w:cs="Angsana New"/>
          <w:spacing w:val="-4"/>
          <w:lang w:val="en-US"/>
        </w:rPr>
        <w:t xml:space="preserve"> 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กรกฎาคม </w:t>
      </w:r>
      <w:r w:rsidR="00D452EA" w:rsidRPr="002F3843">
        <w:rPr>
          <w:rFonts w:ascii="Angsana New" w:hAnsi="Angsana New" w:cs="Angsana New"/>
          <w:spacing w:val="-4"/>
          <w:lang w:val="en-US"/>
        </w:rPr>
        <w:t>2560</w:t>
      </w:r>
      <w:r w:rsidRPr="002F3843">
        <w:rPr>
          <w:rFonts w:ascii="Angsana New" w:hAnsi="Angsana New" w:cs="Angsana New"/>
          <w:lang w:val="en-US"/>
        </w:rPr>
        <w:t xml:space="preserve"> </w:t>
      </w:r>
      <w:r w:rsidRPr="002F3843">
        <w:rPr>
          <w:rFonts w:ascii="Angsana New" w:hAnsi="Angsana New" w:cs="Angsana New" w:hint="cs"/>
          <w:cs/>
          <w:lang w:val="en-US"/>
        </w:rPr>
        <w:t xml:space="preserve">อย่างไรก็ตามบริษัทสละสิทธิในการซื้อหุ้นเพิ่มทุนในบริษัทย่อยดังกล่าว ทำให้สัดส่วนในการถือหุ้นของบริษัทลดลงจากเดิมร้อยละ </w:t>
      </w:r>
      <w:r w:rsidR="00D452EA" w:rsidRPr="002F3843">
        <w:rPr>
          <w:rFonts w:ascii="Angsana New" w:hAnsi="Angsana New" w:cs="Angsana New"/>
          <w:lang w:val="en-US"/>
        </w:rPr>
        <w:t>97</w:t>
      </w:r>
      <w:r w:rsidRPr="002F3843">
        <w:rPr>
          <w:rFonts w:ascii="Angsana New" w:hAnsi="Angsana New" w:cs="Angsana New"/>
          <w:lang w:val="en-US"/>
        </w:rPr>
        <w:t>.</w:t>
      </w:r>
      <w:r w:rsidR="00D452EA" w:rsidRPr="002F3843">
        <w:rPr>
          <w:rFonts w:ascii="Angsana New" w:hAnsi="Angsana New" w:cs="Angsana New"/>
          <w:lang w:val="en-US"/>
        </w:rPr>
        <w:t>13</w:t>
      </w:r>
      <w:r w:rsidRPr="002F3843">
        <w:rPr>
          <w:rFonts w:ascii="Angsana New" w:hAnsi="Angsana New" w:cs="Angsana New" w:hint="cs"/>
          <w:cs/>
          <w:lang w:val="en-US"/>
        </w:rPr>
        <w:t xml:space="preserve"> เป็นร้อยละ </w:t>
      </w:r>
      <w:r w:rsidR="00D452EA" w:rsidRPr="002F3843">
        <w:rPr>
          <w:rFonts w:ascii="Angsana New" w:hAnsi="Angsana New" w:cs="Angsana New"/>
          <w:lang w:val="en-US"/>
        </w:rPr>
        <w:t>96</w:t>
      </w:r>
      <w:r w:rsidRPr="002F3843">
        <w:rPr>
          <w:rFonts w:ascii="Angsana New" w:hAnsi="Angsana New" w:cs="Angsana New"/>
          <w:lang w:val="en-US"/>
        </w:rPr>
        <w:t>.</w:t>
      </w:r>
      <w:r w:rsidR="00D452EA" w:rsidRPr="002F3843">
        <w:rPr>
          <w:rFonts w:ascii="Angsana New" w:hAnsi="Angsana New" w:cs="Angsana New"/>
          <w:lang w:val="en-US"/>
        </w:rPr>
        <w:t>45</w:t>
      </w:r>
    </w:p>
    <w:p w:rsidR="004E4CA3" w:rsidRPr="00CB670F" w:rsidRDefault="00D452EA" w:rsidP="00F05018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D452EA">
        <w:rPr>
          <w:rFonts w:ascii="Angsana New" w:hAnsi="Angsana New" w:cs="Angsana New"/>
          <w:b/>
          <w:bCs/>
          <w:lang w:val="en-US"/>
        </w:rPr>
        <w:t>30</w:t>
      </w:r>
      <w:r w:rsidR="004E4CA3" w:rsidRPr="00CB670F">
        <w:rPr>
          <w:rFonts w:ascii="Angsana New" w:hAnsi="Angsana New" w:cs="Angsana New"/>
          <w:b/>
          <w:bCs/>
          <w:cs/>
          <w:lang w:val="en-US"/>
        </w:rPr>
        <w:t>.</w:t>
      </w:r>
      <w:r w:rsidR="0081643C" w:rsidRPr="00CB670F">
        <w:rPr>
          <w:rFonts w:ascii="Angsana New" w:hAnsi="Angsana New" w:cs="Angsana New"/>
          <w:b/>
          <w:bCs/>
          <w:lang w:val="en-US"/>
        </w:rPr>
        <w:tab/>
      </w:r>
      <w:r w:rsidR="005B6EA7" w:rsidRPr="00CB670F">
        <w:rPr>
          <w:rFonts w:ascii="Angsana New" w:hAnsi="Angsana New" w:cs="Angsana New"/>
          <w:b/>
          <w:bCs/>
          <w:cs/>
          <w:lang w:val="en-US"/>
        </w:rPr>
        <w:t>การอนุมัติ</w:t>
      </w:r>
      <w:r w:rsidR="004E4CA3" w:rsidRPr="00CB670F">
        <w:rPr>
          <w:rFonts w:ascii="Angsana New" w:hAnsi="Angsana New" w:cs="Angsana New"/>
          <w:b/>
          <w:bCs/>
          <w:cs/>
          <w:lang w:val="en-US"/>
        </w:rPr>
        <w:t>งบการเงิน</w:t>
      </w:r>
      <w:r w:rsidR="00F05018">
        <w:rPr>
          <w:rFonts w:ascii="Angsana New" w:hAnsi="Angsana New" w:cs="Angsana New" w:hint="cs"/>
          <w:b/>
          <w:bCs/>
          <w:cs/>
          <w:lang w:val="en-US"/>
        </w:rPr>
        <w:t>ระหว่างกาล</w:t>
      </w:r>
      <w:r w:rsidR="004E4CA3" w:rsidRPr="00CB670F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:rsidR="004E4CA3" w:rsidRPr="00A76DCC" w:rsidRDefault="004E4CA3" w:rsidP="009769BF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cs/>
          <w:lang w:val="en-US"/>
        </w:rPr>
      </w:pPr>
      <w:r w:rsidRPr="00F05018">
        <w:rPr>
          <w:rFonts w:ascii="Angsana New" w:hAnsi="Angsana New" w:cs="Angsana New"/>
          <w:spacing w:val="6"/>
          <w:cs/>
        </w:rPr>
        <w:t>งบการเงิน</w:t>
      </w:r>
      <w:r w:rsidR="00F05018" w:rsidRPr="00F05018">
        <w:rPr>
          <w:rFonts w:ascii="Angsana New" w:hAnsi="Angsana New" w:cs="Angsana New" w:hint="cs"/>
          <w:spacing w:val="6"/>
          <w:cs/>
        </w:rPr>
        <w:t>ระหว่างกาล</w:t>
      </w:r>
      <w:r w:rsidRPr="00F05018">
        <w:rPr>
          <w:rFonts w:ascii="Angsana New" w:hAnsi="Angsana New" w:cs="Angsana New"/>
          <w:spacing w:val="6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32027B">
        <w:rPr>
          <w:rFonts w:ascii="Angsana New" w:hAnsi="Angsana New" w:cs="Angsana New"/>
          <w:cs/>
        </w:rPr>
        <w:t xml:space="preserve"> เมื่อวันที่</w:t>
      </w:r>
      <w:r w:rsidR="0032027B">
        <w:rPr>
          <w:rFonts w:ascii="Angsana New" w:hAnsi="Angsana New" w:cs="Angsana New" w:hint="cs"/>
          <w:cs/>
        </w:rPr>
        <w:t xml:space="preserve"> </w:t>
      </w:r>
      <w:r w:rsidR="00D452EA" w:rsidRPr="00D452EA">
        <w:rPr>
          <w:rFonts w:ascii="Angsana New" w:hAnsi="Angsana New" w:cs="Angsana New"/>
          <w:lang w:val="en-US"/>
        </w:rPr>
        <w:t>10</w:t>
      </w:r>
      <w:r w:rsidR="00BA2F26">
        <w:rPr>
          <w:rFonts w:ascii="Angsana New" w:hAnsi="Angsana New" w:cs="Angsana New"/>
          <w:lang w:val="en-US"/>
        </w:rPr>
        <w:t xml:space="preserve"> </w:t>
      </w:r>
      <w:r w:rsidR="0032027B">
        <w:rPr>
          <w:rFonts w:ascii="Angsana New" w:hAnsi="Angsana New" w:cs="Angsana New" w:hint="cs"/>
          <w:cs/>
          <w:lang w:val="en-US"/>
        </w:rPr>
        <w:t>สิงหาคม</w:t>
      </w:r>
      <w:r w:rsidR="0079206A" w:rsidRPr="00F05018">
        <w:rPr>
          <w:rFonts w:ascii="Angsana New" w:hAnsi="Angsana New" w:cs="Angsana New"/>
          <w:cs/>
          <w:lang w:val="en-US"/>
        </w:rPr>
        <w:t xml:space="preserve"> </w:t>
      </w:r>
      <w:r w:rsidR="00D452EA" w:rsidRPr="00D452EA">
        <w:rPr>
          <w:rFonts w:ascii="Angsana New" w:hAnsi="Angsana New" w:cs="Angsana New"/>
          <w:lang w:val="en-US"/>
        </w:rPr>
        <w:t>2560</w:t>
      </w:r>
    </w:p>
    <w:sectPr w:rsidR="004E4CA3" w:rsidRPr="00A76DCC" w:rsidSect="00FC179E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440" w:right="1224" w:bottom="720" w:left="1440" w:header="864" w:footer="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CBE" w:rsidRDefault="00680CBE">
      <w:pPr>
        <w:rPr>
          <w:rFonts w:cs="Symbol"/>
          <w:cs/>
        </w:rPr>
      </w:pPr>
      <w:r>
        <w:separator/>
      </w:r>
    </w:p>
  </w:endnote>
  <w:endnote w:type="continuationSeparator" w:id="0">
    <w:p w:rsidR="00680CBE" w:rsidRDefault="00680CBE">
      <w:pPr>
        <w:rPr>
          <w:rFonts w:cs="Symbo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6B" w:rsidRDefault="00660C6B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660C6B" w:rsidRDefault="00660C6B">
    <w:pPr>
      <w:pStyle w:val="Footer"/>
      <w:ind w:right="360"/>
      <w:rPr>
        <w:rFonts w:cs="Symbol"/>
        <w:szCs w:val="32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6B" w:rsidRPr="00221254" w:rsidRDefault="00660C6B" w:rsidP="00221254">
    <w:pPr>
      <w:pStyle w:val="Footer"/>
      <w:jc w:val="right"/>
      <w:rPr>
        <w:rFonts w:ascii="BrowalliaUPC" w:hAnsi="BrowalliaUPC"/>
        <w:sz w:val="28"/>
        <w:szCs w:val="28"/>
        <w:cs/>
      </w:rPr>
    </w:pP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cs/>
      </w:rPr>
      <w:instrText xml:space="preserve"> FILENAME   \* MERGEFORMAT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59550D">
      <w:rPr>
        <w:rFonts w:ascii="BrowalliaUPC" w:hAnsi="BrowalliaUPC"/>
        <w:noProof/>
        <w:sz w:val="28"/>
        <w:szCs w:val="28"/>
      </w:rPr>
      <w:t>CGD</w:t>
    </w:r>
    <w:r w:rsidR="0059550D">
      <w:rPr>
        <w:rFonts w:ascii="BrowalliaUPC" w:hAnsi="BrowalliaUPC"/>
        <w:noProof/>
        <w:sz w:val="28"/>
        <w:szCs w:val="28"/>
        <w:cs/>
      </w:rPr>
      <w:t>60</w:t>
    </w:r>
    <w:r w:rsidR="0059550D">
      <w:rPr>
        <w:rFonts w:ascii="BrowalliaUPC" w:hAnsi="BrowalliaUPC"/>
        <w:noProof/>
        <w:sz w:val="28"/>
        <w:szCs w:val="28"/>
      </w:rPr>
      <w:t>Q</w:t>
    </w:r>
    <w:r w:rsidR="0059550D">
      <w:rPr>
        <w:rFonts w:ascii="BrowalliaUPC" w:hAnsi="BrowalliaUPC"/>
        <w:noProof/>
        <w:sz w:val="28"/>
        <w:szCs w:val="28"/>
        <w:cs/>
      </w:rPr>
      <w:t>2.</w:t>
    </w:r>
    <w:r w:rsidR="0059550D">
      <w:rPr>
        <w:rFonts w:ascii="BrowalliaUPC" w:hAnsi="BrowalliaUPC"/>
        <w:noProof/>
        <w:sz w:val="28"/>
        <w:szCs w:val="28"/>
      </w:rPr>
      <w:t>docx</w:t>
    </w:r>
    <w:r w:rsidRPr="00221254">
      <w:rPr>
        <w:rFonts w:ascii="BrowalliaUPC" w:hAnsi="BrowalliaUPC"/>
        <w:sz w:val="28"/>
        <w:szCs w:val="28"/>
        <w:cs/>
      </w:rPr>
      <w:fldChar w:fldCharType="end"/>
    </w:r>
    <w:r w:rsidRPr="00221254">
      <w:rPr>
        <w:rFonts w:ascii="BrowalliaUPC" w:hAnsi="BrowalliaUPC"/>
        <w:sz w:val="28"/>
        <w:szCs w:val="28"/>
        <w:cs/>
      </w:rPr>
      <w:t xml:space="preserve">  </w:t>
    </w: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lang w:val="en-US"/>
      </w:rPr>
      <w:instrText xml:space="preserve"> DATE \@ "dd/MM/yyyy HH:mm"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59550D">
      <w:rPr>
        <w:rFonts w:ascii="BrowalliaUPC" w:hAnsi="BrowalliaUPC"/>
        <w:noProof/>
        <w:sz w:val="28"/>
        <w:szCs w:val="28"/>
        <w:lang w:val="en-US"/>
      </w:rPr>
      <w:t>10/08/2017 11:08</w:t>
    </w:r>
    <w:r w:rsidRPr="00221254">
      <w:rPr>
        <w:rFonts w:ascii="BrowalliaUPC" w:hAnsi="BrowalliaUPC"/>
        <w:sz w:val="28"/>
        <w:szCs w:val="28"/>
        <w:cs/>
      </w:rPr>
      <w:fldChar w:fldCharType="end"/>
    </w:r>
  </w:p>
  <w:p w:rsidR="00660C6B" w:rsidRDefault="00660C6B">
    <w:pPr>
      <w:pStyle w:val="Footer"/>
      <w:rPr>
        <w:rFonts w:cs="Symbol"/>
        <w:szCs w:val="32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6B" w:rsidRPr="00381FEA" w:rsidRDefault="00660C6B" w:rsidP="00221254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6B" w:rsidRDefault="00660C6B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660C6B" w:rsidRDefault="00660C6B">
    <w:pPr>
      <w:pStyle w:val="Footer"/>
      <w:ind w:right="360"/>
      <w:rPr>
        <w:rFonts w:cs="Symbol"/>
        <w:szCs w:val="32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6B" w:rsidRPr="00381FEA" w:rsidRDefault="00660C6B" w:rsidP="00381FEA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Angsana New"/>
        <w:sz w:val="20"/>
        <w:szCs w:val="20"/>
        <w:lang w:val="en-US"/>
      </w:rPr>
      <w:instrText xml:space="preserve"> FILENAME \* MERGEFORMAT 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 w:rsidR="0059550D">
      <w:rPr>
        <w:rFonts w:ascii="Times New Roman" w:hAnsi="Times New Roman" w:cs="Angsana New"/>
        <w:noProof/>
        <w:sz w:val="20"/>
        <w:szCs w:val="20"/>
        <w:lang w:val="en-US"/>
      </w:rPr>
      <w:t>CGD60Q2.docx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6B" w:rsidRPr="00221254" w:rsidRDefault="00660C6B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59550D">
      <w:rPr>
        <w:rFonts w:ascii="BrowalliaUPC" w:hAnsi="BrowalliaUPC"/>
        <w:noProof/>
        <w:szCs w:val="32"/>
      </w:rPr>
      <w:t>CGD</w:t>
    </w:r>
    <w:r w:rsidR="0059550D">
      <w:rPr>
        <w:rFonts w:ascii="BrowalliaUPC" w:hAnsi="BrowalliaUPC"/>
        <w:noProof/>
        <w:szCs w:val="32"/>
        <w:cs/>
      </w:rPr>
      <w:t>60</w:t>
    </w:r>
    <w:r w:rsidR="0059550D">
      <w:rPr>
        <w:rFonts w:ascii="BrowalliaUPC" w:hAnsi="BrowalliaUPC"/>
        <w:noProof/>
        <w:szCs w:val="32"/>
      </w:rPr>
      <w:t>Q</w:t>
    </w:r>
    <w:r w:rsidR="0059550D">
      <w:rPr>
        <w:rFonts w:ascii="BrowalliaUPC" w:hAnsi="BrowalliaUPC"/>
        <w:noProof/>
        <w:szCs w:val="32"/>
        <w:cs/>
      </w:rPr>
      <w:t>2.</w:t>
    </w:r>
    <w:r w:rsidR="0059550D">
      <w:rPr>
        <w:rFonts w:ascii="BrowalliaUPC" w:hAnsi="BrowalliaUPC"/>
        <w:noProof/>
        <w:szCs w:val="32"/>
      </w:rPr>
      <w:t>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59550D">
      <w:rPr>
        <w:rFonts w:ascii="BrowalliaUPC" w:hAnsi="BrowalliaUPC"/>
        <w:noProof/>
        <w:szCs w:val="32"/>
        <w:lang w:val="en-US"/>
      </w:rPr>
      <w:t>10/08/2017 11:08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CBE" w:rsidRDefault="00680CBE">
      <w:pPr>
        <w:rPr>
          <w:rFonts w:cs="Symbol"/>
          <w:cs/>
        </w:rPr>
      </w:pPr>
      <w:r>
        <w:separator/>
      </w:r>
    </w:p>
  </w:footnote>
  <w:footnote w:type="continuationSeparator" w:id="0">
    <w:p w:rsidR="00680CBE" w:rsidRDefault="00680CBE">
      <w:pPr>
        <w:rPr>
          <w:rFonts w:cs="Symbo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6B" w:rsidRPr="00071C47" w:rsidRDefault="00660C6B" w:rsidP="00071C47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  <w:p w:rsidR="00660C6B" w:rsidRPr="00071C47" w:rsidRDefault="00660C6B" w:rsidP="00071C47">
    <w:pPr>
      <w:pStyle w:val="Header"/>
      <w:jc w:val="center"/>
      <w:rPr>
        <w:rFonts w:ascii="Wingdings" w:hAnsi="Wingdings" w:cs="Wingdings"/>
        <w:noProof/>
        <w:sz w:val="21"/>
        <w:szCs w:val="21"/>
        <w:cs/>
      </w:rPr>
    </w:pPr>
    <w:r w:rsidRPr="00071C47">
      <w:rPr>
        <w:rFonts w:ascii="Wingdings" w:hAnsi="Wingdings" w:cs="Wingdings"/>
        <w:sz w:val="21"/>
        <w:szCs w:val="21"/>
        <w:cs/>
      </w:rPr>
      <w:t xml:space="preserve">- </w:t>
    </w:r>
    <w:r w:rsidRPr="00071C47">
      <w:rPr>
        <w:rFonts w:ascii="Wingdings" w:hAnsi="Wingdings" w:cs="Wingdings"/>
        <w:sz w:val="21"/>
        <w:szCs w:val="21"/>
      </w:rPr>
      <w:fldChar w:fldCharType="begin"/>
    </w:r>
    <w:r w:rsidRPr="00071C47">
      <w:rPr>
        <w:rFonts w:ascii="Wingdings" w:hAnsi="Wingdings" w:cs="Wingdings"/>
        <w:sz w:val="21"/>
        <w:szCs w:val="21"/>
        <w:cs/>
      </w:rPr>
      <w:instrText xml:space="preserve"> PAGE   \* MERGEFORMAT </w:instrText>
    </w:r>
    <w:r w:rsidRPr="00071C47">
      <w:rPr>
        <w:rFonts w:ascii="Wingdings" w:hAnsi="Wingdings" w:cs="Wingdings"/>
        <w:sz w:val="21"/>
        <w:szCs w:val="21"/>
      </w:rPr>
      <w:fldChar w:fldCharType="separate"/>
    </w:r>
    <w:r>
      <w:rPr>
        <w:rFonts w:ascii="Wingdings" w:hAnsi="Wingdings" w:cs="Wingdings"/>
        <w:noProof/>
        <w:sz w:val="21"/>
        <w:szCs w:val="21"/>
        <w:cs/>
      </w:rPr>
      <w:t>3</w:t>
    </w:r>
    <w:r w:rsidRPr="00071C47">
      <w:rPr>
        <w:rFonts w:ascii="Wingdings" w:hAnsi="Wingdings" w:cs="Wingdings"/>
        <w:noProof/>
        <w:sz w:val="21"/>
        <w:szCs w:val="21"/>
      </w:rPr>
      <w:fldChar w:fldCharType="end"/>
    </w:r>
    <w:r>
      <w:rPr>
        <w:rFonts w:ascii="Wingdings" w:hAnsi="Wingdings" w:cs="Wingdings"/>
        <w:noProof/>
        <w:sz w:val="21"/>
        <w:szCs w:val="21"/>
        <w:lang w:val="en-US"/>
      </w:rPr>
      <w:t></w:t>
    </w:r>
    <w:r w:rsidRPr="00071C47">
      <w:rPr>
        <w:rFonts w:ascii="Wingdings" w:hAnsi="Wingdings" w:cs="Wingdings"/>
        <w:sz w:val="21"/>
        <w:szCs w:val="21"/>
        <w:cs/>
      </w:rPr>
      <w:t>-</w:t>
    </w:r>
  </w:p>
  <w:p w:rsidR="00660C6B" w:rsidRPr="0052459F" w:rsidRDefault="00660C6B" w:rsidP="00071C47">
    <w:pPr>
      <w:pStyle w:val="Header"/>
      <w:jc w:val="center"/>
      <w:rPr>
        <w:rFonts w:ascii="BrowalliaUPC" w:hAnsi="BrowalliaUPC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6B" w:rsidRPr="00BA2F26" w:rsidRDefault="00660C6B" w:rsidP="007B1E08">
    <w:pPr>
      <w:pStyle w:val="Header"/>
      <w:jc w:val="center"/>
      <w:rPr>
        <w:rFonts w:ascii="Angsana New" w:hAnsi="Angsana New" w:cs="Angsana New"/>
        <w:b/>
        <w:bCs/>
        <w:szCs w:val="32"/>
        <w:lang w:val="en-US"/>
      </w:rPr>
    </w:pPr>
  </w:p>
  <w:p w:rsidR="00660C6B" w:rsidRPr="00A76DCC" w:rsidRDefault="00660C6B" w:rsidP="007B1E08">
    <w:pPr>
      <w:pStyle w:val="Header"/>
      <w:jc w:val="center"/>
      <w:rPr>
        <w:rFonts w:ascii="Angsana New" w:hAnsi="Angsana New" w:cs="Angsana New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6B" w:rsidRPr="00BA2F26" w:rsidRDefault="00660C6B" w:rsidP="00256089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:rsidR="00660C6B" w:rsidRPr="00381FEA" w:rsidRDefault="00660C6B" w:rsidP="00071C47">
    <w:pPr>
      <w:pStyle w:val="Header"/>
      <w:jc w:val="center"/>
      <w:rPr>
        <w:rFonts w:ascii="Times New Roman" w:hAnsi="Times New Roman" w:cs="Times New Roman"/>
        <w:noProof/>
        <w:sz w:val="24"/>
        <w:szCs w:val="24"/>
        <w:cs/>
      </w:rPr>
    </w:pPr>
    <w:r w:rsidRPr="00381FEA">
      <w:rPr>
        <w:rFonts w:ascii="Times New Roman" w:hAnsi="Times New Roman" w:cs="Times New Roman"/>
        <w:sz w:val="24"/>
        <w:szCs w:val="24"/>
        <w:cs/>
      </w:rPr>
      <w:t xml:space="preserve">- </w:t>
    </w:r>
    <w:r w:rsidRPr="00381FEA">
      <w:rPr>
        <w:rFonts w:ascii="Times New Roman" w:hAnsi="Times New Roman" w:cs="Times New Roman"/>
        <w:sz w:val="24"/>
        <w:szCs w:val="24"/>
      </w:rPr>
      <w:fldChar w:fldCharType="begin"/>
    </w:r>
    <w:r w:rsidRPr="00381FEA">
      <w:rPr>
        <w:rFonts w:ascii="Times New Roman" w:hAnsi="Times New Roman" w:cs="Times New Roman"/>
        <w:sz w:val="24"/>
        <w:szCs w:val="24"/>
        <w:cs/>
      </w:rPr>
      <w:instrText xml:space="preserve"> PAGE   \* MERGEFORMAT </w:instrText>
    </w:r>
    <w:r w:rsidRPr="00381FEA">
      <w:rPr>
        <w:rFonts w:ascii="Times New Roman" w:hAnsi="Times New Roman" w:cs="Times New Roman"/>
        <w:sz w:val="24"/>
        <w:szCs w:val="24"/>
      </w:rPr>
      <w:fldChar w:fldCharType="separate"/>
    </w:r>
    <w:r w:rsidR="0059550D" w:rsidRPr="0059550D">
      <w:rPr>
        <w:rFonts w:ascii="Times New Roman" w:hAnsi="Times New Roman" w:cs="Times New Roman"/>
        <w:noProof/>
        <w:sz w:val="24"/>
        <w:szCs w:val="24"/>
        <w:cs/>
      </w:rPr>
      <w:t>3</w:t>
    </w:r>
    <w:r w:rsidRPr="00381FEA">
      <w:rPr>
        <w:rFonts w:ascii="Times New Roman" w:hAnsi="Times New Roman" w:cs="Times New Roman"/>
        <w:noProof/>
        <w:sz w:val="24"/>
        <w:szCs w:val="24"/>
      </w:rPr>
      <w:fldChar w:fldCharType="end"/>
    </w:r>
    <w:r w:rsidRPr="00381FEA">
      <w:rPr>
        <w:rFonts w:ascii="Times New Roman" w:hAnsi="Times New Roman" w:cs="Times New Roman"/>
        <w:noProof/>
        <w:sz w:val="24"/>
        <w:szCs w:val="24"/>
        <w:lang w:val="en-US"/>
      </w:rPr>
      <w:t xml:space="preserve"> </w:t>
    </w:r>
    <w:r w:rsidRPr="00381FEA">
      <w:rPr>
        <w:rFonts w:ascii="Times New Roman" w:hAnsi="Times New Roman" w:cs="Times New Roman"/>
        <w:sz w:val="24"/>
        <w:szCs w:val="24"/>
        <w:cs/>
      </w:rPr>
      <w:t>-</w:t>
    </w:r>
  </w:p>
  <w:p w:rsidR="00660C6B" w:rsidRPr="00B974E7" w:rsidRDefault="00660C6B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6B" w:rsidRPr="00071C47" w:rsidRDefault="00660C6B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C82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 w15:restartNumberingAfterBreak="0">
    <w:nsid w:val="00CF4407"/>
    <w:multiLevelType w:val="hybridMultilevel"/>
    <w:tmpl w:val="0E1EE9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3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5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89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4F1B11AD"/>
    <w:multiLevelType w:val="hybridMultilevel"/>
    <w:tmpl w:val="87B83B8C"/>
    <w:lvl w:ilvl="0" w:tplc="E68AC43A">
      <w:start w:val="1"/>
      <w:numFmt w:val="bullet"/>
      <w:lvlText w:val="-"/>
      <w:lvlJc w:val="left"/>
      <w:pPr>
        <w:ind w:left="1074" w:hanging="360"/>
      </w:pPr>
      <w:rPr>
        <w:rFonts w:ascii="Symbol" w:eastAsia="Wingdings" w:hAnsi="Symbol" w:cs="CordiaNew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BrowalliaUPC" w:hAnsi="BrowalliaUPC" w:cs="BrowalliaUPC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BrowalliaUPC" w:hAnsi="BrowalliaUPC" w:cs="BrowalliaUPC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BrowalliaUPC" w:hAnsi="BrowalliaUPC" w:cs="BrowalliaUPC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Symbol" w:hAnsi="Symbol" w:hint="default"/>
      </w:rPr>
    </w:lvl>
  </w:abstractNum>
  <w:abstractNum w:abstractNumId="17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1"/>
  </w:num>
  <w:num w:numId="13">
    <w:abstractNumId w:val="19"/>
  </w:num>
  <w:num w:numId="14">
    <w:abstractNumId w:val="14"/>
  </w:num>
  <w:num w:numId="15">
    <w:abstractNumId w:val="16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8"/>
  </w:num>
  <w:num w:numId="19">
    <w:abstractNumId w:val="13"/>
  </w:num>
  <w:num w:numId="20">
    <w:abstractNumId w:val="17"/>
  </w:num>
  <w:num w:numId="21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7F6"/>
    <w:rsid w:val="0000094F"/>
    <w:rsid w:val="00000A54"/>
    <w:rsid w:val="00000DC8"/>
    <w:rsid w:val="00000E2D"/>
    <w:rsid w:val="00001044"/>
    <w:rsid w:val="000015E0"/>
    <w:rsid w:val="00001610"/>
    <w:rsid w:val="00001E5A"/>
    <w:rsid w:val="000020ED"/>
    <w:rsid w:val="000023C9"/>
    <w:rsid w:val="00002404"/>
    <w:rsid w:val="0000279C"/>
    <w:rsid w:val="000027EC"/>
    <w:rsid w:val="00002AE7"/>
    <w:rsid w:val="00002E6C"/>
    <w:rsid w:val="000035A7"/>
    <w:rsid w:val="000038F0"/>
    <w:rsid w:val="00004251"/>
    <w:rsid w:val="00004621"/>
    <w:rsid w:val="000047F4"/>
    <w:rsid w:val="00005C57"/>
    <w:rsid w:val="000075FA"/>
    <w:rsid w:val="0000769A"/>
    <w:rsid w:val="00007AD9"/>
    <w:rsid w:val="00007C71"/>
    <w:rsid w:val="00007CD3"/>
    <w:rsid w:val="000103CF"/>
    <w:rsid w:val="000106F6"/>
    <w:rsid w:val="00010CC9"/>
    <w:rsid w:val="000117E2"/>
    <w:rsid w:val="00012699"/>
    <w:rsid w:val="000126E5"/>
    <w:rsid w:val="00012FC4"/>
    <w:rsid w:val="00013469"/>
    <w:rsid w:val="00013664"/>
    <w:rsid w:val="00013712"/>
    <w:rsid w:val="0001388D"/>
    <w:rsid w:val="00013912"/>
    <w:rsid w:val="00014C09"/>
    <w:rsid w:val="000154B4"/>
    <w:rsid w:val="000168DD"/>
    <w:rsid w:val="00016BB8"/>
    <w:rsid w:val="00016C28"/>
    <w:rsid w:val="00017C11"/>
    <w:rsid w:val="00017F09"/>
    <w:rsid w:val="00017F21"/>
    <w:rsid w:val="000200B8"/>
    <w:rsid w:val="00020912"/>
    <w:rsid w:val="00020ADA"/>
    <w:rsid w:val="00020B71"/>
    <w:rsid w:val="00021749"/>
    <w:rsid w:val="00021846"/>
    <w:rsid w:val="00022A57"/>
    <w:rsid w:val="00022B83"/>
    <w:rsid w:val="000233CD"/>
    <w:rsid w:val="00023A82"/>
    <w:rsid w:val="00023B3D"/>
    <w:rsid w:val="00023E29"/>
    <w:rsid w:val="000245F6"/>
    <w:rsid w:val="000254D0"/>
    <w:rsid w:val="000255A4"/>
    <w:rsid w:val="00025A5C"/>
    <w:rsid w:val="00025A73"/>
    <w:rsid w:val="00026AA8"/>
    <w:rsid w:val="00026DB5"/>
    <w:rsid w:val="00026F61"/>
    <w:rsid w:val="000279A9"/>
    <w:rsid w:val="00027D26"/>
    <w:rsid w:val="000308AC"/>
    <w:rsid w:val="00030DD1"/>
    <w:rsid w:val="00031B31"/>
    <w:rsid w:val="0003238E"/>
    <w:rsid w:val="00032573"/>
    <w:rsid w:val="000329BA"/>
    <w:rsid w:val="00032A07"/>
    <w:rsid w:val="00032EE7"/>
    <w:rsid w:val="00033A52"/>
    <w:rsid w:val="0003483D"/>
    <w:rsid w:val="000353B3"/>
    <w:rsid w:val="00035DB4"/>
    <w:rsid w:val="0003701D"/>
    <w:rsid w:val="00037DF4"/>
    <w:rsid w:val="00040272"/>
    <w:rsid w:val="000409D9"/>
    <w:rsid w:val="00040A7D"/>
    <w:rsid w:val="00040D10"/>
    <w:rsid w:val="00041843"/>
    <w:rsid w:val="0004228D"/>
    <w:rsid w:val="00042822"/>
    <w:rsid w:val="0004297D"/>
    <w:rsid w:val="000433E0"/>
    <w:rsid w:val="00043552"/>
    <w:rsid w:val="0004373C"/>
    <w:rsid w:val="00043978"/>
    <w:rsid w:val="00044672"/>
    <w:rsid w:val="00044B89"/>
    <w:rsid w:val="00045221"/>
    <w:rsid w:val="00045730"/>
    <w:rsid w:val="00045A8B"/>
    <w:rsid w:val="00045B81"/>
    <w:rsid w:val="000460D0"/>
    <w:rsid w:val="0004628F"/>
    <w:rsid w:val="000468C7"/>
    <w:rsid w:val="00046A9E"/>
    <w:rsid w:val="0005146F"/>
    <w:rsid w:val="000515C1"/>
    <w:rsid w:val="00051710"/>
    <w:rsid w:val="0005203B"/>
    <w:rsid w:val="00052190"/>
    <w:rsid w:val="0005245E"/>
    <w:rsid w:val="00052847"/>
    <w:rsid w:val="0005299E"/>
    <w:rsid w:val="00052FB5"/>
    <w:rsid w:val="0005307B"/>
    <w:rsid w:val="00054C4D"/>
    <w:rsid w:val="00056919"/>
    <w:rsid w:val="00056C2E"/>
    <w:rsid w:val="0005742A"/>
    <w:rsid w:val="00060B66"/>
    <w:rsid w:val="00060DA8"/>
    <w:rsid w:val="00061211"/>
    <w:rsid w:val="00061954"/>
    <w:rsid w:val="000620EB"/>
    <w:rsid w:val="000620F0"/>
    <w:rsid w:val="000622A1"/>
    <w:rsid w:val="000626F1"/>
    <w:rsid w:val="0006406E"/>
    <w:rsid w:val="000641CA"/>
    <w:rsid w:val="00064A7C"/>
    <w:rsid w:val="00066278"/>
    <w:rsid w:val="0006630F"/>
    <w:rsid w:val="00066E55"/>
    <w:rsid w:val="00067070"/>
    <w:rsid w:val="000673BC"/>
    <w:rsid w:val="0006741C"/>
    <w:rsid w:val="00067561"/>
    <w:rsid w:val="00067B63"/>
    <w:rsid w:val="0007168C"/>
    <w:rsid w:val="00071A17"/>
    <w:rsid w:val="00071C47"/>
    <w:rsid w:val="00071EC3"/>
    <w:rsid w:val="00072020"/>
    <w:rsid w:val="000723B7"/>
    <w:rsid w:val="000732F4"/>
    <w:rsid w:val="00073336"/>
    <w:rsid w:val="00073C21"/>
    <w:rsid w:val="00073CBA"/>
    <w:rsid w:val="000742A6"/>
    <w:rsid w:val="0007479B"/>
    <w:rsid w:val="00074C8A"/>
    <w:rsid w:val="0007539E"/>
    <w:rsid w:val="00075568"/>
    <w:rsid w:val="00075E9C"/>
    <w:rsid w:val="000762EF"/>
    <w:rsid w:val="0007657F"/>
    <w:rsid w:val="00076DF8"/>
    <w:rsid w:val="000772F2"/>
    <w:rsid w:val="000775B6"/>
    <w:rsid w:val="0007784C"/>
    <w:rsid w:val="00077BDA"/>
    <w:rsid w:val="00077BFC"/>
    <w:rsid w:val="00077DC4"/>
    <w:rsid w:val="00077E83"/>
    <w:rsid w:val="00081BCA"/>
    <w:rsid w:val="00081E44"/>
    <w:rsid w:val="00082B2C"/>
    <w:rsid w:val="0008342F"/>
    <w:rsid w:val="00083506"/>
    <w:rsid w:val="0008390D"/>
    <w:rsid w:val="00083C72"/>
    <w:rsid w:val="0008417D"/>
    <w:rsid w:val="00084F10"/>
    <w:rsid w:val="000858AD"/>
    <w:rsid w:val="00086024"/>
    <w:rsid w:val="00086A26"/>
    <w:rsid w:val="00086DAF"/>
    <w:rsid w:val="000870CE"/>
    <w:rsid w:val="0008753B"/>
    <w:rsid w:val="00087AB2"/>
    <w:rsid w:val="00087C05"/>
    <w:rsid w:val="0009031B"/>
    <w:rsid w:val="0009034D"/>
    <w:rsid w:val="00090D01"/>
    <w:rsid w:val="00091247"/>
    <w:rsid w:val="000923A0"/>
    <w:rsid w:val="00092B8A"/>
    <w:rsid w:val="00092E39"/>
    <w:rsid w:val="00092E3C"/>
    <w:rsid w:val="00093395"/>
    <w:rsid w:val="0009350C"/>
    <w:rsid w:val="00093DD5"/>
    <w:rsid w:val="00094C52"/>
    <w:rsid w:val="00095A39"/>
    <w:rsid w:val="000962E4"/>
    <w:rsid w:val="000969EC"/>
    <w:rsid w:val="000A039B"/>
    <w:rsid w:val="000A0465"/>
    <w:rsid w:val="000A0670"/>
    <w:rsid w:val="000A0C34"/>
    <w:rsid w:val="000A0DA6"/>
    <w:rsid w:val="000A1CF3"/>
    <w:rsid w:val="000A1D61"/>
    <w:rsid w:val="000A33C7"/>
    <w:rsid w:val="000A35C1"/>
    <w:rsid w:val="000A495E"/>
    <w:rsid w:val="000A506D"/>
    <w:rsid w:val="000A562B"/>
    <w:rsid w:val="000A714F"/>
    <w:rsid w:val="000B0341"/>
    <w:rsid w:val="000B0A68"/>
    <w:rsid w:val="000B1207"/>
    <w:rsid w:val="000B1628"/>
    <w:rsid w:val="000B1BE5"/>
    <w:rsid w:val="000B2E2C"/>
    <w:rsid w:val="000B3569"/>
    <w:rsid w:val="000B3656"/>
    <w:rsid w:val="000B3C6D"/>
    <w:rsid w:val="000B43FE"/>
    <w:rsid w:val="000B493B"/>
    <w:rsid w:val="000B4E82"/>
    <w:rsid w:val="000B54C2"/>
    <w:rsid w:val="000B677D"/>
    <w:rsid w:val="000B6DB9"/>
    <w:rsid w:val="000B725C"/>
    <w:rsid w:val="000B7CC0"/>
    <w:rsid w:val="000B7D07"/>
    <w:rsid w:val="000B7FA7"/>
    <w:rsid w:val="000C0AFD"/>
    <w:rsid w:val="000C0C02"/>
    <w:rsid w:val="000C12C2"/>
    <w:rsid w:val="000C13F3"/>
    <w:rsid w:val="000C19A2"/>
    <w:rsid w:val="000C19DB"/>
    <w:rsid w:val="000C377F"/>
    <w:rsid w:val="000C3AAA"/>
    <w:rsid w:val="000C3F32"/>
    <w:rsid w:val="000C54CC"/>
    <w:rsid w:val="000C59B7"/>
    <w:rsid w:val="000C5A41"/>
    <w:rsid w:val="000C5E98"/>
    <w:rsid w:val="000C67C0"/>
    <w:rsid w:val="000C6D62"/>
    <w:rsid w:val="000C6E0C"/>
    <w:rsid w:val="000C74EC"/>
    <w:rsid w:val="000C76D0"/>
    <w:rsid w:val="000C7E06"/>
    <w:rsid w:val="000D047A"/>
    <w:rsid w:val="000D15ED"/>
    <w:rsid w:val="000D180D"/>
    <w:rsid w:val="000D2ADA"/>
    <w:rsid w:val="000D35F5"/>
    <w:rsid w:val="000D3B18"/>
    <w:rsid w:val="000D3E10"/>
    <w:rsid w:val="000D4800"/>
    <w:rsid w:val="000D4A85"/>
    <w:rsid w:val="000D4BBF"/>
    <w:rsid w:val="000D4E42"/>
    <w:rsid w:val="000D5A19"/>
    <w:rsid w:val="000D5D38"/>
    <w:rsid w:val="000D61FC"/>
    <w:rsid w:val="000D64A5"/>
    <w:rsid w:val="000D6522"/>
    <w:rsid w:val="000D74EB"/>
    <w:rsid w:val="000D773D"/>
    <w:rsid w:val="000D7898"/>
    <w:rsid w:val="000D79B7"/>
    <w:rsid w:val="000E0293"/>
    <w:rsid w:val="000E0B1C"/>
    <w:rsid w:val="000E193D"/>
    <w:rsid w:val="000E21D9"/>
    <w:rsid w:val="000E31A0"/>
    <w:rsid w:val="000E41A4"/>
    <w:rsid w:val="000E45C6"/>
    <w:rsid w:val="000E5658"/>
    <w:rsid w:val="000E5DEB"/>
    <w:rsid w:val="000E64DB"/>
    <w:rsid w:val="000E6D4B"/>
    <w:rsid w:val="000E70D2"/>
    <w:rsid w:val="000E7205"/>
    <w:rsid w:val="000E7666"/>
    <w:rsid w:val="000E76A9"/>
    <w:rsid w:val="000E7E74"/>
    <w:rsid w:val="000F00D8"/>
    <w:rsid w:val="000F0A49"/>
    <w:rsid w:val="000F0E16"/>
    <w:rsid w:val="000F25A9"/>
    <w:rsid w:val="000F2C58"/>
    <w:rsid w:val="000F3AF6"/>
    <w:rsid w:val="000F602D"/>
    <w:rsid w:val="000F6C5C"/>
    <w:rsid w:val="000F6CAF"/>
    <w:rsid w:val="000F6D62"/>
    <w:rsid w:val="000F750C"/>
    <w:rsid w:val="000F7AE7"/>
    <w:rsid w:val="00100832"/>
    <w:rsid w:val="00100B3A"/>
    <w:rsid w:val="001014B0"/>
    <w:rsid w:val="00101801"/>
    <w:rsid w:val="00101EAF"/>
    <w:rsid w:val="00102064"/>
    <w:rsid w:val="00103A75"/>
    <w:rsid w:val="00103C18"/>
    <w:rsid w:val="00103CE0"/>
    <w:rsid w:val="00104601"/>
    <w:rsid w:val="00105227"/>
    <w:rsid w:val="0010587E"/>
    <w:rsid w:val="00105E63"/>
    <w:rsid w:val="001069D2"/>
    <w:rsid w:val="00106A33"/>
    <w:rsid w:val="0010769C"/>
    <w:rsid w:val="00110870"/>
    <w:rsid w:val="001108AA"/>
    <w:rsid w:val="001108C8"/>
    <w:rsid w:val="0011103A"/>
    <w:rsid w:val="00111375"/>
    <w:rsid w:val="00111B69"/>
    <w:rsid w:val="00111E8D"/>
    <w:rsid w:val="00112020"/>
    <w:rsid w:val="00112949"/>
    <w:rsid w:val="00113CDC"/>
    <w:rsid w:val="00114EA2"/>
    <w:rsid w:val="00115245"/>
    <w:rsid w:val="00120499"/>
    <w:rsid w:val="001217B6"/>
    <w:rsid w:val="00121B18"/>
    <w:rsid w:val="001222B1"/>
    <w:rsid w:val="00122E81"/>
    <w:rsid w:val="001231EB"/>
    <w:rsid w:val="00123406"/>
    <w:rsid w:val="001238E8"/>
    <w:rsid w:val="00123CC0"/>
    <w:rsid w:val="00124281"/>
    <w:rsid w:val="00124539"/>
    <w:rsid w:val="00125DB8"/>
    <w:rsid w:val="00126372"/>
    <w:rsid w:val="00126A98"/>
    <w:rsid w:val="00127A1E"/>
    <w:rsid w:val="00127ACA"/>
    <w:rsid w:val="00127FB1"/>
    <w:rsid w:val="00130A6F"/>
    <w:rsid w:val="001311B6"/>
    <w:rsid w:val="00131BF0"/>
    <w:rsid w:val="00131EAB"/>
    <w:rsid w:val="00132118"/>
    <w:rsid w:val="00132C2C"/>
    <w:rsid w:val="001343BD"/>
    <w:rsid w:val="00134B32"/>
    <w:rsid w:val="0013549B"/>
    <w:rsid w:val="0013599D"/>
    <w:rsid w:val="001368B1"/>
    <w:rsid w:val="00136AE7"/>
    <w:rsid w:val="001375CC"/>
    <w:rsid w:val="001379E3"/>
    <w:rsid w:val="001413FC"/>
    <w:rsid w:val="001422B5"/>
    <w:rsid w:val="00142D6D"/>
    <w:rsid w:val="00142EE4"/>
    <w:rsid w:val="00143536"/>
    <w:rsid w:val="00143A3C"/>
    <w:rsid w:val="001444E6"/>
    <w:rsid w:val="00144BB2"/>
    <w:rsid w:val="00144D5F"/>
    <w:rsid w:val="00144E4C"/>
    <w:rsid w:val="00144F08"/>
    <w:rsid w:val="00144FDC"/>
    <w:rsid w:val="001451EE"/>
    <w:rsid w:val="001452C7"/>
    <w:rsid w:val="0014554F"/>
    <w:rsid w:val="00145A8E"/>
    <w:rsid w:val="00145EB1"/>
    <w:rsid w:val="0014676A"/>
    <w:rsid w:val="001469D7"/>
    <w:rsid w:val="00146D33"/>
    <w:rsid w:val="001471ED"/>
    <w:rsid w:val="00147838"/>
    <w:rsid w:val="00147D8C"/>
    <w:rsid w:val="00147E83"/>
    <w:rsid w:val="00147F7F"/>
    <w:rsid w:val="00150AB1"/>
    <w:rsid w:val="00150D04"/>
    <w:rsid w:val="00152106"/>
    <w:rsid w:val="001522A1"/>
    <w:rsid w:val="00152670"/>
    <w:rsid w:val="00152E59"/>
    <w:rsid w:val="00152FBD"/>
    <w:rsid w:val="00153988"/>
    <w:rsid w:val="0015466A"/>
    <w:rsid w:val="00154F88"/>
    <w:rsid w:val="00155ADB"/>
    <w:rsid w:val="0015653A"/>
    <w:rsid w:val="00157321"/>
    <w:rsid w:val="0015736C"/>
    <w:rsid w:val="00160685"/>
    <w:rsid w:val="00160A9B"/>
    <w:rsid w:val="00160C3C"/>
    <w:rsid w:val="00160D14"/>
    <w:rsid w:val="001612E3"/>
    <w:rsid w:val="001613E5"/>
    <w:rsid w:val="00161751"/>
    <w:rsid w:val="00161B85"/>
    <w:rsid w:val="00162515"/>
    <w:rsid w:val="00163225"/>
    <w:rsid w:val="00163A76"/>
    <w:rsid w:val="001645A8"/>
    <w:rsid w:val="00164D51"/>
    <w:rsid w:val="00164DF1"/>
    <w:rsid w:val="00164E89"/>
    <w:rsid w:val="00165846"/>
    <w:rsid w:val="001658A3"/>
    <w:rsid w:val="00165B80"/>
    <w:rsid w:val="00166025"/>
    <w:rsid w:val="0016751C"/>
    <w:rsid w:val="001701EB"/>
    <w:rsid w:val="001709DB"/>
    <w:rsid w:val="00171561"/>
    <w:rsid w:val="00173C37"/>
    <w:rsid w:val="0017463B"/>
    <w:rsid w:val="00174F98"/>
    <w:rsid w:val="001753E4"/>
    <w:rsid w:val="00175668"/>
    <w:rsid w:val="0017570D"/>
    <w:rsid w:val="00175AE0"/>
    <w:rsid w:val="00175AF1"/>
    <w:rsid w:val="00175BF7"/>
    <w:rsid w:val="00175C40"/>
    <w:rsid w:val="00175E17"/>
    <w:rsid w:val="001766F4"/>
    <w:rsid w:val="00176ADB"/>
    <w:rsid w:val="00176EC3"/>
    <w:rsid w:val="0017720E"/>
    <w:rsid w:val="00177B01"/>
    <w:rsid w:val="00180665"/>
    <w:rsid w:val="001808F6"/>
    <w:rsid w:val="00181101"/>
    <w:rsid w:val="00181177"/>
    <w:rsid w:val="00181557"/>
    <w:rsid w:val="00181724"/>
    <w:rsid w:val="0018221D"/>
    <w:rsid w:val="00182363"/>
    <w:rsid w:val="00182F00"/>
    <w:rsid w:val="0018320C"/>
    <w:rsid w:val="00183B9A"/>
    <w:rsid w:val="00183DAB"/>
    <w:rsid w:val="00183E2D"/>
    <w:rsid w:val="00184635"/>
    <w:rsid w:val="0018491A"/>
    <w:rsid w:val="00184A63"/>
    <w:rsid w:val="00184F2C"/>
    <w:rsid w:val="00184FEE"/>
    <w:rsid w:val="00185335"/>
    <w:rsid w:val="0018659A"/>
    <w:rsid w:val="00187012"/>
    <w:rsid w:val="00191EB1"/>
    <w:rsid w:val="0019249A"/>
    <w:rsid w:val="00192E73"/>
    <w:rsid w:val="00194301"/>
    <w:rsid w:val="001943DE"/>
    <w:rsid w:val="001959CB"/>
    <w:rsid w:val="00195FF7"/>
    <w:rsid w:val="001966EF"/>
    <w:rsid w:val="001967B6"/>
    <w:rsid w:val="00196D3B"/>
    <w:rsid w:val="001972BF"/>
    <w:rsid w:val="00197F28"/>
    <w:rsid w:val="001A05E3"/>
    <w:rsid w:val="001A067A"/>
    <w:rsid w:val="001A0EC5"/>
    <w:rsid w:val="001A114B"/>
    <w:rsid w:val="001A129B"/>
    <w:rsid w:val="001A1415"/>
    <w:rsid w:val="001A1B91"/>
    <w:rsid w:val="001A1DDB"/>
    <w:rsid w:val="001A2949"/>
    <w:rsid w:val="001A2A58"/>
    <w:rsid w:val="001A2CC4"/>
    <w:rsid w:val="001A353F"/>
    <w:rsid w:val="001A3846"/>
    <w:rsid w:val="001A3E8F"/>
    <w:rsid w:val="001A3F61"/>
    <w:rsid w:val="001A4134"/>
    <w:rsid w:val="001A4A65"/>
    <w:rsid w:val="001A5A12"/>
    <w:rsid w:val="001A5B94"/>
    <w:rsid w:val="001A6432"/>
    <w:rsid w:val="001A754F"/>
    <w:rsid w:val="001A773B"/>
    <w:rsid w:val="001A7C09"/>
    <w:rsid w:val="001B0049"/>
    <w:rsid w:val="001B01A9"/>
    <w:rsid w:val="001B0D11"/>
    <w:rsid w:val="001B212A"/>
    <w:rsid w:val="001B28C7"/>
    <w:rsid w:val="001B3478"/>
    <w:rsid w:val="001B3724"/>
    <w:rsid w:val="001B4BDF"/>
    <w:rsid w:val="001B5067"/>
    <w:rsid w:val="001B51BF"/>
    <w:rsid w:val="001B5250"/>
    <w:rsid w:val="001B53E2"/>
    <w:rsid w:val="001B5678"/>
    <w:rsid w:val="001B5D70"/>
    <w:rsid w:val="001B6DE6"/>
    <w:rsid w:val="001B6FCA"/>
    <w:rsid w:val="001B7646"/>
    <w:rsid w:val="001B7840"/>
    <w:rsid w:val="001B7951"/>
    <w:rsid w:val="001B7985"/>
    <w:rsid w:val="001B79D6"/>
    <w:rsid w:val="001C012E"/>
    <w:rsid w:val="001C1F27"/>
    <w:rsid w:val="001C2E99"/>
    <w:rsid w:val="001C3763"/>
    <w:rsid w:val="001C3925"/>
    <w:rsid w:val="001C3C47"/>
    <w:rsid w:val="001C3F15"/>
    <w:rsid w:val="001C4202"/>
    <w:rsid w:val="001C44AB"/>
    <w:rsid w:val="001C6696"/>
    <w:rsid w:val="001C674D"/>
    <w:rsid w:val="001C6A41"/>
    <w:rsid w:val="001C6A88"/>
    <w:rsid w:val="001C6B78"/>
    <w:rsid w:val="001C7154"/>
    <w:rsid w:val="001D12A6"/>
    <w:rsid w:val="001D1722"/>
    <w:rsid w:val="001D1724"/>
    <w:rsid w:val="001D1AE1"/>
    <w:rsid w:val="001D2089"/>
    <w:rsid w:val="001D2160"/>
    <w:rsid w:val="001D3AD2"/>
    <w:rsid w:val="001D3E56"/>
    <w:rsid w:val="001D473B"/>
    <w:rsid w:val="001D4769"/>
    <w:rsid w:val="001D4DD3"/>
    <w:rsid w:val="001D4E3F"/>
    <w:rsid w:val="001D578E"/>
    <w:rsid w:val="001D656D"/>
    <w:rsid w:val="001D6CF0"/>
    <w:rsid w:val="001D739D"/>
    <w:rsid w:val="001D7BD7"/>
    <w:rsid w:val="001E04B2"/>
    <w:rsid w:val="001E1001"/>
    <w:rsid w:val="001E177D"/>
    <w:rsid w:val="001E20B1"/>
    <w:rsid w:val="001E211B"/>
    <w:rsid w:val="001E26BD"/>
    <w:rsid w:val="001E2E88"/>
    <w:rsid w:val="001E4083"/>
    <w:rsid w:val="001E44E2"/>
    <w:rsid w:val="001E4E28"/>
    <w:rsid w:val="001E53E6"/>
    <w:rsid w:val="001E5455"/>
    <w:rsid w:val="001E5735"/>
    <w:rsid w:val="001E5E91"/>
    <w:rsid w:val="001E5FB8"/>
    <w:rsid w:val="001E726D"/>
    <w:rsid w:val="001E7944"/>
    <w:rsid w:val="001E7A3F"/>
    <w:rsid w:val="001F06D8"/>
    <w:rsid w:val="001F077A"/>
    <w:rsid w:val="001F171B"/>
    <w:rsid w:val="001F2016"/>
    <w:rsid w:val="001F2C2E"/>
    <w:rsid w:val="001F319F"/>
    <w:rsid w:val="001F3202"/>
    <w:rsid w:val="001F35FF"/>
    <w:rsid w:val="001F3696"/>
    <w:rsid w:val="001F3B33"/>
    <w:rsid w:val="001F472A"/>
    <w:rsid w:val="001F4C58"/>
    <w:rsid w:val="001F5252"/>
    <w:rsid w:val="001F53C6"/>
    <w:rsid w:val="001F5535"/>
    <w:rsid w:val="001F617E"/>
    <w:rsid w:val="001F7260"/>
    <w:rsid w:val="001F742E"/>
    <w:rsid w:val="001F7925"/>
    <w:rsid w:val="00200368"/>
    <w:rsid w:val="002003D4"/>
    <w:rsid w:val="00200720"/>
    <w:rsid w:val="0020091C"/>
    <w:rsid w:val="00200B54"/>
    <w:rsid w:val="00201091"/>
    <w:rsid w:val="0020191F"/>
    <w:rsid w:val="00202C30"/>
    <w:rsid w:val="00203307"/>
    <w:rsid w:val="002035F3"/>
    <w:rsid w:val="00203991"/>
    <w:rsid w:val="00203FF3"/>
    <w:rsid w:val="0020477A"/>
    <w:rsid w:val="00204D6C"/>
    <w:rsid w:val="00207196"/>
    <w:rsid w:val="00207315"/>
    <w:rsid w:val="00207527"/>
    <w:rsid w:val="00210115"/>
    <w:rsid w:val="0021031B"/>
    <w:rsid w:val="00210569"/>
    <w:rsid w:val="00210CAA"/>
    <w:rsid w:val="0021315E"/>
    <w:rsid w:val="0021319D"/>
    <w:rsid w:val="00213336"/>
    <w:rsid w:val="00213B45"/>
    <w:rsid w:val="0021431C"/>
    <w:rsid w:val="00214898"/>
    <w:rsid w:val="00214CBA"/>
    <w:rsid w:val="00214FFD"/>
    <w:rsid w:val="0021536F"/>
    <w:rsid w:val="002162E9"/>
    <w:rsid w:val="00216674"/>
    <w:rsid w:val="0021678D"/>
    <w:rsid w:val="00217A28"/>
    <w:rsid w:val="00217E76"/>
    <w:rsid w:val="002202AD"/>
    <w:rsid w:val="00220836"/>
    <w:rsid w:val="00221254"/>
    <w:rsid w:val="002213EE"/>
    <w:rsid w:val="00222843"/>
    <w:rsid w:val="00222D18"/>
    <w:rsid w:val="00223265"/>
    <w:rsid w:val="002238BD"/>
    <w:rsid w:val="00223BF8"/>
    <w:rsid w:val="0022417A"/>
    <w:rsid w:val="002251ED"/>
    <w:rsid w:val="00225BED"/>
    <w:rsid w:val="00226531"/>
    <w:rsid w:val="00227E4E"/>
    <w:rsid w:val="002300D5"/>
    <w:rsid w:val="0023045F"/>
    <w:rsid w:val="00230AEF"/>
    <w:rsid w:val="00230BC6"/>
    <w:rsid w:val="002325F4"/>
    <w:rsid w:val="0023264D"/>
    <w:rsid w:val="00232B62"/>
    <w:rsid w:val="002332FC"/>
    <w:rsid w:val="0023335C"/>
    <w:rsid w:val="00233C8A"/>
    <w:rsid w:val="00234421"/>
    <w:rsid w:val="00234633"/>
    <w:rsid w:val="00234CC3"/>
    <w:rsid w:val="00234EB2"/>
    <w:rsid w:val="002350FC"/>
    <w:rsid w:val="0023533D"/>
    <w:rsid w:val="0023540E"/>
    <w:rsid w:val="002354B8"/>
    <w:rsid w:val="00236A0F"/>
    <w:rsid w:val="002373D0"/>
    <w:rsid w:val="00240249"/>
    <w:rsid w:val="00240251"/>
    <w:rsid w:val="00240371"/>
    <w:rsid w:val="002403BA"/>
    <w:rsid w:val="00240C41"/>
    <w:rsid w:val="002414E8"/>
    <w:rsid w:val="00241530"/>
    <w:rsid w:val="00241697"/>
    <w:rsid w:val="00241761"/>
    <w:rsid w:val="00241D41"/>
    <w:rsid w:val="00242E65"/>
    <w:rsid w:val="00243195"/>
    <w:rsid w:val="0024332D"/>
    <w:rsid w:val="00243679"/>
    <w:rsid w:val="002437C2"/>
    <w:rsid w:val="0024380C"/>
    <w:rsid w:val="00243C23"/>
    <w:rsid w:val="00244510"/>
    <w:rsid w:val="00244778"/>
    <w:rsid w:val="002454DA"/>
    <w:rsid w:val="002466F8"/>
    <w:rsid w:val="0024696E"/>
    <w:rsid w:val="0024700B"/>
    <w:rsid w:val="002479FF"/>
    <w:rsid w:val="00247BD2"/>
    <w:rsid w:val="00247EE2"/>
    <w:rsid w:val="00250258"/>
    <w:rsid w:val="00250DBF"/>
    <w:rsid w:val="00251548"/>
    <w:rsid w:val="00252D84"/>
    <w:rsid w:val="0025317B"/>
    <w:rsid w:val="00253AAB"/>
    <w:rsid w:val="00254726"/>
    <w:rsid w:val="00254B8A"/>
    <w:rsid w:val="002550CB"/>
    <w:rsid w:val="0025561F"/>
    <w:rsid w:val="002556D8"/>
    <w:rsid w:val="00255C18"/>
    <w:rsid w:val="00256089"/>
    <w:rsid w:val="00256945"/>
    <w:rsid w:val="00256A87"/>
    <w:rsid w:val="00256CAE"/>
    <w:rsid w:val="0025741D"/>
    <w:rsid w:val="002579AF"/>
    <w:rsid w:val="0026013A"/>
    <w:rsid w:val="002606B0"/>
    <w:rsid w:val="0026168B"/>
    <w:rsid w:val="002628C7"/>
    <w:rsid w:val="00263141"/>
    <w:rsid w:val="00263615"/>
    <w:rsid w:val="0026385E"/>
    <w:rsid w:val="002643FD"/>
    <w:rsid w:val="002648E9"/>
    <w:rsid w:val="00264C4D"/>
    <w:rsid w:val="002652C6"/>
    <w:rsid w:val="002661B2"/>
    <w:rsid w:val="00266467"/>
    <w:rsid w:val="002665FA"/>
    <w:rsid w:val="0026683D"/>
    <w:rsid w:val="00266EF8"/>
    <w:rsid w:val="00266F07"/>
    <w:rsid w:val="002713FD"/>
    <w:rsid w:val="00271559"/>
    <w:rsid w:val="002715FE"/>
    <w:rsid w:val="00271D11"/>
    <w:rsid w:val="00272319"/>
    <w:rsid w:val="00272E36"/>
    <w:rsid w:val="002733FE"/>
    <w:rsid w:val="002743B1"/>
    <w:rsid w:val="002749EE"/>
    <w:rsid w:val="00276291"/>
    <w:rsid w:val="00276EF8"/>
    <w:rsid w:val="00277D8E"/>
    <w:rsid w:val="002806B0"/>
    <w:rsid w:val="002814BA"/>
    <w:rsid w:val="002817F4"/>
    <w:rsid w:val="00281B5D"/>
    <w:rsid w:val="0028249F"/>
    <w:rsid w:val="00282B7A"/>
    <w:rsid w:val="00284101"/>
    <w:rsid w:val="00284140"/>
    <w:rsid w:val="00284AFB"/>
    <w:rsid w:val="00284B3D"/>
    <w:rsid w:val="00284E43"/>
    <w:rsid w:val="00286066"/>
    <w:rsid w:val="002860C5"/>
    <w:rsid w:val="002867DB"/>
    <w:rsid w:val="002870A4"/>
    <w:rsid w:val="00287A47"/>
    <w:rsid w:val="002903A7"/>
    <w:rsid w:val="002908F8"/>
    <w:rsid w:val="00290CDD"/>
    <w:rsid w:val="00290DE9"/>
    <w:rsid w:val="00291220"/>
    <w:rsid w:val="002912AB"/>
    <w:rsid w:val="002912CF"/>
    <w:rsid w:val="00291C19"/>
    <w:rsid w:val="002923F6"/>
    <w:rsid w:val="0029263E"/>
    <w:rsid w:val="00292911"/>
    <w:rsid w:val="0029382E"/>
    <w:rsid w:val="00293954"/>
    <w:rsid w:val="00293E1F"/>
    <w:rsid w:val="00294E3D"/>
    <w:rsid w:val="00296F7F"/>
    <w:rsid w:val="00297053"/>
    <w:rsid w:val="00297085"/>
    <w:rsid w:val="0029763A"/>
    <w:rsid w:val="00297F96"/>
    <w:rsid w:val="002A0115"/>
    <w:rsid w:val="002A02C4"/>
    <w:rsid w:val="002A055C"/>
    <w:rsid w:val="002A1269"/>
    <w:rsid w:val="002A19BA"/>
    <w:rsid w:val="002A1E53"/>
    <w:rsid w:val="002A2A71"/>
    <w:rsid w:val="002A2CAC"/>
    <w:rsid w:val="002A314A"/>
    <w:rsid w:val="002A3839"/>
    <w:rsid w:val="002A46A3"/>
    <w:rsid w:val="002A4CD1"/>
    <w:rsid w:val="002A553A"/>
    <w:rsid w:val="002A58CA"/>
    <w:rsid w:val="002A5C9C"/>
    <w:rsid w:val="002A60A0"/>
    <w:rsid w:val="002A79EF"/>
    <w:rsid w:val="002A7C22"/>
    <w:rsid w:val="002B1BF7"/>
    <w:rsid w:val="002B200D"/>
    <w:rsid w:val="002B2B8B"/>
    <w:rsid w:val="002B2CC9"/>
    <w:rsid w:val="002B32EB"/>
    <w:rsid w:val="002B3B20"/>
    <w:rsid w:val="002B3D7D"/>
    <w:rsid w:val="002B4031"/>
    <w:rsid w:val="002B42A4"/>
    <w:rsid w:val="002B4588"/>
    <w:rsid w:val="002B4844"/>
    <w:rsid w:val="002B6426"/>
    <w:rsid w:val="002B6901"/>
    <w:rsid w:val="002B69DB"/>
    <w:rsid w:val="002B6A25"/>
    <w:rsid w:val="002B6CF6"/>
    <w:rsid w:val="002B6E34"/>
    <w:rsid w:val="002B725E"/>
    <w:rsid w:val="002B7CAA"/>
    <w:rsid w:val="002C0312"/>
    <w:rsid w:val="002C08BA"/>
    <w:rsid w:val="002C14A1"/>
    <w:rsid w:val="002C1B2F"/>
    <w:rsid w:val="002C20AE"/>
    <w:rsid w:val="002C20F1"/>
    <w:rsid w:val="002C2A8B"/>
    <w:rsid w:val="002C2C15"/>
    <w:rsid w:val="002C3056"/>
    <w:rsid w:val="002C33CF"/>
    <w:rsid w:val="002C3B67"/>
    <w:rsid w:val="002C46EE"/>
    <w:rsid w:val="002C578B"/>
    <w:rsid w:val="002C601A"/>
    <w:rsid w:val="002C66D5"/>
    <w:rsid w:val="002C69D2"/>
    <w:rsid w:val="002C7019"/>
    <w:rsid w:val="002C70C2"/>
    <w:rsid w:val="002C76E3"/>
    <w:rsid w:val="002C78E7"/>
    <w:rsid w:val="002C7DBF"/>
    <w:rsid w:val="002C7EE5"/>
    <w:rsid w:val="002D0039"/>
    <w:rsid w:val="002D0C05"/>
    <w:rsid w:val="002D1A75"/>
    <w:rsid w:val="002D1EDB"/>
    <w:rsid w:val="002D25D9"/>
    <w:rsid w:val="002D2A7C"/>
    <w:rsid w:val="002D4E2E"/>
    <w:rsid w:val="002D4F45"/>
    <w:rsid w:val="002D6089"/>
    <w:rsid w:val="002D6AFD"/>
    <w:rsid w:val="002D6E14"/>
    <w:rsid w:val="002D7181"/>
    <w:rsid w:val="002D7618"/>
    <w:rsid w:val="002D7895"/>
    <w:rsid w:val="002D79C1"/>
    <w:rsid w:val="002D7EA4"/>
    <w:rsid w:val="002E0050"/>
    <w:rsid w:val="002E1164"/>
    <w:rsid w:val="002E128D"/>
    <w:rsid w:val="002E1940"/>
    <w:rsid w:val="002E19FD"/>
    <w:rsid w:val="002E1C52"/>
    <w:rsid w:val="002E1D54"/>
    <w:rsid w:val="002E265D"/>
    <w:rsid w:val="002E330E"/>
    <w:rsid w:val="002E366C"/>
    <w:rsid w:val="002E3876"/>
    <w:rsid w:val="002E3AF4"/>
    <w:rsid w:val="002E4AF4"/>
    <w:rsid w:val="002E4CFD"/>
    <w:rsid w:val="002E4EF4"/>
    <w:rsid w:val="002E4F53"/>
    <w:rsid w:val="002E52C0"/>
    <w:rsid w:val="002E5394"/>
    <w:rsid w:val="002E5AFC"/>
    <w:rsid w:val="002E5E3E"/>
    <w:rsid w:val="002E5EBD"/>
    <w:rsid w:val="002E61B9"/>
    <w:rsid w:val="002E651D"/>
    <w:rsid w:val="002E66C3"/>
    <w:rsid w:val="002E70DE"/>
    <w:rsid w:val="002E79F9"/>
    <w:rsid w:val="002E7D76"/>
    <w:rsid w:val="002F1401"/>
    <w:rsid w:val="002F15AF"/>
    <w:rsid w:val="002F187D"/>
    <w:rsid w:val="002F25BA"/>
    <w:rsid w:val="002F2827"/>
    <w:rsid w:val="002F2BF8"/>
    <w:rsid w:val="002F3843"/>
    <w:rsid w:val="002F40F6"/>
    <w:rsid w:val="002F4B0A"/>
    <w:rsid w:val="002F4E9C"/>
    <w:rsid w:val="002F5BA9"/>
    <w:rsid w:val="002F5E47"/>
    <w:rsid w:val="002F6313"/>
    <w:rsid w:val="002F784D"/>
    <w:rsid w:val="002F7BB8"/>
    <w:rsid w:val="003002D1"/>
    <w:rsid w:val="00300757"/>
    <w:rsid w:val="003011CE"/>
    <w:rsid w:val="003014BF"/>
    <w:rsid w:val="00301B84"/>
    <w:rsid w:val="00301FFB"/>
    <w:rsid w:val="00302496"/>
    <w:rsid w:val="00302764"/>
    <w:rsid w:val="0030319B"/>
    <w:rsid w:val="00303405"/>
    <w:rsid w:val="00303492"/>
    <w:rsid w:val="003038C6"/>
    <w:rsid w:val="00304393"/>
    <w:rsid w:val="00304B22"/>
    <w:rsid w:val="00305594"/>
    <w:rsid w:val="0030578B"/>
    <w:rsid w:val="00305F39"/>
    <w:rsid w:val="0030652D"/>
    <w:rsid w:val="00307CD1"/>
    <w:rsid w:val="0031006D"/>
    <w:rsid w:val="00310412"/>
    <w:rsid w:val="00310689"/>
    <w:rsid w:val="0031077A"/>
    <w:rsid w:val="0031114C"/>
    <w:rsid w:val="003112BD"/>
    <w:rsid w:val="00311391"/>
    <w:rsid w:val="0031188C"/>
    <w:rsid w:val="0031197F"/>
    <w:rsid w:val="00311A86"/>
    <w:rsid w:val="00314092"/>
    <w:rsid w:val="00315367"/>
    <w:rsid w:val="00315474"/>
    <w:rsid w:val="003155E4"/>
    <w:rsid w:val="00317038"/>
    <w:rsid w:val="0032027B"/>
    <w:rsid w:val="0032056E"/>
    <w:rsid w:val="003206A7"/>
    <w:rsid w:val="00320DBC"/>
    <w:rsid w:val="00320E79"/>
    <w:rsid w:val="0032116B"/>
    <w:rsid w:val="003211F4"/>
    <w:rsid w:val="00321B5A"/>
    <w:rsid w:val="00321C23"/>
    <w:rsid w:val="00322838"/>
    <w:rsid w:val="003228F6"/>
    <w:rsid w:val="003228F9"/>
    <w:rsid w:val="003234FF"/>
    <w:rsid w:val="00324872"/>
    <w:rsid w:val="0032491D"/>
    <w:rsid w:val="00325637"/>
    <w:rsid w:val="00325DFE"/>
    <w:rsid w:val="0032611B"/>
    <w:rsid w:val="003266C5"/>
    <w:rsid w:val="0032673A"/>
    <w:rsid w:val="003267FE"/>
    <w:rsid w:val="00327390"/>
    <w:rsid w:val="003300D5"/>
    <w:rsid w:val="00330694"/>
    <w:rsid w:val="00330B0D"/>
    <w:rsid w:val="00330E4E"/>
    <w:rsid w:val="00331EDB"/>
    <w:rsid w:val="00332462"/>
    <w:rsid w:val="0033247A"/>
    <w:rsid w:val="00334553"/>
    <w:rsid w:val="00334E4C"/>
    <w:rsid w:val="0033538A"/>
    <w:rsid w:val="00335483"/>
    <w:rsid w:val="00335496"/>
    <w:rsid w:val="00336176"/>
    <w:rsid w:val="00336630"/>
    <w:rsid w:val="00336980"/>
    <w:rsid w:val="00336A78"/>
    <w:rsid w:val="00336E19"/>
    <w:rsid w:val="00337A9F"/>
    <w:rsid w:val="003410DB"/>
    <w:rsid w:val="003421CF"/>
    <w:rsid w:val="00342FC9"/>
    <w:rsid w:val="0034305B"/>
    <w:rsid w:val="003438F7"/>
    <w:rsid w:val="003442A3"/>
    <w:rsid w:val="00345004"/>
    <w:rsid w:val="00345484"/>
    <w:rsid w:val="0034656F"/>
    <w:rsid w:val="0034705C"/>
    <w:rsid w:val="003476E3"/>
    <w:rsid w:val="00350516"/>
    <w:rsid w:val="003507BB"/>
    <w:rsid w:val="003508DE"/>
    <w:rsid w:val="00350A10"/>
    <w:rsid w:val="00350D2A"/>
    <w:rsid w:val="00352581"/>
    <w:rsid w:val="00352FB5"/>
    <w:rsid w:val="00353230"/>
    <w:rsid w:val="00353647"/>
    <w:rsid w:val="003546EA"/>
    <w:rsid w:val="00355A3A"/>
    <w:rsid w:val="00355AC7"/>
    <w:rsid w:val="00355C9D"/>
    <w:rsid w:val="0035675D"/>
    <w:rsid w:val="003567CF"/>
    <w:rsid w:val="00356B7E"/>
    <w:rsid w:val="003600D4"/>
    <w:rsid w:val="00361396"/>
    <w:rsid w:val="00361B66"/>
    <w:rsid w:val="00362456"/>
    <w:rsid w:val="0036253C"/>
    <w:rsid w:val="00362671"/>
    <w:rsid w:val="00362B71"/>
    <w:rsid w:val="00362D91"/>
    <w:rsid w:val="003636F7"/>
    <w:rsid w:val="0036398A"/>
    <w:rsid w:val="003644A0"/>
    <w:rsid w:val="003648A8"/>
    <w:rsid w:val="003649A3"/>
    <w:rsid w:val="00364DE0"/>
    <w:rsid w:val="00364E50"/>
    <w:rsid w:val="003652B8"/>
    <w:rsid w:val="00365564"/>
    <w:rsid w:val="00365D62"/>
    <w:rsid w:val="003669A1"/>
    <w:rsid w:val="00367253"/>
    <w:rsid w:val="00367FB7"/>
    <w:rsid w:val="00370FFD"/>
    <w:rsid w:val="003717DF"/>
    <w:rsid w:val="00371BDA"/>
    <w:rsid w:val="003724A0"/>
    <w:rsid w:val="00372964"/>
    <w:rsid w:val="00372BDF"/>
    <w:rsid w:val="00373CDE"/>
    <w:rsid w:val="00374EC4"/>
    <w:rsid w:val="00375805"/>
    <w:rsid w:val="0037596B"/>
    <w:rsid w:val="00376603"/>
    <w:rsid w:val="003777E3"/>
    <w:rsid w:val="00377F43"/>
    <w:rsid w:val="0038028F"/>
    <w:rsid w:val="00380FD0"/>
    <w:rsid w:val="00381708"/>
    <w:rsid w:val="003819A3"/>
    <w:rsid w:val="00381FEA"/>
    <w:rsid w:val="00382307"/>
    <w:rsid w:val="003831D9"/>
    <w:rsid w:val="00383457"/>
    <w:rsid w:val="00383C18"/>
    <w:rsid w:val="00384B75"/>
    <w:rsid w:val="00385949"/>
    <w:rsid w:val="00385971"/>
    <w:rsid w:val="00385E71"/>
    <w:rsid w:val="00386014"/>
    <w:rsid w:val="00386D4A"/>
    <w:rsid w:val="00387972"/>
    <w:rsid w:val="00387974"/>
    <w:rsid w:val="00387BF4"/>
    <w:rsid w:val="00390363"/>
    <w:rsid w:val="00390778"/>
    <w:rsid w:val="00390CEA"/>
    <w:rsid w:val="003921E8"/>
    <w:rsid w:val="00392EA9"/>
    <w:rsid w:val="00392FD4"/>
    <w:rsid w:val="00393774"/>
    <w:rsid w:val="00393827"/>
    <w:rsid w:val="00393F57"/>
    <w:rsid w:val="003947C1"/>
    <w:rsid w:val="00395302"/>
    <w:rsid w:val="00395BE0"/>
    <w:rsid w:val="00395ED9"/>
    <w:rsid w:val="00396A1F"/>
    <w:rsid w:val="00396CC2"/>
    <w:rsid w:val="00397328"/>
    <w:rsid w:val="00397575"/>
    <w:rsid w:val="00397A0F"/>
    <w:rsid w:val="00397CE8"/>
    <w:rsid w:val="00397D30"/>
    <w:rsid w:val="003A013C"/>
    <w:rsid w:val="003A11AB"/>
    <w:rsid w:val="003A1AAD"/>
    <w:rsid w:val="003A1CE5"/>
    <w:rsid w:val="003A220A"/>
    <w:rsid w:val="003A2C8A"/>
    <w:rsid w:val="003A2F84"/>
    <w:rsid w:val="003A3843"/>
    <w:rsid w:val="003A38F0"/>
    <w:rsid w:val="003A4FD8"/>
    <w:rsid w:val="003A5208"/>
    <w:rsid w:val="003A548C"/>
    <w:rsid w:val="003A5906"/>
    <w:rsid w:val="003A59F7"/>
    <w:rsid w:val="003A65C7"/>
    <w:rsid w:val="003A67F4"/>
    <w:rsid w:val="003A6C8A"/>
    <w:rsid w:val="003A732C"/>
    <w:rsid w:val="003A786C"/>
    <w:rsid w:val="003A7FA1"/>
    <w:rsid w:val="003B0EF0"/>
    <w:rsid w:val="003B28B9"/>
    <w:rsid w:val="003B38AB"/>
    <w:rsid w:val="003B42DE"/>
    <w:rsid w:val="003B4554"/>
    <w:rsid w:val="003B481C"/>
    <w:rsid w:val="003B4EAD"/>
    <w:rsid w:val="003B5EEB"/>
    <w:rsid w:val="003B6BCA"/>
    <w:rsid w:val="003B6E81"/>
    <w:rsid w:val="003B74E6"/>
    <w:rsid w:val="003B7D2D"/>
    <w:rsid w:val="003C0768"/>
    <w:rsid w:val="003C0C5C"/>
    <w:rsid w:val="003C0CEE"/>
    <w:rsid w:val="003C0D06"/>
    <w:rsid w:val="003C170A"/>
    <w:rsid w:val="003C190F"/>
    <w:rsid w:val="003C1FD1"/>
    <w:rsid w:val="003C21A8"/>
    <w:rsid w:val="003C2562"/>
    <w:rsid w:val="003C2938"/>
    <w:rsid w:val="003C299F"/>
    <w:rsid w:val="003C2CE1"/>
    <w:rsid w:val="003C2D23"/>
    <w:rsid w:val="003C3436"/>
    <w:rsid w:val="003C385B"/>
    <w:rsid w:val="003C3A78"/>
    <w:rsid w:val="003C3B8F"/>
    <w:rsid w:val="003C55A6"/>
    <w:rsid w:val="003C58C7"/>
    <w:rsid w:val="003C5951"/>
    <w:rsid w:val="003C5CB8"/>
    <w:rsid w:val="003C5FD0"/>
    <w:rsid w:val="003C642E"/>
    <w:rsid w:val="003C7AE3"/>
    <w:rsid w:val="003D053E"/>
    <w:rsid w:val="003D0D86"/>
    <w:rsid w:val="003D0DC0"/>
    <w:rsid w:val="003D0EDF"/>
    <w:rsid w:val="003D1173"/>
    <w:rsid w:val="003D1556"/>
    <w:rsid w:val="003D1615"/>
    <w:rsid w:val="003D2121"/>
    <w:rsid w:val="003D21E9"/>
    <w:rsid w:val="003D22C6"/>
    <w:rsid w:val="003D2957"/>
    <w:rsid w:val="003D2BC8"/>
    <w:rsid w:val="003D374F"/>
    <w:rsid w:val="003D3F45"/>
    <w:rsid w:val="003D3F79"/>
    <w:rsid w:val="003D4683"/>
    <w:rsid w:val="003D5946"/>
    <w:rsid w:val="003D5CB6"/>
    <w:rsid w:val="003D724F"/>
    <w:rsid w:val="003D7A8E"/>
    <w:rsid w:val="003D7EB4"/>
    <w:rsid w:val="003D7F60"/>
    <w:rsid w:val="003E0D0C"/>
    <w:rsid w:val="003E1741"/>
    <w:rsid w:val="003E1BCC"/>
    <w:rsid w:val="003E1F20"/>
    <w:rsid w:val="003E2022"/>
    <w:rsid w:val="003E30E9"/>
    <w:rsid w:val="003E33A3"/>
    <w:rsid w:val="003E34AE"/>
    <w:rsid w:val="003E4415"/>
    <w:rsid w:val="003E522F"/>
    <w:rsid w:val="003E5398"/>
    <w:rsid w:val="003E542B"/>
    <w:rsid w:val="003E593E"/>
    <w:rsid w:val="003E59EF"/>
    <w:rsid w:val="003E5BFA"/>
    <w:rsid w:val="003E5FF3"/>
    <w:rsid w:val="003E6161"/>
    <w:rsid w:val="003E65B1"/>
    <w:rsid w:val="003E68B7"/>
    <w:rsid w:val="003E6CFC"/>
    <w:rsid w:val="003E6DFB"/>
    <w:rsid w:val="003E7416"/>
    <w:rsid w:val="003E747E"/>
    <w:rsid w:val="003E75F7"/>
    <w:rsid w:val="003E7889"/>
    <w:rsid w:val="003F16A5"/>
    <w:rsid w:val="003F1D85"/>
    <w:rsid w:val="003F2751"/>
    <w:rsid w:val="003F2B79"/>
    <w:rsid w:val="003F33AD"/>
    <w:rsid w:val="003F347B"/>
    <w:rsid w:val="003F3585"/>
    <w:rsid w:val="003F37B3"/>
    <w:rsid w:val="003F3AAA"/>
    <w:rsid w:val="003F3C1E"/>
    <w:rsid w:val="003F3EF5"/>
    <w:rsid w:val="003F3F23"/>
    <w:rsid w:val="003F4052"/>
    <w:rsid w:val="003F409B"/>
    <w:rsid w:val="003F4BBE"/>
    <w:rsid w:val="003F5111"/>
    <w:rsid w:val="003F56C7"/>
    <w:rsid w:val="003F7788"/>
    <w:rsid w:val="003F7FB8"/>
    <w:rsid w:val="00400086"/>
    <w:rsid w:val="0040022B"/>
    <w:rsid w:val="00400C5B"/>
    <w:rsid w:val="0040106A"/>
    <w:rsid w:val="00401198"/>
    <w:rsid w:val="0040214F"/>
    <w:rsid w:val="00402191"/>
    <w:rsid w:val="0040262B"/>
    <w:rsid w:val="0040320B"/>
    <w:rsid w:val="004032D3"/>
    <w:rsid w:val="0040463A"/>
    <w:rsid w:val="00406EBF"/>
    <w:rsid w:val="004071A2"/>
    <w:rsid w:val="00407BFF"/>
    <w:rsid w:val="00407FF0"/>
    <w:rsid w:val="00410064"/>
    <w:rsid w:val="004104C2"/>
    <w:rsid w:val="00410B01"/>
    <w:rsid w:val="00411579"/>
    <w:rsid w:val="004115D3"/>
    <w:rsid w:val="00411EAD"/>
    <w:rsid w:val="0041201A"/>
    <w:rsid w:val="00412231"/>
    <w:rsid w:val="004122F3"/>
    <w:rsid w:val="00412451"/>
    <w:rsid w:val="0041280F"/>
    <w:rsid w:val="00412A45"/>
    <w:rsid w:val="00412C7D"/>
    <w:rsid w:val="0041404F"/>
    <w:rsid w:val="00414C52"/>
    <w:rsid w:val="00415508"/>
    <w:rsid w:val="00415ABD"/>
    <w:rsid w:val="00415DD7"/>
    <w:rsid w:val="0041686E"/>
    <w:rsid w:val="00416B4E"/>
    <w:rsid w:val="00416C51"/>
    <w:rsid w:val="004175E4"/>
    <w:rsid w:val="004219C3"/>
    <w:rsid w:val="00421C1B"/>
    <w:rsid w:val="00424E00"/>
    <w:rsid w:val="00425125"/>
    <w:rsid w:val="004257B1"/>
    <w:rsid w:val="004259D4"/>
    <w:rsid w:val="00425BF6"/>
    <w:rsid w:val="0042748D"/>
    <w:rsid w:val="00427A24"/>
    <w:rsid w:val="00427CCB"/>
    <w:rsid w:val="004303C0"/>
    <w:rsid w:val="00430526"/>
    <w:rsid w:val="00432473"/>
    <w:rsid w:val="00433C7B"/>
    <w:rsid w:val="00433CA1"/>
    <w:rsid w:val="00433DC8"/>
    <w:rsid w:val="00434A17"/>
    <w:rsid w:val="00436470"/>
    <w:rsid w:val="00436A6B"/>
    <w:rsid w:val="00437B66"/>
    <w:rsid w:val="00437CE2"/>
    <w:rsid w:val="00437CF6"/>
    <w:rsid w:val="004400B6"/>
    <w:rsid w:val="00440578"/>
    <w:rsid w:val="00440C95"/>
    <w:rsid w:val="00440E0B"/>
    <w:rsid w:val="00441043"/>
    <w:rsid w:val="00441382"/>
    <w:rsid w:val="00442AE5"/>
    <w:rsid w:val="0044382D"/>
    <w:rsid w:val="00443DF3"/>
    <w:rsid w:val="00444404"/>
    <w:rsid w:val="00444AC3"/>
    <w:rsid w:val="00444CE5"/>
    <w:rsid w:val="00445D5C"/>
    <w:rsid w:val="0044647D"/>
    <w:rsid w:val="004467D1"/>
    <w:rsid w:val="004467F0"/>
    <w:rsid w:val="00446A57"/>
    <w:rsid w:val="00446EB9"/>
    <w:rsid w:val="00447E05"/>
    <w:rsid w:val="00450078"/>
    <w:rsid w:val="00450970"/>
    <w:rsid w:val="004509B1"/>
    <w:rsid w:val="00451B5C"/>
    <w:rsid w:val="00451D74"/>
    <w:rsid w:val="0045269A"/>
    <w:rsid w:val="00452F3A"/>
    <w:rsid w:val="00453830"/>
    <w:rsid w:val="00453945"/>
    <w:rsid w:val="00454A17"/>
    <w:rsid w:val="004553B5"/>
    <w:rsid w:val="004556D2"/>
    <w:rsid w:val="00455974"/>
    <w:rsid w:val="00455E4C"/>
    <w:rsid w:val="00456C7B"/>
    <w:rsid w:val="004574A8"/>
    <w:rsid w:val="004576F8"/>
    <w:rsid w:val="00457B36"/>
    <w:rsid w:val="00457B74"/>
    <w:rsid w:val="00457C39"/>
    <w:rsid w:val="00460543"/>
    <w:rsid w:val="00460617"/>
    <w:rsid w:val="004611A6"/>
    <w:rsid w:val="004618CE"/>
    <w:rsid w:val="00461A3B"/>
    <w:rsid w:val="00461C01"/>
    <w:rsid w:val="00462F8C"/>
    <w:rsid w:val="00463098"/>
    <w:rsid w:val="00463A60"/>
    <w:rsid w:val="00463FDB"/>
    <w:rsid w:val="004647B2"/>
    <w:rsid w:val="00464F89"/>
    <w:rsid w:val="004656A1"/>
    <w:rsid w:val="00465A44"/>
    <w:rsid w:val="00465B81"/>
    <w:rsid w:val="004666F5"/>
    <w:rsid w:val="00466821"/>
    <w:rsid w:val="00466D08"/>
    <w:rsid w:val="004673D9"/>
    <w:rsid w:val="00470496"/>
    <w:rsid w:val="00470587"/>
    <w:rsid w:val="00470F91"/>
    <w:rsid w:val="004711AD"/>
    <w:rsid w:val="00471424"/>
    <w:rsid w:val="004715AB"/>
    <w:rsid w:val="004715F6"/>
    <w:rsid w:val="00471D34"/>
    <w:rsid w:val="00472397"/>
    <w:rsid w:val="00473568"/>
    <w:rsid w:val="00473981"/>
    <w:rsid w:val="004740B3"/>
    <w:rsid w:val="0047416F"/>
    <w:rsid w:val="00474255"/>
    <w:rsid w:val="0047452C"/>
    <w:rsid w:val="004752DF"/>
    <w:rsid w:val="0047566E"/>
    <w:rsid w:val="004766A3"/>
    <w:rsid w:val="00476EA4"/>
    <w:rsid w:val="004809DC"/>
    <w:rsid w:val="00480B28"/>
    <w:rsid w:val="00480B2B"/>
    <w:rsid w:val="004817A3"/>
    <w:rsid w:val="0048184F"/>
    <w:rsid w:val="00481896"/>
    <w:rsid w:val="00482280"/>
    <w:rsid w:val="0048290E"/>
    <w:rsid w:val="004829A7"/>
    <w:rsid w:val="0048300D"/>
    <w:rsid w:val="0048483C"/>
    <w:rsid w:val="00485762"/>
    <w:rsid w:val="004859A2"/>
    <w:rsid w:val="00485AFE"/>
    <w:rsid w:val="00486041"/>
    <w:rsid w:val="004861E6"/>
    <w:rsid w:val="004862A5"/>
    <w:rsid w:val="0048731A"/>
    <w:rsid w:val="0048769D"/>
    <w:rsid w:val="00487928"/>
    <w:rsid w:val="00487946"/>
    <w:rsid w:val="0049161C"/>
    <w:rsid w:val="00491B07"/>
    <w:rsid w:val="00492A86"/>
    <w:rsid w:val="00495440"/>
    <w:rsid w:val="004956DF"/>
    <w:rsid w:val="00496A1C"/>
    <w:rsid w:val="004971E6"/>
    <w:rsid w:val="004972CC"/>
    <w:rsid w:val="004979CE"/>
    <w:rsid w:val="00497D9C"/>
    <w:rsid w:val="004A0186"/>
    <w:rsid w:val="004A02D5"/>
    <w:rsid w:val="004A078C"/>
    <w:rsid w:val="004A0E3A"/>
    <w:rsid w:val="004A18C8"/>
    <w:rsid w:val="004A27FE"/>
    <w:rsid w:val="004A2C6C"/>
    <w:rsid w:val="004A3196"/>
    <w:rsid w:val="004A431D"/>
    <w:rsid w:val="004A4434"/>
    <w:rsid w:val="004A53F7"/>
    <w:rsid w:val="004A63CB"/>
    <w:rsid w:val="004A63FD"/>
    <w:rsid w:val="004A6417"/>
    <w:rsid w:val="004A6621"/>
    <w:rsid w:val="004A6F69"/>
    <w:rsid w:val="004A75BD"/>
    <w:rsid w:val="004A7B52"/>
    <w:rsid w:val="004B0386"/>
    <w:rsid w:val="004B1581"/>
    <w:rsid w:val="004B1E0A"/>
    <w:rsid w:val="004B2F5F"/>
    <w:rsid w:val="004B4808"/>
    <w:rsid w:val="004B4A6C"/>
    <w:rsid w:val="004B4E9A"/>
    <w:rsid w:val="004B52DD"/>
    <w:rsid w:val="004B5544"/>
    <w:rsid w:val="004B5D44"/>
    <w:rsid w:val="004B7CC0"/>
    <w:rsid w:val="004B7E0B"/>
    <w:rsid w:val="004C0732"/>
    <w:rsid w:val="004C0A07"/>
    <w:rsid w:val="004C0D36"/>
    <w:rsid w:val="004C109C"/>
    <w:rsid w:val="004C1334"/>
    <w:rsid w:val="004C141A"/>
    <w:rsid w:val="004C1448"/>
    <w:rsid w:val="004C164B"/>
    <w:rsid w:val="004C1E89"/>
    <w:rsid w:val="004C1FAC"/>
    <w:rsid w:val="004C28EF"/>
    <w:rsid w:val="004C33D8"/>
    <w:rsid w:val="004C3802"/>
    <w:rsid w:val="004C3960"/>
    <w:rsid w:val="004C4327"/>
    <w:rsid w:val="004C4346"/>
    <w:rsid w:val="004C4613"/>
    <w:rsid w:val="004C498F"/>
    <w:rsid w:val="004C57FD"/>
    <w:rsid w:val="004C5ED8"/>
    <w:rsid w:val="004C61DB"/>
    <w:rsid w:val="004C66E9"/>
    <w:rsid w:val="004C77C6"/>
    <w:rsid w:val="004C7E2A"/>
    <w:rsid w:val="004D0299"/>
    <w:rsid w:val="004D0345"/>
    <w:rsid w:val="004D06E0"/>
    <w:rsid w:val="004D082B"/>
    <w:rsid w:val="004D0D86"/>
    <w:rsid w:val="004D1226"/>
    <w:rsid w:val="004D1595"/>
    <w:rsid w:val="004D2805"/>
    <w:rsid w:val="004D2E12"/>
    <w:rsid w:val="004D38A7"/>
    <w:rsid w:val="004D3A80"/>
    <w:rsid w:val="004D4CE4"/>
    <w:rsid w:val="004D517C"/>
    <w:rsid w:val="004D5C73"/>
    <w:rsid w:val="004D5DC1"/>
    <w:rsid w:val="004D5F11"/>
    <w:rsid w:val="004D6BC2"/>
    <w:rsid w:val="004D6F7F"/>
    <w:rsid w:val="004D718F"/>
    <w:rsid w:val="004D7472"/>
    <w:rsid w:val="004D799A"/>
    <w:rsid w:val="004D7ED7"/>
    <w:rsid w:val="004E0066"/>
    <w:rsid w:val="004E0FD5"/>
    <w:rsid w:val="004E20A1"/>
    <w:rsid w:val="004E2C97"/>
    <w:rsid w:val="004E2DF5"/>
    <w:rsid w:val="004E343E"/>
    <w:rsid w:val="004E4559"/>
    <w:rsid w:val="004E4CA3"/>
    <w:rsid w:val="004E5064"/>
    <w:rsid w:val="004E6F04"/>
    <w:rsid w:val="004E73AF"/>
    <w:rsid w:val="004E7AA3"/>
    <w:rsid w:val="004E7E8D"/>
    <w:rsid w:val="004F0D71"/>
    <w:rsid w:val="004F114C"/>
    <w:rsid w:val="004F1694"/>
    <w:rsid w:val="004F1F76"/>
    <w:rsid w:val="004F2429"/>
    <w:rsid w:val="004F24A3"/>
    <w:rsid w:val="004F45EA"/>
    <w:rsid w:val="004F5348"/>
    <w:rsid w:val="004F58AF"/>
    <w:rsid w:val="004F5BEC"/>
    <w:rsid w:val="004F5D15"/>
    <w:rsid w:val="004F5D96"/>
    <w:rsid w:val="004F6A1A"/>
    <w:rsid w:val="004F770F"/>
    <w:rsid w:val="004F7BA2"/>
    <w:rsid w:val="004F7FE2"/>
    <w:rsid w:val="00500D46"/>
    <w:rsid w:val="005010F4"/>
    <w:rsid w:val="00501544"/>
    <w:rsid w:val="00501EDB"/>
    <w:rsid w:val="00502143"/>
    <w:rsid w:val="00502456"/>
    <w:rsid w:val="00502578"/>
    <w:rsid w:val="00502DDC"/>
    <w:rsid w:val="00502EB7"/>
    <w:rsid w:val="00503686"/>
    <w:rsid w:val="00503B9E"/>
    <w:rsid w:val="00504A9B"/>
    <w:rsid w:val="0050562C"/>
    <w:rsid w:val="005057F8"/>
    <w:rsid w:val="00505E90"/>
    <w:rsid w:val="0050628E"/>
    <w:rsid w:val="00507EAE"/>
    <w:rsid w:val="00507F04"/>
    <w:rsid w:val="00507F9D"/>
    <w:rsid w:val="00507FD6"/>
    <w:rsid w:val="005103A5"/>
    <w:rsid w:val="00510B2F"/>
    <w:rsid w:val="00510CC0"/>
    <w:rsid w:val="00511733"/>
    <w:rsid w:val="0051176C"/>
    <w:rsid w:val="00511C8A"/>
    <w:rsid w:val="00511CA2"/>
    <w:rsid w:val="00512794"/>
    <w:rsid w:val="0051281C"/>
    <w:rsid w:val="0051292C"/>
    <w:rsid w:val="0051370B"/>
    <w:rsid w:val="005137EF"/>
    <w:rsid w:val="0051395D"/>
    <w:rsid w:val="00513ED7"/>
    <w:rsid w:val="00514077"/>
    <w:rsid w:val="005141A2"/>
    <w:rsid w:val="00514BCD"/>
    <w:rsid w:val="005158F8"/>
    <w:rsid w:val="00515DE7"/>
    <w:rsid w:val="00516D9A"/>
    <w:rsid w:val="005174F9"/>
    <w:rsid w:val="00517684"/>
    <w:rsid w:val="00517764"/>
    <w:rsid w:val="00517B12"/>
    <w:rsid w:val="00517DAA"/>
    <w:rsid w:val="00520224"/>
    <w:rsid w:val="00520A99"/>
    <w:rsid w:val="00520F23"/>
    <w:rsid w:val="00521785"/>
    <w:rsid w:val="00522651"/>
    <w:rsid w:val="005227FB"/>
    <w:rsid w:val="00522EF4"/>
    <w:rsid w:val="005230C9"/>
    <w:rsid w:val="0052340A"/>
    <w:rsid w:val="005241C1"/>
    <w:rsid w:val="005241D4"/>
    <w:rsid w:val="0052459F"/>
    <w:rsid w:val="005250A7"/>
    <w:rsid w:val="00525906"/>
    <w:rsid w:val="00525BFC"/>
    <w:rsid w:val="00526175"/>
    <w:rsid w:val="00526306"/>
    <w:rsid w:val="0052654C"/>
    <w:rsid w:val="00527967"/>
    <w:rsid w:val="005279F5"/>
    <w:rsid w:val="00530153"/>
    <w:rsid w:val="005307C0"/>
    <w:rsid w:val="005314C4"/>
    <w:rsid w:val="00531572"/>
    <w:rsid w:val="00531C4A"/>
    <w:rsid w:val="00531D04"/>
    <w:rsid w:val="00531DAF"/>
    <w:rsid w:val="00532639"/>
    <w:rsid w:val="00533C0C"/>
    <w:rsid w:val="00533EF2"/>
    <w:rsid w:val="00534128"/>
    <w:rsid w:val="00534D5B"/>
    <w:rsid w:val="0053544C"/>
    <w:rsid w:val="0053613F"/>
    <w:rsid w:val="00536288"/>
    <w:rsid w:val="00536F47"/>
    <w:rsid w:val="0053701A"/>
    <w:rsid w:val="005372E4"/>
    <w:rsid w:val="00541492"/>
    <w:rsid w:val="0054194C"/>
    <w:rsid w:val="00541C7F"/>
    <w:rsid w:val="00542A00"/>
    <w:rsid w:val="00543208"/>
    <w:rsid w:val="00543297"/>
    <w:rsid w:val="00543B36"/>
    <w:rsid w:val="00543DEA"/>
    <w:rsid w:val="00544811"/>
    <w:rsid w:val="00544836"/>
    <w:rsid w:val="00544E14"/>
    <w:rsid w:val="00544E9A"/>
    <w:rsid w:val="0054561E"/>
    <w:rsid w:val="0054595A"/>
    <w:rsid w:val="00545B08"/>
    <w:rsid w:val="00545D47"/>
    <w:rsid w:val="0054660F"/>
    <w:rsid w:val="0054790D"/>
    <w:rsid w:val="00547FF4"/>
    <w:rsid w:val="0055179D"/>
    <w:rsid w:val="0055183B"/>
    <w:rsid w:val="0055196E"/>
    <w:rsid w:val="00551AF4"/>
    <w:rsid w:val="00551C94"/>
    <w:rsid w:val="0055282C"/>
    <w:rsid w:val="00552F24"/>
    <w:rsid w:val="005542B2"/>
    <w:rsid w:val="005551D5"/>
    <w:rsid w:val="005557A7"/>
    <w:rsid w:val="00555A4A"/>
    <w:rsid w:val="00555A60"/>
    <w:rsid w:val="00555C3A"/>
    <w:rsid w:val="00555EDC"/>
    <w:rsid w:val="00555F79"/>
    <w:rsid w:val="00555FEB"/>
    <w:rsid w:val="005560E3"/>
    <w:rsid w:val="005562DF"/>
    <w:rsid w:val="00556709"/>
    <w:rsid w:val="00556732"/>
    <w:rsid w:val="005567D8"/>
    <w:rsid w:val="00556CD8"/>
    <w:rsid w:val="00560597"/>
    <w:rsid w:val="005605CB"/>
    <w:rsid w:val="005607DE"/>
    <w:rsid w:val="00561548"/>
    <w:rsid w:val="0056175E"/>
    <w:rsid w:val="00561D17"/>
    <w:rsid w:val="00563212"/>
    <w:rsid w:val="005635EB"/>
    <w:rsid w:val="00563946"/>
    <w:rsid w:val="00563C0B"/>
    <w:rsid w:val="00563C48"/>
    <w:rsid w:val="005643B5"/>
    <w:rsid w:val="00564E43"/>
    <w:rsid w:val="00565C24"/>
    <w:rsid w:val="00566328"/>
    <w:rsid w:val="00566763"/>
    <w:rsid w:val="0056724E"/>
    <w:rsid w:val="00567332"/>
    <w:rsid w:val="00567B9F"/>
    <w:rsid w:val="00567D2E"/>
    <w:rsid w:val="0057063D"/>
    <w:rsid w:val="005708C3"/>
    <w:rsid w:val="00570D40"/>
    <w:rsid w:val="00571937"/>
    <w:rsid w:val="00572051"/>
    <w:rsid w:val="00572D43"/>
    <w:rsid w:val="005737D8"/>
    <w:rsid w:val="00574331"/>
    <w:rsid w:val="005745CA"/>
    <w:rsid w:val="00575733"/>
    <w:rsid w:val="00575D07"/>
    <w:rsid w:val="00576CCB"/>
    <w:rsid w:val="00576E32"/>
    <w:rsid w:val="0057744E"/>
    <w:rsid w:val="005778A9"/>
    <w:rsid w:val="00577DBA"/>
    <w:rsid w:val="00580ADA"/>
    <w:rsid w:val="005813AE"/>
    <w:rsid w:val="00581610"/>
    <w:rsid w:val="005825BD"/>
    <w:rsid w:val="00582E51"/>
    <w:rsid w:val="00582F65"/>
    <w:rsid w:val="00583148"/>
    <w:rsid w:val="005850D9"/>
    <w:rsid w:val="005858D9"/>
    <w:rsid w:val="0058601D"/>
    <w:rsid w:val="00586C8D"/>
    <w:rsid w:val="00587CCB"/>
    <w:rsid w:val="00587E13"/>
    <w:rsid w:val="0059098C"/>
    <w:rsid w:val="00590D68"/>
    <w:rsid w:val="005911D8"/>
    <w:rsid w:val="00591A77"/>
    <w:rsid w:val="00591F3F"/>
    <w:rsid w:val="005920FE"/>
    <w:rsid w:val="005923CE"/>
    <w:rsid w:val="005926DA"/>
    <w:rsid w:val="00593613"/>
    <w:rsid w:val="005946B5"/>
    <w:rsid w:val="00594E50"/>
    <w:rsid w:val="00594EE2"/>
    <w:rsid w:val="0059550D"/>
    <w:rsid w:val="0059683D"/>
    <w:rsid w:val="00596D80"/>
    <w:rsid w:val="00597447"/>
    <w:rsid w:val="005974A4"/>
    <w:rsid w:val="005A193E"/>
    <w:rsid w:val="005A1CF1"/>
    <w:rsid w:val="005A2D02"/>
    <w:rsid w:val="005A2DC3"/>
    <w:rsid w:val="005A32A8"/>
    <w:rsid w:val="005A34DC"/>
    <w:rsid w:val="005A43B5"/>
    <w:rsid w:val="005A453D"/>
    <w:rsid w:val="005A53B3"/>
    <w:rsid w:val="005A5C70"/>
    <w:rsid w:val="005A5DF2"/>
    <w:rsid w:val="005A65FD"/>
    <w:rsid w:val="005A6922"/>
    <w:rsid w:val="005A6F81"/>
    <w:rsid w:val="005A6FF1"/>
    <w:rsid w:val="005A746D"/>
    <w:rsid w:val="005A74EC"/>
    <w:rsid w:val="005A7B10"/>
    <w:rsid w:val="005B050D"/>
    <w:rsid w:val="005B0B4D"/>
    <w:rsid w:val="005B19A4"/>
    <w:rsid w:val="005B1EB5"/>
    <w:rsid w:val="005B1F63"/>
    <w:rsid w:val="005B1FAE"/>
    <w:rsid w:val="005B2428"/>
    <w:rsid w:val="005B28A5"/>
    <w:rsid w:val="005B2A47"/>
    <w:rsid w:val="005B2D9A"/>
    <w:rsid w:val="005B3466"/>
    <w:rsid w:val="005B394E"/>
    <w:rsid w:val="005B3D31"/>
    <w:rsid w:val="005B3FA1"/>
    <w:rsid w:val="005B473A"/>
    <w:rsid w:val="005B5283"/>
    <w:rsid w:val="005B5317"/>
    <w:rsid w:val="005B56E4"/>
    <w:rsid w:val="005B5A6F"/>
    <w:rsid w:val="005B60DB"/>
    <w:rsid w:val="005B62AD"/>
    <w:rsid w:val="005B6E7F"/>
    <w:rsid w:val="005B6EA7"/>
    <w:rsid w:val="005B7027"/>
    <w:rsid w:val="005B706C"/>
    <w:rsid w:val="005B738A"/>
    <w:rsid w:val="005B769D"/>
    <w:rsid w:val="005B7F83"/>
    <w:rsid w:val="005C0FE3"/>
    <w:rsid w:val="005C171C"/>
    <w:rsid w:val="005C18A8"/>
    <w:rsid w:val="005C27F9"/>
    <w:rsid w:val="005C2C72"/>
    <w:rsid w:val="005C2DD4"/>
    <w:rsid w:val="005C390A"/>
    <w:rsid w:val="005C39FE"/>
    <w:rsid w:val="005C3A10"/>
    <w:rsid w:val="005C3BBC"/>
    <w:rsid w:val="005C3ED1"/>
    <w:rsid w:val="005C4415"/>
    <w:rsid w:val="005C4B8F"/>
    <w:rsid w:val="005C5A66"/>
    <w:rsid w:val="005C6B19"/>
    <w:rsid w:val="005C7161"/>
    <w:rsid w:val="005C73D8"/>
    <w:rsid w:val="005C77E6"/>
    <w:rsid w:val="005D0A21"/>
    <w:rsid w:val="005D1379"/>
    <w:rsid w:val="005D13E1"/>
    <w:rsid w:val="005D1462"/>
    <w:rsid w:val="005D1DB4"/>
    <w:rsid w:val="005D21D5"/>
    <w:rsid w:val="005D29D9"/>
    <w:rsid w:val="005D31F6"/>
    <w:rsid w:val="005D3512"/>
    <w:rsid w:val="005D3586"/>
    <w:rsid w:val="005D386F"/>
    <w:rsid w:val="005D3E9A"/>
    <w:rsid w:val="005D48B0"/>
    <w:rsid w:val="005D493B"/>
    <w:rsid w:val="005D51CD"/>
    <w:rsid w:val="005D59F5"/>
    <w:rsid w:val="005D668B"/>
    <w:rsid w:val="005D6A26"/>
    <w:rsid w:val="005D6D06"/>
    <w:rsid w:val="005D6F4D"/>
    <w:rsid w:val="005D712D"/>
    <w:rsid w:val="005D719D"/>
    <w:rsid w:val="005D786E"/>
    <w:rsid w:val="005E092F"/>
    <w:rsid w:val="005E0D27"/>
    <w:rsid w:val="005E11D3"/>
    <w:rsid w:val="005E1757"/>
    <w:rsid w:val="005E34B1"/>
    <w:rsid w:val="005E3DBE"/>
    <w:rsid w:val="005E406B"/>
    <w:rsid w:val="005E44FA"/>
    <w:rsid w:val="005E4995"/>
    <w:rsid w:val="005E4BB5"/>
    <w:rsid w:val="005E52D1"/>
    <w:rsid w:val="005E5960"/>
    <w:rsid w:val="005E6546"/>
    <w:rsid w:val="005E674C"/>
    <w:rsid w:val="005E731D"/>
    <w:rsid w:val="005E7BD0"/>
    <w:rsid w:val="005F080E"/>
    <w:rsid w:val="005F0C0D"/>
    <w:rsid w:val="005F0F70"/>
    <w:rsid w:val="005F102F"/>
    <w:rsid w:val="005F177F"/>
    <w:rsid w:val="005F28DE"/>
    <w:rsid w:val="005F29F6"/>
    <w:rsid w:val="005F2FAE"/>
    <w:rsid w:val="005F2FAF"/>
    <w:rsid w:val="005F41E7"/>
    <w:rsid w:val="005F440D"/>
    <w:rsid w:val="005F4C70"/>
    <w:rsid w:val="005F4D6D"/>
    <w:rsid w:val="005F4DB6"/>
    <w:rsid w:val="005F5A8B"/>
    <w:rsid w:val="005F6851"/>
    <w:rsid w:val="005F6EB8"/>
    <w:rsid w:val="005F6EFB"/>
    <w:rsid w:val="005F6F35"/>
    <w:rsid w:val="005F768F"/>
    <w:rsid w:val="005F782C"/>
    <w:rsid w:val="005F7874"/>
    <w:rsid w:val="005F78EC"/>
    <w:rsid w:val="005F7EF9"/>
    <w:rsid w:val="00600018"/>
    <w:rsid w:val="006008B5"/>
    <w:rsid w:val="00601144"/>
    <w:rsid w:val="006014B7"/>
    <w:rsid w:val="006016A6"/>
    <w:rsid w:val="006020AD"/>
    <w:rsid w:val="00602AA5"/>
    <w:rsid w:val="00602BA1"/>
    <w:rsid w:val="0060347E"/>
    <w:rsid w:val="0060353C"/>
    <w:rsid w:val="00603620"/>
    <w:rsid w:val="00603CE2"/>
    <w:rsid w:val="00604368"/>
    <w:rsid w:val="00604C7A"/>
    <w:rsid w:val="00604CB4"/>
    <w:rsid w:val="00605333"/>
    <w:rsid w:val="00605995"/>
    <w:rsid w:val="00605B9D"/>
    <w:rsid w:val="00605CCD"/>
    <w:rsid w:val="00606016"/>
    <w:rsid w:val="00606208"/>
    <w:rsid w:val="006064D0"/>
    <w:rsid w:val="00606E37"/>
    <w:rsid w:val="00607E46"/>
    <w:rsid w:val="00610187"/>
    <w:rsid w:val="00610A7B"/>
    <w:rsid w:val="00610F96"/>
    <w:rsid w:val="00610FFD"/>
    <w:rsid w:val="0061139E"/>
    <w:rsid w:val="00611C0F"/>
    <w:rsid w:val="00611C9D"/>
    <w:rsid w:val="00612A20"/>
    <w:rsid w:val="00613319"/>
    <w:rsid w:val="00614076"/>
    <w:rsid w:val="00615235"/>
    <w:rsid w:val="0061524F"/>
    <w:rsid w:val="006167E6"/>
    <w:rsid w:val="0061682B"/>
    <w:rsid w:val="00616AF0"/>
    <w:rsid w:val="00616BF4"/>
    <w:rsid w:val="00616E77"/>
    <w:rsid w:val="00617133"/>
    <w:rsid w:val="006172DF"/>
    <w:rsid w:val="0062038C"/>
    <w:rsid w:val="00621030"/>
    <w:rsid w:val="0062115E"/>
    <w:rsid w:val="00621FD9"/>
    <w:rsid w:val="00622A1B"/>
    <w:rsid w:val="00622A20"/>
    <w:rsid w:val="00622B68"/>
    <w:rsid w:val="00622F0F"/>
    <w:rsid w:val="00622FD3"/>
    <w:rsid w:val="00623AFD"/>
    <w:rsid w:val="00623DE4"/>
    <w:rsid w:val="00623F88"/>
    <w:rsid w:val="006241B5"/>
    <w:rsid w:val="006242F2"/>
    <w:rsid w:val="00624378"/>
    <w:rsid w:val="00624585"/>
    <w:rsid w:val="006255E1"/>
    <w:rsid w:val="00626F3B"/>
    <w:rsid w:val="0062716C"/>
    <w:rsid w:val="006271C3"/>
    <w:rsid w:val="00627487"/>
    <w:rsid w:val="00627602"/>
    <w:rsid w:val="00630191"/>
    <w:rsid w:val="00630224"/>
    <w:rsid w:val="006308D4"/>
    <w:rsid w:val="00630CED"/>
    <w:rsid w:val="006312CC"/>
    <w:rsid w:val="006314D3"/>
    <w:rsid w:val="0063167A"/>
    <w:rsid w:val="006316A3"/>
    <w:rsid w:val="00631AAB"/>
    <w:rsid w:val="00632B7B"/>
    <w:rsid w:val="00632C40"/>
    <w:rsid w:val="00632E54"/>
    <w:rsid w:val="00634071"/>
    <w:rsid w:val="00634373"/>
    <w:rsid w:val="0063458A"/>
    <w:rsid w:val="0063493B"/>
    <w:rsid w:val="0063497F"/>
    <w:rsid w:val="00634B77"/>
    <w:rsid w:val="00634C1C"/>
    <w:rsid w:val="00635A7F"/>
    <w:rsid w:val="00635DC3"/>
    <w:rsid w:val="006363FB"/>
    <w:rsid w:val="00636D12"/>
    <w:rsid w:val="00636D36"/>
    <w:rsid w:val="0063707A"/>
    <w:rsid w:val="00637308"/>
    <w:rsid w:val="006374A1"/>
    <w:rsid w:val="006375CC"/>
    <w:rsid w:val="00637AED"/>
    <w:rsid w:val="00637C84"/>
    <w:rsid w:val="00637F4A"/>
    <w:rsid w:val="00640551"/>
    <w:rsid w:val="0064081B"/>
    <w:rsid w:val="006415F1"/>
    <w:rsid w:val="00641B85"/>
    <w:rsid w:val="00641D79"/>
    <w:rsid w:val="00642099"/>
    <w:rsid w:val="006423F7"/>
    <w:rsid w:val="00642A51"/>
    <w:rsid w:val="0064323C"/>
    <w:rsid w:val="006435CD"/>
    <w:rsid w:val="00643FDB"/>
    <w:rsid w:val="006443C0"/>
    <w:rsid w:val="00644C6F"/>
    <w:rsid w:val="00644CE9"/>
    <w:rsid w:val="00644DBA"/>
    <w:rsid w:val="00645751"/>
    <w:rsid w:val="00645B09"/>
    <w:rsid w:val="00645EBF"/>
    <w:rsid w:val="0064635F"/>
    <w:rsid w:val="00646426"/>
    <w:rsid w:val="00647845"/>
    <w:rsid w:val="00647887"/>
    <w:rsid w:val="00647910"/>
    <w:rsid w:val="00650346"/>
    <w:rsid w:val="006505C9"/>
    <w:rsid w:val="006505F6"/>
    <w:rsid w:val="00650637"/>
    <w:rsid w:val="00650ABB"/>
    <w:rsid w:val="00652B35"/>
    <w:rsid w:val="00652EB6"/>
    <w:rsid w:val="00653106"/>
    <w:rsid w:val="00654D71"/>
    <w:rsid w:val="00654F9D"/>
    <w:rsid w:val="00655953"/>
    <w:rsid w:val="00656DFD"/>
    <w:rsid w:val="006570FA"/>
    <w:rsid w:val="00657AF8"/>
    <w:rsid w:val="00660833"/>
    <w:rsid w:val="00660C6B"/>
    <w:rsid w:val="0066137E"/>
    <w:rsid w:val="00662420"/>
    <w:rsid w:val="00662C07"/>
    <w:rsid w:val="00662F6C"/>
    <w:rsid w:val="00663982"/>
    <w:rsid w:val="00663F3C"/>
    <w:rsid w:val="00664150"/>
    <w:rsid w:val="006656D3"/>
    <w:rsid w:val="00665AEE"/>
    <w:rsid w:val="00666BC5"/>
    <w:rsid w:val="0066716A"/>
    <w:rsid w:val="0066742D"/>
    <w:rsid w:val="00667778"/>
    <w:rsid w:val="00667824"/>
    <w:rsid w:val="00667BC9"/>
    <w:rsid w:val="00667E04"/>
    <w:rsid w:val="00670760"/>
    <w:rsid w:val="00670C9E"/>
    <w:rsid w:val="00670FEE"/>
    <w:rsid w:val="0067145E"/>
    <w:rsid w:val="0067160F"/>
    <w:rsid w:val="0067163F"/>
    <w:rsid w:val="00671ED6"/>
    <w:rsid w:val="006720E1"/>
    <w:rsid w:val="00672117"/>
    <w:rsid w:val="006722D0"/>
    <w:rsid w:val="00672FBC"/>
    <w:rsid w:val="00673286"/>
    <w:rsid w:val="006738D3"/>
    <w:rsid w:val="00673B0E"/>
    <w:rsid w:val="00673B7C"/>
    <w:rsid w:val="00673DFB"/>
    <w:rsid w:val="00674994"/>
    <w:rsid w:val="0067499E"/>
    <w:rsid w:val="006757B4"/>
    <w:rsid w:val="00675A2A"/>
    <w:rsid w:val="0067605A"/>
    <w:rsid w:val="006767CB"/>
    <w:rsid w:val="006769A8"/>
    <w:rsid w:val="00677B55"/>
    <w:rsid w:val="00677E63"/>
    <w:rsid w:val="006808CB"/>
    <w:rsid w:val="00680C51"/>
    <w:rsid w:val="00680CBE"/>
    <w:rsid w:val="00680CD0"/>
    <w:rsid w:val="006810CE"/>
    <w:rsid w:val="0068133B"/>
    <w:rsid w:val="0068225E"/>
    <w:rsid w:val="00682263"/>
    <w:rsid w:val="00682330"/>
    <w:rsid w:val="00682749"/>
    <w:rsid w:val="00683C5A"/>
    <w:rsid w:val="0068438A"/>
    <w:rsid w:val="006850AF"/>
    <w:rsid w:val="00685381"/>
    <w:rsid w:val="00685BD4"/>
    <w:rsid w:val="00685CC4"/>
    <w:rsid w:val="00685FC6"/>
    <w:rsid w:val="006864D7"/>
    <w:rsid w:val="006867AA"/>
    <w:rsid w:val="00686885"/>
    <w:rsid w:val="00686E03"/>
    <w:rsid w:val="00687AAA"/>
    <w:rsid w:val="00687C7E"/>
    <w:rsid w:val="00687F6B"/>
    <w:rsid w:val="00690391"/>
    <w:rsid w:val="006903AB"/>
    <w:rsid w:val="00690591"/>
    <w:rsid w:val="00690E87"/>
    <w:rsid w:val="00691173"/>
    <w:rsid w:val="00692A1A"/>
    <w:rsid w:val="00692B29"/>
    <w:rsid w:val="00692D09"/>
    <w:rsid w:val="00692D0E"/>
    <w:rsid w:val="006938A4"/>
    <w:rsid w:val="00693CBE"/>
    <w:rsid w:val="00693E8B"/>
    <w:rsid w:val="0069466E"/>
    <w:rsid w:val="00694978"/>
    <w:rsid w:val="00694ACC"/>
    <w:rsid w:val="00694B7B"/>
    <w:rsid w:val="0069538D"/>
    <w:rsid w:val="006964C7"/>
    <w:rsid w:val="00696AC2"/>
    <w:rsid w:val="00697EAD"/>
    <w:rsid w:val="006A10DF"/>
    <w:rsid w:val="006A1795"/>
    <w:rsid w:val="006A193C"/>
    <w:rsid w:val="006A318D"/>
    <w:rsid w:val="006A374E"/>
    <w:rsid w:val="006A3B9A"/>
    <w:rsid w:val="006A4C33"/>
    <w:rsid w:val="006A4EB8"/>
    <w:rsid w:val="006A6B73"/>
    <w:rsid w:val="006A6F1A"/>
    <w:rsid w:val="006A71A6"/>
    <w:rsid w:val="006A752C"/>
    <w:rsid w:val="006A759D"/>
    <w:rsid w:val="006A7F0F"/>
    <w:rsid w:val="006A7F2E"/>
    <w:rsid w:val="006B020C"/>
    <w:rsid w:val="006B0328"/>
    <w:rsid w:val="006B08CC"/>
    <w:rsid w:val="006B0ED9"/>
    <w:rsid w:val="006B139D"/>
    <w:rsid w:val="006B217F"/>
    <w:rsid w:val="006B24F4"/>
    <w:rsid w:val="006B2C23"/>
    <w:rsid w:val="006B2E41"/>
    <w:rsid w:val="006B3ABF"/>
    <w:rsid w:val="006B47CB"/>
    <w:rsid w:val="006B568C"/>
    <w:rsid w:val="006B6A42"/>
    <w:rsid w:val="006B6CC8"/>
    <w:rsid w:val="006C0583"/>
    <w:rsid w:val="006C08EF"/>
    <w:rsid w:val="006C15C7"/>
    <w:rsid w:val="006C276B"/>
    <w:rsid w:val="006C3325"/>
    <w:rsid w:val="006C362E"/>
    <w:rsid w:val="006C3B36"/>
    <w:rsid w:val="006C4048"/>
    <w:rsid w:val="006C4221"/>
    <w:rsid w:val="006C4623"/>
    <w:rsid w:val="006C48E6"/>
    <w:rsid w:val="006C4DB3"/>
    <w:rsid w:val="006C50A8"/>
    <w:rsid w:val="006C52E2"/>
    <w:rsid w:val="006C57EA"/>
    <w:rsid w:val="006C65D7"/>
    <w:rsid w:val="006C6A45"/>
    <w:rsid w:val="006C6F39"/>
    <w:rsid w:val="006C76F2"/>
    <w:rsid w:val="006C7D2D"/>
    <w:rsid w:val="006D1586"/>
    <w:rsid w:val="006D1740"/>
    <w:rsid w:val="006D19EE"/>
    <w:rsid w:val="006D1D5E"/>
    <w:rsid w:val="006D2092"/>
    <w:rsid w:val="006D2290"/>
    <w:rsid w:val="006D2D4C"/>
    <w:rsid w:val="006D4FFD"/>
    <w:rsid w:val="006D5105"/>
    <w:rsid w:val="006D5AD1"/>
    <w:rsid w:val="006D6E96"/>
    <w:rsid w:val="006D7C04"/>
    <w:rsid w:val="006D7E16"/>
    <w:rsid w:val="006E026E"/>
    <w:rsid w:val="006E06A1"/>
    <w:rsid w:val="006E0794"/>
    <w:rsid w:val="006E0F4E"/>
    <w:rsid w:val="006E142F"/>
    <w:rsid w:val="006E143C"/>
    <w:rsid w:val="006E1C15"/>
    <w:rsid w:val="006E262B"/>
    <w:rsid w:val="006E2871"/>
    <w:rsid w:val="006E2A7D"/>
    <w:rsid w:val="006E2FC8"/>
    <w:rsid w:val="006E33FD"/>
    <w:rsid w:val="006E3783"/>
    <w:rsid w:val="006E3B7E"/>
    <w:rsid w:val="006E3E0B"/>
    <w:rsid w:val="006E4877"/>
    <w:rsid w:val="006E4895"/>
    <w:rsid w:val="006E541A"/>
    <w:rsid w:val="006E7D30"/>
    <w:rsid w:val="006F0A79"/>
    <w:rsid w:val="006F14E0"/>
    <w:rsid w:val="006F2040"/>
    <w:rsid w:val="006F23B5"/>
    <w:rsid w:val="006F2B44"/>
    <w:rsid w:val="006F2BFE"/>
    <w:rsid w:val="006F34D2"/>
    <w:rsid w:val="006F356E"/>
    <w:rsid w:val="006F3C32"/>
    <w:rsid w:val="006F43A3"/>
    <w:rsid w:val="006F4960"/>
    <w:rsid w:val="006F5699"/>
    <w:rsid w:val="006F5AFE"/>
    <w:rsid w:val="006F5FF1"/>
    <w:rsid w:val="006F62ED"/>
    <w:rsid w:val="006F6584"/>
    <w:rsid w:val="006F6592"/>
    <w:rsid w:val="006F6AF9"/>
    <w:rsid w:val="006F72E9"/>
    <w:rsid w:val="006F7A31"/>
    <w:rsid w:val="00700439"/>
    <w:rsid w:val="007005F4"/>
    <w:rsid w:val="00701336"/>
    <w:rsid w:val="00701EF3"/>
    <w:rsid w:val="007041E0"/>
    <w:rsid w:val="0070459D"/>
    <w:rsid w:val="007046A0"/>
    <w:rsid w:val="007049AF"/>
    <w:rsid w:val="0070536D"/>
    <w:rsid w:val="00705EFD"/>
    <w:rsid w:val="007064E0"/>
    <w:rsid w:val="00706D13"/>
    <w:rsid w:val="00707B10"/>
    <w:rsid w:val="007106E4"/>
    <w:rsid w:val="00710C5A"/>
    <w:rsid w:val="00710F70"/>
    <w:rsid w:val="007110F3"/>
    <w:rsid w:val="00711309"/>
    <w:rsid w:val="007114A0"/>
    <w:rsid w:val="00711635"/>
    <w:rsid w:val="007143D0"/>
    <w:rsid w:val="0071502D"/>
    <w:rsid w:val="0071543F"/>
    <w:rsid w:val="00715B53"/>
    <w:rsid w:val="00716188"/>
    <w:rsid w:val="007169E3"/>
    <w:rsid w:val="00716EB6"/>
    <w:rsid w:val="00717F51"/>
    <w:rsid w:val="00720214"/>
    <w:rsid w:val="00720F40"/>
    <w:rsid w:val="00722E20"/>
    <w:rsid w:val="00723241"/>
    <w:rsid w:val="0072379D"/>
    <w:rsid w:val="00723D2C"/>
    <w:rsid w:val="00723EBC"/>
    <w:rsid w:val="00723FDA"/>
    <w:rsid w:val="00724511"/>
    <w:rsid w:val="00724A3D"/>
    <w:rsid w:val="00724B64"/>
    <w:rsid w:val="00724C29"/>
    <w:rsid w:val="007252DD"/>
    <w:rsid w:val="007260FD"/>
    <w:rsid w:val="00726419"/>
    <w:rsid w:val="0072650A"/>
    <w:rsid w:val="0072715C"/>
    <w:rsid w:val="0072738B"/>
    <w:rsid w:val="00727EED"/>
    <w:rsid w:val="00730A44"/>
    <w:rsid w:val="00730FC9"/>
    <w:rsid w:val="007321BB"/>
    <w:rsid w:val="00732F99"/>
    <w:rsid w:val="00733EFB"/>
    <w:rsid w:val="00734142"/>
    <w:rsid w:val="00734202"/>
    <w:rsid w:val="00734C4C"/>
    <w:rsid w:val="00734FE3"/>
    <w:rsid w:val="00735149"/>
    <w:rsid w:val="0073544A"/>
    <w:rsid w:val="00735501"/>
    <w:rsid w:val="00735AAC"/>
    <w:rsid w:val="00735DE4"/>
    <w:rsid w:val="00735E59"/>
    <w:rsid w:val="00735EE8"/>
    <w:rsid w:val="00735F0E"/>
    <w:rsid w:val="007361CB"/>
    <w:rsid w:val="00736F5D"/>
    <w:rsid w:val="0073765E"/>
    <w:rsid w:val="007378BF"/>
    <w:rsid w:val="00737EE2"/>
    <w:rsid w:val="0074018E"/>
    <w:rsid w:val="0074114C"/>
    <w:rsid w:val="00741296"/>
    <w:rsid w:val="0074144D"/>
    <w:rsid w:val="007415B9"/>
    <w:rsid w:val="00741CAD"/>
    <w:rsid w:val="00741DCD"/>
    <w:rsid w:val="00741FA2"/>
    <w:rsid w:val="007424E2"/>
    <w:rsid w:val="0074427F"/>
    <w:rsid w:val="00744C01"/>
    <w:rsid w:val="00744CE8"/>
    <w:rsid w:val="00745323"/>
    <w:rsid w:val="00745693"/>
    <w:rsid w:val="00745955"/>
    <w:rsid w:val="0074676E"/>
    <w:rsid w:val="00746AE9"/>
    <w:rsid w:val="00746CAA"/>
    <w:rsid w:val="007479D2"/>
    <w:rsid w:val="00747B05"/>
    <w:rsid w:val="00747BE2"/>
    <w:rsid w:val="0075009F"/>
    <w:rsid w:val="007505D5"/>
    <w:rsid w:val="0075169E"/>
    <w:rsid w:val="00751AD2"/>
    <w:rsid w:val="00751F22"/>
    <w:rsid w:val="00752104"/>
    <w:rsid w:val="00752D28"/>
    <w:rsid w:val="00753219"/>
    <w:rsid w:val="0075384E"/>
    <w:rsid w:val="00753FE7"/>
    <w:rsid w:val="00754249"/>
    <w:rsid w:val="007557D8"/>
    <w:rsid w:val="007558A0"/>
    <w:rsid w:val="00755987"/>
    <w:rsid w:val="00755A09"/>
    <w:rsid w:val="00757BF2"/>
    <w:rsid w:val="00760C27"/>
    <w:rsid w:val="00760FDB"/>
    <w:rsid w:val="0076200B"/>
    <w:rsid w:val="00762080"/>
    <w:rsid w:val="007629C5"/>
    <w:rsid w:val="00764997"/>
    <w:rsid w:val="00764DCC"/>
    <w:rsid w:val="00764E0C"/>
    <w:rsid w:val="00764EB4"/>
    <w:rsid w:val="007657A6"/>
    <w:rsid w:val="0076586B"/>
    <w:rsid w:val="0076635F"/>
    <w:rsid w:val="0076656A"/>
    <w:rsid w:val="007669C6"/>
    <w:rsid w:val="0076707A"/>
    <w:rsid w:val="00767911"/>
    <w:rsid w:val="007705C8"/>
    <w:rsid w:val="00770832"/>
    <w:rsid w:val="0077131B"/>
    <w:rsid w:val="00772F92"/>
    <w:rsid w:val="00773609"/>
    <w:rsid w:val="007737A0"/>
    <w:rsid w:val="0077411F"/>
    <w:rsid w:val="00774698"/>
    <w:rsid w:val="00774A2A"/>
    <w:rsid w:val="00774B72"/>
    <w:rsid w:val="00774D58"/>
    <w:rsid w:val="00774EC8"/>
    <w:rsid w:val="00775B8A"/>
    <w:rsid w:val="00775FE5"/>
    <w:rsid w:val="00776607"/>
    <w:rsid w:val="00776CAD"/>
    <w:rsid w:val="0077731B"/>
    <w:rsid w:val="00777BAB"/>
    <w:rsid w:val="00780054"/>
    <w:rsid w:val="0078276D"/>
    <w:rsid w:val="00783172"/>
    <w:rsid w:val="007834D1"/>
    <w:rsid w:val="007845F9"/>
    <w:rsid w:val="00784D97"/>
    <w:rsid w:val="00784FA3"/>
    <w:rsid w:val="007852B3"/>
    <w:rsid w:val="00785B64"/>
    <w:rsid w:val="007866F2"/>
    <w:rsid w:val="00787071"/>
    <w:rsid w:val="0078761F"/>
    <w:rsid w:val="00787851"/>
    <w:rsid w:val="00787CF0"/>
    <w:rsid w:val="007908DA"/>
    <w:rsid w:val="00790914"/>
    <w:rsid w:val="00790DB4"/>
    <w:rsid w:val="00790E55"/>
    <w:rsid w:val="007915CB"/>
    <w:rsid w:val="00791918"/>
    <w:rsid w:val="00791CD4"/>
    <w:rsid w:val="00791D7D"/>
    <w:rsid w:val="00791E3E"/>
    <w:rsid w:val="0079206A"/>
    <w:rsid w:val="007924A1"/>
    <w:rsid w:val="007924B2"/>
    <w:rsid w:val="00792F64"/>
    <w:rsid w:val="00793576"/>
    <w:rsid w:val="00793F44"/>
    <w:rsid w:val="00794067"/>
    <w:rsid w:val="00796317"/>
    <w:rsid w:val="00796932"/>
    <w:rsid w:val="00796AC1"/>
    <w:rsid w:val="00797156"/>
    <w:rsid w:val="00797419"/>
    <w:rsid w:val="0079795B"/>
    <w:rsid w:val="007A0BC0"/>
    <w:rsid w:val="007A0DE4"/>
    <w:rsid w:val="007A166A"/>
    <w:rsid w:val="007A1836"/>
    <w:rsid w:val="007A1994"/>
    <w:rsid w:val="007A1E52"/>
    <w:rsid w:val="007A2ACC"/>
    <w:rsid w:val="007A2FE0"/>
    <w:rsid w:val="007A382B"/>
    <w:rsid w:val="007A3B3F"/>
    <w:rsid w:val="007A403E"/>
    <w:rsid w:val="007A41BD"/>
    <w:rsid w:val="007A4286"/>
    <w:rsid w:val="007A4287"/>
    <w:rsid w:val="007A45D7"/>
    <w:rsid w:val="007A4AF2"/>
    <w:rsid w:val="007A5781"/>
    <w:rsid w:val="007A6B5C"/>
    <w:rsid w:val="007A6C5F"/>
    <w:rsid w:val="007A7146"/>
    <w:rsid w:val="007A7636"/>
    <w:rsid w:val="007A7FDF"/>
    <w:rsid w:val="007B0663"/>
    <w:rsid w:val="007B1449"/>
    <w:rsid w:val="007B1DA5"/>
    <w:rsid w:val="007B1E08"/>
    <w:rsid w:val="007B2185"/>
    <w:rsid w:val="007B220D"/>
    <w:rsid w:val="007B23D2"/>
    <w:rsid w:val="007B28E0"/>
    <w:rsid w:val="007B2A72"/>
    <w:rsid w:val="007B409F"/>
    <w:rsid w:val="007B4284"/>
    <w:rsid w:val="007B5585"/>
    <w:rsid w:val="007B5A4E"/>
    <w:rsid w:val="007B5D44"/>
    <w:rsid w:val="007B5E5A"/>
    <w:rsid w:val="007B60E8"/>
    <w:rsid w:val="007B634F"/>
    <w:rsid w:val="007B641E"/>
    <w:rsid w:val="007B6C95"/>
    <w:rsid w:val="007B7F32"/>
    <w:rsid w:val="007C0148"/>
    <w:rsid w:val="007C0B56"/>
    <w:rsid w:val="007C0E2D"/>
    <w:rsid w:val="007C0E3D"/>
    <w:rsid w:val="007C0EA5"/>
    <w:rsid w:val="007C1056"/>
    <w:rsid w:val="007C107A"/>
    <w:rsid w:val="007C10A3"/>
    <w:rsid w:val="007C24BA"/>
    <w:rsid w:val="007C3EC4"/>
    <w:rsid w:val="007C40FD"/>
    <w:rsid w:val="007C4475"/>
    <w:rsid w:val="007C4534"/>
    <w:rsid w:val="007C4B3A"/>
    <w:rsid w:val="007C4F0B"/>
    <w:rsid w:val="007C4FDE"/>
    <w:rsid w:val="007C5DC6"/>
    <w:rsid w:val="007C62C5"/>
    <w:rsid w:val="007C630D"/>
    <w:rsid w:val="007C6B1D"/>
    <w:rsid w:val="007C75E9"/>
    <w:rsid w:val="007C7648"/>
    <w:rsid w:val="007C7B5C"/>
    <w:rsid w:val="007C7D8D"/>
    <w:rsid w:val="007C7ECF"/>
    <w:rsid w:val="007D050B"/>
    <w:rsid w:val="007D0958"/>
    <w:rsid w:val="007D0C7C"/>
    <w:rsid w:val="007D18DA"/>
    <w:rsid w:val="007D1C80"/>
    <w:rsid w:val="007D2DD8"/>
    <w:rsid w:val="007D3104"/>
    <w:rsid w:val="007D325B"/>
    <w:rsid w:val="007D3F7D"/>
    <w:rsid w:val="007D41FB"/>
    <w:rsid w:val="007D42C6"/>
    <w:rsid w:val="007D4321"/>
    <w:rsid w:val="007D47CD"/>
    <w:rsid w:val="007D4DD6"/>
    <w:rsid w:val="007D4EFC"/>
    <w:rsid w:val="007D536C"/>
    <w:rsid w:val="007D5B35"/>
    <w:rsid w:val="007D60CC"/>
    <w:rsid w:val="007D664B"/>
    <w:rsid w:val="007D6EF4"/>
    <w:rsid w:val="007D6F48"/>
    <w:rsid w:val="007E24BE"/>
    <w:rsid w:val="007E3635"/>
    <w:rsid w:val="007E4BBC"/>
    <w:rsid w:val="007E4FC7"/>
    <w:rsid w:val="007E51A1"/>
    <w:rsid w:val="007E6729"/>
    <w:rsid w:val="007E697A"/>
    <w:rsid w:val="007E72FB"/>
    <w:rsid w:val="007E7F35"/>
    <w:rsid w:val="007E7FCA"/>
    <w:rsid w:val="007F0172"/>
    <w:rsid w:val="007F035B"/>
    <w:rsid w:val="007F0ABC"/>
    <w:rsid w:val="007F16AC"/>
    <w:rsid w:val="007F18ED"/>
    <w:rsid w:val="007F1A72"/>
    <w:rsid w:val="007F233D"/>
    <w:rsid w:val="007F2890"/>
    <w:rsid w:val="007F2FD0"/>
    <w:rsid w:val="007F3295"/>
    <w:rsid w:val="007F3408"/>
    <w:rsid w:val="007F3DCC"/>
    <w:rsid w:val="007F3FCC"/>
    <w:rsid w:val="007F424F"/>
    <w:rsid w:val="007F45F2"/>
    <w:rsid w:val="007F4B32"/>
    <w:rsid w:val="007F4CF1"/>
    <w:rsid w:val="007F4FBC"/>
    <w:rsid w:val="007F54D9"/>
    <w:rsid w:val="007F6575"/>
    <w:rsid w:val="007F6879"/>
    <w:rsid w:val="007F762B"/>
    <w:rsid w:val="00800434"/>
    <w:rsid w:val="00801138"/>
    <w:rsid w:val="0080160F"/>
    <w:rsid w:val="008016E4"/>
    <w:rsid w:val="0080229A"/>
    <w:rsid w:val="008022C0"/>
    <w:rsid w:val="0080277D"/>
    <w:rsid w:val="008033BD"/>
    <w:rsid w:val="008033FE"/>
    <w:rsid w:val="008034C5"/>
    <w:rsid w:val="008035ED"/>
    <w:rsid w:val="00803733"/>
    <w:rsid w:val="0080375C"/>
    <w:rsid w:val="00803E11"/>
    <w:rsid w:val="008041EF"/>
    <w:rsid w:val="00804992"/>
    <w:rsid w:val="008049D6"/>
    <w:rsid w:val="00804E15"/>
    <w:rsid w:val="008052F8"/>
    <w:rsid w:val="008054F0"/>
    <w:rsid w:val="0080564D"/>
    <w:rsid w:val="008056FD"/>
    <w:rsid w:val="00807163"/>
    <w:rsid w:val="00807A62"/>
    <w:rsid w:val="00807EA9"/>
    <w:rsid w:val="00807F0F"/>
    <w:rsid w:val="0081055D"/>
    <w:rsid w:val="008105E9"/>
    <w:rsid w:val="00810B05"/>
    <w:rsid w:val="00810F60"/>
    <w:rsid w:val="00811130"/>
    <w:rsid w:val="0081154D"/>
    <w:rsid w:val="00812510"/>
    <w:rsid w:val="0081264C"/>
    <w:rsid w:val="00813DBA"/>
    <w:rsid w:val="00814031"/>
    <w:rsid w:val="0081440A"/>
    <w:rsid w:val="00814546"/>
    <w:rsid w:val="008150B4"/>
    <w:rsid w:val="008151B2"/>
    <w:rsid w:val="00816008"/>
    <w:rsid w:val="0081643C"/>
    <w:rsid w:val="00816638"/>
    <w:rsid w:val="00816FFC"/>
    <w:rsid w:val="00817477"/>
    <w:rsid w:val="00817A4B"/>
    <w:rsid w:val="00817A56"/>
    <w:rsid w:val="00817A5E"/>
    <w:rsid w:val="0082008F"/>
    <w:rsid w:val="008201CE"/>
    <w:rsid w:val="008211EF"/>
    <w:rsid w:val="0082147F"/>
    <w:rsid w:val="00821815"/>
    <w:rsid w:val="00821914"/>
    <w:rsid w:val="00821AD9"/>
    <w:rsid w:val="00821B5C"/>
    <w:rsid w:val="00822AAA"/>
    <w:rsid w:val="00822C3A"/>
    <w:rsid w:val="00822D59"/>
    <w:rsid w:val="00822F1C"/>
    <w:rsid w:val="008233CA"/>
    <w:rsid w:val="00823D73"/>
    <w:rsid w:val="00824013"/>
    <w:rsid w:val="00824525"/>
    <w:rsid w:val="008248FD"/>
    <w:rsid w:val="008249A8"/>
    <w:rsid w:val="00824AEA"/>
    <w:rsid w:val="00824BA7"/>
    <w:rsid w:val="0082528F"/>
    <w:rsid w:val="008258CF"/>
    <w:rsid w:val="00825CCE"/>
    <w:rsid w:val="00826473"/>
    <w:rsid w:val="00826703"/>
    <w:rsid w:val="00826981"/>
    <w:rsid w:val="0082707B"/>
    <w:rsid w:val="008301CB"/>
    <w:rsid w:val="00830AAD"/>
    <w:rsid w:val="008333AB"/>
    <w:rsid w:val="00833CDE"/>
    <w:rsid w:val="0083533B"/>
    <w:rsid w:val="008353D5"/>
    <w:rsid w:val="008358FE"/>
    <w:rsid w:val="0083634F"/>
    <w:rsid w:val="00836438"/>
    <w:rsid w:val="00836621"/>
    <w:rsid w:val="00836A94"/>
    <w:rsid w:val="00836DA5"/>
    <w:rsid w:val="00837DBB"/>
    <w:rsid w:val="008401E3"/>
    <w:rsid w:val="0084028A"/>
    <w:rsid w:val="00840DA4"/>
    <w:rsid w:val="0084100A"/>
    <w:rsid w:val="00841996"/>
    <w:rsid w:val="008423E7"/>
    <w:rsid w:val="008427A3"/>
    <w:rsid w:val="0084430D"/>
    <w:rsid w:val="008444DB"/>
    <w:rsid w:val="00845736"/>
    <w:rsid w:val="00845E6B"/>
    <w:rsid w:val="00846084"/>
    <w:rsid w:val="00846583"/>
    <w:rsid w:val="008474B0"/>
    <w:rsid w:val="00847FEA"/>
    <w:rsid w:val="00850546"/>
    <w:rsid w:val="00850C3A"/>
    <w:rsid w:val="00850EBD"/>
    <w:rsid w:val="008519CB"/>
    <w:rsid w:val="00851A27"/>
    <w:rsid w:val="00851DA0"/>
    <w:rsid w:val="00851F06"/>
    <w:rsid w:val="00852495"/>
    <w:rsid w:val="00852BBF"/>
    <w:rsid w:val="008532B5"/>
    <w:rsid w:val="00854D40"/>
    <w:rsid w:val="0085617E"/>
    <w:rsid w:val="0085639B"/>
    <w:rsid w:val="008568D8"/>
    <w:rsid w:val="00857BB1"/>
    <w:rsid w:val="008600BF"/>
    <w:rsid w:val="00860557"/>
    <w:rsid w:val="00860561"/>
    <w:rsid w:val="00860E13"/>
    <w:rsid w:val="00860ED4"/>
    <w:rsid w:val="00860F8F"/>
    <w:rsid w:val="00861225"/>
    <w:rsid w:val="008619CF"/>
    <w:rsid w:val="00861D12"/>
    <w:rsid w:val="00862269"/>
    <w:rsid w:val="00862294"/>
    <w:rsid w:val="0086250A"/>
    <w:rsid w:val="00862BF9"/>
    <w:rsid w:val="00863B50"/>
    <w:rsid w:val="00864D06"/>
    <w:rsid w:val="00864D85"/>
    <w:rsid w:val="00864E04"/>
    <w:rsid w:val="00865219"/>
    <w:rsid w:val="00865D9E"/>
    <w:rsid w:val="008679A9"/>
    <w:rsid w:val="00871279"/>
    <w:rsid w:val="008716FC"/>
    <w:rsid w:val="00871EED"/>
    <w:rsid w:val="0087214C"/>
    <w:rsid w:val="008736BF"/>
    <w:rsid w:val="008738F5"/>
    <w:rsid w:val="0087390E"/>
    <w:rsid w:val="00873B58"/>
    <w:rsid w:val="00874112"/>
    <w:rsid w:val="00874453"/>
    <w:rsid w:val="0087544E"/>
    <w:rsid w:val="008769C2"/>
    <w:rsid w:val="00876F6E"/>
    <w:rsid w:val="0087726F"/>
    <w:rsid w:val="00877633"/>
    <w:rsid w:val="00877703"/>
    <w:rsid w:val="0088068B"/>
    <w:rsid w:val="0088076D"/>
    <w:rsid w:val="00881097"/>
    <w:rsid w:val="00881889"/>
    <w:rsid w:val="00881C7B"/>
    <w:rsid w:val="00882130"/>
    <w:rsid w:val="0088215A"/>
    <w:rsid w:val="0088282B"/>
    <w:rsid w:val="00882EDE"/>
    <w:rsid w:val="00884BE1"/>
    <w:rsid w:val="00885317"/>
    <w:rsid w:val="008854D4"/>
    <w:rsid w:val="00885E31"/>
    <w:rsid w:val="00886BD4"/>
    <w:rsid w:val="00886F88"/>
    <w:rsid w:val="00886FF2"/>
    <w:rsid w:val="008870C9"/>
    <w:rsid w:val="00887599"/>
    <w:rsid w:val="00887B28"/>
    <w:rsid w:val="00887C77"/>
    <w:rsid w:val="00887D3A"/>
    <w:rsid w:val="00891316"/>
    <w:rsid w:val="00891839"/>
    <w:rsid w:val="00891B39"/>
    <w:rsid w:val="00891BD3"/>
    <w:rsid w:val="0089399B"/>
    <w:rsid w:val="00893BA7"/>
    <w:rsid w:val="0089443C"/>
    <w:rsid w:val="00894504"/>
    <w:rsid w:val="0089486D"/>
    <w:rsid w:val="0089544A"/>
    <w:rsid w:val="00895BF3"/>
    <w:rsid w:val="0089601B"/>
    <w:rsid w:val="00896708"/>
    <w:rsid w:val="00896830"/>
    <w:rsid w:val="00896E02"/>
    <w:rsid w:val="008971E8"/>
    <w:rsid w:val="008977A0"/>
    <w:rsid w:val="00897FE7"/>
    <w:rsid w:val="008A00BB"/>
    <w:rsid w:val="008A1259"/>
    <w:rsid w:val="008A1371"/>
    <w:rsid w:val="008A1BB1"/>
    <w:rsid w:val="008A2204"/>
    <w:rsid w:val="008A2DD9"/>
    <w:rsid w:val="008A3919"/>
    <w:rsid w:val="008A3D88"/>
    <w:rsid w:val="008A3DD9"/>
    <w:rsid w:val="008A4100"/>
    <w:rsid w:val="008A47D0"/>
    <w:rsid w:val="008A4842"/>
    <w:rsid w:val="008A4D5F"/>
    <w:rsid w:val="008A5E5C"/>
    <w:rsid w:val="008A64F1"/>
    <w:rsid w:val="008A6FBB"/>
    <w:rsid w:val="008B00E6"/>
    <w:rsid w:val="008B1200"/>
    <w:rsid w:val="008B1B2D"/>
    <w:rsid w:val="008B271B"/>
    <w:rsid w:val="008B2770"/>
    <w:rsid w:val="008B2D6D"/>
    <w:rsid w:val="008B31AB"/>
    <w:rsid w:val="008B355D"/>
    <w:rsid w:val="008B3B43"/>
    <w:rsid w:val="008B3D61"/>
    <w:rsid w:val="008B40DE"/>
    <w:rsid w:val="008B42CF"/>
    <w:rsid w:val="008B490A"/>
    <w:rsid w:val="008B5BA9"/>
    <w:rsid w:val="008B7937"/>
    <w:rsid w:val="008B7AAF"/>
    <w:rsid w:val="008B7D17"/>
    <w:rsid w:val="008C0357"/>
    <w:rsid w:val="008C0938"/>
    <w:rsid w:val="008C0C04"/>
    <w:rsid w:val="008C0DEA"/>
    <w:rsid w:val="008C16B8"/>
    <w:rsid w:val="008C1DD0"/>
    <w:rsid w:val="008C2A8B"/>
    <w:rsid w:val="008C37D1"/>
    <w:rsid w:val="008C4903"/>
    <w:rsid w:val="008C522A"/>
    <w:rsid w:val="008C525A"/>
    <w:rsid w:val="008C54D3"/>
    <w:rsid w:val="008C550F"/>
    <w:rsid w:val="008C5E12"/>
    <w:rsid w:val="008C5F59"/>
    <w:rsid w:val="008C6DA9"/>
    <w:rsid w:val="008D0E48"/>
    <w:rsid w:val="008D1763"/>
    <w:rsid w:val="008D19E8"/>
    <w:rsid w:val="008D1CD2"/>
    <w:rsid w:val="008D2140"/>
    <w:rsid w:val="008D27BA"/>
    <w:rsid w:val="008D2CF6"/>
    <w:rsid w:val="008D302B"/>
    <w:rsid w:val="008D31BC"/>
    <w:rsid w:val="008D39F6"/>
    <w:rsid w:val="008D3D5B"/>
    <w:rsid w:val="008D453C"/>
    <w:rsid w:val="008D4B26"/>
    <w:rsid w:val="008D5C63"/>
    <w:rsid w:val="008D5E47"/>
    <w:rsid w:val="008D6039"/>
    <w:rsid w:val="008D68BD"/>
    <w:rsid w:val="008D69C4"/>
    <w:rsid w:val="008D6B7D"/>
    <w:rsid w:val="008D7201"/>
    <w:rsid w:val="008D7348"/>
    <w:rsid w:val="008D7D28"/>
    <w:rsid w:val="008E02D3"/>
    <w:rsid w:val="008E15D6"/>
    <w:rsid w:val="008E17FB"/>
    <w:rsid w:val="008E2015"/>
    <w:rsid w:val="008E22BB"/>
    <w:rsid w:val="008E2703"/>
    <w:rsid w:val="008E29FA"/>
    <w:rsid w:val="008E31CF"/>
    <w:rsid w:val="008E3430"/>
    <w:rsid w:val="008E3D3F"/>
    <w:rsid w:val="008E4845"/>
    <w:rsid w:val="008E5121"/>
    <w:rsid w:val="008E5233"/>
    <w:rsid w:val="008E5A23"/>
    <w:rsid w:val="008E5DEA"/>
    <w:rsid w:val="008E63FF"/>
    <w:rsid w:val="008E6B2A"/>
    <w:rsid w:val="008E6BFA"/>
    <w:rsid w:val="008E757D"/>
    <w:rsid w:val="008E7982"/>
    <w:rsid w:val="008E7EAA"/>
    <w:rsid w:val="008F008F"/>
    <w:rsid w:val="008F0250"/>
    <w:rsid w:val="008F056F"/>
    <w:rsid w:val="008F0A6C"/>
    <w:rsid w:val="008F1376"/>
    <w:rsid w:val="008F1C67"/>
    <w:rsid w:val="008F21F5"/>
    <w:rsid w:val="008F2306"/>
    <w:rsid w:val="008F2595"/>
    <w:rsid w:val="008F2B84"/>
    <w:rsid w:val="008F2B98"/>
    <w:rsid w:val="008F48CE"/>
    <w:rsid w:val="008F6248"/>
    <w:rsid w:val="008F6639"/>
    <w:rsid w:val="008F6A33"/>
    <w:rsid w:val="008F6F28"/>
    <w:rsid w:val="008F6F5D"/>
    <w:rsid w:val="008F7114"/>
    <w:rsid w:val="008F7818"/>
    <w:rsid w:val="00900FD3"/>
    <w:rsid w:val="00901AA6"/>
    <w:rsid w:val="0090293C"/>
    <w:rsid w:val="00903729"/>
    <w:rsid w:val="00904108"/>
    <w:rsid w:val="00905628"/>
    <w:rsid w:val="00906648"/>
    <w:rsid w:val="009070BD"/>
    <w:rsid w:val="009072AF"/>
    <w:rsid w:val="00907887"/>
    <w:rsid w:val="0091009C"/>
    <w:rsid w:val="0091080C"/>
    <w:rsid w:val="00910860"/>
    <w:rsid w:val="00910878"/>
    <w:rsid w:val="0091095D"/>
    <w:rsid w:val="009109F0"/>
    <w:rsid w:val="00910CBB"/>
    <w:rsid w:val="00911A0F"/>
    <w:rsid w:val="00911A24"/>
    <w:rsid w:val="0091217D"/>
    <w:rsid w:val="009126DC"/>
    <w:rsid w:val="00912808"/>
    <w:rsid w:val="00912FD6"/>
    <w:rsid w:val="00913CD0"/>
    <w:rsid w:val="009145D2"/>
    <w:rsid w:val="00914A6A"/>
    <w:rsid w:val="009154B3"/>
    <w:rsid w:val="0091569B"/>
    <w:rsid w:val="009166C2"/>
    <w:rsid w:val="00916737"/>
    <w:rsid w:val="00916A11"/>
    <w:rsid w:val="0091727B"/>
    <w:rsid w:val="009173AB"/>
    <w:rsid w:val="0091750D"/>
    <w:rsid w:val="00917968"/>
    <w:rsid w:val="00917A60"/>
    <w:rsid w:val="00917D15"/>
    <w:rsid w:val="00917EBF"/>
    <w:rsid w:val="00920140"/>
    <w:rsid w:val="009204A6"/>
    <w:rsid w:val="0092058F"/>
    <w:rsid w:val="00920954"/>
    <w:rsid w:val="00920967"/>
    <w:rsid w:val="00921340"/>
    <w:rsid w:val="00921912"/>
    <w:rsid w:val="00921E3E"/>
    <w:rsid w:val="00922B20"/>
    <w:rsid w:val="00922CA7"/>
    <w:rsid w:val="00922D62"/>
    <w:rsid w:val="00923298"/>
    <w:rsid w:val="00923414"/>
    <w:rsid w:val="0092391D"/>
    <w:rsid w:val="00923B4D"/>
    <w:rsid w:val="00923F41"/>
    <w:rsid w:val="00924AD2"/>
    <w:rsid w:val="00924D89"/>
    <w:rsid w:val="009258ED"/>
    <w:rsid w:val="00925D23"/>
    <w:rsid w:val="00925FDF"/>
    <w:rsid w:val="009263A7"/>
    <w:rsid w:val="00926BB7"/>
    <w:rsid w:val="00926E01"/>
    <w:rsid w:val="009272F2"/>
    <w:rsid w:val="00927B11"/>
    <w:rsid w:val="00930237"/>
    <w:rsid w:val="009308B6"/>
    <w:rsid w:val="00930F9D"/>
    <w:rsid w:val="00931271"/>
    <w:rsid w:val="00931BD6"/>
    <w:rsid w:val="009325D6"/>
    <w:rsid w:val="00932E29"/>
    <w:rsid w:val="009330A6"/>
    <w:rsid w:val="0093401F"/>
    <w:rsid w:val="0093497B"/>
    <w:rsid w:val="0093577B"/>
    <w:rsid w:val="00935BC8"/>
    <w:rsid w:val="00935E15"/>
    <w:rsid w:val="00936B67"/>
    <w:rsid w:val="00936FAE"/>
    <w:rsid w:val="00937296"/>
    <w:rsid w:val="0094063D"/>
    <w:rsid w:val="00941017"/>
    <w:rsid w:val="00941242"/>
    <w:rsid w:val="00941479"/>
    <w:rsid w:val="009417C3"/>
    <w:rsid w:val="00941FAA"/>
    <w:rsid w:val="00942163"/>
    <w:rsid w:val="009424EC"/>
    <w:rsid w:val="00942B34"/>
    <w:rsid w:val="009434E2"/>
    <w:rsid w:val="00943586"/>
    <w:rsid w:val="00943B8C"/>
    <w:rsid w:val="009454B5"/>
    <w:rsid w:val="00945D16"/>
    <w:rsid w:val="00945F8A"/>
    <w:rsid w:val="00946973"/>
    <w:rsid w:val="00946BBC"/>
    <w:rsid w:val="0094705C"/>
    <w:rsid w:val="00947688"/>
    <w:rsid w:val="0094772F"/>
    <w:rsid w:val="009477D6"/>
    <w:rsid w:val="00947E07"/>
    <w:rsid w:val="00950A40"/>
    <w:rsid w:val="009516E2"/>
    <w:rsid w:val="00951728"/>
    <w:rsid w:val="00952296"/>
    <w:rsid w:val="00952ACB"/>
    <w:rsid w:val="009541FC"/>
    <w:rsid w:val="009550C0"/>
    <w:rsid w:val="009555BA"/>
    <w:rsid w:val="0095588C"/>
    <w:rsid w:val="00955C8D"/>
    <w:rsid w:val="00955CCE"/>
    <w:rsid w:val="0095624B"/>
    <w:rsid w:val="0095642D"/>
    <w:rsid w:val="009570FF"/>
    <w:rsid w:val="00957BA4"/>
    <w:rsid w:val="0096003F"/>
    <w:rsid w:val="009605CB"/>
    <w:rsid w:val="00960BED"/>
    <w:rsid w:val="0096119A"/>
    <w:rsid w:val="00962E5C"/>
    <w:rsid w:val="009635AB"/>
    <w:rsid w:val="009637A8"/>
    <w:rsid w:val="00963BDF"/>
    <w:rsid w:val="009647C1"/>
    <w:rsid w:val="00965AF1"/>
    <w:rsid w:val="00965F9F"/>
    <w:rsid w:val="00967B73"/>
    <w:rsid w:val="00967D9F"/>
    <w:rsid w:val="00967F7A"/>
    <w:rsid w:val="009708EF"/>
    <w:rsid w:val="00970AD2"/>
    <w:rsid w:val="00971138"/>
    <w:rsid w:val="00971A8D"/>
    <w:rsid w:val="009720B8"/>
    <w:rsid w:val="0097255B"/>
    <w:rsid w:val="00972999"/>
    <w:rsid w:val="00972A1C"/>
    <w:rsid w:val="00973181"/>
    <w:rsid w:val="00973662"/>
    <w:rsid w:val="009736E5"/>
    <w:rsid w:val="00973CAF"/>
    <w:rsid w:val="00974C3D"/>
    <w:rsid w:val="0097598B"/>
    <w:rsid w:val="00975E9C"/>
    <w:rsid w:val="009769BF"/>
    <w:rsid w:val="00976E7F"/>
    <w:rsid w:val="009800CD"/>
    <w:rsid w:val="009829A3"/>
    <w:rsid w:val="00982F73"/>
    <w:rsid w:val="009834C6"/>
    <w:rsid w:val="00983E8F"/>
    <w:rsid w:val="00984295"/>
    <w:rsid w:val="00984AFE"/>
    <w:rsid w:val="00984D2C"/>
    <w:rsid w:val="00985009"/>
    <w:rsid w:val="00985321"/>
    <w:rsid w:val="00985E85"/>
    <w:rsid w:val="0098617B"/>
    <w:rsid w:val="00986207"/>
    <w:rsid w:val="00986391"/>
    <w:rsid w:val="00986486"/>
    <w:rsid w:val="00986A99"/>
    <w:rsid w:val="00986C3C"/>
    <w:rsid w:val="00987227"/>
    <w:rsid w:val="0098770B"/>
    <w:rsid w:val="009906FA"/>
    <w:rsid w:val="0099098F"/>
    <w:rsid w:val="00990ADB"/>
    <w:rsid w:val="00990DAD"/>
    <w:rsid w:val="00991395"/>
    <w:rsid w:val="00991977"/>
    <w:rsid w:val="009923ED"/>
    <w:rsid w:val="00993577"/>
    <w:rsid w:val="00994165"/>
    <w:rsid w:val="00994C06"/>
    <w:rsid w:val="0099515A"/>
    <w:rsid w:val="00995A84"/>
    <w:rsid w:val="00996835"/>
    <w:rsid w:val="00997299"/>
    <w:rsid w:val="009977FB"/>
    <w:rsid w:val="009A01CD"/>
    <w:rsid w:val="009A046D"/>
    <w:rsid w:val="009A0B03"/>
    <w:rsid w:val="009A1258"/>
    <w:rsid w:val="009A1331"/>
    <w:rsid w:val="009A1BE0"/>
    <w:rsid w:val="009A202C"/>
    <w:rsid w:val="009A2194"/>
    <w:rsid w:val="009A260F"/>
    <w:rsid w:val="009A2631"/>
    <w:rsid w:val="009A286D"/>
    <w:rsid w:val="009A2BE2"/>
    <w:rsid w:val="009A331C"/>
    <w:rsid w:val="009A4036"/>
    <w:rsid w:val="009A461E"/>
    <w:rsid w:val="009A4DE3"/>
    <w:rsid w:val="009A52D2"/>
    <w:rsid w:val="009A5FF2"/>
    <w:rsid w:val="009A6006"/>
    <w:rsid w:val="009A603E"/>
    <w:rsid w:val="009A6142"/>
    <w:rsid w:val="009A62ED"/>
    <w:rsid w:val="009A6EF1"/>
    <w:rsid w:val="009A7156"/>
    <w:rsid w:val="009A7BB3"/>
    <w:rsid w:val="009A7D41"/>
    <w:rsid w:val="009B0695"/>
    <w:rsid w:val="009B07EB"/>
    <w:rsid w:val="009B0BD6"/>
    <w:rsid w:val="009B1B21"/>
    <w:rsid w:val="009B2082"/>
    <w:rsid w:val="009B2D23"/>
    <w:rsid w:val="009B2D5F"/>
    <w:rsid w:val="009B3921"/>
    <w:rsid w:val="009B3E38"/>
    <w:rsid w:val="009B402E"/>
    <w:rsid w:val="009B41B5"/>
    <w:rsid w:val="009B456F"/>
    <w:rsid w:val="009B4F9F"/>
    <w:rsid w:val="009B521F"/>
    <w:rsid w:val="009B5512"/>
    <w:rsid w:val="009B5BCC"/>
    <w:rsid w:val="009B5CAB"/>
    <w:rsid w:val="009B5E48"/>
    <w:rsid w:val="009B5F95"/>
    <w:rsid w:val="009B6813"/>
    <w:rsid w:val="009B7002"/>
    <w:rsid w:val="009B7009"/>
    <w:rsid w:val="009B7C6C"/>
    <w:rsid w:val="009C0082"/>
    <w:rsid w:val="009C0765"/>
    <w:rsid w:val="009C1013"/>
    <w:rsid w:val="009C12AF"/>
    <w:rsid w:val="009C1C74"/>
    <w:rsid w:val="009C1EEB"/>
    <w:rsid w:val="009C25AF"/>
    <w:rsid w:val="009C2C86"/>
    <w:rsid w:val="009C2D35"/>
    <w:rsid w:val="009C2EA2"/>
    <w:rsid w:val="009C33D1"/>
    <w:rsid w:val="009C34FC"/>
    <w:rsid w:val="009C36B9"/>
    <w:rsid w:val="009C37B5"/>
    <w:rsid w:val="009C3A4B"/>
    <w:rsid w:val="009C46B3"/>
    <w:rsid w:val="009C47D0"/>
    <w:rsid w:val="009C4C94"/>
    <w:rsid w:val="009C51CD"/>
    <w:rsid w:val="009C639B"/>
    <w:rsid w:val="009C6D8E"/>
    <w:rsid w:val="009C7973"/>
    <w:rsid w:val="009C79BF"/>
    <w:rsid w:val="009C7D79"/>
    <w:rsid w:val="009D0522"/>
    <w:rsid w:val="009D119E"/>
    <w:rsid w:val="009D15E4"/>
    <w:rsid w:val="009D32B6"/>
    <w:rsid w:val="009D351B"/>
    <w:rsid w:val="009D3994"/>
    <w:rsid w:val="009D4203"/>
    <w:rsid w:val="009D422D"/>
    <w:rsid w:val="009D42EE"/>
    <w:rsid w:val="009D492E"/>
    <w:rsid w:val="009D4EC1"/>
    <w:rsid w:val="009D5170"/>
    <w:rsid w:val="009D593B"/>
    <w:rsid w:val="009D6358"/>
    <w:rsid w:val="009D699C"/>
    <w:rsid w:val="009E0EB9"/>
    <w:rsid w:val="009E117A"/>
    <w:rsid w:val="009E1340"/>
    <w:rsid w:val="009E1B51"/>
    <w:rsid w:val="009E1FEB"/>
    <w:rsid w:val="009E270A"/>
    <w:rsid w:val="009E28FB"/>
    <w:rsid w:val="009E2FE3"/>
    <w:rsid w:val="009E317F"/>
    <w:rsid w:val="009E3AAF"/>
    <w:rsid w:val="009E3B0C"/>
    <w:rsid w:val="009E48A5"/>
    <w:rsid w:val="009E4A04"/>
    <w:rsid w:val="009E4C80"/>
    <w:rsid w:val="009E5F58"/>
    <w:rsid w:val="009E61DF"/>
    <w:rsid w:val="009E656A"/>
    <w:rsid w:val="009E6E5E"/>
    <w:rsid w:val="009E794C"/>
    <w:rsid w:val="009E7AC0"/>
    <w:rsid w:val="009E7C5E"/>
    <w:rsid w:val="009E7E7B"/>
    <w:rsid w:val="009F0AA1"/>
    <w:rsid w:val="009F226D"/>
    <w:rsid w:val="009F364A"/>
    <w:rsid w:val="009F37F3"/>
    <w:rsid w:val="009F4066"/>
    <w:rsid w:val="009F4343"/>
    <w:rsid w:val="009F4381"/>
    <w:rsid w:val="009F451B"/>
    <w:rsid w:val="009F4CBF"/>
    <w:rsid w:val="009F4F25"/>
    <w:rsid w:val="009F56C2"/>
    <w:rsid w:val="009F5F0E"/>
    <w:rsid w:val="009F6AF2"/>
    <w:rsid w:val="009F6DE9"/>
    <w:rsid w:val="009F73E5"/>
    <w:rsid w:val="009F74F3"/>
    <w:rsid w:val="009F7522"/>
    <w:rsid w:val="009F76EB"/>
    <w:rsid w:val="009F7795"/>
    <w:rsid w:val="00A00CE9"/>
    <w:rsid w:val="00A0195F"/>
    <w:rsid w:val="00A01FCA"/>
    <w:rsid w:val="00A02568"/>
    <w:rsid w:val="00A034BD"/>
    <w:rsid w:val="00A03916"/>
    <w:rsid w:val="00A03A5A"/>
    <w:rsid w:val="00A043B9"/>
    <w:rsid w:val="00A04B1A"/>
    <w:rsid w:val="00A04E45"/>
    <w:rsid w:val="00A04F23"/>
    <w:rsid w:val="00A055BF"/>
    <w:rsid w:val="00A05723"/>
    <w:rsid w:val="00A05988"/>
    <w:rsid w:val="00A06234"/>
    <w:rsid w:val="00A06EDB"/>
    <w:rsid w:val="00A073C0"/>
    <w:rsid w:val="00A07C11"/>
    <w:rsid w:val="00A11A6F"/>
    <w:rsid w:val="00A11BF3"/>
    <w:rsid w:val="00A121B4"/>
    <w:rsid w:val="00A12464"/>
    <w:rsid w:val="00A1274C"/>
    <w:rsid w:val="00A12E4B"/>
    <w:rsid w:val="00A1439E"/>
    <w:rsid w:val="00A153D3"/>
    <w:rsid w:val="00A15A80"/>
    <w:rsid w:val="00A15D74"/>
    <w:rsid w:val="00A163A5"/>
    <w:rsid w:val="00A169AD"/>
    <w:rsid w:val="00A16F1E"/>
    <w:rsid w:val="00A170EC"/>
    <w:rsid w:val="00A17DF7"/>
    <w:rsid w:val="00A20623"/>
    <w:rsid w:val="00A206B9"/>
    <w:rsid w:val="00A20B62"/>
    <w:rsid w:val="00A20D5D"/>
    <w:rsid w:val="00A21706"/>
    <w:rsid w:val="00A21E98"/>
    <w:rsid w:val="00A222FD"/>
    <w:rsid w:val="00A22A38"/>
    <w:rsid w:val="00A22E3A"/>
    <w:rsid w:val="00A234D5"/>
    <w:rsid w:val="00A236DC"/>
    <w:rsid w:val="00A237D4"/>
    <w:rsid w:val="00A23899"/>
    <w:rsid w:val="00A243EA"/>
    <w:rsid w:val="00A24AE7"/>
    <w:rsid w:val="00A24C00"/>
    <w:rsid w:val="00A262A0"/>
    <w:rsid w:val="00A27CE5"/>
    <w:rsid w:val="00A27D9B"/>
    <w:rsid w:val="00A27E6B"/>
    <w:rsid w:val="00A300B7"/>
    <w:rsid w:val="00A3188B"/>
    <w:rsid w:val="00A32413"/>
    <w:rsid w:val="00A32FF4"/>
    <w:rsid w:val="00A33017"/>
    <w:rsid w:val="00A33D15"/>
    <w:rsid w:val="00A344B8"/>
    <w:rsid w:val="00A34930"/>
    <w:rsid w:val="00A35215"/>
    <w:rsid w:val="00A3542F"/>
    <w:rsid w:val="00A36121"/>
    <w:rsid w:val="00A3706D"/>
    <w:rsid w:val="00A37156"/>
    <w:rsid w:val="00A372C9"/>
    <w:rsid w:val="00A37598"/>
    <w:rsid w:val="00A37EE2"/>
    <w:rsid w:val="00A4025F"/>
    <w:rsid w:val="00A40447"/>
    <w:rsid w:val="00A40EB7"/>
    <w:rsid w:val="00A4127C"/>
    <w:rsid w:val="00A416BF"/>
    <w:rsid w:val="00A41C25"/>
    <w:rsid w:val="00A42376"/>
    <w:rsid w:val="00A42F71"/>
    <w:rsid w:val="00A43118"/>
    <w:rsid w:val="00A4361F"/>
    <w:rsid w:val="00A4404D"/>
    <w:rsid w:val="00A440A1"/>
    <w:rsid w:val="00A44E49"/>
    <w:rsid w:val="00A45762"/>
    <w:rsid w:val="00A457A5"/>
    <w:rsid w:val="00A45AE3"/>
    <w:rsid w:val="00A462CD"/>
    <w:rsid w:val="00A462D6"/>
    <w:rsid w:val="00A4664E"/>
    <w:rsid w:val="00A4697D"/>
    <w:rsid w:val="00A46ECB"/>
    <w:rsid w:val="00A47AAB"/>
    <w:rsid w:val="00A501F1"/>
    <w:rsid w:val="00A504E3"/>
    <w:rsid w:val="00A50994"/>
    <w:rsid w:val="00A50F24"/>
    <w:rsid w:val="00A51675"/>
    <w:rsid w:val="00A51A2C"/>
    <w:rsid w:val="00A52C78"/>
    <w:rsid w:val="00A52CE0"/>
    <w:rsid w:val="00A53151"/>
    <w:rsid w:val="00A532CC"/>
    <w:rsid w:val="00A55674"/>
    <w:rsid w:val="00A55E3E"/>
    <w:rsid w:val="00A56105"/>
    <w:rsid w:val="00A56E8D"/>
    <w:rsid w:val="00A57027"/>
    <w:rsid w:val="00A572B1"/>
    <w:rsid w:val="00A5765C"/>
    <w:rsid w:val="00A57910"/>
    <w:rsid w:val="00A6028C"/>
    <w:rsid w:val="00A60CC6"/>
    <w:rsid w:val="00A61775"/>
    <w:rsid w:val="00A6177E"/>
    <w:rsid w:val="00A61DF8"/>
    <w:rsid w:val="00A636FF"/>
    <w:rsid w:val="00A638A4"/>
    <w:rsid w:val="00A64136"/>
    <w:rsid w:val="00A643AF"/>
    <w:rsid w:val="00A643DA"/>
    <w:rsid w:val="00A64BB2"/>
    <w:rsid w:val="00A65383"/>
    <w:rsid w:val="00A66980"/>
    <w:rsid w:val="00A66D98"/>
    <w:rsid w:val="00A67589"/>
    <w:rsid w:val="00A67FF6"/>
    <w:rsid w:val="00A70595"/>
    <w:rsid w:val="00A7063C"/>
    <w:rsid w:val="00A70A30"/>
    <w:rsid w:val="00A72876"/>
    <w:rsid w:val="00A730FC"/>
    <w:rsid w:val="00A7367A"/>
    <w:rsid w:val="00A73BF7"/>
    <w:rsid w:val="00A7535F"/>
    <w:rsid w:val="00A75557"/>
    <w:rsid w:val="00A75EFF"/>
    <w:rsid w:val="00A76BE4"/>
    <w:rsid w:val="00A76DCC"/>
    <w:rsid w:val="00A77E5D"/>
    <w:rsid w:val="00A803F4"/>
    <w:rsid w:val="00A80678"/>
    <w:rsid w:val="00A80A0D"/>
    <w:rsid w:val="00A8100E"/>
    <w:rsid w:val="00A81506"/>
    <w:rsid w:val="00A81F59"/>
    <w:rsid w:val="00A82700"/>
    <w:rsid w:val="00A8303B"/>
    <w:rsid w:val="00A831A5"/>
    <w:rsid w:val="00A831F0"/>
    <w:rsid w:val="00A83217"/>
    <w:rsid w:val="00A83ED1"/>
    <w:rsid w:val="00A8551F"/>
    <w:rsid w:val="00A8593B"/>
    <w:rsid w:val="00A85DE6"/>
    <w:rsid w:val="00A86BC6"/>
    <w:rsid w:val="00A86D9B"/>
    <w:rsid w:val="00A87430"/>
    <w:rsid w:val="00A87A0B"/>
    <w:rsid w:val="00A87ABE"/>
    <w:rsid w:val="00A87DA2"/>
    <w:rsid w:val="00A916A7"/>
    <w:rsid w:val="00A91C61"/>
    <w:rsid w:val="00A92415"/>
    <w:rsid w:val="00A924E1"/>
    <w:rsid w:val="00A92BB9"/>
    <w:rsid w:val="00A92BD1"/>
    <w:rsid w:val="00A9397D"/>
    <w:rsid w:val="00A93A71"/>
    <w:rsid w:val="00A94038"/>
    <w:rsid w:val="00A9423A"/>
    <w:rsid w:val="00A9441B"/>
    <w:rsid w:val="00A947AE"/>
    <w:rsid w:val="00A9494F"/>
    <w:rsid w:val="00A95668"/>
    <w:rsid w:val="00A96FDE"/>
    <w:rsid w:val="00A9772F"/>
    <w:rsid w:val="00AA0443"/>
    <w:rsid w:val="00AA0535"/>
    <w:rsid w:val="00AA078D"/>
    <w:rsid w:val="00AA096D"/>
    <w:rsid w:val="00AA1772"/>
    <w:rsid w:val="00AA1F6E"/>
    <w:rsid w:val="00AA2F95"/>
    <w:rsid w:val="00AA3348"/>
    <w:rsid w:val="00AA3462"/>
    <w:rsid w:val="00AA3673"/>
    <w:rsid w:val="00AA4412"/>
    <w:rsid w:val="00AA629E"/>
    <w:rsid w:val="00AA64BE"/>
    <w:rsid w:val="00AA6A97"/>
    <w:rsid w:val="00AA6C48"/>
    <w:rsid w:val="00AA70D8"/>
    <w:rsid w:val="00AA773E"/>
    <w:rsid w:val="00AA7AA6"/>
    <w:rsid w:val="00AB0A47"/>
    <w:rsid w:val="00AB0CE9"/>
    <w:rsid w:val="00AB18BB"/>
    <w:rsid w:val="00AB1D60"/>
    <w:rsid w:val="00AB2ACC"/>
    <w:rsid w:val="00AB2FA0"/>
    <w:rsid w:val="00AB3057"/>
    <w:rsid w:val="00AB334E"/>
    <w:rsid w:val="00AB3D44"/>
    <w:rsid w:val="00AB4908"/>
    <w:rsid w:val="00AB49B3"/>
    <w:rsid w:val="00AB4C03"/>
    <w:rsid w:val="00AB4D54"/>
    <w:rsid w:val="00AB59AD"/>
    <w:rsid w:val="00AB5A93"/>
    <w:rsid w:val="00AB5B02"/>
    <w:rsid w:val="00AB6908"/>
    <w:rsid w:val="00AC07A7"/>
    <w:rsid w:val="00AC1028"/>
    <w:rsid w:val="00AC1B01"/>
    <w:rsid w:val="00AC1B2C"/>
    <w:rsid w:val="00AC2717"/>
    <w:rsid w:val="00AC2FC6"/>
    <w:rsid w:val="00AC4233"/>
    <w:rsid w:val="00AC4D3A"/>
    <w:rsid w:val="00AC5095"/>
    <w:rsid w:val="00AC519D"/>
    <w:rsid w:val="00AC5394"/>
    <w:rsid w:val="00AC56A1"/>
    <w:rsid w:val="00AC61B9"/>
    <w:rsid w:val="00AC7B9C"/>
    <w:rsid w:val="00AC7C6E"/>
    <w:rsid w:val="00AC7CD2"/>
    <w:rsid w:val="00AD0A8B"/>
    <w:rsid w:val="00AD1136"/>
    <w:rsid w:val="00AD163E"/>
    <w:rsid w:val="00AD2207"/>
    <w:rsid w:val="00AD2312"/>
    <w:rsid w:val="00AD2413"/>
    <w:rsid w:val="00AD2788"/>
    <w:rsid w:val="00AD3A0A"/>
    <w:rsid w:val="00AD3AA3"/>
    <w:rsid w:val="00AD4362"/>
    <w:rsid w:val="00AD54EA"/>
    <w:rsid w:val="00AD5A75"/>
    <w:rsid w:val="00AD6416"/>
    <w:rsid w:val="00AE06EA"/>
    <w:rsid w:val="00AE07FF"/>
    <w:rsid w:val="00AE18AD"/>
    <w:rsid w:val="00AE1D4A"/>
    <w:rsid w:val="00AE1FBA"/>
    <w:rsid w:val="00AE244A"/>
    <w:rsid w:val="00AE38B5"/>
    <w:rsid w:val="00AE3BE2"/>
    <w:rsid w:val="00AE4194"/>
    <w:rsid w:val="00AE432A"/>
    <w:rsid w:val="00AE4B62"/>
    <w:rsid w:val="00AE4B6F"/>
    <w:rsid w:val="00AE5609"/>
    <w:rsid w:val="00AE5803"/>
    <w:rsid w:val="00AE58E6"/>
    <w:rsid w:val="00AE5D95"/>
    <w:rsid w:val="00AE64B6"/>
    <w:rsid w:val="00AE7611"/>
    <w:rsid w:val="00AE76F8"/>
    <w:rsid w:val="00AE7730"/>
    <w:rsid w:val="00AE7DE5"/>
    <w:rsid w:val="00AE7E74"/>
    <w:rsid w:val="00AF0360"/>
    <w:rsid w:val="00AF090D"/>
    <w:rsid w:val="00AF09A4"/>
    <w:rsid w:val="00AF0AFF"/>
    <w:rsid w:val="00AF1DA8"/>
    <w:rsid w:val="00AF2300"/>
    <w:rsid w:val="00AF23B2"/>
    <w:rsid w:val="00AF2447"/>
    <w:rsid w:val="00AF3542"/>
    <w:rsid w:val="00AF39A2"/>
    <w:rsid w:val="00AF3AED"/>
    <w:rsid w:val="00AF5947"/>
    <w:rsid w:val="00AF5AE6"/>
    <w:rsid w:val="00AF630E"/>
    <w:rsid w:val="00AF6391"/>
    <w:rsid w:val="00AF69B9"/>
    <w:rsid w:val="00AF7051"/>
    <w:rsid w:val="00B01457"/>
    <w:rsid w:val="00B01C88"/>
    <w:rsid w:val="00B02B55"/>
    <w:rsid w:val="00B02DF1"/>
    <w:rsid w:val="00B03941"/>
    <w:rsid w:val="00B03B63"/>
    <w:rsid w:val="00B03F7E"/>
    <w:rsid w:val="00B0413B"/>
    <w:rsid w:val="00B04A6A"/>
    <w:rsid w:val="00B04E0D"/>
    <w:rsid w:val="00B05AF1"/>
    <w:rsid w:val="00B05B95"/>
    <w:rsid w:val="00B05E90"/>
    <w:rsid w:val="00B05FBF"/>
    <w:rsid w:val="00B0658F"/>
    <w:rsid w:val="00B06D74"/>
    <w:rsid w:val="00B06FF1"/>
    <w:rsid w:val="00B07065"/>
    <w:rsid w:val="00B07880"/>
    <w:rsid w:val="00B10039"/>
    <w:rsid w:val="00B103BD"/>
    <w:rsid w:val="00B10CF3"/>
    <w:rsid w:val="00B10FE5"/>
    <w:rsid w:val="00B1129C"/>
    <w:rsid w:val="00B123B4"/>
    <w:rsid w:val="00B13095"/>
    <w:rsid w:val="00B131AF"/>
    <w:rsid w:val="00B13B24"/>
    <w:rsid w:val="00B14906"/>
    <w:rsid w:val="00B14B16"/>
    <w:rsid w:val="00B14E57"/>
    <w:rsid w:val="00B1563B"/>
    <w:rsid w:val="00B15D63"/>
    <w:rsid w:val="00B1790C"/>
    <w:rsid w:val="00B17F36"/>
    <w:rsid w:val="00B2039F"/>
    <w:rsid w:val="00B21685"/>
    <w:rsid w:val="00B21A25"/>
    <w:rsid w:val="00B21BE1"/>
    <w:rsid w:val="00B2283D"/>
    <w:rsid w:val="00B22931"/>
    <w:rsid w:val="00B231CE"/>
    <w:rsid w:val="00B2336C"/>
    <w:rsid w:val="00B23848"/>
    <w:rsid w:val="00B23A1B"/>
    <w:rsid w:val="00B23AC0"/>
    <w:rsid w:val="00B23ECA"/>
    <w:rsid w:val="00B23FCC"/>
    <w:rsid w:val="00B25863"/>
    <w:rsid w:val="00B25A0F"/>
    <w:rsid w:val="00B2614F"/>
    <w:rsid w:val="00B26187"/>
    <w:rsid w:val="00B26566"/>
    <w:rsid w:val="00B268E8"/>
    <w:rsid w:val="00B26D70"/>
    <w:rsid w:val="00B27401"/>
    <w:rsid w:val="00B27D62"/>
    <w:rsid w:val="00B300F0"/>
    <w:rsid w:val="00B3045F"/>
    <w:rsid w:val="00B30619"/>
    <w:rsid w:val="00B310B1"/>
    <w:rsid w:val="00B31574"/>
    <w:rsid w:val="00B31811"/>
    <w:rsid w:val="00B31ECE"/>
    <w:rsid w:val="00B32A09"/>
    <w:rsid w:val="00B33B37"/>
    <w:rsid w:val="00B3408C"/>
    <w:rsid w:val="00B348BF"/>
    <w:rsid w:val="00B34DB8"/>
    <w:rsid w:val="00B35F2F"/>
    <w:rsid w:val="00B3625F"/>
    <w:rsid w:val="00B36E07"/>
    <w:rsid w:val="00B36F45"/>
    <w:rsid w:val="00B36FDF"/>
    <w:rsid w:val="00B371CC"/>
    <w:rsid w:val="00B3730A"/>
    <w:rsid w:val="00B374C0"/>
    <w:rsid w:val="00B40342"/>
    <w:rsid w:val="00B4131A"/>
    <w:rsid w:val="00B41DD1"/>
    <w:rsid w:val="00B42150"/>
    <w:rsid w:val="00B428D4"/>
    <w:rsid w:val="00B432EA"/>
    <w:rsid w:val="00B439AA"/>
    <w:rsid w:val="00B43FC9"/>
    <w:rsid w:val="00B44513"/>
    <w:rsid w:val="00B44C64"/>
    <w:rsid w:val="00B44D3C"/>
    <w:rsid w:val="00B45036"/>
    <w:rsid w:val="00B45DFA"/>
    <w:rsid w:val="00B46569"/>
    <w:rsid w:val="00B46E6C"/>
    <w:rsid w:val="00B4742E"/>
    <w:rsid w:val="00B47483"/>
    <w:rsid w:val="00B5041E"/>
    <w:rsid w:val="00B50F22"/>
    <w:rsid w:val="00B51587"/>
    <w:rsid w:val="00B52CB5"/>
    <w:rsid w:val="00B52E3F"/>
    <w:rsid w:val="00B534A7"/>
    <w:rsid w:val="00B5351A"/>
    <w:rsid w:val="00B53B36"/>
    <w:rsid w:val="00B548C8"/>
    <w:rsid w:val="00B558CC"/>
    <w:rsid w:val="00B563CA"/>
    <w:rsid w:val="00B56854"/>
    <w:rsid w:val="00B56AF8"/>
    <w:rsid w:val="00B56CE6"/>
    <w:rsid w:val="00B5746D"/>
    <w:rsid w:val="00B57C6F"/>
    <w:rsid w:val="00B57CC2"/>
    <w:rsid w:val="00B600C3"/>
    <w:rsid w:val="00B60390"/>
    <w:rsid w:val="00B60500"/>
    <w:rsid w:val="00B60859"/>
    <w:rsid w:val="00B60F9D"/>
    <w:rsid w:val="00B6126C"/>
    <w:rsid w:val="00B61DFA"/>
    <w:rsid w:val="00B61E4F"/>
    <w:rsid w:val="00B62A16"/>
    <w:rsid w:val="00B62BF5"/>
    <w:rsid w:val="00B63425"/>
    <w:rsid w:val="00B63AC2"/>
    <w:rsid w:val="00B63F84"/>
    <w:rsid w:val="00B6437E"/>
    <w:rsid w:val="00B66BC7"/>
    <w:rsid w:val="00B67360"/>
    <w:rsid w:val="00B673F3"/>
    <w:rsid w:val="00B67816"/>
    <w:rsid w:val="00B67848"/>
    <w:rsid w:val="00B70CC3"/>
    <w:rsid w:val="00B710E1"/>
    <w:rsid w:val="00B71257"/>
    <w:rsid w:val="00B71B32"/>
    <w:rsid w:val="00B7279D"/>
    <w:rsid w:val="00B728A8"/>
    <w:rsid w:val="00B72DB3"/>
    <w:rsid w:val="00B7303E"/>
    <w:rsid w:val="00B7309B"/>
    <w:rsid w:val="00B73751"/>
    <w:rsid w:val="00B73796"/>
    <w:rsid w:val="00B754B2"/>
    <w:rsid w:val="00B755A0"/>
    <w:rsid w:val="00B7581C"/>
    <w:rsid w:val="00B75F9E"/>
    <w:rsid w:val="00B77622"/>
    <w:rsid w:val="00B806B2"/>
    <w:rsid w:val="00B80BDF"/>
    <w:rsid w:val="00B81211"/>
    <w:rsid w:val="00B81385"/>
    <w:rsid w:val="00B814E8"/>
    <w:rsid w:val="00B81A8E"/>
    <w:rsid w:val="00B822FA"/>
    <w:rsid w:val="00B827F1"/>
    <w:rsid w:val="00B83793"/>
    <w:rsid w:val="00B83A78"/>
    <w:rsid w:val="00B848CE"/>
    <w:rsid w:val="00B84973"/>
    <w:rsid w:val="00B84C67"/>
    <w:rsid w:val="00B8505C"/>
    <w:rsid w:val="00B851B8"/>
    <w:rsid w:val="00B8581B"/>
    <w:rsid w:val="00B86152"/>
    <w:rsid w:val="00B86CF5"/>
    <w:rsid w:val="00B86D5E"/>
    <w:rsid w:val="00B8773F"/>
    <w:rsid w:val="00B900CF"/>
    <w:rsid w:val="00B90B54"/>
    <w:rsid w:val="00B90FBB"/>
    <w:rsid w:val="00B91586"/>
    <w:rsid w:val="00B91CE4"/>
    <w:rsid w:val="00B9264F"/>
    <w:rsid w:val="00B927DF"/>
    <w:rsid w:val="00B9281A"/>
    <w:rsid w:val="00B92A37"/>
    <w:rsid w:val="00B92AFA"/>
    <w:rsid w:val="00B93132"/>
    <w:rsid w:val="00B933CD"/>
    <w:rsid w:val="00B935A9"/>
    <w:rsid w:val="00B93971"/>
    <w:rsid w:val="00B957E5"/>
    <w:rsid w:val="00B9655D"/>
    <w:rsid w:val="00B96FC5"/>
    <w:rsid w:val="00B97416"/>
    <w:rsid w:val="00B97426"/>
    <w:rsid w:val="00B9743A"/>
    <w:rsid w:val="00B974BC"/>
    <w:rsid w:val="00B974E7"/>
    <w:rsid w:val="00B979D6"/>
    <w:rsid w:val="00B97C85"/>
    <w:rsid w:val="00BA087F"/>
    <w:rsid w:val="00BA0D08"/>
    <w:rsid w:val="00BA125A"/>
    <w:rsid w:val="00BA1265"/>
    <w:rsid w:val="00BA20EA"/>
    <w:rsid w:val="00BA24E3"/>
    <w:rsid w:val="00BA2612"/>
    <w:rsid w:val="00BA2AF2"/>
    <w:rsid w:val="00BA2BCF"/>
    <w:rsid w:val="00BA2BD3"/>
    <w:rsid w:val="00BA2F26"/>
    <w:rsid w:val="00BA444A"/>
    <w:rsid w:val="00BA46B4"/>
    <w:rsid w:val="00BA4830"/>
    <w:rsid w:val="00BA4B3E"/>
    <w:rsid w:val="00BA4FC6"/>
    <w:rsid w:val="00BA52F7"/>
    <w:rsid w:val="00BA66B7"/>
    <w:rsid w:val="00BA66CF"/>
    <w:rsid w:val="00BA6A59"/>
    <w:rsid w:val="00BA6BE8"/>
    <w:rsid w:val="00BA6C01"/>
    <w:rsid w:val="00BA759E"/>
    <w:rsid w:val="00BB080D"/>
    <w:rsid w:val="00BB088D"/>
    <w:rsid w:val="00BB08BE"/>
    <w:rsid w:val="00BB0F8F"/>
    <w:rsid w:val="00BB132F"/>
    <w:rsid w:val="00BB1C8F"/>
    <w:rsid w:val="00BB213F"/>
    <w:rsid w:val="00BB319A"/>
    <w:rsid w:val="00BB39E8"/>
    <w:rsid w:val="00BB3F3C"/>
    <w:rsid w:val="00BB4161"/>
    <w:rsid w:val="00BB4E9B"/>
    <w:rsid w:val="00BB4F5C"/>
    <w:rsid w:val="00BB66CA"/>
    <w:rsid w:val="00BB7147"/>
    <w:rsid w:val="00BB75E5"/>
    <w:rsid w:val="00BB7C90"/>
    <w:rsid w:val="00BC021E"/>
    <w:rsid w:val="00BC056C"/>
    <w:rsid w:val="00BC06F5"/>
    <w:rsid w:val="00BC14ED"/>
    <w:rsid w:val="00BC1C65"/>
    <w:rsid w:val="00BC1C7B"/>
    <w:rsid w:val="00BC1D0F"/>
    <w:rsid w:val="00BC260B"/>
    <w:rsid w:val="00BC350D"/>
    <w:rsid w:val="00BC3C65"/>
    <w:rsid w:val="00BC3D29"/>
    <w:rsid w:val="00BC3D35"/>
    <w:rsid w:val="00BC505D"/>
    <w:rsid w:val="00BC5379"/>
    <w:rsid w:val="00BC546D"/>
    <w:rsid w:val="00BC5F71"/>
    <w:rsid w:val="00BC63B9"/>
    <w:rsid w:val="00BC6886"/>
    <w:rsid w:val="00BC6EE2"/>
    <w:rsid w:val="00BC7AD4"/>
    <w:rsid w:val="00BC7F22"/>
    <w:rsid w:val="00BD0C42"/>
    <w:rsid w:val="00BD2230"/>
    <w:rsid w:val="00BD26EF"/>
    <w:rsid w:val="00BD2791"/>
    <w:rsid w:val="00BD2976"/>
    <w:rsid w:val="00BD3BE8"/>
    <w:rsid w:val="00BD4951"/>
    <w:rsid w:val="00BD4A03"/>
    <w:rsid w:val="00BD5185"/>
    <w:rsid w:val="00BD5197"/>
    <w:rsid w:val="00BD5489"/>
    <w:rsid w:val="00BD557D"/>
    <w:rsid w:val="00BD55AD"/>
    <w:rsid w:val="00BD5D90"/>
    <w:rsid w:val="00BD5D92"/>
    <w:rsid w:val="00BD6D16"/>
    <w:rsid w:val="00BD7042"/>
    <w:rsid w:val="00BD7045"/>
    <w:rsid w:val="00BD79B7"/>
    <w:rsid w:val="00BD7A85"/>
    <w:rsid w:val="00BE05EC"/>
    <w:rsid w:val="00BE062A"/>
    <w:rsid w:val="00BE084A"/>
    <w:rsid w:val="00BE0903"/>
    <w:rsid w:val="00BE09F0"/>
    <w:rsid w:val="00BE0BE8"/>
    <w:rsid w:val="00BE1886"/>
    <w:rsid w:val="00BE244A"/>
    <w:rsid w:val="00BE3583"/>
    <w:rsid w:val="00BE36E4"/>
    <w:rsid w:val="00BE3C22"/>
    <w:rsid w:val="00BE4073"/>
    <w:rsid w:val="00BE435B"/>
    <w:rsid w:val="00BE46A6"/>
    <w:rsid w:val="00BE53C6"/>
    <w:rsid w:val="00BE54C1"/>
    <w:rsid w:val="00BE598C"/>
    <w:rsid w:val="00BE5F02"/>
    <w:rsid w:val="00BE5F94"/>
    <w:rsid w:val="00BE6647"/>
    <w:rsid w:val="00BE67D5"/>
    <w:rsid w:val="00BE688F"/>
    <w:rsid w:val="00BE6D43"/>
    <w:rsid w:val="00BE7224"/>
    <w:rsid w:val="00BE771B"/>
    <w:rsid w:val="00BE7725"/>
    <w:rsid w:val="00BF0975"/>
    <w:rsid w:val="00BF0A53"/>
    <w:rsid w:val="00BF15B9"/>
    <w:rsid w:val="00BF17F6"/>
    <w:rsid w:val="00BF1911"/>
    <w:rsid w:val="00BF1D82"/>
    <w:rsid w:val="00BF21B7"/>
    <w:rsid w:val="00BF227A"/>
    <w:rsid w:val="00BF2BB9"/>
    <w:rsid w:val="00BF2CC5"/>
    <w:rsid w:val="00BF3007"/>
    <w:rsid w:val="00BF3676"/>
    <w:rsid w:val="00BF3FAB"/>
    <w:rsid w:val="00BF4603"/>
    <w:rsid w:val="00BF4933"/>
    <w:rsid w:val="00BF693D"/>
    <w:rsid w:val="00BF6DFC"/>
    <w:rsid w:val="00BF79BA"/>
    <w:rsid w:val="00BF7C7F"/>
    <w:rsid w:val="00C00F4F"/>
    <w:rsid w:val="00C01441"/>
    <w:rsid w:val="00C0214D"/>
    <w:rsid w:val="00C02917"/>
    <w:rsid w:val="00C02B88"/>
    <w:rsid w:val="00C02CF6"/>
    <w:rsid w:val="00C0358F"/>
    <w:rsid w:val="00C036AC"/>
    <w:rsid w:val="00C039CE"/>
    <w:rsid w:val="00C03AE7"/>
    <w:rsid w:val="00C03CA6"/>
    <w:rsid w:val="00C04743"/>
    <w:rsid w:val="00C049C8"/>
    <w:rsid w:val="00C05F37"/>
    <w:rsid w:val="00C066F1"/>
    <w:rsid w:val="00C06853"/>
    <w:rsid w:val="00C07425"/>
    <w:rsid w:val="00C0768E"/>
    <w:rsid w:val="00C079B6"/>
    <w:rsid w:val="00C07B20"/>
    <w:rsid w:val="00C07C62"/>
    <w:rsid w:val="00C1014E"/>
    <w:rsid w:val="00C101D9"/>
    <w:rsid w:val="00C12029"/>
    <w:rsid w:val="00C12102"/>
    <w:rsid w:val="00C1225D"/>
    <w:rsid w:val="00C12990"/>
    <w:rsid w:val="00C12B37"/>
    <w:rsid w:val="00C12CBC"/>
    <w:rsid w:val="00C130D5"/>
    <w:rsid w:val="00C14659"/>
    <w:rsid w:val="00C14FB3"/>
    <w:rsid w:val="00C1546E"/>
    <w:rsid w:val="00C169B5"/>
    <w:rsid w:val="00C169E8"/>
    <w:rsid w:val="00C17043"/>
    <w:rsid w:val="00C1728A"/>
    <w:rsid w:val="00C17754"/>
    <w:rsid w:val="00C2070A"/>
    <w:rsid w:val="00C217AE"/>
    <w:rsid w:val="00C2184D"/>
    <w:rsid w:val="00C21DDA"/>
    <w:rsid w:val="00C22F31"/>
    <w:rsid w:val="00C23008"/>
    <w:rsid w:val="00C23E09"/>
    <w:rsid w:val="00C24B49"/>
    <w:rsid w:val="00C24D61"/>
    <w:rsid w:val="00C2620C"/>
    <w:rsid w:val="00C262B8"/>
    <w:rsid w:val="00C2638E"/>
    <w:rsid w:val="00C2734A"/>
    <w:rsid w:val="00C2797E"/>
    <w:rsid w:val="00C27FEB"/>
    <w:rsid w:val="00C30336"/>
    <w:rsid w:val="00C30A4B"/>
    <w:rsid w:val="00C30A5D"/>
    <w:rsid w:val="00C30FA8"/>
    <w:rsid w:val="00C3115F"/>
    <w:rsid w:val="00C31B38"/>
    <w:rsid w:val="00C3213B"/>
    <w:rsid w:val="00C32655"/>
    <w:rsid w:val="00C32BB7"/>
    <w:rsid w:val="00C32D93"/>
    <w:rsid w:val="00C33009"/>
    <w:rsid w:val="00C33BFE"/>
    <w:rsid w:val="00C33EA7"/>
    <w:rsid w:val="00C342EE"/>
    <w:rsid w:val="00C346A2"/>
    <w:rsid w:val="00C35314"/>
    <w:rsid w:val="00C3553B"/>
    <w:rsid w:val="00C35CD9"/>
    <w:rsid w:val="00C35DC0"/>
    <w:rsid w:val="00C367B8"/>
    <w:rsid w:val="00C36830"/>
    <w:rsid w:val="00C369A1"/>
    <w:rsid w:val="00C37007"/>
    <w:rsid w:val="00C3761E"/>
    <w:rsid w:val="00C378FD"/>
    <w:rsid w:val="00C407CB"/>
    <w:rsid w:val="00C411FD"/>
    <w:rsid w:val="00C41407"/>
    <w:rsid w:val="00C41A59"/>
    <w:rsid w:val="00C41A6B"/>
    <w:rsid w:val="00C41BCB"/>
    <w:rsid w:val="00C425B1"/>
    <w:rsid w:val="00C43DBA"/>
    <w:rsid w:val="00C43EAF"/>
    <w:rsid w:val="00C43F39"/>
    <w:rsid w:val="00C4454A"/>
    <w:rsid w:val="00C44D11"/>
    <w:rsid w:val="00C45DF6"/>
    <w:rsid w:val="00C46AA0"/>
    <w:rsid w:val="00C46E87"/>
    <w:rsid w:val="00C47546"/>
    <w:rsid w:val="00C47581"/>
    <w:rsid w:val="00C47A81"/>
    <w:rsid w:val="00C47B70"/>
    <w:rsid w:val="00C47C35"/>
    <w:rsid w:val="00C47E55"/>
    <w:rsid w:val="00C507DE"/>
    <w:rsid w:val="00C525AA"/>
    <w:rsid w:val="00C526F0"/>
    <w:rsid w:val="00C536C2"/>
    <w:rsid w:val="00C5427C"/>
    <w:rsid w:val="00C54A88"/>
    <w:rsid w:val="00C54DED"/>
    <w:rsid w:val="00C553E2"/>
    <w:rsid w:val="00C5596D"/>
    <w:rsid w:val="00C55FFB"/>
    <w:rsid w:val="00C5644D"/>
    <w:rsid w:val="00C568C9"/>
    <w:rsid w:val="00C56A04"/>
    <w:rsid w:val="00C56DC2"/>
    <w:rsid w:val="00C56E5F"/>
    <w:rsid w:val="00C56F61"/>
    <w:rsid w:val="00C57E5D"/>
    <w:rsid w:val="00C606D0"/>
    <w:rsid w:val="00C60B0B"/>
    <w:rsid w:val="00C61DB5"/>
    <w:rsid w:val="00C63028"/>
    <w:rsid w:val="00C63F9E"/>
    <w:rsid w:val="00C64024"/>
    <w:rsid w:val="00C65D07"/>
    <w:rsid w:val="00C6652B"/>
    <w:rsid w:val="00C670F2"/>
    <w:rsid w:val="00C67335"/>
    <w:rsid w:val="00C67BF5"/>
    <w:rsid w:val="00C7037F"/>
    <w:rsid w:val="00C7143E"/>
    <w:rsid w:val="00C716A8"/>
    <w:rsid w:val="00C71B0E"/>
    <w:rsid w:val="00C7201B"/>
    <w:rsid w:val="00C729C4"/>
    <w:rsid w:val="00C73078"/>
    <w:rsid w:val="00C731BB"/>
    <w:rsid w:val="00C73D77"/>
    <w:rsid w:val="00C756F8"/>
    <w:rsid w:val="00C75813"/>
    <w:rsid w:val="00C758B2"/>
    <w:rsid w:val="00C762AB"/>
    <w:rsid w:val="00C76845"/>
    <w:rsid w:val="00C76C92"/>
    <w:rsid w:val="00C80233"/>
    <w:rsid w:val="00C807E4"/>
    <w:rsid w:val="00C81405"/>
    <w:rsid w:val="00C81891"/>
    <w:rsid w:val="00C81BDC"/>
    <w:rsid w:val="00C81DA3"/>
    <w:rsid w:val="00C82147"/>
    <w:rsid w:val="00C82D19"/>
    <w:rsid w:val="00C82DD7"/>
    <w:rsid w:val="00C832B4"/>
    <w:rsid w:val="00C83A8F"/>
    <w:rsid w:val="00C83C10"/>
    <w:rsid w:val="00C84164"/>
    <w:rsid w:val="00C85564"/>
    <w:rsid w:val="00C8605F"/>
    <w:rsid w:val="00C86206"/>
    <w:rsid w:val="00C86409"/>
    <w:rsid w:val="00C86557"/>
    <w:rsid w:val="00C86B6C"/>
    <w:rsid w:val="00C86BBF"/>
    <w:rsid w:val="00C86CE6"/>
    <w:rsid w:val="00C902C7"/>
    <w:rsid w:val="00C90CE2"/>
    <w:rsid w:val="00C90D97"/>
    <w:rsid w:val="00C9159F"/>
    <w:rsid w:val="00C92194"/>
    <w:rsid w:val="00C92349"/>
    <w:rsid w:val="00C923E3"/>
    <w:rsid w:val="00C9295B"/>
    <w:rsid w:val="00C92C34"/>
    <w:rsid w:val="00C92E64"/>
    <w:rsid w:val="00C948AA"/>
    <w:rsid w:val="00C94F06"/>
    <w:rsid w:val="00C95438"/>
    <w:rsid w:val="00C95B07"/>
    <w:rsid w:val="00C95B38"/>
    <w:rsid w:val="00C95F4B"/>
    <w:rsid w:val="00C961E5"/>
    <w:rsid w:val="00C967FC"/>
    <w:rsid w:val="00C969FC"/>
    <w:rsid w:val="00C96AF7"/>
    <w:rsid w:val="00C97086"/>
    <w:rsid w:val="00C971E6"/>
    <w:rsid w:val="00C9771E"/>
    <w:rsid w:val="00C977C0"/>
    <w:rsid w:val="00CA02BF"/>
    <w:rsid w:val="00CA03AB"/>
    <w:rsid w:val="00CA08EB"/>
    <w:rsid w:val="00CA18EF"/>
    <w:rsid w:val="00CA2ABD"/>
    <w:rsid w:val="00CA2E2F"/>
    <w:rsid w:val="00CA2F7E"/>
    <w:rsid w:val="00CA305B"/>
    <w:rsid w:val="00CA37E0"/>
    <w:rsid w:val="00CA49EE"/>
    <w:rsid w:val="00CA5144"/>
    <w:rsid w:val="00CA5481"/>
    <w:rsid w:val="00CA5523"/>
    <w:rsid w:val="00CA5923"/>
    <w:rsid w:val="00CA5944"/>
    <w:rsid w:val="00CA5F6C"/>
    <w:rsid w:val="00CA7A03"/>
    <w:rsid w:val="00CB056C"/>
    <w:rsid w:val="00CB0904"/>
    <w:rsid w:val="00CB0C76"/>
    <w:rsid w:val="00CB0FA5"/>
    <w:rsid w:val="00CB0FB8"/>
    <w:rsid w:val="00CB1851"/>
    <w:rsid w:val="00CB1A8F"/>
    <w:rsid w:val="00CB2A51"/>
    <w:rsid w:val="00CB369D"/>
    <w:rsid w:val="00CB36B6"/>
    <w:rsid w:val="00CB3F74"/>
    <w:rsid w:val="00CB56DD"/>
    <w:rsid w:val="00CB62B3"/>
    <w:rsid w:val="00CB63E2"/>
    <w:rsid w:val="00CB6425"/>
    <w:rsid w:val="00CB670F"/>
    <w:rsid w:val="00CB70AF"/>
    <w:rsid w:val="00CB7F70"/>
    <w:rsid w:val="00CC0B8B"/>
    <w:rsid w:val="00CC0EF4"/>
    <w:rsid w:val="00CC0FE0"/>
    <w:rsid w:val="00CC11C8"/>
    <w:rsid w:val="00CC1542"/>
    <w:rsid w:val="00CC179F"/>
    <w:rsid w:val="00CC1D0E"/>
    <w:rsid w:val="00CC1DBC"/>
    <w:rsid w:val="00CC1F81"/>
    <w:rsid w:val="00CC22DE"/>
    <w:rsid w:val="00CC2E7D"/>
    <w:rsid w:val="00CC348B"/>
    <w:rsid w:val="00CC3B8B"/>
    <w:rsid w:val="00CC40EB"/>
    <w:rsid w:val="00CC45B5"/>
    <w:rsid w:val="00CC5A3C"/>
    <w:rsid w:val="00CC6E07"/>
    <w:rsid w:val="00CC708C"/>
    <w:rsid w:val="00CC7617"/>
    <w:rsid w:val="00CC7A51"/>
    <w:rsid w:val="00CD0DA6"/>
    <w:rsid w:val="00CD0E74"/>
    <w:rsid w:val="00CD0FDB"/>
    <w:rsid w:val="00CD1090"/>
    <w:rsid w:val="00CD1265"/>
    <w:rsid w:val="00CD12AE"/>
    <w:rsid w:val="00CD1891"/>
    <w:rsid w:val="00CD1DA2"/>
    <w:rsid w:val="00CD2206"/>
    <w:rsid w:val="00CD2572"/>
    <w:rsid w:val="00CD37CA"/>
    <w:rsid w:val="00CD39C4"/>
    <w:rsid w:val="00CD3A5B"/>
    <w:rsid w:val="00CD3A80"/>
    <w:rsid w:val="00CD3BFD"/>
    <w:rsid w:val="00CD4017"/>
    <w:rsid w:val="00CD4117"/>
    <w:rsid w:val="00CD4365"/>
    <w:rsid w:val="00CD494B"/>
    <w:rsid w:val="00CD49AC"/>
    <w:rsid w:val="00CD5362"/>
    <w:rsid w:val="00CD6257"/>
    <w:rsid w:val="00CD6484"/>
    <w:rsid w:val="00CD7D7A"/>
    <w:rsid w:val="00CE0FB1"/>
    <w:rsid w:val="00CE112B"/>
    <w:rsid w:val="00CE1218"/>
    <w:rsid w:val="00CE1AE9"/>
    <w:rsid w:val="00CE1CB3"/>
    <w:rsid w:val="00CE317F"/>
    <w:rsid w:val="00CE355F"/>
    <w:rsid w:val="00CE3B41"/>
    <w:rsid w:val="00CE4640"/>
    <w:rsid w:val="00CE627A"/>
    <w:rsid w:val="00CE6B23"/>
    <w:rsid w:val="00CE6D03"/>
    <w:rsid w:val="00CE77D5"/>
    <w:rsid w:val="00CF0C19"/>
    <w:rsid w:val="00CF0E53"/>
    <w:rsid w:val="00CF101F"/>
    <w:rsid w:val="00CF15B3"/>
    <w:rsid w:val="00CF179D"/>
    <w:rsid w:val="00CF1BEC"/>
    <w:rsid w:val="00CF1E2C"/>
    <w:rsid w:val="00CF1EBF"/>
    <w:rsid w:val="00CF2609"/>
    <w:rsid w:val="00CF319C"/>
    <w:rsid w:val="00CF346F"/>
    <w:rsid w:val="00CF3E44"/>
    <w:rsid w:val="00CF4F8A"/>
    <w:rsid w:val="00CF4FC9"/>
    <w:rsid w:val="00CF6459"/>
    <w:rsid w:val="00CF6A40"/>
    <w:rsid w:val="00CF7B1B"/>
    <w:rsid w:val="00D0037D"/>
    <w:rsid w:val="00D00472"/>
    <w:rsid w:val="00D00AD5"/>
    <w:rsid w:val="00D016ED"/>
    <w:rsid w:val="00D01CDD"/>
    <w:rsid w:val="00D01D67"/>
    <w:rsid w:val="00D025A8"/>
    <w:rsid w:val="00D028EF"/>
    <w:rsid w:val="00D02C55"/>
    <w:rsid w:val="00D03A29"/>
    <w:rsid w:val="00D041F6"/>
    <w:rsid w:val="00D04A85"/>
    <w:rsid w:val="00D04FCA"/>
    <w:rsid w:val="00D056E5"/>
    <w:rsid w:val="00D05D3D"/>
    <w:rsid w:val="00D065D2"/>
    <w:rsid w:val="00D072DA"/>
    <w:rsid w:val="00D102FD"/>
    <w:rsid w:val="00D112EC"/>
    <w:rsid w:val="00D11682"/>
    <w:rsid w:val="00D11A73"/>
    <w:rsid w:val="00D125D9"/>
    <w:rsid w:val="00D12A9B"/>
    <w:rsid w:val="00D12AA8"/>
    <w:rsid w:val="00D12C2B"/>
    <w:rsid w:val="00D130C5"/>
    <w:rsid w:val="00D1439D"/>
    <w:rsid w:val="00D14DD4"/>
    <w:rsid w:val="00D14EA6"/>
    <w:rsid w:val="00D15053"/>
    <w:rsid w:val="00D156E2"/>
    <w:rsid w:val="00D15FC2"/>
    <w:rsid w:val="00D1616D"/>
    <w:rsid w:val="00D161BE"/>
    <w:rsid w:val="00D163D7"/>
    <w:rsid w:val="00D16458"/>
    <w:rsid w:val="00D205B5"/>
    <w:rsid w:val="00D21298"/>
    <w:rsid w:val="00D212F1"/>
    <w:rsid w:val="00D21A94"/>
    <w:rsid w:val="00D22876"/>
    <w:rsid w:val="00D22912"/>
    <w:rsid w:val="00D23BFB"/>
    <w:rsid w:val="00D23D57"/>
    <w:rsid w:val="00D242D8"/>
    <w:rsid w:val="00D24451"/>
    <w:rsid w:val="00D244BA"/>
    <w:rsid w:val="00D247BB"/>
    <w:rsid w:val="00D252D5"/>
    <w:rsid w:val="00D26691"/>
    <w:rsid w:val="00D2721F"/>
    <w:rsid w:val="00D277C3"/>
    <w:rsid w:val="00D3053A"/>
    <w:rsid w:val="00D31168"/>
    <w:rsid w:val="00D34CAC"/>
    <w:rsid w:val="00D35278"/>
    <w:rsid w:val="00D354AB"/>
    <w:rsid w:val="00D356FF"/>
    <w:rsid w:val="00D370C5"/>
    <w:rsid w:val="00D376B6"/>
    <w:rsid w:val="00D37AE2"/>
    <w:rsid w:val="00D40F83"/>
    <w:rsid w:val="00D41520"/>
    <w:rsid w:val="00D42A09"/>
    <w:rsid w:val="00D42F01"/>
    <w:rsid w:val="00D42F1C"/>
    <w:rsid w:val="00D4341A"/>
    <w:rsid w:val="00D4490A"/>
    <w:rsid w:val="00D44BC2"/>
    <w:rsid w:val="00D451D4"/>
    <w:rsid w:val="00D45217"/>
    <w:rsid w:val="00D452EA"/>
    <w:rsid w:val="00D46295"/>
    <w:rsid w:val="00D50F3C"/>
    <w:rsid w:val="00D50FAF"/>
    <w:rsid w:val="00D51704"/>
    <w:rsid w:val="00D528BE"/>
    <w:rsid w:val="00D52D19"/>
    <w:rsid w:val="00D538B3"/>
    <w:rsid w:val="00D53AD9"/>
    <w:rsid w:val="00D54D2C"/>
    <w:rsid w:val="00D554E0"/>
    <w:rsid w:val="00D56B0F"/>
    <w:rsid w:val="00D56D01"/>
    <w:rsid w:val="00D5799A"/>
    <w:rsid w:val="00D60041"/>
    <w:rsid w:val="00D602EF"/>
    <w:rsid w:val="00D60589"/>
    <w:rsid w:val="00D60762"/>
    <w:rsid w:val="00D612AC"/>
    <w:rsid w:val="00D63695"/>
    <w:rsid w:val="00D638A4"/>
    <w:rsid w:val="00D63A78"/>
    <w:rsid w:val="00D6409A"/>
    <w:rsid w:val="00D64387"/>
    <w:rsid w:val="00D64EEA"/>
    <w:rsid w:val="00D66806"/>
    <w:rsid w:val="00D6693E"/>
    <w:rsid w:val="00D66A27"/>
    <w:rsid w:val="00D678C8"/>
    <w:rsid w:val="00D67DC6"/>
    <w:rsid w:val="00D7051E"/>
    <w:rsid w:val="00D70C4D"/>
    <w:rsid w:val="00D71041"/>
    <w:rsid w:val="00D713AB"/>
    <w:rsid w:val="00D714E9"/>
    <w:rsid w:val="00D716B5"/>
    <w:rsid w:val="00D718D5"/>
    <w:rsid w:val="00D71E19"/>
    <w:rsid w:val="00D723EB"/>
    <w:rsid w:val="00D72C06"/>
    <w:rsid w:val="00D73E87"/>
    <w:rsid w:val="00D742ED"/>
    <w:rsid w:val="00D74E0C"/>
    <w:rsid w:val="00D74EEA"/>
    <w:rsid w:val="00D750AF"/>
    <w:rsid w:val="00D75581"/>
    <w:rsid w:val="00D7593E"/>
    <w:rsid w:val="00D75A70"/>
    <w:rsid w:val="00D75ADD"/>
    <w:rsid w:val="00D75CC7"/>
    <w:rsid w:val="00D7626C"/>
    <w:rsid w:val="00D76286"/>
    <w:rsid w:val="00D763D5"/>
    <w:rsid w:val="00D769CA"/>
    <w:rsid w:val="00D76CCD"/>
    <w:rsid w:val="00D77357"/>
    <w:rsid w:val="00D7737D"/>
    <w:rsid w:val="00D7747F"/>
    <w:rsid w:val="00D80966"/>
    <w:rsid w:val="00D810C0"/>
    <w:rsid w:val="00D815C4"/>
    <w:rsid w:val="00D81BEA"/>
    <w:rsid w:val="00D81BFA"/>
    <w:rsid w:val="00D81E0F"/>
    <w:rsid w:val="00D82246"/>
    <w:rsid w:val="00D8319A"/>
    <w:rsid w:val="00D837DE"/>
    <w:rsid w:val="00D839B9"/>
    <w:rsid w:val="00D83F63"/>
    <w:rsid w:val="00D84258"/>
    <w:rsid w:val="00D8443D"/>
    <w:rsid w:val="00D844D2"/>
    <w:rsid w:val="00D846BB"/>
    <w:rsid w:val="00D85809"/>
    <w:rsid w:val="00D85AA6"/>
    <w:rsid w:val="00D85B06"/>
    <w:rsid w:val="00D85EF7"/>
    <w:rsid w:val="00D860DB"/>
    <w:rsid w:val="00D860E9"/>
    <w:rsid w:val="00D86CE2"/>
    <w:rsid w:val="00D870F0"/>
    <w:rsid w:val="00D87532"/>
    <w:rsid w:val="00D90421"/>
    <w:rsid w:val="00D90703"/>
    <w:rsid w:val="00D90F50"/>
    <w:rsid w:val="00D91837"/>
    <w:rsid w:val="00D91ED3"/>
    <w:rsid w:val="00D91F7E"/>
    <w:rsid w:val="00D9253F"/>
    <w:rsid w:val="00D92929"/>
    <w:rsid w:val="00D93385"/>
    <w:rsid w:val="00D933DB"/>
    <w:rsid w:val="00D93465"/>
    <w:rsid w:val="00D93B56"/>
    <w:rsid w:val="00D95439"/>
    <w:rsid w:val="00D95BAE"/>
    <w:rsid w:val="00D9681B"/>
    <w:rsid w:val="00D969C9"/>
    <w:rsid w:val="00D973B9"/>
    <w:rsid w:val="00D97439"/>
    <w:rsid w:val="00DA0B06"/>
    <w:rsid w:val="00DA185C"/>
    <w:rsid w:val="00DA248E"/>
    <w:rsid w:val="00DA32E5"/>
    <w:rsid w:val="00DA3C90"/>
    <w:rsid w:val="00DA3EAD"/>
    <w:rsid w:val="00DA3ED6"/>
    <w:rsid w:val="00DA4544"/>
    <w:rsid w:val="00DA57A2"/>
    <w:rsid w:val="00DA6B3B"/>
    <w:rsid w:val="00DA6BF4"/>
    <w:rsid w:val="00DA78EF"/>
    <w:rsid w:val="00DA7C71"/>
    <w:rsid w:val="00DA7F73"/>
    <w:rsid w:val="00DB04C7"/>
    <w:rsid w:val="00DB0A61"/>
    <w:rsid w:val="00DB1570"/>
    <w:rsid w:val="00DB16F1"/>
    <w:rsid w:val="00DB206F"/>
    <w:rsid w:val="00DB2A96"/>
    <w:rsid w:val="00DB36AB"/>
    <w:rsid w:val="00DB385D"/>
    <w:rsid w:val="00DB3B87"/>
    <w:rsid w:val="00DB46AF"/>
    <w:rsid w:val="00DB49F4"/>
    <w:rsid w:val="00DB4FAC"/>
    <w:rsid w:val="00DB5751"/>
    <w:rsid w:val="00DB582F"/>
    <w:rsid w:val="00DB5910"/>
    <w:rsid w:val="00DB69FD"/>
    <w:rsid w:val="00DB6B14"/>
    <w:rsid w:val="00DB6BB8"/>
    <w:rsid w:val="00DB7120"/>
    <w:rsid w:val="00DB71C8"/>
    <w:rsid w:val="00DB7386"/>
    <w:rsid w:val="00DC009C"/>
    <w:rsid w:val="00DC2238"/>
    <w:rsid w:val="00DC2672"/>
    <w:rsid w:val="00DC28B1"/>
    <w:rsid w:val="00DC473F"/>
    <w:rsid w:val="00DC4A9E"/>
    <w:rsid w:val="00DC4E4E"/>
    <w:rsid w:val="00DC631B"/>
    <w:rsid w:val="00DC7240"/>
    <w:rsid w:val="00DC7A56"/>
    <w:rsid w:val="00DD0519"/>
    <w:rsid w:val="00DD0553"/>
    <w:rsid w:val="00DD08F3"/>
    <w:rsid w:val="00DD13BB"/>
    <w:rsid w:val="00DD1B06"/>
    <w:rsid w:val="00DD1DB6"/>
    <w:rsid w:val="00DD20FB"/>
    <w:rsid w:val="00DD2168"/>
    <w:rsid w:val="00DD21FD"/>
    <w:rsid w:val="00DD2298"/>
    <w:rsid w:val="00DD24EC"/>
    <w:rsid w:val="00DD2FC5"/>
    <w:rsid w:val="00DD3A0C"/>
    <w:rsid w:val="00DD406C"/>
    <w:rsid w:val="00DD4C83"/>
    <w:rsid w:val="00DD4E40"/>
    <w:rsid w:val="00DD5319"/>
    <w:rsid w:val="00DD5726"/>
    <w:rsid w:val="00DD577C"/>
    <w:rsid w:val="00DD5C16"/>
    <w:rsid w:val="00DD5D13"/>
    <w:rsid w:val="00DD6910"/>
    <w:rsid w:val="00DD6B59"/>
    <w:rsid w:val="00DD7853"/>
    <w:rsid w:val="00DD7955"/>
    <w:rsid w:val="00DD7B4B"/>
    <w:rsid w:val="00DE057B"/>
    <w:rsid w:val="00DE1FDB"/>
    <w:rsid w:val="00DE205D"/>
    <w:rsid w:val="00DE248C"/>
    <w:rsid w:val="00DE2704"/>
    <w:rsid w:val="00DE29D6"/>
    <w:rsid w:val="00DE2D0A"/>
    <w:rsid w:val="00DE2DFA"/>
    <w:rsid w:val="00DE35E4"/>
    <w:rsid w:val="00DE3923"/>
    <w:rsid w:val="00DE3AFE"/>
    <w:rsid w:val="00DE478A"/>
    <w:rsid w:val="00DE4FB7"/>
    <w:rsid w:val="00DE5057"/>
    <w:rsid w:val="00DE6687"/>
    <w:rsid w:val="00DE7D71"/>
    <w:rsid w:val="00DE7FD5"/>
    <w:rsid w:val="00DF05BD"/>
    <w:rsid w:val="00DF0686"/>
    <w:rsid w:val="00DF0BA2"/>
    <w:rsid w:val="00DF0EF9"/>
    <w:rsid w:val="00DF266B"/>
    <w:rsid w:val="00DF2760"/>
    <w:rsid w:val="00DF310C"/>
    <w:rsid w:val="00DF3581"/>
    <w:rsid w:val="00DF3748"/>
    <w:rsid w:val="00DF402C"/>
    <w:rsid w:val="00DF41CC"/>
    <w:rsid w:val="00DF443E"/>
    <w:rsid w:val="00DF5356"/>
    <w:rsid w:val="00DF64C4"/>
    <w:rsid w:val="00DF6C7A"/>
    <w:rsid w:val="00DF6CD2"/>
    <w:rsid w:val="00DF71D6"/>
    <w:rsid w:val="00DF7705"/>
    <w:rsid w:val="00E0060E"/>
    <w:rsid w:val="00E009E3"/>
    <w:rsid w:val="00E00AEE"/>
    <w:rsid w:val="00E01AE8"/>
    <w:rsid w:val="00E01C06"/>
    <w:rsid w:val="00E02114"/>
    <w:rsid w:val="00E0332A"/>
    <w:rsid w:val="00E03D50"/>
    <w:rsid w:val="00E03FFA"/>
    <w:rsid w:val="00E0492C"/>
    <w:rsid w:val="00E04E3D"/>
    <w:rsid w:val="00E04EC8"/>
    <w:rsid w:val="00E05F00"/>
    <w:rsid w:val="00E05F4D"/>
    <w:rsid w:val="00E062C7"/>
    <w:rsid w:val="00E067B9"/>
    <w:rsid w:val="00E06EDA"/>
    <w:rsid w:val="00E0707E"/>
    <w:rsid w:val="00E07B3E"/>
    <w:rsid w:val="00E11FF8"/>
    <w:rsid w:val="00E128D3"/>
    <w:rsid w:val="00E12E8B"/>
    <w:rsid w:val="00E130E7"/>
    <w:rsid w:val="00E13CC7"/>
    <w:rsid w:val="00E140EE"/>
    <w:rsid w:val="00E14A4C"/>
    <w:rsid w:val="00E14B65"/>
    <w:rsid w:val="00E14E54"/>
    <w:rsid w:val="00E15CA7"/>
    <w:rsid w:val="00E1774A"/>
    <w:rsid w:val="00E17A29"/>
    <w:rsid w:val="00E17EF6"/>
    <w:rsid w:val="00E20053"/>
    <w:rsid w:val="00E20C36"/>
    <w:rsid w:val="00E21376"/>
    <w:rsid w:val="00E24016"/>
    <w:rsid w:val="00E252F3"/>
    <w:rsid w:val="00E25D74"/>
    <w:rsid w:val="00E25DFA"/>
    <w:rsid w:val="00E25E9C"/>
    <w:rsid w:val="00E26125"/>
    <w:rsid w:val="00E267D9"/>
    <w:rsid w:val="00E26AD8"/>
    <w:rsid w:val="00E26CD4"/>
    <w:rsid w:val="00E274FE"/>
    <w:rsid w:val="00E30222"/>
    <w:rsid w:val="00E30431"/>
    <w:rsid w:val="00E3078F"/>
    <w:rsid w:val="00E30F41"/>
    <w:rsid w:val="00E31355"/>
    <w:rsid w:val="00E31765"/>
    <w:rsid w:val="00E32300"/>
    <w:rsid w:val="00E32A75"/>
    <w:rsid w:val="00E330B2"/>
    <w:rsid w:val="00E33114"/>
    <w:rsid w:val="00E331CC"/>
    <w:rsid w:val="00E339BD"/>
    <w:rsid w:val="00E33D3F"/>
    <w:rsid w:val="00E33E86"/>
    <w:rsid w:val="00E34148"/>
    <w:rsid w:val="00E346AB"/>
    <w:rsid w:val="00E347CB"/>
    <w:rsid w:val="00E35EB2"/>
    <w:rsid w:val="00E362BF"/>
    <w:rsid w:val="00E3693D"/>
    <w:rsid w:val="00E37454"/>
    <w:rsid w:val="00E37B2B"/>
    <w:rsid w:val="00E37BDB"/>
    <w:rsid w:val="00E37F98"/>
    <w:rsid w:val="00E4004C"/>
    <w:rsid w:val="00E401EF"/>
    <w:rsid w:val="00E42099"/>
    <w:rsid w:val="00E4248C"/>
    <w:rsid w:val="00E42B0C"/>
    <w:rsid w:val="00E42D64"/>
    <w:rsid w:val="00E43184"/>
    <w:rsid w:val="00E4332D"/>
    <w:rsid w:val="00E43525"/>
    <w:rsid w:val="00E43E72"/>
    <w:rsid w:val="00E4415B"/>
    <w:rsid w:val="00E4457F"/>
    <w:rsid w:val="00E44ADD"/>
    <w:rsid w:val="00E44D34"/>
    <w:rsid w:val="00E45514"/>
    <w:rsid w:val="00E456C9"/>
    <w:rsid w:val="00E46B47"/>
    <w:rsid w:val="00E4794E"/>
    <w:rsid w:val="00E47DE4"/>
    <w:rsid w:val="00E50C4A"/>
    <w:rsid w:val="00E513D5"/>
    <w:rsid w:val="00E51641"/>
    <w:rsid w:val="00E51CC1"/>
    <w:rsid w:val="00E52953"/>
    <w:rsid w:val="00E53BE3"/>
    <w:rsid w:val="00E541B4"/>
    <w:rsid w:val="00E54220"/>
    <w:rsid w:val="00E54961"/>
    <w:rsid w:val="00E54BFB"/>
    <w:rsid w:val="00E55173"/>
    <w:rsid w:val="00E5531B"/>
    <w:rsid w:val="00E559CF"/>
    <w:rsid w:val="00E568DF"/>
    <w:rsid w:val="00E5690F"/>
    <w:rsid w:val="00E56CB0"/>
    <w:rsid w:val="00E57090"/>
    <w:rsid w:val="00E57348"/>
    <w:rsid w:val="00E57B4A"/>
    <w:rsid w:val="00E60731"/>
    <w:rsid w:val="00E60A66"/>
    <w:rsid w:val="00E612F3"/>
    <w:rsid w:val="00E61759"/>
    <w:rsid w:val="00E6198C"/>
    <w:rsid w:val="00E62246"/>
    <w:rsid w:val="00E62401"/>
    <w:rsid w:val="00E629A0"/>
    <w:rsid w:val="00E62D90"/>
    <w:rsid w:val="00E630DD"/>
    <w:rsid w:val="00E63255"/>
    <w:rsid w:val="00E63610"/>
    <w:rsid w:val="00E636AB"/>
    <w:rsid w:val="00E63D6D"/>
    <w:rsid w:val="00E640A3"/>
    <w:rsid w:val="00E64C5D"/>
    <w:rsid w:val="00E6516F"/>
    <w:rsid w:val="00E651DE"/>
    <w:rsid w:val="00E65369"/>
    <w:rsid w:val="00E655C9"/>
    <w:rsid w:val="00E65BBC"/>
    <w:rsid w:val="00E6611F"/>
    <w:rsid w:val="00E66587"/>
    <w:rsid w:val="00E6715C"/>
    <w:rsid w:val="00E676DF"/>
    <w:rsid w:val="00E67990"/>
    <w:rsid w:val="00E7044A"/>
    <w:rsid w:val="00E71067"/>
    <w:rsid w:val="00E7174B"/>
    <w:rsid w:val="00E72064"/>
    <w:rsid w:val="00E720B2"/>
    <w:rsid w:val="00E725D2"/>
    <w:rsid w:val="00E72A46"/>
    <w:rsid w:val="00E747AB"/>
    <w:rsid w:val="00E7495E"/>
    <w:rsid w:val="00E754BE"/>
    <w:rsid w:val="00E758B5"/>
    <w:rsid w:val="00E76508"/>
    <w:rsid w:val="00E76646"/>
    <w:rsid w:val="00E76990"/>
    <w:rsid w:val="00E76A33"/>
    <w:rsid w:val="00E76C10"/>
    <w:rsid w:val="00E77B17"/>
    <w:rsid w:val="00E80AF8"/>
    <w:rsid w:val="00E80C99"/>
    <w:rsid w:val="00E813E9"/>
    <w:rsid w:val="00E81742"/>
    <w:rsid w:val="00E81743"/>
    <w:rsid w:val="00E83FE5"/>
    <w:rsid w:val="00E84AE2"/>
    <w:rsid w:val="00E854E7"/>
    <w:rsid w:val="00E85B08"/>
    <w:rsid w:val="00E864BD"/>
    <w:rsid w:val="00E871FD"/>
    <w:rsid w:val="00E87238"/>
    <w:rsid w:val="00E904C0"/>
    <w:rsid w:val="00E906C6"/>
    <w:rsid w:val="00E9090D"/>
    <w:rsid w:val="00E90AC1"/>
    <w:rsid w:val="00E912E3"/>
    <w:rsid w:val="00E91B2F"/>
    <w:rsid w:val="00E91F90"/>
    <w:rsid w:val="00E92767"/>
    <w:rsid w:val="00E92E71"/>
    <w:rsid w:val="00E92EE6"/>
    <w:rsid w:val="00E938F1"/>
    <w:rsid w:val="00E93B8A"/>
    <w:rsid w:val="00E94B44"/>
    <w:rsid w:val="00E95637"/>
    <w:rsid w:val="00E95799"/>
    <w:rsid w:val="00E95BED"/>
    <w:rsid w:val="00E9609D"/>
    <w:rsid w:val="00E9618A"/>
    <w:rsid w:val="00E966B0"/>
    <w:rsid w:val="00E966FF"/>
    <w:rsid w:val="00E9671C"/>
    <w:rsid w:val="00E96795"/>
    <w:rsid w:val="00E97664"/>
    <w:rsid w:val="00E97FDE"/>
    <w:rsid w:val="00EA02B5"/>
    <w:rsid w:val="00EA05EA"/>
    <w:rsid w:val="00EA14E8"/>
    <w:rsid w:val="00EA187B"/>
    <w:rsid w:val="00EA2233"/>
    <w:rsid w:val="00EA2689"/>
    <w:rsid w:val="00EA3697"/>
    <w:rsid w:val="00EA489E"/>
    <w:rsid w:val="00EA4E78"/>
    <w:rsid w:val="00EA4E97"/>
    <w:rsid w:val="00EA5261"/>
    <w:rsid w:val="00EA53A8"/>
    <w:rsid w:val="00EA55D3"/>
    <w:rsid w:val="00EA5756"/>
    <w:rsid w:val="00EA5D90"/>
    <w:rsid w:val="00EA64C3"/>
    <w:rsid w:val="00EA6B92"/>
    <w:rsid w:val="00EA721D"/>
    <w:rsid w:val="00EA7D4F"/>
    <w:rsid w:val="00EA7EC1"/>
    <w:rsid w:val="00EB08A6"/>
    <w:rsid w:val="00EB08A7"/>
    <w:rsid w:val="00EB1F61"/>
    <w:rsid w:val="00EB1FC1"/>
    <w:rsid w:val="00EB26D0"/>
    <w:rsid w:val="00EB30E1"/>
    <w:rsid w:val="00EB3666"/>
    <w:rsid w:val="00EB3DC2"/>
    <w:rsid w:val="00EB479D"/>
    <w:rsid w:val="00EB49DB"/>
    <w:rsid w:val="00EB5ABF"/>
    <w:rsid w:val="00EB5FA2"/>
    <w:rsid w:val="00EB6679"/>
    <w:rsid w:val="00EB6C22"/>
    <w:rsid w:val="00EB6FB3"/>
    <w:rsid w:val="00EB779B"/>
    <w:rsid w:val="00EC02AF"/>
    <w:rsid w:val="00EC08C5"/>
    <w:rsid w:val="00EC160B"/>
    <w:rsid w:val="00EC27CB"/>
    <w:rsid w:val="00EC3DBA"/>
    <w:rsid w:val="00EC45C6"/>
    <w:rsid w:val="00EC6545"/>
    <w:rsid w:val="00EC7301"/>
    <w:rsid w:val="00EC7990"/>
    <w:rsid w:val="00EC7E70"/>
    <w:rsid w:val="00EC7EEB"/>
    <w:rsid w:val="00EC7F31"/>
    <w:rsid w:val="00ED098A"/>
    <w:rsid w:val="00ED0A77"/>
    <w:rsid w:val="00ED0B51"/>
    <w:rsid w:val="00ED1682"/>
    <w:rsid w:val="00ED19D3"/>
    <w:rsid w:val="00ED24D8"/>
    <w:rsid w:val="00ED2C21"/>
    <w:rsid w:val="00ED2F84"/>
    <w:rsid w:val="00ED42CE"/>
    <w:rsid w:val="00ED46D2"/>
    <w:rsid w:val="00ED48FE"/>
    <w:rsid w:val="00ED4DC9"/>
    <w:rsid w:val="00ED5806"/>
    <w:rsid w:val="00ED641C"/>
    <w:rsid w:val="00ED6648"/>
    <w:rsid w:val="00ED721C"/>
    <w:rsid w:val="00ED72DC"/>
    <w:rsid w:val="00ED7C07"/>
    <w:rsid w:val="00EE0272"/>
    <w:rsid w:val="00EE07EA"/>
    <w:rsid w:val="00EE0FC4"/>
    <w:rsid w:val="00EE1C7D"/>
    <w:rsid w:val="00EE2101"/>
    <w:rsid w:val="00EE3065"/>
    <w:rsid w:val="00EE3C9E"/>
    <w:rsid w:val="00EE3CEB"/>
    <w:rsid w:val="00EE4810"/>
    <w:rsid w:val="00EE6568"/>
    <w:rsid w:val="00EE6C63"/>
    <w:rsid w:val="00EE6E41"/>
    <w:rsid w:val="00EE7251"/>
    <w:rsid w:val="00EE7F5B"/>
    <w:rsid w:val="00EF003D"/>
    <w:rsid w:val="00EF0589"/>
    <w:rsid w:val="00EF0A70"/>
    <w:rsid w:val="00EF2105"/>
    <w:rsid w:val="00EF213F"/>
    <w:rsid w:val="00EF3276"/>
    <w:rsid w:val="00EF34E6"/>
    <w:rsid w:val="00EF3E1D"/>
    <w:rsid w:val="00EF3E8D"/>
    <w:rsid w:val="00EF3FAB"/>
    <w:rsid w:val="00EF454F"/>
    <w:rsid w:val="00EF45D8"/>
    <w:rsid w:val="00EF4ACA"/>
    <w:rsid w:val="00EF5291"/>
    <w:rsid w:val="00EF54E1"/>
    <w:rsid w:val="00EF5EE5"/>
    <w:rsid w:val="00EF643C"/>
    <w:rsid w:val="00EF6676"/>
    <w:rsid w:val="00EF6E15"/>
    <w:rsid w:val="00EF7005"/>
    <w:rsid w:val="00EF7108"/>
    <w:rsid w:val="00EF7520"/>
    <w:rsid w:val="00F001E4"/>
    <w:rsid w:val="00F00BC3"/>
    <w:rsid w:val="00F01FF6"/>
    <w:rsid w:val="00F02496"/>
    <w:rsid w:val="00F03822"/>
    <w:rsid w:val="00F04E6B"/>
    <w:rsid w:val="00F05018"/>
    <w:rsid w:val="00F05B07"/>
    <w:rsid w:val="00F06C9D"/>
    <w:rsid w:val="00F07232"/>
    <w:rsid w:val="00F07379"/>
    <w:rsid w:val="00F078A0"/>
    <w:rsid w:val="00F1236F"/>
    <w:rsid w:val="00F1239F"/>
    <w:rsid w:val="00F13204"/>
    <w:rsid w:val="00F1358C"/>
    <w:rsid w:val="00F13817"/>
    <w:rsid w:val="00F13992"/>
    <w:rsid w:val="00F14194"/>
    <w:rsid w:val="00F1479F"/>
    <w:rsid w:val="00F14B4B"/>
    <w:rsid w:val="00F15F47"/>
    <w:rsid w:val="00F162AF"/>
    <w:rsid w:val="00F16330"/>
    <w:rsid w:val="00F1691F"/>
    <w:rsid w:val="00F16A97"/>
    <w:rsid w:val="00F16B67"/>
    <w:rsid w:val="00F16EFF"/>
    <w:rsid w:val="00F17163"/>
    <w:rsid w:val="00F1754A"/>
    <w:rsid w:val="00F17696"/>
    <w:rsid w:val="00F176E2"/>
    <w:rsid w:val="00F1786D"/>
    <w:rsid w:val="00F210BA"/>
    <w:rsid w:val="00F21A3E"/>
    <w:rsid w:val="00F21A76"/>
    <w:rsid w:val="00F21E2D"/>
    <w:rsid w:val="00F22EA5"/>
    <w:rsid w:val="00F23582"/>
    <w:rsid w:val="00F2369C"/>
    <w:rsid w:val="00F239D4"/>
    <w:rsid w:val="00F24146"/>
    <w:rsid w:val="00F2423A"/>
    <w:rsid w:val="00F2456E"/>
    <w:rsid w:val="00F24E68"/>
    <w:rsid w:val="00F25309"/>
    <w:rsid w:val="00F2555D"/>
    <w:rsid w:val="00F26201"/>
    <w:rsid w:val="00F264DE"/>
    <w:rsid w:val="00F277B2"/>
    <w:rsid w:val="00F30262"/>
    <w:rsid w:val="00F30573"/>
    <w:rsid w:val="00F30993"/>
    <w:rsid w:val="00F31B57"/>
    <w:rsid w:val="00F3243F"/>
    <w:rsid w:val="00F3291B"/>
    <w:rsid w:val="00F332A4"/>
    <w:rsid w:val="00F333CD"/>
    <w:rsid w:val="00F33783"/>
    <w:rsid w:val="00F34484"/>
    <w:rsid w:val="00F34C6E"/>
    <w:rsid w:val="00F34D9A"/>
    <w:rsid w:val="00F34EE8"/>
    <w:rsid w:val="00F34FFE"/>
    <w:rsid w:val="00F352E5"/>
    <w:rsid w:val="00F35B74"/>
    <w:rsid w:val="00F35E69"/>
    <w:rsid w:val="00F3651F"/>
    <w:rsid w:val="00F37252"/>
    <w:rsid w:val="00F37348"/>
    <w:rsid w:val="00F37504"/>
    <w:rsid w:val="00F37873"/>
    <w:rsid w:val="00F400D9"/>
    <w:rsid w:val="00F40457"/>
    <w:rsid w:val="00F42266"/>
    <w:rsid w:val="00F42FAB"/>
    <w:rsid w:val="00F4301B"/>
    <w:rsid w:val="00F4399B"/>
    <w:rsid w:val="00F43B06"/>
    <w:rsid w:val="00F43F9B"/>
    <w:rsid w:val="00F4416C"/>
    <w:rsid w:val="00F44CC6"/>
    <w:rsid w:val="00F44EB8"/>
    <w:rsid w:val="00F4519A"/>
    <w:rsid w:val="00F511CA"/>
    <w:rsid w:val="00F51F6E"/>
    <w:rsid w:val="00F52451"/>
    <w:rsid w:val="00F52EF8"/>
    <w:rsid w:val="00F530BE"/>
    <w:rsid w:val="00F538F4"/>
    <w:rsid w:val="00F53E1E"/>
    <w:rsid w:val="00F54999"/>
    <w:rsid w:val="00F55C96"/>
    <w:rsid w:val="00F5663E"/>
    <w:rsid w:val="00F60B7B"/>
    <w:rsid w:val="00F60D8B"/>
    <w:rsid w:val="00F6103C"/>
    <w:rsid w:val="00F61090"/>
    <w:rsid w:val="00F61259"/>
    <w:rsid w:val="00F61483"/>
    <w:rsid w:val="00F618F8"/>
    <w:rsid w:val="00F61BE4"/>
    <w:rsid w:val="00F6202D"/>
    <w:rsid w:val="00F62AC8"/>
    <w:rsid w:val="00F632FD"/>
    <w:rsid w:val="00F63A09"/>
    <w:rsid w:val="00F63D53"/>
    <w:rsid w:val="00F63FF7"/>
    <w:rsid w:val="00F64464"/>
    <w:rsid w:val="00F64880"/>
    <w:rsid w:val="00F65BFC"/>
    <w:rsid w:val="00F66477"/>
    <w:rsid w:val="00F666DE"/>
    <w:rsid w:val="00F66B60"/>
    <w:rsid w:val="00F67BDD"/>
    <w:rsid w:val="00F70BA3"/>
    <w:rsid w:val="00F70D7D"/>
    <w:rsid w:val="00F7170D"/>
    <w:rsid w:val="00F71E4A"/>
    <w:rsid w:val="00F720B1"/>
    <w:rsid w:val="00F72DCF"/>
    <w:rsid w:val="00F72FEF"/>
    <w:rsid w:val="00F74111"/>
    <w:rsid w:val="00F75304"/>
    <w:rsid w:val="00F7541C"/>
    <w:rsid w:val="00F758A5"/>
    <w:rsid w:val="00F76B71"/>
    <w:rsid w:val="00F76D75"/>
    <w:rsid w:val="00F7718D"/>
    <w:rsid w:val="00F77D32"/>
    <w:rsid w:val="00F77E3E"/>
    <w:rsid w:val="00F803E8"/>
    <w:rsid w:val="00F8096B"/>
    <w:rsid w:val="00F809B6"/>
    <w:rsid w:val="00F80B07"/>
    <w:rsid w:val="00F810B9"/>
    <w:rsid w:val="00F813B9"/>
    <w:rsid w:val="00F81703"/>
    <w:rsid w:val="00F8198F"/>
    <w:rsid w:val="00F819FE"/>
    <w:rsid w:val="00F81DA8"/>
    <w:rsid w:val="00F8251E"/>
    <w:rsid w:val="00F82564"/>
    <w:rsid w:val="00F82682"/>
    <w:rsid w:val="00F82773"/>
    <w:rsid w:val="00F82E2D"/>
    <w:rsid w:val="00F83F05"/>
    <w:rsid w:val="00F841DC"/>
    <w:rsid w:val="00F84599"/>
    <w:rsid w:val="00F84FA6"/>
    <w:rsid w:val="00F8512C"/>
    <w:rsid w:val="00F85317"/>
    <w:rsid w:val="00F854D3"/>
    <w:rsid w:val="00F858BC"/>
    <w:rsid w:val="00F858E0"/>
    <w:rsid w:val="00F85CCC"/>
    <w:rsid w:val="00F8612B"/>
    <w:rsid w:val="00F86520"/>
    <w:rsid w:val="00F87286"/>
    <w:rsid w:val="00F87325"/>
    <w:rsid w:val="00F90989"/>
    <w:rsid w:val="00F90ABD"/>
    <w:rsid w:val="00F9210E"/>
    <w:rsid w:val="00F92881"/>
    <w:rsid w:val="00F93B3F"/>
    <w:rsid w:val="00F93F0B"/>
    <w:rsid w:val="00F940FB"/>
    <w:rsid w:val="00F95672"/>
    <w:rsid w:val="00F95799"/>
    <w:rsid w:val="00F9591E"/>
    <w:rsid w:val="00F959A5"/>
    <w:rsid w:val="00F9617E"/>
    <w:rsid w:val="00F968DB"/>
    <w:rsid w:val="00F96EF4"/>
    <w:rsid w:val="00F97633"/>
    <w:rsid w:val="00F977DB"/>
    <w:rsid w:val="00F97D9A"/>
    <w:rsid w:val="00F97E76"/>
    <w:rsid w:val="00FA0344"/>
    <w:rsid w:val="00FA07C0"/>
    <w:rsid w:val="00FA1F17"/>
    <w:rsid w:val="00FA236B"/>
    <w:rsid w:val="00FA25B1"/>
    <w:rsid w:val="00FA2B33"/>
    <w:rsid w:val="00FA34C8"/>
    <w:rsid w:val="00FA34C9"/>
    <w:rsid w:val="00FA34FF"/>
    <w:rsid w:val="00FA35EA"/>
    <w:rsid w:val="00FA3D0D"/>
    <w:rsid w:val="00FA466F"/>
    <w:rsid w:val="00FA5434"/>
    <w:rsid w:val="00FA5D5C"/>
    <w:rsid w:val="00FA6508"/>
    <w:rsid w:val="00FA66CA"/>
    <w:rsid w:val="00FA6ABB"/>
    <w:rsid w:val="00FA73B2"/>
    <w:rsid w:val="00FA74D5"/>
    <w:rsid w:val="00FA7BDD"/>
    <w:rsid w:val="00FA7CB8"/>
    <w:rsid w:val="00FB021A"/>
    <w:rsid w:val="00FB0428"/>
    <w:rsid w:val="00FB06B5"/>
    <w:rsid w:val="00FB15A1"/>
    <w:rsid w:val="00FB1E9B"/>
    <w:rsid w:val="00FB282E"/>
    <w:rsid w:val="00FB2C06"/>
    <w:rsid w:val="00FB2D0A"/>
    <w:rsid w:val="00FB2F1A"/>
    <w:rsid w:val="00FB35E6"/>
    <w:rsid w:val="00FB3A53"/>
    <w:rsid w:val="00FB41C8"/>
    <w:rsid w:val="00FB4714"/>
    <w:rsid w:val="00FB4802"/>
    <w:rsid w:val="00FB57B5"/>
    <w:rsid w:val="00FB6AF6"/>
    <w:rsid w:val="00FB6D3D"/>
    <w:rsid w:val="00FB71F9"/>
    <w:rsid w:val="00FC0887"/>
    <w:rsid w:val="00FC0DE5"/>
    <w:rsid w:val="00FC1787"/>
    <w:rsid w:val="00FC179E"/>
    <w:rsid w:val="00FC25E8"/>
    <w:rsid w:val="00FC2EE3"/>
    <w:rsid w:val="00FC2EE8"/>
    <w:rsid w:val="00FC495B"/>
    <w:rsid w:val="00FC4B67"/>
    <w:rsid w:val="00FC57FD"/>
    <w:rsid w:val="00FC58DC"/>
    <w:rsid w:val="00FC5915"/>
    <w:rsid w:val="00FC5BAE"/>
    <w:rsid w:val="00FC5EAA"/>
    <w:rsid w:val="00FC5F91"/>
    <w:rsid w:val="00FC71ED"/>
    <w:rsid w:val="00FC7915"/>
    <w:rsid w:val="00FC7BA7"/>
    <w:rsid w:val="00FD0284"/>
    <w:rsid w:val="00FD0B42"/>
    <w:rsid w:val="00FD0F69"/>
    <w:rsid w:val="00FD10D5"/>
    <w:rsid w:val="00FD1D81"/>
    <w:rsid w:val="00FD239E"/>
    <w:rsid w:val="00FD24B4"/>
    <w:rsid w:val="00FD251C"/>
    <w:rsid w:val="00FD2B56"/>
    <w:rsid w:val="00FD3903"/>
    <w:rsid w:val="00FD4843"/>
    <w:rsid w:val="00FD602C"/>
    <w:rsid w:val="00FD6B6B"/>
    <w:rsid w:val="00FD6DFA"/>
    <w:rsid w:val="00FD7117"/>
    <w:rsid w:val="00FD77A2"/>
    <w:rsid w:val="00FD7863"/>
    <w:rsid w:val="00FE055F"/>
    <w:rsid w:val="00FE1130"/>
    <w:rsid w:val="00FE143F"/>
    <w:rsid w:val="00FE156F"/>
    <w:rsid w:val="00FE158F"/>
    <w:rsid w:val="00FE16DC"/>
    <w:rsid w:val="00FE1919"/>
    <w:rsid w:val="00FE2D7B"/>
    <w:rsid w:val="00FE34DC"/>
    <w:rsid w:val="00FE36DF"/>
    <w:rsid w:val="00FE4131"/>
    <w:rsid w:val="00FE4ACF"/>
    <w:rsid w:val="00FE4DB6"/>
    <w:rsid w:val="00FE50F3"/>
    <w:rsid w:val="00FE5222"/>
    <w:rsid w:val="00FE5E28"/>
    <w:rsid w:val="00FE6309"/>
    <w:rsid w:val="00FE6641"/>
    <w:rsid w:val="00FE78DE"/>
    <w:rsid w:val="00FE7CB3"/>
    <w:rsid w:val="00FF0181"/>
    <w:rsid w:val="00FF05FE"/>
    <w:rsid w:val="00FF0C2A"/>
    <w:rsid w:val="00FF1D1B"/>
    <w:rsid w:val="00FF2292"/>
    <w:rsid w:val="00FF290F"/>
    <w:rsid w:val="00FF3152"/>
    <w:rsid w:val="00FF33A9"/>
    <w:rsid w:val="00FF3615"/>
    <w:rsid w:val="00FF37B8"/>
    <w:rsid w:val="00FF482B"/>
    <w:rsid w:val="00FF5461"/>
    <w:rsid w:val="00FF66F7"/>
    <w:rsid w:val="00FF6A27"/>
    <w:rsid w:val="00FF6C9C"/>
    <w:rsid w:val="00FF7276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7F0A2042-A592-4496-93D9-461E3A6FA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A8B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paragraph" w:styleId="BodyText">
    <w:name w:val="Body Text"/>
    <w:aliases w:val="bt,body text,Body"/>
    <w:basedOn w:val="Normal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paragraph" w:styleId="Title">
    <w:name w:val="Title"/>
    <w:basedOn w:val="Normal"/>
    <w:qFormat/>
    <w:rsid w:val="00045A8B"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paragraph" w:styleId="Footer">
    <w:name w:val="footer"/>
    <w:basedOn w:val="Normal"/>
    <w:semiHidden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semiHidden/>
    <w:rsid w:val="00045A8B"/>
    <w:pPr>
      <w:jc w:val="center"/>
    </w:pPr>
    <w:rPr>
      <w:sz w:val="20"/>
      <w:szCs w:val="20"/>
    </w:rPr>
  </w:style>
  <w:style w:type="paragraph" w:styleId="ListBullet">
    <w:name w:val="List Bullet"/>
    <w:basedOn w:val="Normal"/>
    <w:autoRedefine/>
    <w:semiHidden/>
    <w:rsid w:val="00045A8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character" w:customStyle="1" w:styleId="apple-converted-space">
    <w:name w:val="apple-converted-space"/>
    <w:rsid w:val="007169E3"/>
  </w:style>
  <w:style w:type="character" w:customStyle="1" w:styleId="Heading4Char">
    <w:name w:val="Heading 4 Char"/>
    <w:link w:val="Heading4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ListParagraph">
    <w:name w:val="List Paragraph"/>
    <w:basedOn w:val="Normal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C7BF8-6A6F-484B-BF15-EDEF95EC3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680</TotalTime>
  <Pages>46</Pages>
  <Words>12165</Words>
  <Characters>69342</Characters>
  <Application>Microsoft Office Word</Application>
  <DocSecurity>0</DocSecurity>
  <Lines>577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อินเตอร์เนชั่นแนลมาซาลินเซอรามิค  จำกัด</vt:lpstr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81345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อินเตอร์เนชั่นแนลมาซาลินเซอรามิค  จำกัด</dc:title>
  <dc:creator>JaruwanS</dc:creator>
  <cp:lastModifiedBy>asathon@deloitte.com</cp:lastModifiedBy>
  <cp:revision>55</cp:revision>
  <cp:lastPrinted>2017-08-10T04:08:00Z</cp:lastPrinted>
  <dcterms:created xsi:type="dcterms:W3CDTF">2017-08-03T13:17:00Z</dcterms:created>
  <dcterms:modified xsi:type="dcterms:W3CDTF">2017-08-10T04:09:00Z</dcterms:modified>
</cp:coreProperties>
</file>