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  <w:bookmarkStart w:id="0" w:name="_GoBack"/>
      <w:bookmarkEnd w:id="0"/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E34840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 w:rsidR="00C81FBA" w:rsidRPr="00E34840">
        <w:rPr>
          <w:rFonts w:ascii="Angsana New" w:hAnsi="Angsana New"/>
          <w:sz w:val="52"/>
          <w:szCs w:val="52"/>
        </w:rPr>
        <w:t xml:space="preserve"> </w:t>
      </w:r>
      <w:r w:rsidR="00C81FBA" w:rsidRPr="00E34840">
        <w:rPr>
          <w:rFonts w:ascii="Angsana New" w:hAnsi="Angsana New"/>
          <w:sz w:val="52"/>
          <w:szCs w:val="52"/>
          <w:cs/>
        </w:rPr>
        <w:t>(มหาชน)</w:t>
      </w: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E34840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34840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0922F8" w:rsidRPr="00E34840">
        <w:rPr>
          <w:rFonts w:ascii="Angsana New" w:hAnsi="Angsana New"/>
          <w:b w:val="0"/>
          <w:bCs w:val="0"/>
          <w:sz w:val="32"/>
          <w:szCs w:val="32"/>
          <w:cs/>
        </w:rPr>
        <w:t>และหกเดือน</w:t>
      </w:r>
      <w:r w:rsidRPr="00E3484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0922F8" w:rsidRPr="00E34840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0922F8" w:rsidRPr="00E34840">
        <w:rPr>
          <w:rFonts w:ascii="Angsana New" w:hAnsi="Angsana New"/>
          <w:b w:val="0"/>
          <w:bCs w:val="0"/>
          <w:sz w:val="32"/>
          <w:szCs w:val="32"/>
          <w:cs/>
        </w:rPr>
        <w:t xml:space="preserve">มิถุนายน </w:t>
      </w:r>
      <w:r w:rsidR="00A23D6B" w:rsidRPr="00E34840">
        <w:rPr>
          <w:rFonts w:ascii="Angsana New" w:hAnsi="Angsana New"/>
          <w:b w:val="0"/>
          <w:bCs w:val="0"/>
          <w:sz w:val="32"/>
          <w:szCs w:val="32"/>
          <w:cs/>
        </w:rPr>
        <w:t>2560</w:t>
      </w: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34840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FF5846" w:rsidRPr="00E34840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34840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C764D" w:rsidRPr="00E34840" w:rsidRDefault="007C764D" w:rsidP="00FF5846">
      <w:pPr>
        <w:tabs>
          <w:tab w:val="left" w:pos="706"/>
          <w:tab w:val="left" w:pos="1412"/>
          <w:tab w:val="left" w:pos="2118"/>
        </w:tabs>
        <w:rPr>
          <w:rFonts w:ascii="Angsana New" w:hAnsi="Angsana New"/>
          <w:sz w:val="32"/>
          <w:szCs w:val="32"/>
        </w:rPr>
      </w:pPr>
    </w:p>
    <w:p w:rsidR="007C764D" w:rsidRPr="00E34840" w:rsidRDefault="007C764D" w:rsidP="007C764D">
      <w:pPr>
        <w:rPr>
          <w:rFonts w:ascii="Angsana New" w:hAnsi="Angsana New"/>
          <w:sz w:val="32"/>
          <w:szCs w:val="32"/>
        </w:rPr>
      </w:pPr>
    </w:p>
    <w:p w:rsidR="007C764D" w:rsidRPr="00E34840" w:rsidRDefault="007C764D" w:rsidP="007C764D">
      <w:pPr>
        <w:jc w:val="center"/>
        <w:rPr>
          <w:rFonts w:ascii="Angsana New" w:hAnsi="Angsana New"/>
          <w:sz w:val="32"/>
          <w:szCs w:val="32"/>
        </w:rPr>
      </w:pPr>
    </w:p>
    <w:p w:rsidR="00A41BD2" w:rsidRPr="00E34840" w:rsidRDefault="00A41BD2" w:rsidP="00A41BD2">
      <w:pPr>
        <w:rPr>
          <w:rFonts w:ascii="Angsana New" w:hAnsi="Angsana New"/>
          <w:sz w:val="32"/>
          <w:szCs w:val="32"/>
        </w:rPr>
      </w:pPr>
    </w:p>
    <w:p w:rsidR="00A41BD2" w:rsidRPr="00E34840" w:rsidRDefault="00A41BD2" w:rsidP="00A41BD2">
      <w:pPr>
        <w:rPr>
          <w:rFonts w:ascii="Angsana New" w:hAnsi="Angsana New"/>
          <w:sz w:val="32"/>
          <w:szCs w:val="32"/>
        </w:rPr>
      </w:pPr>
    </w:p>
    <w:p w:rsidR="00A41BD2" w:rsidRPr="00E34840" w:rsidRDefault="00A41BD2" w:rsidP="00A41BD2">
      <w:pPr>
        <w:rPr>
          <w:rFonts w:ascii="Angsana New" w:hAnsi="Angsana New"/>
          <w:sz w:val="32"/>
          <w:szCs w:val="32"/>
        </w:rPr>
      </w:pPr>
    </w:p>
    <w:p w:rsidR="00FF5846" w:rsidRPr="00E34840" w:rsidRDefault="00FF5846" w:rsidP="00A41BD2">
      <w:pPr>
        <w:rPr>
          <w:rFonts w:ascii="Angsana New" w:hAnsi="Angsana New"/>
          <w:sz w:val="32"/>
          <w:szCs w:val="32"/>
        </w:rPr>
        <w:sectPr w:rsidR="00FF5846" w:rsidRPr="00E34840" w:rsidSect="00120FD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:rsidR="00FF5846" w:rsidRPr="00E34840" w:rsidRDefault="00FF5846" w:rsidP="000922F8">
      <w:pPr>
        <w:pStyle w:val="Heading5"/>
        <w:spacing w:line="240" w:lineRule="auto"/>
        <w:ind w:right="47"/>
        <w:jc w:val="thaiDistribute"/>
        <w:rPr>
          <w:rFonts w:ascii="Angsana New" w:hAnsi="Angsana New"/>
          <w:sz w:val="32"/>
          <w:szCs w:val="32"/>
        </w:rPr>
      </w:pPr>
    </w:p>
    <w:p w:rsidR="00FF5846" w:rsidRPr="00E34840" w:rsidRDefault="00FF5846" w:rsidP="000922F8">
      <w:pPr>
        <w:pStyle w:val="Heading5"/>
        <w:spacing w:line="240" w:lineRule="auto"/>
        <w:ind w:right="47"/>
        <w:jc w:val="thaiDistribute"/>
        <w:rPr>
          <w:rFonts w:ascii="Angsana New" w:hAnsi="Angsana New"/>
          <w:sz w:val="32"/>
          <w:szCs w:val="32"/>
        </w:rPr>
      </w:pPr>
    </w:p>
    <w:p w:rsidR="00FF5846" w:rsidRPr="00E34840" w:rsidRDefault="00FF5846" w:rsidP="000922F8">
      <w:pPr>
        <w:spacing w:line="240" w:lineRule="auto"/>
        <w:rPr>
          <w:rFonts w:ascii="Angsana New" w:hAnsi="Angsana New"/>
          <w:sz w:val="32"/>
          <w:szCs w:val="32"/>
        </w:rPr>
      </w:pPr>
    </w:p>
    <w:p w:rsidR="00000E2A" w:rsidRPr="00E34840" w:rsidRDefault="00000E2A" w:rsidP="000922F8">
      <w:pPr>
        <w:spacing w:line="240" w:lineRule="auto"/>
        <w:rPr>
          <w:rFonts w:ascii="Angsana New" w:hAnsi="Angsana New"/>
          <w:sz w:val="32"/>
          <w:szCs w:val="32"/>
        </w:rPr>
      </w:pPr>
    </w:p>
    <w:p w:rsidR="00000E2A" w:rsidRPr="00E34840" w:rsidRDefault="00000E2A" w:rsidP="000922F8">
      <w:pPr>
        <w:spacing w:line="240" w:lineRule="auto"/>
        <w:rPr>
          <w:rFonts w:ascii="Angsana New" w:hAnsi="Angsana New"/>
          <w:sz w:val="32"/>
          <w:szCs w:val="32"/>
        </w:rPr>
      </w:pPr>
    </w:p>
    <w:p w:rsidR="00A23D6B" w:rsidRPr="00E34840" w:rsidRDefault="00A23D6B" w:rsidP="000922F8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A23D6B" w:rsidRPr="00E34840" w:rsidRDefault="00A23D6B" w:rsidP="000922F8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EB312C" w:rsidRPr="00E34840" w:rsidRDefault="00EB312C" w:rsidP="000922F8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FF5846" w:rsidRPr="00E34840" w:rsidRDefault="00FF5846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E3484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F5846" w:rsidRPr="00E34840" w:rsidRDefault="00FF5846" w:rsidP="000922F8">
      <w:pPr>
        <w:pStyle w:val="Bo-Blankline"/>
        <w:rPr>
          <w:sz w:val="30"/>
          <w:szCs w:val="30"/>
        </w:rPr>
      </w:pPr>
    </w:p>
    <w:p w:rsidR="00FF5846" w:rsidRPr="00E34840" w:rsidRDefault="00FF5846" w:rsidP="000922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เสนอ</w:t>
      </w:r>
      <w:r w:rsidRPr="00E34840">
        <w:rPr>
          <w:rFonts w:ascii="Angsana New" w:hAnsi="Angsana New"/>
          <w:sz w:val="30"/>
          <w:szCs w:val="30"/>
        </w:rPr>
        <w:tab/>
      </w:r>
      <w:r w:rsidRPr="00E34840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="00C81FBA" w:rsidRPr="00E34840">
        <w:rPr>
          <w:rFonts w:ascii="Angsana New" w:hAnsi="Angsana New"/>
          <w:sz w:val="30"/>
          <w:szCs w:val="30"/>
          <w:cs/>
        </w:rPr>
        <w:t xml:space="preserve">โพลีน </w:t>
      </w:r>
      <w:r w:rsidRPr="00E34840">
        <w:rPr>
          <w:rFonts w:ascii="Angsana New" w:hAnsi="Angsana New"/>
          <w:sz w:val="30"/>
          <w:szCs w:val="30"/>
          <w:cs/>
        </w:rPr>
        <w:t>เพาเวอร์ จำกัด</w:t>
      </w:r>
      <w:r w:rsidR="00C81FBA" w:rsidRPr="00E34840">
        <w:rPr>
          <w:rFonts w:ascii="Angsana New" w:hAnsi="Angsana New"/>
          <w:sz w:val="30"/>
          <w:szCs w:val="30"/>
          <w:cs/>
        </w:rPr>
        <w:t xml:space="preserve"> (มหาชน)</w:t>
      </w:r>
    </w:p>
    <w:p w:rsidR="00FF5846" w:rsidRPr="00E34840" w:rsidRDefault="00FF5846" w:rsidP="000922F8">
      <w:pPr>
        <w:pStyle w:val="Bo-Blankline"/>
        <w:rPr>
          <w:sz w:val="30"/>
          <w:szCs w:val="30"/>
        </w:rPr>
      </w:pPr>
    </w:p>
    <w:p w:rsidR="00FF5846" w:rsidRPr="00E34840" w:rsidRDefault="00FF5846" w:rsidP="000922F8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</w:rPr>
      </w:pPr>
      <w:r w:rsidRPr="00E34840">
        <w:rPr>
          <w:rFonts w:ascii="Angsana New" w:hAnsi="Angsana New" w:cs="Angsana New"/>
          <w:cs/>
        </w:rPr>
        <w:t>ข้า</w:t>
      </w:r>
      <w:r w:rsidR="005F3142" w:rsidRPr="00E34840">
        <w:rPr>
          <w:rFonts w:ascii="Angsana New" w:hAnsi="Angsana New" w:cs="Angsana New"/>
          <w:cs/>
        </w:rPr>
        <w:t>พเจ้าได้สอบทานงบแสดงฐานะการเงิน</w:t>
      </w:r>
      <w:r w:rsidRPr="00E34840">
        <w:rPr>
          <w:rFonts w:ascii="Angsana New" w:hAnsi="Angsana New" w:cs="Angsana New"/>
          <w:cs/>
        </w:rPr>
        <w:t xml:space="preserve"> ณ วันที่ 3</w:t>
      </w:r>
      <w:r w:rsidR="000922F8" w:rsidRPr="00E34840">
        <w:rPr>
          <w:rFonts w:ascii="Angsana New" w:hAnsi="Angsana New" w:cs="Angsana New"/>
          <w:cs/>
        </w:rPr>
        <w:t xml:space="preserve">0 มิถุนายน </w:t>
      </w:r>
      <w:r w:rsidR="00480D3E" w:rsidRPr="00E34840">
        <w:rPr>
          <w:rFonts w:ascii="Angsana New" w:hAnsi="Angsana New" w:cs="Angsana New"/>
          <w:cs/>
        </w:rPr>
        <w:t>25</w:t>
      </w:r>
      <w:r w:rsidR="00A23D6B" w:rsidRPr="00E34840">
        <w:rPr>
          <w:rFonts w:ascii="Angsana New" w:hAnsi="Angsana New" w:cs="Angsana New"/>
          <w:cs/>
        </w:rPr>
        <w:t xml:space="preserve">60 </w:t>
      </w:r>
      <w:r w:rsidRPr="00E34840">
        <w:rPr>
          <w:rFonts w:ascii="Angsana New" w:hAnsi="Angsana New" w:cs="Angsana New"/>
          <w:cs/>
        </w:rPr>
        <w:t>งบกำไรขาดทุนเบ็ดเสร็จ</w:t>
      </w:r>
      <w:r w:rsidR="007860CE">
        <w:rPr>
          <w:rFonts w:ascii="Angsana New" w:hAnsi="Angsana New" w:cs="Angsana New" w:hint="cs"/>
          <w:cs/>
        </w:rPr>
        <w:t xml:space="preserve">สำหรับงวดสามเดือน </w:t>
      </w:r>
      <w:r w:rsidR="00E14BF6">
        <w:rPr>
          <w:rFonts w:ascii="Angsana New" w:hAnsi="Angsana New" w:cs="Angsana New"/>
          <w:cs/>
        </w:rPr>
        <w:br/>
      </w:r>
      <w:r w:rsidR="007860CE">
        <w:rPr>
          <w:rFonts w:ascii="Angsana New" w:hAnsi="Angsana New" w:cs="Angsana New" w:hint="cs"/>
          <w:cs/>
        </w:rPr>
        <w:t>และหกเดือนสิ้นสุดวันที่</w:t>
      </w:r>
      <w:r w:rsidR="007860CE">
        <w:rPr>
          <w:rFonts w:ascii="Angsana New" w:hAnsi="Angsana New" w:cs="Angsana New" w:hint="cs"/>
          <w:cs/>
          <w:lang w:val="en-US"/>
        </w:rPr>
        <w:t xml:space="preserve"> </w:t>
      </w:r>
      <w:r w:rsidR="007860CE">
        <w:rPr>
          <w:rFonts w:ascii="Angsana New" w:hAnsi="Angsana New" w:cs="Angsana New"/>
          <w:lang w:val="en-US"/>
        </w:rPr>
        <w:t xml:space="preserve">30 </w:t>
      </w:r>
      <w:r w:rsidR="007860CE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7860CE">
        <w:rPr>
          <w:rFonts w:ascii="Angsana New" w:hAnsi="Angsana New" w:cs="Angsana New"/>
          <w:lang w:val="en-US"/>
        </w:rPr>
        <w:t>2560</w:t>
      </w:r>
      <w:r w:rsidRPr="00E34840">
        <w:rPr>
          <w:rFonts w:ascii="Angsana New" w:hAnsi="Angsana New" w:cs="Angsana New"/>
          <w:cs/>
        </w:rPr>
        <w:t xml:space="preserve"> งบแสดงการเปลี่ยนแปลงส่วนของผู้ถือหุ้นและงบกระแสเงินสด สำหรับงวด</w:t>
      </w:r>
      <w:r w:rsidR="00C412A9" w:rsidRPr="00E34840">
        <w:rPr>
          <w:rFonts w:ascii="Angsana New" w:hAnsi="Angsana New" w:cs="Angsana New"/>
          <w:cs/>
          <w:lang w:val="en-US"/>
        </w:rPr>
        <w:t>หก</w:t>
      </w:r>
      <w:r w:rsidRPr="00E34840">
        <w:rPr>
          <w:rFonts w:ascii="Angsana New" w:hAnsi="Angsana New" w:cs="Angsana New"/>
          <w:cs/>
        </w:rPr>
        <w:t xml:space="preserve">เดือนสิ้นสุดวันที่ </w:t>
      </w:r>
      <w:r w:rsidR="00C412A9" w:rsidRPr="00E34840">
        <w:rPr>
          <w:rFonts w:ascii="Angsana New" w:hAnsi="Angsana New" w:cs="Angsana New"/>
          <w:lang w:val="en-US"/>
        </w:rPr>
        <w:t xml:space="preserve">30 </w:t>
      </w:r>
      <w:r w:rsidR="00C412A9" w:rsidRPr="00E34840">
        <w:rPr>
          <w:rFonts w:ascii="Angsana New" w:hAnsi="Angsana New" w:cs="Angsana New"/>
          <w:cs/>
          <w:lang w:val="en-US"/>
        </w:rPr>
        <w:t xml:space="preserve">มิถุนายน </w:t>
      </w:r>
      <w:r w:rsidR="00480D3E" w:rsidRPr="00E34840">
        <w:rPr>
          <w:rFonts w:ascii="Angsana New" w:hAnsi="Angsana New" w:cs="Angsana New"/>
          <w:cs/>
        </w:rPr>
        <w:t>25</w:t>
      </w:r>
      <w:r w:rsidR="00A23D6B" w:rsidRPr="00E34840">
        <w:rPr>
          <w:rFonts w:ascii="Angsana New" w:hAnsi="Angsana New" w:cs="Angsana New"/>
          <w:cs/>
        </w:rPr>
        <w:t>60</w:t>
      </w:r>
      <w:r w:rsidRPr="00E34840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</w:t>
      </w:r>
      <w:r w:rsidR="00C81FBA" w:rsidRPr="00E34840">
        <w:rPr>
          <w:rFonts w:ascii="Angsana New" w:hAnsi="Angsana New" w:cs="Angsana New"/>
          <w:cs/>
        </w:rPr>
        <w:t xml:space="preserve">่างกาล) ของบริษัท ทีพีไอ โพลีน </w:t>
      </w:r>
      <w:r w:rsidRPr="00E34840">
        <w:rPr>
          <w:rFonts w:ascii="Angsana New" w:hAnsi="Angsana New" w:cs="Angsana New"/>
          <w:cs/>
        </w:rPr>
        <w:t xml:space="preserve">เพาเวอร์ จำกัด </w:t>
      </w:r>
      <w:r w:rsidR="00C81FBA" w:rsidRPr="00E34840">
        <w:rPr>
          <w:rFonts w:ascii="Angsana New" w:hAnsi="Angsana New" w:cs="Angsana New"/>
          <w:cs/>
        </w:rPr>
        <w:t xml:space="preserve">(มหาชน) </w:t>
      </w:r>
      <w:r w:rsidRPr="00E34840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</w:t>
      </w:r>
      <w:r w:rsidR="007860CE">
        <w:rPr>
          <w:rFonts w:ascii="Angsana New" w:hAnsi="Angsana New" w:cs="Angsana New"/>
          <w:cs/>
        </w:rPr>
        <w:t>ตรฐานการบัญชี ฉบับที่ 34 เรื่อง</w:t>
      </w:r>
      <w:r w:rsidR="007860CE">
        <w:rPr>
          <w:rFonts w:ascii="Angsana New" w:hAnsi="Angsana New" w:cs="Angsana New" w:hint="cs"/>
          <w:cs/>
        </w:rPr>
        <w:t xml:space="preserve"> </w:t>
      </w:r>
      <w:r w:rsidR="00917DBC" w:rsidRPr="00E34840">
        <w:rPr>
          <w:rFonts w:ascii="Angsana New" w:hAnsi="Angsana New" w:cs="Angsana New"/>
          <w:cs/>
        </w:rPr>
        <w:t>การ</w:t>
      </w:r>
      <w:r w:rsidR="00E44D17" w:rsidRPr="00E34840">
        <w:rPr>
          <w:rFonts w:ascii="Angsana New" w:hAnsi="Angsana New" w:cs="Angsana New"/>
          <w:cs/>
        </w:rPr>
        <w:t>รายงานทาง</w:t>
      </w:r>
      <w:r w:rsidRPr="00E34840">
        <w:rPr>
          <w:rFonts w:ascii="Angsana New" w:hAnsi="Angsana New" w:cs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972A3" w:rsidRPr="00E34840" w:rsidRDefault="00D972A3" w:rsidP="000922F8">
      <w:pPr>
        <w:pStyle w:val="Bo-Blankline"/>
        <w:rPr>
          <w:sz w:val="30"/>
          <w:szCs w:val="30"/>
        </w:rPr>
      </w:pPr>
    </w:p>
    <w:p w:rsidR="00FF5846" w:rsidRPr="00E34840" w:rsidRDefault="00FF5846" w:rsidP="000922F8">
      <w:pPr>
        <w:pStyle w:val="BlockText"/>
        <w:spacing w:before="0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E34840">
        <w:rPr>
          <w:rFonts w:ascii="Angsana New" w:hAnsi="Angsana New"/>
          <w:i/>
          <w:iCs/>
          <w:sz w:val="30"/>
          <w:szCs w:val="30"/>
          <w:cs/>
        </w:rPr>
        <w:t>ขอบเขตการสอบทา</w:t>
      </w:r>
      <w:r w:rsidRPr="00E34840">
        <w:rPr>
          <w:rFonts w:ascii="Angsana New" w:hAnsi="Angsana New"/>
          <w:i/>
          <w:iCs/>
          <w:sz w:val="30"/>
          <w:szCs w:val="30"/>
          <w:cs/>
          <w:lang w:val="en-US"/>
        </w:rPr>
        <w:t>น</w:t>
      </w:r>
      <w:r w:rsidRPr="00E34840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D972A3" w:rsidRPr="00E34840" w:rsidRDefault="00D972A3" w:rsidP="000922F8">
      <w:pPr>
        <w:pStyle w:val="Bo-Blankline"/>
        <w:rPr>
          <w:sz w:val="30"/>
          <w:szCs w:val="30"/>
        </w:rPr>
      </w:pPr>
    </w:p>
    <w:p w:rsidR="00FF5846" w:rsidRPr="00E34840" w:rsidRDefault="00FF5846" w:rsidP="000922F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2410 </w:t>
      </w:r>
      <w:r w:rsidRPr="00E34840">
        <w:rPr>
          <w:rFonts w:ascii="Angsana New" w:hAnsi="Angsana New"/>
          <w:sz w:val="30"/>
          <w:szCs w:val="30"/>
        </w:rPr>
        <w:t>“</w:t>
      </w:r>
      <w:r w:rsidRPr="00E3484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34840">
        <w:rPr>
          <w:rFonts w:ascii="Angsana New" w:hAnsi="Angsana New"/>
          <w:sz w:val="30"/>
          <w:szCs w:val="30"/>
        </w:rPr>
        <w:t>”</w:t>
      </w:r>
      <w:r w:rsidRPr="00E3484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14BF6">
        <w:rPr>
          <w:rFonts w:ascii="Angsana New" w:hAnsi="Angsana New"/>
          <w:sz w:val="30"/>
          <w:szCs w:val="30"/>
        </w:rPr>
        <w:br/>
      </w:r>
      <w:r w:rsidRPr="00E34840">
        <w:rPr>
          <w:rFonts w:ascii="Angsana New" w:hAnsi="Angsana New"/>
          <w:sz w:val="30"/>
          <w:szCs w:val="30"/>
          <w:cs/>
        </w:rPr>
        <w:t>ซึ่งอาจพบได้จากการ</w:t>
      </w:r>
      <w:r w:rsidR="00F14BB4" w:rsidRPr="00E34840">
        <w:rPr>
          <w:rFonts w:ascii="Angsana New" w:hAnsi="Angsana New"/>
          <w:sz w:val="30"/>
          <w:szCs w:val="30"/>
          <w:cs/>
        </w:rPr>
        <w:t>ตรวจสอบ ดังนั้นข้าพเจ้าจึงไม่</w:t>
      </w:r>
      <w:r w:rsidRPr="00E34840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:rsidR="000922F8" w:rsidRPr="00E34840" w:rsidRDefault="000922F8" w:rsidP="000922F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922F8" w:rsidRPr="00E34840" w:rsidRDefault="000922F8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922F8" w:rsidRPr="00E34840" w:rsidRDefault="000922F8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922F8" w:rsidRPr="00E34840" w:rsidRDefault="000922F8">
      <w:pPr>
        <w:spacing w:line="240" w:lineRule="auto"/>
        <w:rPr>
          <w:rFonts w:ascii="Angsana New" w:hAnsi="Angsana New"/>
          <w:sz w:val="16"/>
          <w:szCs w:val="16"/>
          <w:cs/>
        </w:rPr>
        <w:sectPr w:rsidR="000922F8" w:rsidRPr="00E34840" w:rsidSect="00120FD0"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FF5846" w:rsidRPr="00E34840" w:rsidRDefault="00FF5846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4840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ข้อสรุป</w:t>
      </w:r>
    </w:p>
    <w:p w:rsidR="00D972A3" w:rsidRPr="00E34840" w:rsidRDefault="00D972A3" w:rsidP="00D972A3">
      <w:pPr>
        <w:pStyle w:val="Bo-Blankline"/>
        <w:rPr>
          <w:sz w:val="30"/>
          <w:szCs w:val="30"/>
        </w:rPr>
      </w:pPr>
    </w:p>
    <w:p w:rsidR="00FF5846" w:rsidRPr="00E34840" w:rsidRDefault="00FF5846" w:rsidP="00FF5846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E34840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E14BF6">
        <w:rPr>
          <w:rFonts w:ascii="Angsana New" w:hAnsi="Angsana New" w:cs="Angsana New"/>
          <w:cs/>
        </w:rPr>
        <w:br/>
      </w:r>
      <w:r w:rsidRPr="00E34840">
        <w:rPr>
          <w:rFonts w:ascii="Angsana New" w:hAnsi="Angsana New" w:cs="Angsana New"/>
          <w:cs/>
        </w:rPr>
        <w:t xml:space="preserve">ฉบับที่ 34 เรื่อง </w:t>
      </w:r>
      <w:r w:rsidR="007C3EB8" w:rsidRPr="00E34840">
        <w:rPr>
          <w:rFonts w:ascii="Angsana New" w:hAnsi="Angsana New" w:cs="Angsana New"/>
          <w:cs/>
        </w:rPr>
        <w:t>การ</w:t>
      </w:r>
      <w:r w:rsidR="00E44D17" w:rsidRPr="00E34840">
        <w:rPr>
          <w:rFonts w:ascii="Angsana New" w:hAnsi="Angsana New" w:cs="Angsana New"/>
          <w:cs/>
        </w:rPr>
        <w:t>รายงานทางการเงิน</w:t>
      </w:r>
      <w:r w:rsidRPr="00E34840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:rsidR="00FF5846" w:rsidRPr="00E34840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72A3" w:rsidRPr="00E34840" w:rsidRDefault="00D972A3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412A9" w:rsidRPr="00E34840" w:rsidRDefault="00C412A9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66581" w:rsidRPr="00E34840" w:rsidRDefault="00666581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F5846" w:rsidRPr="00E34840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</w:rPr>
        <w:t>(</w:t>
      </w:r>
      <w:r w:rsidR="0090796C" w:rsidRPr="00E34840">
        <w:rPr>
          <w:rFonts w:ascii="Angsana New" w:hAnsi="Angsana New"/>
          <w:sz w:val="30"/>
          <w:szCs w:val="30"/>
          <w:cs/>
        </w:rPr>
        <w:t>บุญญฤทธิ์ ถนอมเจริญ</w:t>
      </w:r>
      <w:r w:rsidRPr="00E34840">
        <w:rPr>
          <w:rFonts w:ascii="Angsana New" w:hAnsi="Angsana New"/>
          <w:sz w:val="30"/>
          <w:szCs w:val="30"/>
        </w:rPr>
        <w:t>)</w:t>
      </w:r>
    </w:p>
    <w:p w:rsidR="00FF5846" w:rsidRPr="00E34840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F5846" w:rsidRPr="00E34840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90796C" w:rsidRPr="00E34840">
        <w:rPr>
          <w:rFonts w:ascii="Angsana New" w:hAnsi="Angsana New"/>
          <w:sz w:val="30"/>
          <w:szCs w:val="30"/>
          <w:cs/>
        </w:rPr>
        <w:t>7900</w:t>
      </w:r>
    </w:p>
    <w:p w:rsidR="00FF5846" w:rsidRPr="00E34840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:rsidR="00FF5846" w:rsidRPr="00E34840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5846" w:rsidRPr="00E34840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F5846" w:rsidRPr="00D55E30" w:rsidRDefault="00D55E30" w:rsidP="00FF5846">
      <w:pPr>
        <w:tabs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  <w:lang w:val="en-US"/>
        </w:rPr>
        <w:t>2560</w:t>
      </w:r>
    </w:p>
    <w:p w:rsidR="00C412A9" w:rsidRPr="00E34840" w:rsidRDefault="00C412A9" w:rsidP="00FF5846">
      <w:pPr>
        <w:tabs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</w:rPr>
      </w:pPr>
    </w:p>
    <w:sectPr w:rsidR="00C412A9" w:rsidRPr="00E34840" w:rsidSect="004E0182">
      <w:headerReference w:type="default" r:id="rId18"/>
      <w:footerReference w:type="default" r:id="rId19"/>
      <w:footerReference w:type="first" r:id="rId20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6EE" w:rsidRDefault="002066EE">
      <w:r>
        <w:separator/>
      </w:r>
    </w:p>
  </w:endnote>
  <w:endnote w:type="continuationSeparator" w:id="0">
    <w:p w:rsidR="002066EE" w:rsidRDefault="00206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Default="00E14BF6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Pr="000B2237" w:rsidRDefault="00E14BF6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B2237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Default="00E14BF6">
    <w:pPr>
      <w:pStyle w:val="Footer"/>
      <w:jc w:val="center"/>
    </w:pPr>
  </w:p>
  <w:p w:rsidR="00E14BF6" w:rsidRPr="00B34897" w:rsidRDefault="00E14BF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Pr="004E0182" w:rsidRDefault="00E14BF6" w:rsidP="002345F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Pr="00E34840" w:rsidRDefault="00E14BF6">
    <w:pPr>
      <w:pStyle w:val="Footer"/>
      <w:jc w:val="center"/>
      <w:rPr>
        <w:rFonts w:ascii="Angsana New" w:hAnsi="Angsana New"/>
        <w:sz w:val="30"/>
        <w:szCs w:val="30"/>
      </w:rPr>
    </w:pPr>
    <w:r w:rsidRPr="00E34840">
      <w:rPr>
        <w:rFonts w:ascii="Angsana New" w:hAnsi="Angsana New"/>
        <w:sz w:val="30"/>
        <w:szCs w:val="30"/>
      </w:rPr>
      <w:fldChar w:fldCharType="begin"/>
    </w:r>
    <w:r w:rsidRPr="00E34840">
      <w:rPr>
        <w:rFonts w:ascii="Angsana New" w:hAnsi="Angsana New"/>
        <w:sz w:val="30"/>
        <w:szCs w:val="30"/>
      </w:rPr>
      <w:instrText xml:space="preserve"> PAGE   \* MERGEFORMAT </w:instrText>
    </w:r>
    <w:r w:rsidRPr="00E34840">
      <w:rPr>
        <w:rFonts w:ascii="Angsana New" w:hAnsi="Angsana New"/>
        <w:sz w:val="30"/>
        <w:szCs w:val="30"/>
      </w:rPr>
      <w:fldChar w:fldCharType="separate"/>
    </w:r>
    <w:r w:rsidR="004E0182">
      <w:rPr>
        <w:rFonts w:ascii="Angsana New" w:hAnsi="Angsana New"/>
        <w:noProof/>
        <w:sz w:val="30"/>
        <w:szCs w:val="30"/>
      </w:rPr>
      <w:t>35</w:t>
    </w:r>
    <w:r w:rsidRPr="00E34840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182" w:rsidRPr="004E0182" w:rsidRDefault="004E0182" w:rsidP="002345F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6EE" w:rsidRDefault="002066EE">
      <w:r>
        <w:separator/>
      </w:r>
    </w:p>
  </w:footnote>
  <w:footnote w:type="continuationSeparator" w:id="0">
    <w:p w:rsidR="002066EE" w:rsidRDefault="002066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Default="00E14BF6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Default="00E14BF6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E14BF6" w:rsidRDefault="00E14BF6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E14BF6" w:rsidRPr="00E22BD2" w:rsidRDefault="00E14BF6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E14BF6" w:rsidRDefault="00E14BF6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Default="00E14BF6">
    <w:pPr>
      <w:pStyle w:val="Header"/>
      <w:framePr w:wrap="around" w:vAnchor="text" w:hAnchor="margin" w:xAlign="right" w:y="1"/>
      <w:rPr>
        <w:rStyle w:val="PageNumber"/>
      </w:rPr>
    </w:pPr>
  </w:p>
  <w:p w:rsidR="00E14BF6" w:rsidRDefault="00E14BF6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Default="00E14BF6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Default="00E14BF6">
    <w:pPr>
      <w:pStyle w:val="Header"/>
      <w:framePr w:wrap="around" w:vAnchor="text" w:hAnchor="margin" w:xAlign="right" w:y="1"/>
      <w:rPr>
        <w:rStyle w:val="PageNumber"/>
      </w:rPr>
    </w:pPr>
  </w:p>
  <w:p w:rsidR="00E14BF6" w:rsidRDefault="00E14BF6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Default="00E14BF6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E14BF6" w:rsidRDefault="00E14BF6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E14BF6" w:rsidRPr="00E22BD2" w:rsidRDefault="00E14BF6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E14BF6" w:rsidRDefault="00E14BF6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4">
    <w:nsid w:val="17252A40"/>
    <w:multiLevelType w:val="multilevel"/>
    <w:tmpl w:val="69AAFF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77345A6"/>
    <w:multiLevelType w:val="hybridMultilevel"/>
    <w:tmpl w:val="872E6916"/>
    <w:lvl w:ilvl="0" w:tplc="FD0695D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05AD8"/>
    <w:multiLevelType w:val="multilevel"/>
    <w:tmpl w:val="63B49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9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4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8">
    <w:nsid w:val="4FF40B81"/>
    <w:multiLevelType w:val="hybridMultilevel"/>
    <w:tmpl w:val="CD7812C0"/>
    <w:lvl w:ilvl="0" w:tplc="8250DBE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F30A13"/>
    <w:multiLevelType w:val="multilevel"/>
    <w:tmpl w:val="A878A2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thaiLetters"/>
      <w:lvlText w:val="%2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>
    <w:nsid w:val="5BE35078"/>
    <w:multiLevelType w:val="multilevel"/>
    <w:tmpl w:val="151AED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5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6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27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3"/>
  </w:num>
  <w:num w:numId="2">
    <w:abstractNumId w:val="17"/>
  </w:num>
  <w:num w:numId="3">
    <w:abstractNumId w:val="23"/>
  </w:num>
  <w:num w:numId="4">
    <w:abstractNumId w:val="24"/>
  </w:num>
  <w:num w:numId="5">
    <w:abstractNumId w:val="12"/>
  </w:num>
  <w:num w:numId="6">
    <w:abstractNumId w:val="1"/>
  </w:num>
  <w:num w:numId="7">
    <w:abstractNumId w:val="25"/>
  </w:num>
  <w:num w:numId="8">
    <w:abstractNumId w:val="13"/>
  </w:num>
  <w:num w:numId="9">
    <w:abstractNumId w:val="8"/>
  </w:num>
  <w:num w:numId="10">
    <w:abstractNumId w:val="16"/>
  </w:num>
  <w:num w:numId="11">
    <w:abstractNumId w:val="26"/>
  </w:num>
  <w:num w:numId="12">
    <w:abstractNumId w:val="11"/>
  </w:num>
  <w:num w:numId="13">
    <w:abstractNumId w:val="22"/>
  </w:num>
  <w:num w:numId="14">
    <w:abstractNumId w:val="10"/>
  </w:num>
  <w:num w:numId="15">
    <w:abstractNumId w:val="15"/>
  </w:num>
  <w:num w:numId="16">
    <w:abstractNumId w:val="2"/>
  </w:num>
  <w:num w:numId="17">
    <w:abstractNumId w:val="27"/>
  </w:num>
  <w:num w:numId="18">
    <w:abstractNumId w:val="14"/>
  </w:num>
  <w:num w:numId="19">
    <w:abstractNumId w:val="7"/>
  </w:num>
  <w:num w:numId="20">
    <w:abstractNumId w:val="21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"/>
  </w:num>
  <w:num w:numId="28">
    <w:abstractNumId w:val="5"/>
  </w:num>
  <w:num w:numId="29">
    <w:abstractNumId w:val="18"/>
  </w:num>
  <w:num w:numId="30">
    <w:abstractNumId w:val="1"/>
  </w:num>
  <w:num w:numId="31">
    <w:abstractNumId w:val="9"/>
  </w:num>
  <w:num w:numId="32">
    <w:abstractNumId w:val="4"/>
  </w:num>
  <w:num w:numId="33">
    <w:abstractNumId w:val="19"/>
  </w:num>
  <w:num w:numId="34">
    <w:abstractNumId w:val="20"/>
  </w:num>
  <w:num w:numId="35">
    <w:abstractNumId w:val="6"/>
  </w:num>
  <w:num w:numId="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D81"/>
    <w:rsid w:val="00001EB9"/>
    <w:rsid w:val="00001FF3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66C"/>
    <w:rsid w:val="00004E64"/>
    <w:rsid w:val="00004F7E"/>
    <w:rsid w:val="00005133"/>
    <w:rsid w:val="0000627B"/>
    <w:rsid w:val="000062BC"/>
    <w:rsid w:val="00006723"/>
    <w:rsid w:val="000069A2"/>
    <w:rsid w:val="00006BEB"/>
    <w:rsid w:val="00006C42"/>
    <w:rsid w:val="0000702A"/>
    <w:rsid w:val="000070F4"/>
    <w:rsid w:val="0000719F"/>
    <w:rsid w:val="000074BC"/>
    <w:rsid w:val="00010439"/>
    <w:rsid w:val="00010620"/>
    <w:rsid w:val="000116AA"/>
    <w:rsid w:val="00011710"/>
    <w:rsid w:val="00011797"/>
    <w:rsid w:val="00012023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3E0"/>
    <w:rsid w:val="00020824"/>
    <w:rsid w:val="000208B2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5619"/>
    <w:rsid w:val="00025F5D"/>
    <w:rsid w:val="00026326"/>
    <w:rsid w:val="00026507"/>
    <w:rsid w:val="000265B8"/>
    <w:rsid w:val="00026C1F"/>
    <w:rsid w:val="00026CE5"/>
    <w:rsid w:val="00026EA3"/>
    <w:rsid w:val="00027169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DC"/>
    <w:rsid w:val="00031C5A"/>
    <w:rsid w:val="00031E80"/>
    <w:rsid w:val="00031F3A"/>
    <w:rsid w:val="00031FC0"/>
    <w:rsid w:val="00032081"/>
    <w:rsid w:val="00032439"/>
    <w:rsid w:val="0003299A"/>
    <w:rsid w:val="000333B0"/>
    <w:rsid w:val="000336D3"/>
    <w:rsid w:val="00033902"/>
    <w:rsid w:val="00034935"/>
    <w:rsid w:val="00034A53"/>
    <w:rsid w:val="00034E29"/>
    <w:rsid w:val="00034F54"/>
    <w:rsid w:val="0003573E"/>
    <w:rsid w:val="000361D4"/>
    <w:rsid w:val="000363DC"/>
    <w:rsid w:val="000367E2"/>
    <w:rsid w:val="00037204"/>
    <w:rsid w:val="000401D1"/>
    <w:rsid w:val="000402DB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4FBF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3CCB"/>
    <w:rsid w:val="000540BB"/>
    <w:rsid w:val="0005413E"/>
    <w:rsid w:val="00054473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518"/>
    <w:rsid w:val="00057D43"/>
    <w:rsid w:val="00060224"/>
    <w:rsid w:val="000602DE"/>
    <w:rsid w:val="000604EB"/>
    <w:rsid w:val="00060CA2"/>
    <w:rsid w:val="00060E97"/>
    <w:rsid w:val="000611A7"/>
    <w:rsid w:val="0006214C"/>
    <w:rsid w:val="00062556"/>
    <w:rsid w:val="000629B5"/>
    <w:rsid w:val="00062CA7"/>
    <w:rsid w:val="00063824"/>
    <w:rsid w:val="000639B2"/>
    <w:rsid w:val="00063A04"/>
    <w:rsid w:val="000640AD"/>
    <w:rsid w:val="00064A10"/>
    <w:rsid w:val="00064BF9"/>
    <w:rsid w:val="00064D40"/>
    <w:rsid w:val="00064F82"/>
    <w:rsid w:val="00065957"/>
    <w:rsid w:val="000659B3"/>
    <w:rsid w:val="00065A69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34A8"/>
    <w:rsid w:val="00073A37"/>
    <w:rsid w:val="00073A92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9B4"/>
    <w:rsid w:val="00077F93"/>
    <w:rsid w:val="00080AC3"/>
    <w:rsid w:val="00080ECF"/>
    <w:rsid w:val="00080F53"/>
    <w:rsid w:val="0008137B"/>
    <w:rsid w:val="000818B2"/>
    <w:rsid w:val="00082B00"/>
    <w:rsid w:val="00083067"/>
    <w:rsid w:val="0008341D"/>
    <w:rsid w:val="0008358E"/>
    <w:rsid w:val="00083920"/>
    <w:rsid w:val="000844CC"/>
    <w:rsid w:val="00084F61"/>
    <w:rsid w:val="00084F69"/>
    <w:rsid w:val="000857BA"/>
    <w:rsid w:val="000857F2"/>
    <w:rsid w:val="00085B0A"/>
    <w:rsid w:val="00085D23"/>
    <w:rsid w:val="00085DE0"/>
    <w:rsid w:val="000860EB"/>
    <w:rsid w:val="00086B7B"/>
    <w:rsid w:val="000874F1"/>
    <w:rsid w:val="00087692"/>
    <w:rsid w:val="00087955"/>
    <w:rsid w:val="00090330"/>
    <w:rsid w:val="000905CD"/>
    <w:rsid w:val="000912A8"/>
    <w:rsid w:val="00091A06"/>
    <w:rsid w:val="00091C4F"/>
    <w:rsid w:val="00092292"/>
    <w:rsid w:val="000922A7"/>
    <w:rsid w:val="000922F8"/>
    <w:rsid w:val="000926D0"/>
    <w:rsid w:val="0009291E"/>
    <w:rsid w:val="00093A5B"/>
    <w:rsid w:val="00094332"/>
    <w:rsid w:val="000944C1"/>
    <w:rsid w:val="00095BA4"/>
    <w:rsid w:val="00095C0B"/>
    <w:rsid w:val="000962FA"/>
    <w:rsid w:val="0009663B"/>
    <w:rsid w:val="00096B41"/>
    <w:rsid w:val="00096B87"/>
    <w:rsid w:val="00096FB9"/>
    <w:rsid w:val="000970B4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851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237"/>
    <w:rsid w:val="000B28A1"/>
    <w:rsid w:val="000B2CD6"/>
    <w:rsid w:val="000B3152"/>
    <w:rsid w:val="000B3394"/>
    <w:rsid w:val="000B3823"/>
    <w:rsid w:val="000B3BD0"/>
    <w:rsid w:val="000B3D66"/>
    <w:rsid w:val="000B4032"/>
    <w:rsid w:val="000B4594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065"/>
    <w:rsid w:val="000C410B"/>
    <w:rsid w:val="000C4878"/>
    <w:rsid w:val="000C4EF2"/>
    <w:rsid w:val="000C5ABA"/>
    <w:rsid w:val="000C5C1A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6E0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E11"/>
    <w:rsid w:val="000F10D9"/>
    <w:rsid w:val="000F1243"/>
    <w:rsid w:val="000F13DC"/>
    <w:rsid w:val="000F14C9"/>
    <w:rsid w:val="000F19D1"/>
    <w:rsid w:val="000F1FB3"/>
    <w:rsid w:val="000F2197"/>
    <w:rsid w:val="000F23C6"/>
    <w:rsid w:val="000F242F"/>
    <w:rsid w:val="000F2639"/>
    <w:rsid w:val="000F2A9A"/>
    <w:rsid w:val="000F3074"/>
    <w:rsid w:val="000F3A69"/>
    <w:rsid w:val="000F3EFE"/>
    <w:rsid w:val="000F42D2"/>
    <w:rsid w:val="000F4377"/>
    <w:rsid w:val="000F4859"/>
    <w:rsid w:val="000F57ED"/>
    <w:rsid w:val="000F62B4"/>
    <w:rsid w:val="000F62BB"/>
    <w:rsid w:val="000F6DF2"/>
    <w:rsid w:val="000F7176"/>
    <w:rsid w:val="000F77DD"/>
    <w:rsid w:val="000F788D"/>
    <w:rsid w:val="000F7D57"/>
    <w:rsid w:val="00100327"/>
    <w:rsid w:val="001005B5"/>
    <w:rsid w:val="00101321"/>
    <w:rsid w:val="001016DC"/>
    <w:rsid w:val="00101B33"/>
    <w:rsid w:val="00101BD2"/>
    <w:rsid w:val="00101F4C"/>
    <w:rsid w:val="00101F50"/>
    <w:rsid w:val="0010278C"/>
    <w:rsid w:val="001029D1"/>
    <w:rsid w:val="001029F0"/>
    <w:rsid w:val="00103A99"/>
    <w:rsid w:val="00103DD9"/>
    <w:rsid w:val="00104178"/>
    <w:rsid w:val="00104302"/>
    <w:rsid w:val="00104B1A"/>
    <w:rsid w:val="00104ED3"/>
    <w:rsid w:val="00105101"/>
    <w:rsid w:val="00105738"/>
    <w:rsid w:val="00105F4F"/>
    <w:rsid w:val="00105FFD"/>
    <w:rsid w:val="001067F4"/>
    <w:rsid w:val="00106E62"/>
    <w:rsid w:val="001072C1"/>
    <w:rsid w:val="001074D8"/>
    <w:rsid w:val="001076DD"/>
    <w:rsid w:val="001076E3"/>
    <w:rsid w:val="0011022C"/>
    <w:rsid w:val="00110305"/>
    <w:rsid w:val="0011095E"/>
    <w:rsid w:val="001116A5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0FD0"/>
    <w:rsid w:val="001212BE"/>
    <w:rsid w:val="00121C77"/>
    <w:rsid w:val="0012229E"/>
    <w:rsid w:val="0012241D"/>
    <w:rsid w:val="001229FB"/>
    <w:rsid w:val="0012302E"/>
    <w:rsid w:val="0012307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6D58"/>
    <w:rsid w:val="001274C9"/>
    <w:rsid w:val="0012758B"/>
    <w:rsid w:val="00127ED5"/>
    <w:rsid w:val="00127F47"/>
    <w:rsid w:val="00130E7E"/>
    <w:rsid w:val="001312C9"/>
    <w:rsid w:val="00131514"/>
    <w:rsid w:val="001319A0"/>
    <w:rsid w:val="00131AE7"/>
    <w:rsid w:val="00131CC1"/>
    <w:rsid w:val="00131F55"/>
    <w:rsid w:val="00131FB5"/>
    <w:rsid w:val="00132C4F"/>
    <w:rsid w:val="00132E27"/>
    <w:rsid w:val="00132F9A"/>
    <w:rsid w:val="001332CB"/>
    <w:rsid w:val="00133352"/>
    <w:rsid w:val="0013363E"/>
    <w:rsid w:val="00133F92"/>
    <w:rsid w:val="0013438A"/>
    <w:rsid w:val="00134E9F"/>
    <w:rsid w:val="00135B88"/>
    <w:rsid w:val="00135C07"/>
    <w:rsid w:val="001362FD"/>
    <w:rsid w:val="001364DA"/>
    <w:rsid w:val="00136853"/>
    <w:rsid w:val="0013696E"/>
    <w:rsid w:val="00136BE5"/>
    <w:rsid w:val="00137061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A0"/>
    <w:rsid w:val="00154FCB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7FA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B2A"/>
    <w:rsid w:val="00166EF3"/>
    <w:rsid w:val="001674DD"/>
    <w:rsid w:val="00167650"/>
    <w:rsid w:val="001676F0"/>
    <w:rsid w:val="0017007D"/>
    <w:rsid w:val="0017008A"/>
    <w:rsid w:val="001703A0"/>
    <w:rsid w:val="001706FD"/>
    <w:rsid w:val="00171049"/>
    <w:rsid w:val="00171264"/>
    <w:rsid w:val="001713EE"/>
    <w:rsid w:val="00171A63"/>
    <w:rsid w:val="00172290"/>
    <w:rsid w:val="001730DE"/>
    <w:rsid w:val="001733EF"/>
    <w:rsid w:val="0017393A"/>
    <w:rsid w:val="00173C2E"/>
    <w:rsid w:val="00173D5A"/>
    <w:rsid w:val="001748AB"/>
    <w:rsid w:val="00174A83"/>
    <w:rsid w:val="00175397"/>
    <w:rsid w:val="00175993"/>
    <w:rsid w:val="001764AE"/>
    <w:rsid w:val="0017688F"/>
    <w:rsid w:val="0017754D"/>
    <w:rsid w:val="00177F67"/>
    <w:rsid w:val="00180A11"/>
    <w:rsid w:val="00180DF9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DD6"/>
    <w:rsid w:val="00187508"/>
    <w:rsid w:val="00187D86"/>
    <w:rsid w:val="00191009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1DB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B07"/>
    <w:rsid w:val="001B2D00"/>
    <w:rsid w:val="001B2D57"/>
    <w:rsid w:val="001B48C7"/>
    <w:rsid w:val="001B4927"/>
    <w:rsid w:val="001B4EAB"/>
    <w:rsid w:val="001B51B5"/>
    <w:rsid w:val="001B5780"/>
    <w:rsid w:val="001B5822"/>
    <w:rsid w:val="001B5AB9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DE0"/>
    <w:rsid w:val="001C3014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2FF"/>
    <w:rsid w:val="001D397C"/>
    <w:rsid w:val="001D39D6"/>
    <w:rsid w:val="001D3B84"/>
    <w:rsid w:val="001D482F"/>
    <w:rsid w:val="001D4D40"/>
    <w:rsid w:val="001D5014"/>
    <w:rsid w:val="001D51E9"/>
    <w:rsid w:val="001D5971"/>
    <w:rsid w:val="001D606A"/>
    <w:rsid w:val="001D66B8"/>
    <w:rsid w:val="001D6FA9"/>
    <w:rsid w:val="001D70FD"/>
    <w:rsid w:val="001D711A"/>
    <w:rsid w:val="001D71A3"/>
    <w:rsid w:val="001D7377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F0448"/>
    <w:rsid w:val="001F10CC"/>
    <w:rsid w:val="001F1215"/>
    <w:rsid w:val="001F1751"/>
    <w:rsid w:val="001F17B3"/>
    <w:rsid w:val="001F2188"/>
    <w:rsid w:val="001F2A87"/>
    <w:rsid w:val="001F2BD0"/>
    <w:rsid w:val="001F2E65"/>
    <w:rsid w:val="001F318E"/>
    <w:rsid w:val="001F403C"/>
    <w:rsid w:val="001F44C6"/>
    <w:rsid w:val="001F4BC7"/>
    <w:rsid w:val="001F4D42"/>
    <w:rsid w:val="001F5243"/>
    <w:rsid w:val="001F5254"/>
    <w:rsid w:val="001F5578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559"/>
    <w:rsid w:val="001F7909"/>
    <w:rsid w:val="001F7F0C"/>
    <w:rsid w:val="002001F3"/>
    <w:rsid w:val="00200D97"/>
    <w:rsid w:val="00200FB1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6EE"/>
    <w:rsid w:val="00206D89"/>
    <w:rsid w:val="002077B5"/>
    <w:rsid w:val="002077F9"/>
    <w:rsid w:val="00207840"/>
    <w:rsid w:val="00207ABD"/>
    <w:rsid w:val="00207BAC"/>
    <w:rsid w:val="0021006F"/>
    <w:rsid w:val="002101E7"/>
    <w:rsid w:val="00211234"/>
    <w:rsid w:val="0021141F"/>
    <w:rsid w:val="002118E1"/>
    <w:rsid w:val="00211A6B"/>
    <w:rsid w:val="00211B9A"/>
    <w:rsid w:val="00211BF2"/>
    <w:rsid w:val="002123D7"/>
    <w:rsid w:val="0021287A"/>
    <w:rsid w:val="00212D1A"/>
    <w:rsid w:val="0021325C"/>
    <w:rsid w:val="002139D0"/>
    <w:rsid w:val="00213B7C"/>
    <w:rsid w:val="00213FB0"/>
    <w:rsid w:val="00213FEF"/>
    <w:rsid w:val="0021459F"/>
    <w:rsid w:val="00214873"/>
    <w:rsid w:val="00214C6E"/>
    <w:rsid w:val="00214E30"/>
    <w:rsid w:val="00214F22"/>
    <w:rsid w:val="0021593C"/>
    <w:rsid w:val="00215A34"/>
    <w:rsid w:val="002160B2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FBC"/>
    <w:rsid w:val="002224AF"/>
    <w:rsid w:val="002224EB"/>
    <w:rsid w:val="00222B85"/>
    <w:rsid w:val="00222C32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5C6"/>
    <w:rsid w:val="002457DB"/>
    <w:rsid w:val="00245D7C"/>
    <w:rsid w:val="00245F15"/>
    <w:rsid w:val="00245F2F"/>
    <w:rsid w:val="00246718"/>
    <w:rsid w:val="00246DD1"/>
    <w:rsid w:val="0024750A"/>
    <w:rsid w:val="0024780F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C6E"/>
    <w:rsid w:val="002606AC"/>
    <w:rsid w:val="00260B16"/>
    <w:rsid w:val="00260C53"/>
    <w:rsid w:val="00260D02"/>
    <w:rsid w:val="00260DC7"/>
    <w:rsid w:val="00260E9F"/>
    <w:rsid w:val="0026142E"/>
    <w:rsid w:val="00261C1E"/>
    <w:rsid w:val="00261E63"/>
    <w:rsid w:val="0026253F"/>
    <w:rsid w:val="00262B60"/>
    <w:rsid w:val="00262DBF"/>
    <w:rsid w:val="00262FEA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302C"/>
    <w:rsid w:val="002730F0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D31"/>
    <w:rsid w:val="00282D9D"/>
    <w:rsid w:val="00283176"/>
    <w:rsid w:val="002834F8"/>
    <w:rsid w:val="002835EC"/>
    <w:rsid w:val="002845AF"/>
    <w:rsid w:val="00284626"/>
    <w:rsid w:val="00285191"/>
    <w:rsid w:val="002853F7"/>
    <w:rsid w:val="002855E5"/>
    <w:rsid w:val="00285AA2"/>
    <w:rsid w:val="00285E22"/>
    <w:rsid w:val="00286480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2EB7"/>
    <w:rsid w:val="002933B7"/>
    <w:rsid w:val="0029358E"/>
    <w:rsid w:val="00293A4D"/>
    <w:rsid w:val="00294166"/>
    <w:rsid w:val="0029433B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E8F"/>
    <w:rsid w:val="002A0FAF"/>
    <w:rsid w:val="002A14C6"/>
    <w:rsid w:val="002A1CB5"/>
    <w:rsid w:val="002A1CF2"/>
    <w:rsid w:val="002A22DD"/>
    <w:rsid w:val="002A3209"/>
    <w:rsid w:val="002A3918"/>
    <w:rsid w:val="002A3933"/>
    <w:rsid w:val="002A3C5F"/>
    <w:rsid w:val="002A48BA"/>
    <w:rsid w:val="002A5535"/>
    <w:rsid w:val="002A560C"/>
    <w:rsid w:val="002A5903"/>
    <w:rsid w:val="002A5B3B"/>
    <w:rsid w:val="002A6BFE"/>
    <w:rsid w:val="002A6CC1"/>
    <w:rsid w:val="002A7715"/>
    <w:rsid w:val="002A7747"/>
    <w:rsid w:val="002B0329"/>
    <w:rsid w:val="002B03DF"/>
    <w:rsid w:val="002B07C0"/>
    <w:rsid w:val="002B0A30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DCC"/>
    <w:rsid w:val="002B5428"/>
    <w:rsid w:val="002B5EBB"/>
    <w:rsid w:val="002B5EC1"/>
    <w:rsid w:val="002B6FCF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DCE"/>
    <w:rsid w:val="002C632A"/>
    <w:rsid w:val="002C65CA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B34"/>
    <w:rsid w:val="002C7B7D"/>
    <w:rsid w:val="002D0021"/>
    <w:rsid w:val="002D03BE"/>
    <w:rsid w:val="002D0EB3"/>
    <w:rsid w:val="002D115C"/>
    <w:rsid w:val="002D1453"/>
    <w:rsid w:val="002D1629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760"/>
    <w:rsid w:val="002D3815"/>
    <w:rsid w:val="002D38BB"/>
    <w:rsid w:val="002D3E3D"/>
    <w:rsid w:val="002D4424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704"/>
    <w:rsid w:val="002D79DA"/>
    <w:rsid w:val="002D7A1B"/>
    <w:rsid w:val="002D7A5D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5F3"/>
    <w:rsid w:val="002E1B47"/>
    <w:rsid w:val="002E1E09"/>
    <w:rsid w:val="002E1E81"/>
    <w:rsid w:val="002E1FD1"/>
    <w:rsid w:val="002E25F6"/>
    <w:rsid w:val="002E26AC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E5C"/>
    <w:rsid w:val="002E5F66"/>
    <w:rsid w:val="002E5FE1"/>
    <w:rsid w:val="002E6407"/>
    <w:rsid w:val="002E6DB4"/>
    <w:rsid w:val="002E7274"/>
    <w:rsid w:val="002E7301"/>
    <w:rsid w:val="002E75B3"/>
    <w:rsid w:val="002E776A"/>
    <w:rsid w:val="002F026F"/>
    <w:rsid w:val="002F0AA8"/>
    <w:rsid w:val="002F0D82"/>
    <w:rsid w:val="002F1017"/>
    <w:rsid w:val="002F1AEA"/>
    <w:rsid w:val="002F291B"/>
    <w:rsid w:val="002F3294"/>
    <w:rsid w:val="002F41F5"/>
    <w:rsid w:val="002F4550"/>
    <w:rsid w:val="002F4653"/>
    <w:rsid w:val="002F4903"/>
    <w:rsid w:val="002F505F"/>
    <w:rsid w:val="002F531B"/>
    <w:rsid w:val="002F5A62"/>
    <w:rsid w:val="002F605D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D79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91"/>
    <w:rsid w:val="00311024"/>
    <w:rsid w:val="00311C49"/>
    <w:rsid w:val="00311E00"/>
    <w:rsid w:val="00311E08"/>
    <w:rsid w:val="00311F54"/>
    <w:rsid w:val="00311F85"/>
    <w:rsid w:val="00312CF4"/>
    <w:rsid w:val="00312F19"/>
    <w:rsid w:val="00312F66"/>
    <w:rsid w:val="0031326E"/>
    <w:rsid w:val="0031333B"/>
    <w:rsid w:val="003133C7"/>
    <w:rsid w:val="00313CB7"/>
    <w:rsid w:val="00313D0E"/>
    <w:rsid w:val="00314228"/>
    <w:rsid w:val="00314396"/>
    <w:rsid w:val="0031477C"/>
    <w:rsid w:val="003155F1"/>
    <w:rsid w:val="00315E02"/>
    <w:rsid w:val="00315F34"/>
    <w:rsid w:val="00315F41"/>
    <w:rsid w:val="00316041"/>
    <w:rsid w:val="00316108"/>
    <w:rsid w:val="00316193"/>
    <w:rsid w:val="00316217"/>
    <w:rsid w:val="003164B4"/>
    <w:rsid w:val="00316C50"/>
    <w:rsid w:val="0031701C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C7B"/>
    <w:rsid w:val="0033399B"/>
    <w:rsid w:val="00333F88"/>
    <w:rsid w:val="00333FA0"/>
    <w:rsid w:val="0033407F"/>
    <w:rsid w:val="00334110"/>
    <w:rsid w:val="00334310"/>
    <w:rsid w:val="00334C21"/>
    <w:rsid w:val="00335B2A"/>
    <w:rsid w:val="00335D0A"/>
    <w:rsid w:val="00335F7C"/>
    <w:rsid w:val="00336D0D"/>
    <w:rsid w:val="00337361"/>
    <w:rsid w:val="0033768D"/>
    <w:rsid w:val="00337D5F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0DA5"/>
    <w:rsid w:val="0034162E"/>
    <w:rsid w:val="003418B3"/>
    <w:rsid w:val="00341A81"/>
    <w:rsid w:val="00341DAC"/>
    <w:rsid w:val="00342079"/>
    <w:rsid w:val="00342292"/>
    <w:rsid w:val="003424A1"/>
    <w:rsid w:val="003426F8"/>
    <w:rsid w:val="00342B69"/>
    <w:rsid w:val="00342ED1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A52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524"/>
    <w:rsid w:val="00352700"/>
    <w:rsid w:val="00352D19"/>
    <w:rsid w:val="00352ECF"/>
    <w:rsid w:val="00352ED0"/>
    <w:rsid w:val="003532AE"/>
    <w:rsid w:val="003537E2"/>
    <w:rsid w:val="00353A6B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FA4"/>
    <w:rsid w:val="0035728D"/>
    <w:rsid w:val="003574C5"/>
    <w:rsid w:val="00357660"/>
    <w:rsid w:val="0036055E"/>
    <w:rsid w:val="003608F6"/>
    <w:rsid w:val="003617EF"/>
    <w:rsid w:val="00361AE6"/>
    <w:rsid w:val="00361AF6"/>
    <w:rsid w:val="00361BEE"/>
    <w:rsid w:val="00361F0D"/>
    <w:rsid w:val="0036275B"/>
    <w:rsid w:val="003627A8"/>
    <w:rsid w:val="003629E6"/>
    <w:rsid w:val="00362A9F"/>
    <w:rsid w:val="003637ED"/>
    <w:rsid w:val="00363CDE"/>
    <w:rsid w:val="003647C4"/>
    <w:rsid w:val="00364A47"/>
    <w:rsid w:val="00365004"/>
    <w:rsid w:val="0036563C"/>
    <w:rsid w:val="003656D0"/>
    <w:rsid w:val="00365867"/>
    <w:rsid w:val="003659AC"/>
    <w:rsid w:val="00365B4D"/>
    <w:rsid w:val="00365D6F"/>
    <w:rsid w:val="00365D84"/>
    <w:rsid w:val="003661E3"/>
    <w:rsid w:val="003662FA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489"/>
    <w:rsid w:val="003715DA"/>
    <w:rsid w:val="00371A73"/>
    <w:rsid w:val="00371E53"/>
    <w:rsid w:val="00371FAB"/>
    <w:rsid w:val="00371FF4"/>
    <w:rsid w:val="00372038"/>
    <w:rsid w:val="00372B99"/>
    <w:rsid w:val="00373155"/>
    <w:rsid w:val="0037360E"/>
    <w:rsid w:val="00373CB0"/>
    <w:rsid w:val="00373F4D"/>
    <w:rsid w:val="003740A4"/>
    <w:rsid w:val="003740D2"/>
    <w:rsid w:val="00374382"/>
    <w:rsid w:val="0037452C"/>
    <w:rsid w:val="00374A59"/>
    <w:rsid w:val="00374ABD"/>
    <w:rsid w:val="003751E9"/>
    <w:rsid w:val="0037559A"/>
    <w:rsid w:val="00375D79"/>
    <w:rsid w:val="003763A2"/>
    <w:rsid w:val="003767FB"/>
    <w:rsid w:val="00376E0C"/>
    <w:rsid w:val="00377286"/>
    <w:rsid w:val="003776E4"/>
    <w:rsid w:val="00380A70"/>
    <w:rsid w:val="00380B3E"/>
    <w:rsid w:val="00380D5A"/>
    <w:rsid w:val="003816EB"/>
    <w:rsid w:val="0038177F"/>
    <w:rsid w:val="003818AE"/>
    <w:rsid w:val="00382427"/>
    <w:rsid w:val="0038250C"/>
    <w:rsid w:val="0038276A"/>
    <w:rsid w:val="00382DDF"/>
    <w:rsid w:val="003831E6"/>
    <w:rsid w:val="003833E3"/>
    <w:rsid w:val="003837AF"/>
    <w:rsid w:val="00383A00"/>
    <w:rsid w:val="00383F82"/>
    <w:rsid w:val="00384096"/>
    <w:rsid w:val="003848C9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493"/>
    <w:rsid w:val="00390F02"/>
    <w:rsid w:val="0039141E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D8F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3E7C"/>
    <w:rsid w:val="003A4055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E68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0EE"/>
    <w:rsid w:val="003B733C"/>
    <w:rsid w:val="003B73D2"/>
    <w:rsid w:val="003B7480"/>
    <w:rsid w:val="003B7857"/>
    <w:rsid w:val="003C05AF"/>
    <w:rsid w:val="003C07CF"/>
    <w:rsid w:val="003C085C"/>
    <w:rsid w:val="003C09C8"/>
    <w:rsid w:val="003C0C86"/>
    <w:rsid w:val="003C19F7"/>
    <w:rsid w:val="003C1A84"/>
    <w:rsid w:val="003C1B10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46B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BF5"/>
    <w:rsid w:val="003D0E4A"/>
    <w:rsid w:val="003D110B"/>
    <w:rsid w:val="003D13A6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4C50"/>
    <w:rsid w:val="003D5A0F"/>
    <w:rsid w:val="003D5B1A"/>
    <w:rsid w:val="003D5DBA"/>
    <w:rsid w:val="003D5F15"/>
    <w:rsid w:val="003D65CC"/>
    <w:rsid w:val="003D6B91"/>
    <w:rsid w:val="003D7985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98D"/>
    <w:rsid w:val="003E1BDE"/>
    <w:rsid w:val="003E1EE7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7132"/>
    <w:rsid w:val="003E7471"/>
    <w:rsid w:val="003E74C0"/>
    <w:rsid w:val="003E7C9B"/>
    <w:rsid w:val="003F02B6"/>
    <w:rsid w:val="003F0724"/>
    <w:rsid w:val="003F0C20"/>
    <w:rsid w:val="003F0D6A"/>
    <w:rsid w:val="003F1005"/>
    <w:rsid w:val="003F163D"/>
    <w:rsid w:val="003F1945"/>
    <w:rsid w:val="003F1ADA"/>
    <w:rsid w:val="003F1D96"/>
    <w:rsid w:val="003F1F06"/>
    <w:rsid w:val="003F241D"/>
    <w:rsid w:val="003F2896"/>
    <w:rsid w:val="003F2DE8"/>
    <w:rsid w:val="003F2F81"/>
    <w:rsid w:val="003F3C7E"/>
    <w:rsid w:val="003F3F73"/>
    <w:rsid w:val="003F4470"/>
    <w:rsid w:val="003F4A40"/>
    <w:rsid w:val="003F505A"/>
    <w:rsid w:val="003F56E7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EEC"/>
    <w:rsid w:val="0040333E"/>
    <w:rsid w:val="0040389D"/>
    <w:rsid w:val="00403CA1"/>
    <w:rsid w:val="00403D9F"/>
    <w:rsid w:val="004047B3"/>
    <w:rsid w:val="00404F42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72E"/>
    <w:rsid w:val="00410E0B"/>
    <w:rsid w:val="00411D5F"/>
    <w:rsid w:val="00411D90"/>
    <w:rsid w:val="0041218C"/>
    <w:rsid w:val="004129E2"/>
    <w:rsid w:val="00412BED"/>
    <w:rsid w:val="0041305F"/>
    <w:rsid w:val="0041311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C13"/>
    <w:rsid w:val="00416EBE"/>
    <w:rsid w:val="00417550"/>
    <w:rsid w:val="004178F5"/>
    <w:rsid w:val="00417A74"/>
    <w:rsid w:val="00417F81"/>
    <w:rsid w:val="004202D0"/>
    <w:rsid w:val="00420519"/>
    <w:rsid w:val="00420C0F"/>
    <w:rsid w:val="00420D9E"/>
    <w:rsid w:val="004215E9"/>
    <w:rsid w:val="00421B8F"/>
    <w:rsid w:val="0042237F"/>
    <w:rsid w:val="00422580"/>
    <w:rsid w:val="00422DB0"/>
    <w:rsid w:val="00423178"/>
    <w:rsid w:val="00423B61"/>
    <w:rsid w:val="00423B6F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D63"/>
    <w:rsid w:val="0043230D"/>
    <w:rsid w:val="004323CD"/>
    <w:rsid w:val="00432EAA"/>
    <w:rsid w:val="004330AA"/>
    <w:rsid w:val="0043328B"/>
    <w:rsid w:val="004333EB"/>
    <w:rsid w:val="004338A5"/>
    <w:rsid w:val="004339E9"/>
    <w:rsid w:val="00433A40"/>
    <w:rsid w:val="00433B83"/>
    <w:rsid w:val="00433D73"/>
    <w:rsid w:val="00434160"/>
    <w:rsid w:val="0043426C"/>
    <w:rsid w:val="00434485"/>
    <w:rsid w:val="00434767"/>
    <w:rsid w:val="004347B0"/>
    <w:rsid w:val="00434EA8"/>
    <w:rsid w:val="00435278"/>
    <w:rsid w:val="004353C4"/>
    <w:rsid w:val="0043574F"/>
    <w:rsid w:val="00435C38"/>
    <w:rsid w:val="00435FA5"/>
    <w:rsid w:val="0043637C"/>
    <w:rsid w:val="00436693"/>
    <w:rsid w:val="00437B94"/>
    <w:rsid w:val="004410AF"/>
    <w:rsid w:val="00441224"/>
    <w:rsid w:val="004418A8"/>
    <w:rsid w:val="00441AF7"/>
    <w:rsid w:val="0044218F"/>
    <w:rsid w:val="0044231A"/>
    <w:rsid w:val="0044255C"/>
    <w:rsid w:val="00442627"/>
    <w:rsid w:val="00442727"/>
    <w:rsid w:val="00442855"/>
    <w:rsid w:val="00442EF4"/>
    <w:rsid w:val="00443099"/>
    <w:rsid w:val="004433ED"/>
    <w:rsid w:val="00443522"/>
    <w:rsid w:val="00443944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74BB"/>
    <w:rsid w:val="00450A57"/>
    <w:rsid w:val="00450B5D"/>
    <w:rsid w:val="004511F2"/>
    <w:rsid w:val="00451269"/>
    <w:rsid w:val="004515D0"/>
    <w:rsid w:val="00451672"/>
    <w:rsid w:val="004518A4"/>
    <w:rsid w:val="00451E6C"/>
    <w:rsid w:val="00452A63"/>
    <w:rsid w:val="00452B9C"/>
    <w:rsid w:val="00452C72"/>
    <w:rsid w:val="00452E24"/>
    <w:rsid w:val="00453092"/>
    <w:rsid w:val="00453159"/>
    <w:rsid w:val="00453C8E"/>
    <w:rsid w:val="0045430B"/>
    <w:rsid w:val="004544D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114"/>
    <w:rsid w:val="004615E8"/>
    <w:rsid w:val="00461B8C"/>
    <w:rsid w:val="00462060"/>
    <w:rsid w:val="0046250C"/>
    <w:rsid w:val="00462593"/>
    <w:rsid w:val="00462782"/>
    <w:rsid w:val="0046313F"/>
    <w:rsid w:val="00463A2C"/>
    <w:rsid w:val="0046425F"/>
    <w:rsid w:val="00464443"/>
    <w:rsid w:val="004644ED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1D56"/>
    <w:rsid w:val="00472257"/>
    <w:rsid w:val="00472390"/>
    <w:rsid w:val="00472C3D"/>
    <w:rsid w:val="00472D0D"/>
    <w:rsid w:val="00472FD7"/>
    <w:rsid w:val="00473BBB"/>
    <w:rsid w:val="00473FAA"/>
    <w:rsid w:val="00474333"/>
    <w:rsid w:val="0047436B"/>
    <w:rsid w:val="004744FB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AFC"/>
    <w:rsid w:val="00477D3C"/>
    <w:rsid w:val="00477D6D"/>
    <w:rsid w:val="0048064F"/>
    <w:rsid w:val="00480BCF"/>
    <w:rsid w:val="00480C1F"/>
    <w:rsid w:val="00480D3E"/>
    <w:rsid w:val="00480DED"/>
    <w:rsid w:val="00481691"/>
    <w:rsid w:val="0048187D"/>
    <w:rsid w:val="00482137"/>
    <w:rsid w:val="00482367"/>
    <w:rsid w:val="0048248B"/>
    <w:rsid w:val="00482536"/>
    <w:rsid w:val="00482C2C"/>
    <w:rsid w:val="00482D88"/>
    <w:rsid w:val="004831B5"/>
    <w:rsid w:val="00483B4D"/>
    <w:rsid w:val="00483D03"/>
    <w:rsid w:val="004845C3"/>
    <w:rsid w:val="004853DD"/>
    <w:rsid w:val="004855FC"/>
    <w:rsid w:val="0048560F"/>
    <w:rsid w:val="00485C89"/>
    <w:rsid w:val="00485D0D"/>
    <w:rsid w:val="00485E81"/>
    <w:rsid w:val="00485ECD"/>
    <w:rsid w:val="0048612F"/>
    <w:rsid w:val="004862C2"/>
    <w:rsid w:val="00486774"/>
    <w:rsid w:val="00487BB6"/>
    <w:rsid w:val="00487BF8"/>
    <w:rsid w:val="00487CEF"/>
    <w:rsid w:val="00490C12"/>
    <w:rsid w:val="00490D7D"/>
    <w:rsid w:val="0049146D"/>
    <w:rsid w:val="0049155D"/>
    <w:rsid w:val="004922D3"/>
    <w:rsid w:val="00492557"/>
    <w:rsid w:val="00492BC4"/>
    <w:rsid w:val="00492C70"/>
    <w:rsid w:val="00492FF8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6262"/>
    <w:rsid w:val="004967C3"/>
    <w:rsid w:val="00496999"/>
    <w:rsid w:val="004969ED"/>
    <w:rsid w:val="00496C34"/>
    <w:rsid w:val="00496E1E"/>
    <w:rsid w:val="00496E38"/>
    <w:rsid w:val="00496E4E"/>
    <w:rsid w:val="00496E8A"/>
    <w:rsid w:val="00497537"/>
    <w:rsid w:val="004975F2"/>
    <w:rsid w:val="00497803"/>
    <w:rsid w:val="004A0020"/>
    <w:rsid w:val="004A0051"/>
    <w:rsid w:val="004A01F7"/>
    <w:rsid w:val="004A0338"/>
    <w:rsid w:val="004A043A"/>
    <w:rsid w:val="004A07AF"/>
    <w:rsid w:val="004A09D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DAD"/>
    <w:rsid w:val="004A6F8A"/>
    <w:rsid w:val="004A747B"/>
    <w:rsid w:val="004A7627"/>
    <w:rsid w:val="004A7B31"/>
    <w:rsid w:val="004A7CF3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7B5"/>
    <w:rsid w:val="004B4877"/>
    <w:rsid w:val="004B493F"/>
    <w:rsid w:val="004B4CA0"/>
    <w:rsid w:val="004B534E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30B9"/>
    <w:rsid w:val="004C342B"/>
    <w:rsid w:val="004C361B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1D18"/>
    <w:rsid w:val="004D2223"/>
    <w:rsid w:val="004D2464"/>
    <w:rsid w:val="004D2B90"/>
    <w:rsid w:val="004D2C14"/>
    <w:rsid w:val="004D2CC9"/>
    <w:rsid w:val="004D2EF0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24B"/>
    <w:rsid w:val="004D65FC"/>
    <w:rsid w:val="004D660A"/>
    <w:rsid w:val="004D69CD"/>
    <w:rsid w:val="004D6D42"/>
    <w:rsid w:val="004D7198"/>
    <w:rsid w:val="004D721F"/>
    <w:rsid w:val="004D75FE"/>
    <w:rsid w:val="004D79E1"/>
    <w:rsid w:val="004E0182"/>
    <w:rsid w:val="004E09E1"/>
    <w:rsid w:val="004E0BE4"/>
    <w:rsid w:val="004E0C95"/>
    <w:rsid w:val="004E12CB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6F60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042"/>
    <w:rsid w:val="004F34A0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623"/>
    <w:rsid w:val="00502F4A"/>
    <w:rsid w:val="005036FF"/>
    <w:rsid w:val="00503D08"/>
    <w:rsid w:val="0050409B"/>
    <w:rsid w:val="00504C31"/>
    <w:rsid w:val="00504CC0"/>
    <w:rsid w:val="00504CCD"/>
    <w:rsid w:val="00504CD7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85F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50D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843"/>
    <w:rsid w:val="00517305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0C73"/>
    <w:rsid w:val="00521743"/>
    <w:rsid w:val="00521F2B"/>
    <w:rsid w:val="005222E5"/>
    <w:rsid w:val="0052232F"/>
    <w:rsid w:val="0052241B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FF2"/>
    <w:rsid w:val="005271BB"/>
    <w:rsid w:val="005272FC"/>
    <w:rsid w:val="005274A4"/>
    <w:rsid w:val="0052774B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322"/>
    <w:rsid w:val="00535E33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E32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08C0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37"/>
    <w:rsid w:val="00554E6C"/>
    <w:rsid w:val="0055544D"/>
    <w:rsid w:val="005561E5"/>
    <w:rsid w:val="00556632"/>
    <w:rsid w:val="00556F29"/>
    <w:rsid w:val="0055708C"/>
    <w:rsid w:val="00557ADA"/>
    <w:rsid w:val="0056032F"/>
    <w:rsid w:val="0056067F"/>
    <w:rsid w:val="00560A36"/>
    <w:rsid w:val="00560FEF"/>
    <w:rsid w:val="0056198A"/>
    <w:rsid w:val="00561E55"/>
    <w:rsid w:val="00562054"/>
    <w:rsid w:val="00562869"/>
    <w:rsid w:val="0056287A"/>
    <w:rsid w:val="00562B97"/>
    <w:rsid w:val="005631AC"/>
    <w:rsid w:val="00563569"/>
    <w:rsid w:val="0056392B"/>
    <w:rsid w:val="0056459F"/>
    <w:rsid w:val="00564A24"/>
    <w:rsid w:val="00564EE9"/>
    <w:rsid w:val="00565387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9FB"/>
    <w:rsid w:val="00575AE0"/>
    <w:rsid w:val="00575BEF"/>
    <w:rsid w:val="00575C9C"/>
    <w:rsid w:val="00575D53"/>
    <w:rsid w:val="005762D5"/>
    <w:rsid w:val="005776DE"/>
    <w:rsid w:val="005779E0"/>
    <w:rsid w:val="00577F9F"/>
    <w:rsid w:val="00580520"/>
    <w:rsid w:val="00580727"/>
    <w:rsid w:val="005808BF"/>
    <w:rsid w:val="00580D4C"/>
    <w:rsid w:val="00580D84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92B"/>
    <w:rsid w:val="00584C45"/>
    <w:rsid w:val="00584E57"/>
    <w:rsid w:val="00584F04"/>
    <w:rsid w:val="00585448"/>
    <w:rsid w:val="0058572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9048A"/>
    <w:rsid w:val="005908B9"/>
    <w:rsid w:val="00590B92"/>
    <w:rsid w:val="005910C0"/>
    <w:rsid w:val="00591299"/>
    <w:rsid w:val="0059158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BA6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734"/>
    <w:rsid w:val="005A0745"/>
    <w:rsid w:val="005A080D"/>
    <w:rsid w:val="005A0EC9"/>
    <w:rsid w:val="005A0F8D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C09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905"/>
    <w:rsid w:val="005B6C16"/>
    <w:rsid w:val="005B6D78"/>
    <w:rsid w:val="005C0427"/>
    <w:rsid w:val="005C06AA"/>
    <w:rsid w:val="005C06FF"/>
    <w:rsid w:val="005C0BA3"/>
    <w:rsid w:val="005C114F"/>
    <w:rsid w:val="005C12AE"/>
    <w:rsid w:val="005C137C"/>
    <w:rsid w:val="005C18A6"/>
    <w:rsid w:val="005C194F"/>
    <w:rsid w:val="005C2082"/>
    <w:rsid w:val="005C2C10"/>
    <w:rsid w:val="005C313B"/>
    <w:rsid w:val="005C32F2"/>
    <w:rsid w:val="005C335B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7363"/>
    <w:rsid w:val="005C758C"/>
    <w:rsid w:val="005C7714"/>
    <w:rsid w:val="005C786F"/>
    <w:rsid w:val="005C7E6D"/>
    <w:rsid w:val="005C7F7A"/>
    <w:rsid w:val="005D0080"/>
    <w:rsid w:val="005D125C"/>
    <w:rsid w:val="005D187B"/>
    <w:rsid w:val="005D1CFE"/>
    <w:rsid w:val="005D1EC3"/>
    <w:rsid w:val="005D24AE"/>
    <w:rsid w:val="005D2773"/>
    <w:rsid w:val="005D3032"/>
    <w:rsid w:val="005D3255"/>
    <w:rsid w:val="005D3912"/>
    <w:rsid w:val="005D3D00"/>
    <w:rsid w:val="005D4310"/>
    <w:rsid w:val="005D467C"/>
    <w:rsid w:val="005D4903"/>
    <w:rsid w:val="005D498A"/>
    <w:rsid w:val="005D4AE5"/>
    <w:rsid w:val="005D4E97"/>
    <w:rsid w:val="005D7E96"/>
    <w:rsid w:val="005E02D7"/>
    <w:rsid w:val="005E02F6"/>
    <w:rsid w:val="005E0774"/>
    <w:rsid w:val="005E0D6D"/>
    <w:rsid w:val="005E10E6"/>
    <w:rsid w:val="005E1382"/>
    <w:rsid w:val="005E14CC"/>
    <w:rsid w:val="005E19DB"/>
    <w:rsid w:val="005E1B79"/>
    <w:rsid w:val="005E2126"/>
    <w:rsid w:val="005E214F"/>
    <w:rsid w:val="005E237E"/>
    <w:rsid w:val="005E2395"/>
    <w:rsid w:val="005E2408"/>
    <w:rsid w:val="005E2621"/>
    <w:rsid w:val="005E2675"/>
    <w:rsid w:val="005E2838"/>
    <w:rsid w:val="005E295A"/>
    <w:rsid w:val="005E32AF"/>
    <w:rsid w:val="005E3524"/>
    <w:rsid w:val="005E3E65"/>
    <w:rsid w:val="005E4131"/>
    <w:rsid w:val="005E44AA"/>
    <w:rsid w:val="005E5039"/>
    <w:rsid w:val="005E585C"/>
    <w:rsid w:val="005E5925"/>
    <w:rsid w:val="005E596F"/>
    <w:rsid w:val="005E6348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7FE"/>
    <w:rsid w:val="005F7A87"/>
    <w:rsid w:val="005F7C80"/>
    <w:rsid w:val="005F7E69"/>
    <w:rsid w:val="006002C5"/>
    <w:rsid w:val="00600AFF"/>
    <w:rsid w:val="00600D60"/>
    <w:rsid w:val="00600F10"/>
    <w:rsid w:val="006016E6"/>
    <w:rsid w:val="00601C4A"/>
    <w:rsid w:val="00602254"/>
    <w:rsid w:val="00602F21"/>
    <w:rsid w:val="0060309B"/>
    <w:rsid w:val="00603277"/>
    <w:rsid w:val="00603456"/>
    <w:rsid w:val="00603A85"/>
    <w:rsid w:val="006044AC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75"/>
    <w:rsid w:val="006224A7"/>
    <w:rsid w:val="0062281B"/>
    <w:rsid w:val="00622BF1"/>
    <w:rsid w:val="00622C25"/>
    <w:rsid w:val="0062345B"/>
    <w:rsid w:val="0062367D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80C"/>
    <w:rsid w:val="00626878"/>
    <w:rsid w:val="00626CD0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84B"/>
    <w:rsid w:val="00636950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119C"/>
    <w:rsid w:val="0064175A"/>
    <w:rsid w:val="0064180D"/>
    <w:rsid w:val="00641825"/>
    <w:rsid w:val="00641D8B"/>
    <w:rsid w:val="00641E54"/>
    <w:rsid w:val="00641FC4"/>
    <w:rsid w:val="006425C5"/>
    <w:rsid w:val="0064262E"/>
    <w:rsid w:val="006429CE"/>
    <w:rsid w:val="00643B14"/>
    <w:rsid w:val="006444B3"/>
    <w:rsid w:val="00644802"/>
    <w:rsid w:val="0064480A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22B5"/>
    <w:rsid w:val="0065236D"/>
    <w:rsid w:val="006524F0"/>
    <w:rsid w:val="00652871"/>
    <w:rsid w:val="00652983"/>
    <w:rsid w:val="00653785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A2"/>
    <w:rsid w:val="00655A88"/>
    <w:rsid w:val="006563C8"/>
    <w:rsid w:val="0065672E"/>
    <w:rsid w:val="0065689A"/>
    <w:rsid w:val="00656E1C"/>
    <w:rsid w:val="006570C2"/>
    <w:rsid w:val="0065733F"/>
    <w:rsid w:val="0065747F"/>
    <w:rsid w:val="006600CE"/>
    <w:rsid w:val="006607F5"/>
    <w:rsid w:val="00660811"/>
    <w:rsid w:val="00660890"/>
    <w:rsid w:val="0066098C"/>
    <w:rsid w:val="0066127F"/>
    <w:rsid w:val="006614AD"/>
    <w:rsid w:val="00661B9D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26"/>
    <w:rsid w:val="006802E2"/>
    <w:rsid w:val="00680481"/>
    <w:rsid w:val="00680714"/>
    <w:rsid w:val="00680814"/>
    <w:rsid w:val="00680BB5"/>
    <w:rsid w:val="006818A7"/>
    <w:rsid w:val="00681B5E"/>
    <w:rsid w:val="00681BE3"/>
    <w:rsid w:val="00681C1E"/>
    <w:rsid w:val="00682994"/>
    <w:rsid w:val="00682C5A"/>
    <w:rsid w:val="006833B6"/>
    <w:rsid w:val="006833D7"/>
    <w:rsid w:val="006834A0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24"/>
    <w:rsid w:val="00687C6F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7D"/>
    <w:rsid w:val="006925E6"/>
    <w:rsid w:val="00692C1E"/>
    <w:rsid w:val="00692EE4"/>
    <w:rsid w:val="006937B8"/>
    <w:rsid w:val="006937DB"/>
    <w:rsid w:val="00694805"/>
    <w:rsid w:val="00694916"/>
    <w:rsid w:val="00694961"/>
    <w:rsid w:val="00694CDF"/>
    <w:rsid w:val="00694E39"/>
    <w:rsid w:val="00695235"/>
    <w:rsid w:val="00695971"/>
    <w:rsid w:val="00695D38"/>
    <w:rsid w:val="0069650C"/>
    <w:rsid w:val="006966E3"/>
    <w:rsid w:val="006970CF"/>
    <w:rsid w:val="00697147"/>
    <w:rsid w:val="0069718E"/>
    <w:rsid w:val="006977C2"/>
    <w:rsid w:val="00697C7A"/>
    <w:rsid w:val="00697CD4"/>
    <w:rsid w:val="006A0612"/>
    <w:rsid w:val="006A089B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428E"/>
    <w:rsid w:val="006A4718"/>
    <w:rsid w:val="006A4DED"/>
    <w:rsid w:val="006A4F03"/>
    <w:rsid w:val="006A4FCC"/>
    <w:rsid w:val="006A5058"/>
    <w:rsid w:val="006A524C"/>
    <w:rsid w:val="006A5491"/>
    <w:rsid w:val="006A588E"/>
    <w:rsid w:val="006A58A5"/>
    <w:rsid w:val="006A5D9B"/>
    <w:rsid w:val="006A5E7F"/>
    <w:rsid w:val="006A601E"/>
    <w:rsid w:val="006A6107"/>
    <w:rsid w:val="006A6CDE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EA6"/>
    <w:rsid w:val="006C43DD"/>
    <w:rsid w:val="006C460C"/>
    <w:rsid w:val="006C4AF2"/>
    <w:rsid w:val="006C4B9F"/>
    <w:rsid w:val="006C4E05"/>
    <w:rsid w:val="006C4EDA"/>
    <w:rsid w:val="006C5162"/>
    <w:rsid w:val="006C5444"/>
    <w:rsid w:val="006C5645"/>
    <w:rsid w:val="006C58A6"/>
    <w:rsid w:val="006C6086"/>
    <w:rsid w:val="006C6142"/>
    <w:rsid w:val="006C64CD"/>
    <w:rsid w:val="006C64EB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B35"/>
    <w:rsid w:val="006D1BA1"/>
    <w:rsid w:val="006D1C09"/>
    <w:rsid w:val="006D1C5A"/>
    <w:rsid w:val="006D2369"/>
    <w:rsid w:val="006D24C8"/>
    <w:rsid w:val="006D25CF"/>
    <w:rsid w:val="006D2916"/>
    <w:rsid w:val="006D2DC9"/>
    <w:rsid w:val="006D2E48"/>
    <w:rsid w:val="006D30C1"/>
    <w:rsid w:val="006D32E4"/>
    <w:rsid w:val="006D3760"/>
    <w:rsid w:val="006D3EA2"/>
    <w:rsid w:val="006D44FD"/>
    <w:rsid w:val="006D4D25"/>
    <w:rsid w:val="006D5E47"/>
    <w:rsid w:val="006D5E6F"/>
    <w:rsid w:val="006D627B"/>
    <w:rsid w:val="006D62E2"/>
    <w:rsid w:val="006D6817"/>
    <w:rsid w:val="006D7466"/>
    <w:rsid w:val="006D7813"/>
    <w:rsid w:val="006D7B7C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0B4"/>
    <w:rsid w:val="006E64AF"/>
    <w:rsid w:val="006E68C2"/>
    <w:rsid w:val="006E69D1"/>
    <w:rsid w:val="006E6B4C"/>
    <w:rsid w:val="006E6E18"/>
    <w:rsid w:val="006E6E77"/>
    <w:rsid w:val="006E78B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F89"/>
    <w:rsid w:val="006F2207"/>
    <w:rsid w:val="006F2336"/>
    <w:rsid w:val="006F25AC"/>
    <w:rsid w:val="006F25F4"/>
    <w:rsid w:val="006F2A9C"/>
    <w:rsid w:val="006F3214"/>
    <w:rsid w:val="006F33D4"/>
    <w:rsid w:val="006F3505"/>
    <w:rsid w:val="006F432C"/>
    <w:rsid w:val="006F4941"/>
    <w:rsid w:val="006F4A94"/>
    <w:rsid w:val="006F4B18"/>
    <w:rsid w:val="006F4C63"/>
    <w:rsid w:val="006F539F"/>
    <w:rsid w:val="006F5D32"/>
    <w:rsid w:val="006F6564"/>
    <w:rsid w:val="006F6799"/>
    <w:rsid w:val="006F6C49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B26"/>
    <w:rsid w:val="00713C6F"/>
    <w:rsid w:val="00713E58"/>
    <w:rsid w:val="00714088"/>
    <w:rsid w:val="007141CD"/>
    <w:rsid w:val="00714381"/>
    <w:rsid w:val="0071455E"/>
    <w:rsid w:val="007146BC"/>
    <w:rsid w:val="00714CA2"/>
    <w:rsid w:val="007151D9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A09"/>
    <w:rsid w:val="00724072"/>
    <w:rsid w:val="007243FA"/>
    <w:rsid w:val="0072448E"/>
    <w:rsid w:val="007248E6"/>
    <w:rsid w:val="00725CB3"/>
    <w:rsid w:val="00725CFC"/>
    <w:rsid w:val="0072630E"/>
    <w:rsid w:val="007263BC"/>
    <w:rsid w:val="00726604"/>
    <w:rsid w:val="007267E0"/>
    <w:rsid w:val="00726916"/>
    <w:rsid w:val="007276AA"/>
    <w:rsid w:val="0072772F"/>
    <w:rsid w:val="00727892"/>
    <w:rsid w:val="00727C0B"/>
    <w:rsid w:val="00727F8B"/>
    <w:rsid w:val="007310E0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2103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9D4"/>
    <w:rsid w:val="00746A02"/>
    <w:rsid w:val="00746C48"/>
    <w:rsid w:val="00747A5B"/>
    <w:rsid w:val="00747A7D"/>
    <w:rsid w:val="00750408"/>
    <w:rsid w:val="00750CB6"/>
    <w:rsid w:val="00750D1A"/>
    <w:rsid w:val="00750D55"/>
    <w:rsid w:val="00751458"/>
    <w:rsid w:val="007515AF"/>
    <w:rsid w:val="0075237B"/>
    <w:rsid w:val="007524A3"/>
    <w:rsid w:val="00752B44"/>
    <w:rsid w:val="00752EC4"/>
    <w:rsid w:val="00753F0F"/>
    <w:rsid w:val="0075408F"/>
    <w:rsid w:val="0075429D"/>
    <w:rsid w:val="00754885"/>
    <w:rsid w:val="00754E3C"/>
    <w:rsid w:val="00755013"/>
    <w:rsid w:val="007551A1"/>
    <w:rsid w:val="007551B7"/>
    <w:rsid w:val="00755910"/>
    <w:rsid w:val="00755963"/>
    <w:rsid w:val="00755D69"/>
    <w:rsid w:val="00755DED"/>
    <w:rsid w:val="00755F10"/>
    <w:rsid w:val="00755FAB"/>
    <w:rsid w:val="007562D1"/>
    <w:rsid w:val="0075656E"/>
    <w:rsid w:val="007566CE"/>
    <w:rsid w:val="007566EE"/>
    <w:rsid w:val="00756AF5"/>
    <w:rsid w:val="007575FC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34DF"/>
    <w:rsid w:val="00763B90"/>
    <w:rsid w:val="00763F58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6A8"/>
    <w:rsid w:val="00767B89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A7"/>
    <w:rsid w:val="007727C5"/>
    <w:rsid w:val="00772A78"/>
    <w:rsid w:val="00772D0D"/>
    <w:rsid w:val="0077301B"/>
    <w:rsid w:val="007730D5"/>
    <w:rsid w:val="00774A0B"/>
    <w:rsid w:val="00774E45"/>
    <w:rsid w:val="0077510C"/>
    <w:rsid w:val="00775AFB"/>
    <w:rsid w:val="00776522"/>
    <w:rsid w:val="00776A60"/>
    <w:rsid w:val="0077778D"/>
    <w:rsid w:val="00777F2B"/>
    <w:rsid w:val="00780594"/>
    <w:rsid w:val="007807F2"/>
    <w:rsid w:val="00780C71"/>
    <w:rsid w:val="007811E1"/>
    <w:rsid w:val="00781458"/>
    <w:rsid w:val="00781523"/>
    <w:rsid w:val="0078152D"/>
    <w:rsid w:val="00781540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F2C"/>
    <w:rsid w:val="00785FB8"/>
    <w:rsid w:val="007860CE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EF2"/>
    <w:rsid w:val="007A03E1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BE8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E00"/>
    <w:rsid w:val="007B0EC3"/>
    <w:rsid w:val="007B1014"/>
    <w:rsid w:val="007B1082"/>
    <w:rsid w:val="007B13F2"/>
    <w:rsid w:val="007B16B5"/>
    <w:rsid w:val="007B170B"/>
    <w:rsid w:val="007B1A35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1CA"/>
    <w:rsid w:val="007B7E1E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449"/>
    <w:rsid w:val="007C5808"/>
    <w:rsid w:val="007C5A80"/>
    <w:rsid w:val="007C691A"/>
    <w:rsid w:val="007C6B95"/>
    <w:rsid w:val="007C6D06"/>
    <w:rsid w:val="007C71EB"/>
    <w:rsid w:val="007C7373"/>
    <w:rsid w:val="007C764D"/>
    <w:rsid w:val="007C764E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6FB9"/>
    <w:rsid w:val="007E78B9"/>
    <w:rsid w:val="007F03B5"/>
    <w:rsid w:val="007F04FA"/>
    <w:rsid w:val="007F085A"/>
    <w:rsid w:val="007F0A95"/>
    <w:rsid w:val="007F1919"/>
    <w:rsid w:val="007F1B4F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185"/>
    <w:rsid w:val="007F721D"/>
    <w:rsid w:val="007F736F"/>
    <w:rsid w:val="007F7573"/>
    <w:rsid w:val="007F758A"/>
    <w:rsid w:val="007F75E8"/>
    <w:rsid w:val="00800844"/>
    <w:rsid w:val="0080095A"/>
    <w:rsid w:val="00800C48"/>
    <w:rsid w:val="00800E16"/>
    <w:rsid w:val="0080140D"/>
    <w:rsid w:val="0080164C"/>
    <w:rsid w:val="00801724"/>
    <w:rsid w:val="00801869"/>
    <w:rsid w:val="00801CC2"/>
    <w:rsid w:val="00801E2A"/>
    <w:rsid w:val="00802009"/>
    <w:rsid w:val="008021B5"/>
    <w:rsid w:val="00802544"/>
    <w:rsid w:val="00802774"/>
    <w:rsid w:val="008029EC"/>
    <w:rsid w:val="00803289"/>
    <w:rsid w:val="0080336F"/>
    <w:rsid w:val="00804282"/>
    <w:rsid w:val="0080473E"/>
    <w:rsid w:val="008047EC"/>
    <w:rsid w:val="00804DF5"/>
    <w:rsid w:val="00804F2B"/>
    <w:rsid w:val="00804F46"/>
    <w:rsid w:val="00804F5C"/>
    <w:rsid w:val="008052EE"/>
    <w:rsid w:val="008062E3"/>
    <w:rsid w:val="0080649C"/>
    <w:rsid w:val="00806620"/>
    <w:rsid w:val="00806956"/>
    <w:rsid w:val="00807235"/>
    <w:rsid w:val="0081038A"/>
    <w:rsid w:val="0081057F"/>
    <w:rsid w:val="008107D4"/>
    <w:rsid w:val="00810C7B"/>
    <w:rsid w:val="008121DD"/>
    <w:rsid w:val="00812226"/>
    <w:rsid w:val="008123A2"/>
    <w:rsid w:val="008123B6"/>
    <w:rsid w:val="008129CA"/>
    <w:rsid w:val="00813670"/>
    <w:rsid w:val="008136C9"/>
    <w:rsid w:val="00813C9F"/>
    <w:rsid w:val="00813E94"/>
    <w:rsid w:val="00814B2F"/>
    <w:rsid w:val="00815C29"/>
    <w:rsid w:val="00816236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E1C"/>
    <w:rsid w:val="0082140D"/>
    <w:rsid w:val="00821578"/>
    <w:rsid w:val="008220D2"/>
    <w:rsid w:val="008226B9"/>
    <w:rsid w:val="00822841"/>
    <w:rsid w:val="00822865"/>
    <w:rsid w:val="00822B7A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D2A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D7"/>
    <w:rsid w:val="00832AA0"/>
    <w:rsid w:val="00832EE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EC7"/>
    <w:rsid w:val="00844ED6"/>
    <w:rsid w:val="00845621"/>
    <w:rsid w:val="00845F9C"/>
    <w:rsid w:val="00846214"/>
    <w:rsid w:val="00846552"/>
    <w:rsid w:val="0084665B"/>
    <w:rsid w:val="00846698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679"/>
    <w:rsid w:val="0085725D"/>
    <w:rsid w:val="00857607"/>
    <w:rsid w:val="00857C54"/>
    <w:rsid w:val="00860741"/>
    <w:rsid w:val="00860902"/>
    <w:rsid w:val="00860B42"/>
    <w:rsid w:val="00860B68"/>
    <w:rsid w:val="00860E3F"/>
    <w:rsid w:val="00861279"/>
    <w:rsid w:val="008613B9"/>
    <w:rsid w:val="008615CF"/>
    <w:rsid w:val="008618B2"/>
    <w:rsid w:val="00861995"/>
    <w:rsid w:val="00862013"/>
    <w:rsid w:val="008620A6"/>
    <w:rsid w:val="0086279E"/>
    <w:rsid w:val="00862C2A"/>
    <w:rsid w:val="00863195"/>
    <w:rsid w:val="008634CF"/>
    <w:rsid w:val="0086354E"/>
    <w:rsid w:val="00863902"/>
    <w:rsid w:val="00863D73"/>
    <w:rsid w:val="00864AD8"/>
    <w:rsid w:val="008655C2"/>
    <w:rsid w:val="00865EBD"/>
    <w:rsid w:val="00866217"/>
    <w:rsid w:val="0086691A"/>
    <w:rsid w:val="00866D21"/>
    <w:rsid w:val="00866E11"/>
    <w:rsid w:val="00866FB2"/>
    <w:rsid w:val="00867299"/>
    <w:rsid w:val="00867434"/>
    <w:rsid w:val="0086749D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38D7"/>
    <w:rsid w:val="008749A3"/>
    <w:rsid w:val="00874B60"/>
    <w:rsid w:val="00875675"/>
    <w:rsid w:val="008763F7"/>
    <w:rsid w:val="0087649D"/>
    <w:rsid w:val="008765C0"/>
    <w:rsid w:val="008766C0"/>
    <w:rsid w:val="00876DCE"/>
    <w:rsid w:val="00876F20"/>
    <w:rsid w:val="0087725D"/>
    <w:rsid w:val="00877262"/>
    <w:rsid w:val="00877277"/>
    <w:rsid w:val="008772E5"/>
    <w:rsid w:val="008773AC"/>
    <w:rsid w:val="0087744D"/>
    <w:rsid w:val="0087779F"/>
    <w:rsid w:val="00877DC5"/>
    <w:rsid w:val="00877F4A"/>
    <w:rsid w:val="008800BC"/>
    <w:rsid w:val="00880269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66"/>
    <w:rsid w:val="00882FA3"/>
    <w:rsid w:val="00882FA5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1FB"/>
    <w:rsid w:val="00892513"/>
    <w:rsid w:val="008930E9"/>
    <w:rsid w:val="008930F2"/>
    <w:rsid w:val="008932C5"/>
    <w:rsid w:val="008934C6"/>
    <w:rsid w:val="008937AE"/>
    <w:rsid w:val="00893F0D"/>
    <w:rsid w:val="00894096"/>
    <w:rsid w:val="008946DA"/>
    <w:rsid w:val="0089493C"/>
    <w:rsid w:val="008950D5"/>
    <w:rsid w:val="00895511"/>
    <w:rsid w:val="008959A8"/>
    <w:rsid w:val="008962E1"/>
    <w:rsid w:val="008964E5"/>
    <w:rsid w:val="008965B7"/>
    <w:rsid w:val="00896772"/>
    <w:rsid w:val="00896B9D"/>
    <w:rsid w:val="00896DD3"/>
    <w:rsid w:val="008973F1"/>
    <w:rsid w:val="008A0372"/>
    <w:rsid w:val="008A097F"/>
    <w:rsid w:val="008A0DE6"/>
    <w:rsid w:val="008A1278"/>
    <w:rsid w:val="008A231B"/>
    <w:rsid w:val="008A253E"/>
    <w:rsid w:val="008A2C4C"/>
    <w:rsid w:val="008A2F4C"/>
    <w:rsid w:val="008A3060"/>
    <w:rsid w:val="008A33C4"/>
    <w:rsid w:val="008A35BC"/>
    <w:rsid w:val="008A3B12"/>
    <w:rsid w:val="008A3D0B"/>
    <w:rsid w:val="008A4647"/>
    <w:rsid w:val="008A4943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E3F"/>
    <w:rsid w:val="008C1BD6"/>
    <w:rsid w:val="008C1D38"/>
    <w:rsid w:val="008C1E81"/>
    <w:rsid w:val="008C251A"/>
    <w:rsid w:val="008C25CF"/>
    <w:rsid w:val="008C27FA"/>
    <w:rsid w:val="008C287E"/>
    <w:rsid w:val="008C2ECE"/>
    <w:rsid w:val="008C32D7"/>
    <w:rsid w:val="008C34C8"/>
    <w:rsid w:val="008C41AD"/>
    <w:rsid w:val="008C4204"/>
    <w:rsid w:val="008C461D"/>
    <w:rsid w:val="008C4A29"/>
    <w:rsid w:val="008C4CEC"/>
    <w:rsid w:val="008C505B"/>
    <w:rsid w:val="008C542D"/>
    <w:rsid w:val="008C5762"/>
    <w:rsid w:val="008C57BC"/>
    <w:rsid w:val="008C64ED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0D36"/>
    <w:rsid w:val="008D11DF"/>
    <w:rsid w:val="008D1384"/>
    <w:rsid w:val="008D1501"/>
    <w:rsid w:val="008D195C"/>
    <w:rsid w:val="008D2B13"/>
    <w:rsid w:val="008D2C1F"/>
    <w:rsid w:val="008D32AA"/>
    <w:rsid w:val="008D3570"/>
    <w:rsid w:val="008D419A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1464"/>
    <w:rsid w:val="008E1A59"/>
    <w:rsid w:val="008E1A6E"/>
    <w:rsid w:val="008E1E81"/>
    <w:rsid w:val="008E20C4"/>
    <w:rsid w:val="008E2168"/>
    <w:rsid w:val="008E2184"/>
    <w:rsid w:val="008E22CF"/>
    <w:rsid w:val="008E293F"/>
    <w:rsid w:val="008E2B87"/>
    <w:rsid w:val="008E2E69"/>
    <w:rsid w:val="008E3593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8F77FE"/>
    <w:rsid w:val="009001EC"/>
    <w:rsid w:val="0090097B"/>
    <w:rsid w:val="00900B56"/>
    <w:rsid w:val="00901063"/>
    <w:rsid w:val="00901235"/>
    <w:rsid w:val="00901670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F5"/>
    <w:rsid w:val="009052CF"/>
    <w:rsid w:val="009057FB"/>
    <w:rsid w:val="0090605F"/>
    <w:rsid w:val="00906248"/>
    <w:rsid w:val="00906746"/>
    <w:rsid w:val="009068A3"/>
    <w:rsid w:val="00906937"/>
    <w:rsid w:val="00906A28"/>
    <w:rsid w:val="00906D1B"/>
    <w:rsid w:val="0090719F"/>
    <w:rsid w:val="0090796C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D24"/>
    <w:rsid w:val="009131B7"/>
    <w:rsid w:val="009132C0"/>
    <w:rsid w:val="009132D9"/>
    <w:rsid w:val="00913593"/>
    <w:rsid w:val="009139A2"/>
    <w:rsid w:val="00913A86"/>
    <w:rsid w:val="00913CBA"/>
    <w:rsid w:val="00913FC2"/>
    <w:rsid w:val="0091489C"/>
    <w:rsid w:val="00914B3E"/>
    <w:rsid w:val="00915360"/>
    <w:rsid w:val="009154B5"/>
    <w:rsid w:val="00915691"/>
    <w:rsid w:val="009157F5"/>
    <w:rsid w:val="00916358"/>
    <w:rsid w:val="00916A2A"/>
    <w:rsid w:val="00916F9A"/>
    <w:rsid w:val="0091740E"/>
    <w:rsid w:val="009174BF"/>
    <w:rsid w:val="00917699"/>
    <w:rsid w:val="0091773A"/>
    <w:rsid w:val="00917D0F"/>
    <w:rsid w:val="00917DBC"/>
    <w:rsid w:val="009200C4"/>
    <w:rsid w:val="00920952"/>
    <w:rsid w:val="0092188C"/>
    <w:rsid w:val="00921ECC"/>
    <w:rsid w:val="00921F28"/>
    <w:rsid w:val="00922ADE"/>
    <w:rsid w:val="00922BE5"/>
    <w:rsid w:val="009232DE"/>
    <w:rsid w:val="00923B0B"/>
    <w:rsid w:val="00924052"/>
    <w:rsid w:val="009243D1"/>
    <w:rsid w:val="00924C36"/>
    <w:rsid w:val="0092514C"/>
    <w:rsid w:val="0092580B"/>
    <w:rsid w:val="0092588E"/>
    <w:rsid w:val="00926808"/>
    <w:rsid w:val="00926CF4"/>
    <w:rsid w:val="00927241"/>
    <w:rsid w:val="00927768"/>
    <w:rsid w:val="0092799A"/>
    <w:rsid w:val="00927AA3"/>
    <w:rsid w:val="00927C24"/>
    <w:rsid w:val="00927C99"/>
    <w:rsid w:val="0093011D"/>
    <w:rsid w:val="009306B9"/>
    <w:rsid w:val="0093086F"/>
    <w:rsid w:val="009312F1"/>
    <w:rsid w:val="0093182D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919"/>
    <w:rsid w:val="00935DC6"/>
    <w:rsid w:val="0093609A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4F3"/>
    <w:rsid w:val="00942584"/>
    <w:rsid w:val="009425F6"/>
    <w:rsid w:val="00942FCD"/>
    <w:rsid w:val="0094364A"/>
    <w:rsid w:val="00943765"/>
    <w:rsid w:val="009439E2"/>
    <w:rsid w:val="00943B07"/>
    <w:rsid w:val="00943B08"/>
    <w:rsid w:val="00943E8F"/>
    <w:rsid w:val="0094418C"/>
    <w:rsid w:val="009443E7"/>
    <w:rsid w:val="00944713"/>
    <w:rsid w:val="00945127"/>
    <w:rsid w:val="00945483"/>
    <w:rsid w:val="009456ED"/>
    <w:rsid w:val="00945863"/>
    <w:rsid w:val="00945C89"/>
    <w:rsid w:val="009465CA"/>
    <w:rsid w:val="00946676"/>
    <w:rsid w:val="009469FD"/>
    <w:rsid w:val="00946FD8"/>
    <w:rsid w:val="009470C0"/>
    <w:rsid w:val="0094720D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CB0"/>
    <w:rsid w:val="0096151D"/>
    <w:rsid w:val="00961760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68E"/>
    <w:rsid w:val="009709C6"/>
    <w:rsid w:val="009709F8"/>
    <w:rsid w:val="00970C66"/>
    <w:rsid w:val="00970FF0"/>
    <w:rsid w:val="00971230"/>
    <w:rsid w:val="009712EE"/>
    <w:rsid w:val="009715D8"/>
    <w:rsid w:val="00971B60"/>
    <w:rsid w:val="00971D77"/>
    <w:rsid w:val="00972C6D"/>
    <w:rsid w:val="00972D2C"/>
    <w:rsid w:val="00973303"/>
    <w:rsid w:val="00974C6F"/>
    <w:rsid w:val="00974FAC"/>
    <w:rsid w:val="0097521F"/>
    <w:rsid w:val="0097543B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703"/>
    <w:rsid w:val="009829EC"/>
    <w:rsid w:val="00982B3E"/>
    <w:rsid w:val="00983290"/>
    <w:rsid w:val="0098395C"/>
    <w:rsid w:val="00983D29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E4E"/>
    <w:rsid w:val="00990E55"/>
    <w:rsid w:val="00990FA9"/>
    <w:rsid w:val="0099100D"/>
    <w:rsid w:val="009912E6"/>
    <w:rsid w:val="009913C7"/>
    <w:rsid w:val="00991AEC"/>
    <w:rsid w:val="00991B12"/>
    <w:rsid w:val="00991BE0"/>
    <w:rsid w:val="00991EED"/>
    <w:rsid w:val="00991FE5"/>
    <w:rsid w:val="009920FA"/>
    <w:rsid w:val="0099221B"/>
    <w:rsid w:val="009922D8"/>
    <w:rsid w:val="009923EA"/>
    <w:rsid w:val="009927E9"/>
    <w:rsid w:val="00992F4A"/>
    <w:rsid w:val="009939A4"/>
    <w:rsid w:val="00993A83"/>
    <w:rsid w:val="0099406D"/>
    <w:rsid w:val="00994204"/>
    <w:rsid w:val="00994E11"/>
    <w:rsid w:val="00994EAA"/>
    <w:rsid w:val="0099511E"/>
    <w:rsid w:val="00995A7B"/>
    <w:rsid w:val="00995BEE"/>
    <w:rsid w:val="00996FF1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2FA7"/>
    <w:rsid w:val="009A30EC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EF3"/>
    <w:rsid w:val="009B4F19"/>
    <w:rsid w:val="009B5C2B"/>
    <w:rsid w:val="009B5C4B"/>
    <w:rsid w:val="009B5F25"/>
    <w:rsid w:val="009B61BD"/>
    <w:rsid w:val="009B65AD"/>
    <w:rsid w:val="009B6696"/>
    <w:rsid w:val="009B6EDB"/>
    <w:rsid w:val="009B6EF5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A1E"/>
    <w:rsid w:val="009C4AA8"/>
    <w:rsid w:val="009C4C55"/>
    <w:rsid w:val="009C4D19"/>
    <w:rsid w:val="009C5248"/>
    <w:rsid w:val="009C5D5E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2133"/>
    <w:rsid w:val="009D264E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7B86"/>
    <w:rsid w:val="009D7C81"/>
    <w:rsid w:val="009E0A19"/>
    <w:rsid w:val="009E0A58"/>
    <w:rsid w:val="009E0BFA"/>
    <w:rsid w:val="009E1017"/>
    <w:rsid w:val="009E15FD"/>
    <w:rsid w:val="009E1A8C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5432"/>
    <w:rsid w:val="009E62F8"/>
    <w:rsid w:val="009E6A46"/>
    <w:rsid w:val="009E6B2C"/>
    <w:rsid w:val="009E6E7D"/>
    <w:rsid w:val="009E70E5"/>
    <w:rsid w:val="009E74CF"/>
    <w:rsid w:val="009E753B"/>
    <w:rsid w:val="009E757F"/>
    <w:rsid w:val="009E7E5F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DA9"/>
    <w:rsid w:val="009F4DF6"/>
    <w:rsid w:val="009F5C81"/>
    <w:rsid w:val="009F5CC7"/>
    <w:rsid w:val="009F65BE"/>
    <w:rsid w:val="009F674D"/>
    <w:rsid w:val="009F6782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7037"/>
    <w:rsid w:val="00A07199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211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A2"/>
    <w:rsid w:val="00A21233"/>
    <w:rsid w:val="00A21458"/>
    <w:rsid w:val="00A21577"/>
    <w:rsid w:val="00A21A43"/>
    <w:rsid w:val="00A21C8B"/>
    <w:rsid w:val="00A21DCA"/>
    <w:rsid w:val="00A21EC1"/>
    <w:rsid w:val="00A2295D"/>
    <w:rsid w:val="00A22FBE"/>
    <w:rsid w:val="00A239A4"/>
    <w:rsid w:val="00A239B3"/>
    <w:rsid w:val="00A239B8"/>
    <w:rsid w:val="00A23D6B"/>
    <w:rsid w:val="00A24A33"/>
    <w:rsid w:val="00A25140"/>
    <w:rsid w:val="00A252D5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B78"/>
    <w:rsid w:val="00A32013"/>
    <w:rsid w:val="00A320F1"/>
    <w:rsid w:val="00A32485"/>
    <w:rsid w:val="00A33A21"/>
    <w:rsid w:val="00A34009"/>
    <w:rsid w:val="00A34683"/>
    <w:rsid w:val="00A34AC0"/>
    <w:rsid w:val="00A34BBD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F68"/>
    <w:rsid w:val="00A430A9"/>
    <w:rsid w:val="00A4314A"/>
    <w:rsid w:val="00A43778"/>
    <w:rsid w:val="00A43B04"/>
    <w:rsid w:val="00A443E1"/>
    <w:rsid w:val="00A45021"/>
    <w:rsid w:val="00A455C8"/>
    <w:rsid w:val="00A45C0D"/>
    <w:rsid w:val="00A460D8"/>
    <w:rsid w:val="00A46498"/>
    <w:rsid w:val="00A46779"/>
    <w:rsid w:val="00A46866"/>
    <w:rsid w:val="00A470A6"/>
    <w:rsid w:val="00A47A34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C19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69"/>
    <w:rsid w:val="00A63DD2"/>
    <w:rsid w:val="00A6466F"/>
    <w:rsid w:val="00A6468A"/>
    <w:rsid w:val="00A6472D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E67"/>
    <w:rsid w:val="00A663C1"/>
    <w:rsid w:val="00A66718"/>
    <w:rsid w:val="00A668D5"/>
    <w:rsid w:val="00A6697A"/>
    <w:rsid w:val="00A669DA"/>
    <w:rsid w:val="00A66A40"/>
    <w:rsid w:val="00A66A8E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4ED2"/>
    <w:rsid w:val="00A750B1"/>
    <w:rsid w:val="00A751D9"/>
    <w:rsid w:val="00A75A4E"/>
    <w:rsid w:val="00A764A5"/>
    <w:rsid w:val="00A7698F"/>
    <w:rsid w:val="00A76ADA"/>
    <w:rsid w:val="00A76BBD"/>
    <w:rsid w:val="00A76DF7"/>
    <w:rsid w:val="00A80153"/>
    <w:rsid w:val="00A8047F"/>
    <w:rsid w:val="00A81DDF"/>
    <w:rsid w:val="00A81FDF"/>
    <w:rsid w:val="00A820C0"/>
    <w:rsid w:val="00A8222E"/>
    <w:rsid w:val="00A82ADC"/>
    <w:rsid w:val="00A82EA1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5D22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4497"/>
    <w:rsid w:val="00A94FF4"/>
    <w:rsid w:val="00A95D34"/>
    <w:rsid w:val="00A96194"/>
    <w:rsid w:val="00A961B4"/>
    <w:rsid w:val="00A9686C"/>
    <w:rsid w:val="00A9767A"/>
    <w:rsid w:val="00A9767F"/>
    <w:rsid w:val="00A97B1E"/>
    <w:rsid w:val="00AA0132"/>
    <w:rsid w:val="00AA0AFA"/>
    <w:rsid w:val="00AA0C0E"/>
    <w:rsid w:val="00AA1474"/>
    <w:rsid w:val="00AA1C2F"/>
    <w:rsid w:val="00AA21DA"/>
    <w:rsid w:val="00AA2351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5309"/>
    <w:rsid w:val="00AA5516"/>
    <w:rsid w:val="00AA55EE"/>
    <w:rsid w:val="00AA5767"/>
    <w:rsid w:val="00AA5A4F"/>
    <w:rsid w:val="00AA5B67"/>
    <w:rsid w:val="00AA60A3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508"/>
    <w:rsid w:val="00AB2C50"/>
    <w:rsid w:val="00AB2FE0"/>
    <w:rsid w:val="00AB32A4"/>
    <w:rsid w:val="00AB345C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F8"/>
    <w:rsid w:val="00AC387A"/>
    <w:rsid w:val="00AC3C9A"/>
    <w:rsid w:val="00AC3E89"/>
    <w:rsid w:val="00AC4CA0"/>
    <w:rsid w:val="00AC4D55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45B"/>
    <w:rsid w:val="00AD37E5"/>
    <w:rsid w:val="00AD38AE"/>
    <w:rsid w:val="00AD3FB1"/>
    <w:rsid w:val="00AD4235"/>
    <w:rsid w:val="00AD4BEC"/>
    <w:rsid w:val="00AD5D80"/>
    <w:rsid w:val="00AD5E92"/>
    <w:rsid w:val="00AD6B78"/>
    <w:rsid w:val="00AD7588"/>
    <w:rsid w:val="00AD7ABF"/>
    <w:rsid w:val="00AD7CB7"/>
    <w:rsid w:val="00AD7E5C"/>
    <w:rsid w:val="00AE05A0"/>
    <w:rsid w:val="00AE0A16"/>
    <w:rsid w:val="00AE0FF5"/>
    <w:rsid w:val="00AE1AA6"/>
    <w:rsid w:val="00AE2495"/>
    <w:rsid w:val="00AE2FAE"/>
    <w:rsid w:val="00AE3132"/>
    <w:rsid w:val="00AE37E6"/>
    <w:rsid w:val="00AE41D3"/>
    <w:rsid w:val="00AE497A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7A5"/>
    <w:rsid w:val="00AE79A2"/>
    <w:rsid w:val="00AF0769"/>
    <w:rsid w:val="00AF0ACA"/>
    <w:rsid w:val="00AF0C56"/>
    <w:rsid w:val="00AF13B4"/>
    <w:rsid w:val="00AF1561"/>
    <w:rsid w:val="00AF166D"/>
    <w:rsid w:val="00AF16F0"/>
    <w:rsid w:val="00AF1B7D"/>
    <w:rsid w:val="00AF215A"/>
    <w:rsid w:val="00AF2680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F48"/>
    <w:rsid w:val="00AF5A0D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77A4"/>
    <w:rsid w:val="00B00181"/>
    <w:rsid w:val="00B001C3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7C8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4DB"/>
    <w:rsid w:val="00B166FC"/>
    <w:rsid w:val="00B16746"/>
    <w:rsid w:val="00B170C0"/>
    <w:rsid w:val="00B1773D"/>
    <w:rsid w:val="00B177D3"/>
    <w:rsid w:val="00B17A25"/>
    <w:rsid w:val="00B2003F"/>
    <w:rsid w:val="00B20405"/>
    <w:rsid w:val="00B205ED"/>
    <w:rsid w:val="00B20792"/>
    <w:rsid w:val="00B210DE"/>
    <w:rsid w:val="00B21117"/>
    <w:rsid w:val="00B213EB"/>
    <w:rsid w:val="00B2151A"/>
    <w:rsid w:val="00B218C9"/>
    <w:rsid w:val="00B22B1C"/>
    <w:rsid w:val="00B22B63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D79"/>
    <w:rsid w:val="00B25263"/>
    <w:rsid w:val="00B25402"/>
    <w:rsid w:val="00B2569E"/>
    <w:rsid w:val="00B25C62"/>
    <w:rsid w:val="00B25E83"/>
    <w:rsid w:val="00B266C9"/>
    <w:rsid w:val="00B26D73"/>
    <w:rsid w:val="00B27857"/>
    <w:rsid w:val="00B3035F"/>
    <w:rsid w:val="00B30B8E"/>
    <w:rsid w:val="00B319AA"/>
    <w:rsid w:val="00B319F6"/>
    <w:rsid w:val="00B3239C"/>
    <w:rsid w:val="00B32972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7E8"/>
    <w:rsid w:val="00B3583C"/>
    <w:rsid w:val="00B35E6B"/>
    <w:rsid w:val="00B35F0A"/>
    <w:rsid w:val="00B360F5"/>
    <w:rsid w:val="00B36150"/>
    <w:rsid w:val="00B36A05"/>
    <w:rsid w:val="00B36A4D"/>
    <w:rsid w:val="00B36B60"/>
    <w:rsid w:val="00B36EC9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770"/>
    <w:rsid w:val="00B45936"/>
    <w:rsid w:val="00B461B1"/>
    <w:rsid w:val="00B46CC7"/>
    <w:rsid w:val="00B46F6B"/>
    <w:rsid w:val="00B47CDE"/>
    <w:rsid w:val="00B47ECA"/>
    <w:rsid w:val="00B5021B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98A"/>
    <w:rsid w:val="00B53F97"/>
    <w:rsid w:val="00B54067"/>
    <w:rsid w:val="00B54716"/>
    <w:rsid w:val="00B54D5D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3D9"/>
    <w:rsid w:val="00B637C1"/>
    <w:rsid w:val="00B63EF4"/>
    <w:rsid w:val="00B6426D"/>
    <w:rsid w:val="00B645C0"/>
    <w:rsid w:val="00B65737"/>
    <w:rsid w:val="00B66069"/>
    <w:rsid w:val="00B66F41"/>
    <w:rsid w:val="00B671F1"/>
    <w:rsid w:val="00B67AC7"/>
    <w:rsid w:val="00B67B4C"/>
    <w:rsid w:val="00B67B6F"/>
    <w:rsid w:val="00B67BB2"/>
    <w:rsid w:val="00B67F5C"/>
    <w:rsid w:val="00B67F66"/>
    <w:rsid w:val="00B67FEB"/>
    <w:rsid w:val="00B70075"/>
    <w:rsid w:val="00B70249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3429"/>
    <w:rsid w:val="00B73B0B"/>
    <w:rsid w:val="00B73E3C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2DA"/>
    <w:rsid w:val="00B76BE1"/>
    <w:rsid w:val="00B76DDC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38A7"/>
    <w:rsid w:val="00B838E2"/>
    <w:rsid w:val="00B84224"/>
    <w:rsid w:val="00B84CE7"/>
    <w:rsid w:val="00B85161"/>
    <w:rsid w:val="00B852FA"/>
    <w:rsid w:val="00B85BD5"/>
    <w:rsid w:val="00B85CF8"/>
    <w:rsid w:val="00B863C9"/>
    <w:rsid w:val="00B86714"/>
    <w:rsid w:val="00B875F2"/>
    <w:rsid w:val="00B87C0A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2B4F"/>
    <w:rsid w:val="00B93C5F"/>
    <w:rsid w:val="00B94B8F"/>
    <w:rsid w:val="00B9502A"/>
    <w:rsid w:val="00B950A1"/>
    <w:rsid w:val="00B950B1"/>
    <w:rsid w:val="00B954C6"/>
    <w:rsid w:val="00B9571D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558"/>
    <w:rsid w:val="00BA1822"/>
    <w:rsid w:val="00BA1AAB"/>
    <w:rsid w:val="00BA1BA0"/>
    <w:rsid w:val="00BA26DF"/>
    <w:rsid w:val="00BA2BCF"/>
    <w:rsid w:val="00BA30A2"/>
    <w:rsid w:val="00BA30C8"/>
    <w:rsid w:val="00BA36D9"/>
    <w:rsid w:val="00BA3BD2"/>
    <w:rsid w:val="00BA431E"/>
    <w:rsid w:val="00BA4B10"/>
    <w:rsid w:val="00BA4C61"/>
    <w:rsid w:val="00BA4FB7"/>
    <w:rsid w:val="00BA5120"/>
    <w:rsid w:val="00BA5402"/>
    <w:rsid w:val="00BA5684"/>
    <w:rsid w:val="00BA5CB7"/>
    <w:rsid w:val="00BA60EE"/>
    <w:rsid w:val="00BA6187"/>
    <w:rsid w:val="00BA7347"/>
    <w:rsid w:val="00BA75E4"/>
    <w:rsid w:val="00BA79EF"/>
    <w:rsid w:val="00BA7A05"/>
    <w:rsid w:val="00BA7F9E"/>
    <w:rsid w:val="00BB121D"/>
    <w:rsid w:val="00BB1643"/>
    <w:rsid w:val="00BB18FD"/>
    <w:rsid w:val="00BB1C61"/>
    <w:rsid w:val="00BB220B"/>
    <w:rsid w:val="00BB229D"/>
    <w:rsid w:val="00BB26A0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DCE"/>
    <w:rsid w:val="00BC0E74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5363"/>
    <w:rsid w:val="00BC5382"/>
    <w:rsid w:val="00BC5690"/>
    <w:rsid w:val="00BC591E"/>
    <w:rsid w:val="00BC5A06"/>
    <w:rsid w:val="00BC5C80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D06"/>
    <w:rsid w:val="00BD44EE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62A"/>
    <w:rsid w:val="00BE1840"/>
    <w:rsid w:val="00BE21AE"/>
    <w:rsid w:val="00BE2712"/>
    <w:rsid w:val="00BE29BA"/>
    <w:rsid w:val="00BE3888"/>
    <w:rsid w:val="00BE39C0"/>
    <w:rsid w:val="00BE3E48"/>
    <w:rsid w:val="00BE4479"/>
    <w:rsid w:val="00BE4DD9"/>
    <w:rsid w:val="00BE4EF2"/>
    <w:rsid w:val="00BE58B3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978"/>
    <w:rsid w:val="00BF0CC3"/>
    <w:rsid w:val="00BF0CD2"/>
    <w:rsid w:val="00BF1533"/>
    <w:rsid w:val="00BF1B63"/>
    <w:rsid w:val="00BF1EB2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C64"/>
    <w:rsid w:val="00BF4F22"/>
    <w:rsid w:val="00BF4FC6"/>
    <w:rsid w:val="00BF50EB"/>
    <w:rsid w:val="00BF541B"/>
    <w:rsid w:val="00BF5443"/>
    <w:rsid w:val="00BF5810"/>
    <w:rsid w:val="00BF5C1D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FB"/>
    <w:rsid w:val="00C01AF5"/>
    <w:rsid w:val="00C01BB7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B9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221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AD7"/>
    <w:rsid w:val="00C16CF5"/>
    <w:rsid w:val="00C17346"/>
    <w:rsid w:val="00C174DC"/>
    <w:rsid w:val="00C1755A"/>
    <w:rsid w:val="00C178A4"/>
    <w:rsid w:val="00C17AB2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5B9"/>
    <w:rsid w:val="00C237CF"/>
    <w:rsid w:val="00C237EA"/>
    <w:rsid w:val="00C23951"/>
    <w:rsid w:val="00C23D40"/>
    <w:rsid w:val="00C23E1C"/>
    <w:rsid w:val="00C24157"/>
    <w:rsid w:val="00C241B7"/>
    <w:rsid w:val="00C24728"/>
    <w:rsid w:val="00C25751"/>
    <w:rsid w:val="00C25E57"/>
    <w:rsid w:val="00C26CC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2A9"/>
    <w:rsid w:val="00C413CE"/>
    <w:rsid w:val="00C416C6"/>
    <w:rsid w:val="00C41962"/>
    <w:rsid w:val="00C41B46"/>
    <w:rsid w:val="00C41FE4"/>
    <w:rsid w:val="00C4243E"/>
    <w:rsid w:val="00C4280E"/>
    <w:rsid w:val="00C43349"/>
    <w:rsid w:val="00C43862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63E"/>
    <w:rsid w:val="00C477AE"/>
    <w:rsid w:val="00C47821"/>
    <w:rsid w:val="00C478D9"/>
    <w:rsid w:val="00C47AC3"/>
    <w:rsid w:val="00C47BB4"/>
    <w:rsid w:val="00C47D13"/>
    <w:rsid w:val="00C47DD7"/>
    <w:rsid w:val="00C507D2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9E1"/>
    <w:rsid w:val="00C63C1D"/>
    <w:rsid w:val="00C63EBA"/>
    <w:rsid w:val="00C643BD"/>
    <w:rsid w:val="00C648DB"/>
    <w:rsid w:val="00C650E2"/>
    <w:rsid w:val="00C65445"/>
    <w:rsid w:val="00C65F4A"/>
    <w:rsid w:val="00C66389"/>
    <w:rsid w:val="00C66609"/>
    <w:rsid w:val="00C66D9E"/>
    <w:rsid w:val="00C67057"/>
    <w:rsid w:val="00C6747F"/>
    <w:rsid w:val="00C67751"/>
    <w:rsid w:val="00C67DB8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7387"/>
    <w:rsid w:val="00C77735"/>
    <w:rsid w:val="00C80002"/>
    <w:rsid w:val="00C810EE"/>
    <w:rsid w:val="00C81ACC"/>
    <w:rsid w:val="00C81B0C"/>
    <w:rsid w:val="00C81FBA"/>
    <w:rsid w:val="00C82053"/>
    <w:rsid w:val="00C82179"/>
    <w:rsid w:val="00C82F60"/>
    <w:rsid w:val="00C8307F"/>
    <w:rsid w:val="00C8346C"/>
    <w:rsid w:val="00C835AB"/>
    <w:rsid w:val="00C83787"/>
    <w:rsid w:val="00C83C72"/>
    <w:rsid w:val="00C8429A"/>
    <w:rsid w:val="00C843A9"/>
    <w:rsid w:val="00C846E3"/>
    <w:rsid w:val="00C847F5"/>
    <w:rsid w:val="00C84F29"/>
    <w:rsid w:val="00C850DC"/>
    <w:rsid w:val="00C85501"/>
    <w:rsid w:val="00C85627"/>
    <w:rsid w:val="00C85763"/>
    <w:rsid w:val="00C85813"/>
    <w:rsid w:val="00C8592E"/>
    <w:rsid w:val="00C85A65"/>
    <w:rsid w:val="00C863C6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248"/>
    <w:rsid w:val="00C915BD"/>
    <w:rsid w:val="00C91C7B"/>
    <w:rsid w:val="00C91DCD"/>
    <w:rsid w:val="00C91FA7"/>
    <w:rsid w:val="00C923B7"/>
    <w:rsid w:val="00C92677"/>
    <w:rsid w:val="00C9327E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10F7"/>
    <w:rsid w:val="00CA13D6"/>
    <w:rsid w:val="00CA155F"/>
    <w:rsid w:val="00CA1604"/>
    <w:rsid w:val="00CA1830"/>
    <w:rsid w:val="00CA1890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3FB4"/>
    <w:rsid w:val="00CA415F"/>
    <w:rsid w:val="00CA4A08"/>
    <w:rsid w:val="00CA4CF5"/>
    <w:rsid w:val="00CA4EDD"/>
    <w:rsid w:val="00CA5169"/>
    <w:rsid w:val="00CA54E0"/>
    <w:rsid w:val="00CA55C0"/>
    <w:rsid w:val="00CA577E"/>
    <w:rsid w:val="00CA5F65"/>
    <w:rsid w:val="00CA64C9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DA6"/>
    <w:rsid w:val="00CB7B3F"/>
    <w:rsid w:val="00CB7C53"/>
    <w:rsid w:val="00CB7CFB"/>
    <w:rsid w:val="00CB7D80"/>
    <w:rsid w:val="00CC0312"/>
    <w:rsid w:val="00CC065E"/>
    <w:rsid w:val="00CC077F"/>
    <w:rsid w:val="00CC102C"/>
    <w:rsid w:val="00CC104A"/>
    <w:rsid w:val="00CC1516"/>
    <w:rsid w:val="00CC16C0"/>
    <w:rsid w:val="00CC1ACE"/>
    <w:rsid w:val="00CC1CB4"/>
    <w:rsid w:val="00CC2053"/>
    <w:rsid w:val="00CC30A0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7C47"/>
    <w:rsid w:val="00CC7D21"/>
    <w:rsid w:val="00CC7EBC"/>
    <w:rsid w:val="00CD0124"/>
    <w:rsid w:val="00CD1207"/>
    <w:rsid w:val="00CD1344"/>
    <w:rsid w:val="00CD1881"/>
    <w:rsid w:val="00CD2159"/>
    <w:rsid w:val="00CD25D4"/>
    <w:rsid w:val="00CD283E"/>
    <w:rsid w:val="00CD2BD9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7AE"/>
    <w:rsid w:val="00CE09AE"/>
    <w:rsid w:val="00CE0DBE"/>
    <w:rsid w:val="00CE0E6A"/>
    <w:rsid w:val="00CE2529"/>
    <w:rsid w:val="00CE27D8"/>
    <w:rsid w:val="00CE2B71"/>
    <w:rsid w:val="00CE3CED"/>
    <w:rsid w:val="00CE4236"/>
    <w:rsid w:val="00CE48A4"/>
    <w:rsid w:val="00CE48C4"/>
    <w:rsid w:val="00CE4C87"/>
    <w:rsid w:val="00CE4F37"/>
    <w:rsid w:val="00CE586D"/>
    <w:rsid w:val="00CE5897"/>
    <w:rsid w:val="00CE5973"/>
    <w:rsid w:val="00CE5CD2"/>
    <w:rsid w:val="00CE5D9A"/>
    <w:rsid w:val="00CE6B78"/>
    <w:rsid w:val="00CE798B"/>
    <w:rsid w:val="00CE7B79"/>
    <w:rsid w:val="00CE7C4B"/>
    <w:rsid w:val="00CE7D55"/>
    <w:rsid w:val="00CF058F"/>
    <w:rsid w:val="00CF064F"/>
    <w:rsid w:val="00CF0AF5"/>
    <w:rsid w:val="00CF0B07"/>
    <w:rsid w:val="00CF13DC"/>
    <w:rsid w:val="00CF19B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FB"/>
    <w:rsid w:val="00CF6C1A"/>
    <w:rsid w:val="00CF6EE0"/>
    <w:rsid w:val="00CF7498"/>
    <w:rsid w:val="00CF791B"/>
    <w:rsid w:val="00CF797E"/>
    <w:rsid w:val="00CF7FDA"/>
    <w:rsid w:val="00D001A4"/>
    <w:rsid w:val="00D002E5"/>
    <w:rsid w:val="00D0035D"/>
    <w:rsid w:val="00D00D91"/>
    <w:rsid w:val="00D00F7C"/>
    <w:rsid w:val="00D015CE"/>
    <w:rsid w:val="00D02362"/>
    <w:rsid w:val="00D0258F"/>
    <w:rsid w:val="00D028C6"/>
    <w:rsid w:val="00D02B1C"/>
    <w:rsid w:val="00D03061"/>
    <w:rsid w:val="00D031AE"/>
    <w:rsid w:val="00D03891"/>
    <w:rsid w:val="00D039CD"/>
    <w:rsid w:val="00D03DC5"/>
    <w:rsid w:val="00D04106"/>
    <w:rsid w:val="00D04812"/>
    <w:rsid w:val="00D04C77"/>
    <w:rsid w:val="00D04FC0"/>
    <w:rsid w:val="00D05619"/>
    <w:rsid w:val="00D058F6"/>
    <w:rsid w:val="00D05A90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76D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611B"/>
    <w:rsid w:val="00D263A3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224C"/>
    <w:rsid w:val="00D32328"/>
    <w:rsid w:val="00D32450"/>
    <w:rsid w:val="00D32765"/>
    <w:rsid w:val="00D328E3"/>
    <w:rsid w:val="00D32FF8"/>
    <w:rsid w:val="00D3335A"/>
    <w:rsid w:val="00D34069"/>
    <w:rsid w:val="00D34408"/>
    <w:rsid w:val="00D3486D"/>
    <w:rsid w:val="00D349C2"/>
    <w:rsid w:val="00D34C53"/>
    <w:rsid w:val="00D34C87"/>
    <w:rsid w:val="00D358AA"/>
    <w:rsid w:val="00D358ED"/>
    <w:rsid w:val="00D36AB2"/>
    <w:rsid w:val="00D36F54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710"/>
    <w:rsid w:val="00D42B67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536"/>
    <w:rsid w:val="00D46D73"/>
    <w:rsid w:val="00D47709"/>
    <w:rsid w:val="00D47979"/>
    <w:rsid w:val="00D47E36"/>
    <w:rsid w:val="00D506D0"/>
    <w:rsid w:val="00D50809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2D4D"/>
    <w:rsid w:val="00D53288"/>
    <w:rsid w:val="00D5352C"/>
    <w:rsid w:val="00D5398A"/>
    <w:rsid w:val="00D542B3"/>
    <w:rsid w:val="00D55905"/>
    <w:rsid w:val="00D5591D"/>
    <w:rsid w:val="00D55E30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F45"/>
    <w:rsid w:val="00D60019"/>
    <w:rsid w:val="00D6012F"/>
    <w:rsid w:val="00D6053F"/>
    <w:rsid w:val="00D607D2"/>
    <w:rsid w:val="00D60884"/>
    <w:rsid w:val="00D60980"/>
    <w:rsid w:val="00D60BEF"/>
    <w:rsid w:val="00D60F8D"/>
    <w:rsid w:val="00D61411"/>
    <w:rsid w:val="00D614C1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D89"/>
    <w:rsid w:val="00D63FD9"/>
    <w:rsid w:val="00D64C2D"/>
    <w:rsid w:val="00D65433"/>
    <w:rsid w:val="00D65AB0"/>
    <w:rsid w:val="00D66434"/>
    <w:rsid w:val="00D665FA"/>
    <w:rsid w:val="00D667B7"/>
    <w:rsid w:val="00D667EE"/>
    <w:rsid w:val="00D66DDF"/>
    <w:rsid w:val="00D67FB7"/>
    <w:rsid w:val="00D70047"/>
    <w:rsid w:val="00D70079"/>
    <w:rsid w:val="00D700B7"/>
    <w:rsid w:val="00D70332"/>
    <w:rsid w:val="00D70B5C"/>
    <w:rsid w:val="00D70D02"/>
    <w:rsid w:val="00D70E68"/>
    <w:rsid w:val="00D71061"/>
    <w:rsid w:val="00D7118E"/>
    <w:rsid w:val="00D71E2B"/>
    <w:rsid w:val="00D71EC0"/>
    <w:rsid w:val="00D72B5F"/>
    <w:rsid w:val="00D7384A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96"/>
    <w:rsid w:val="00D812E8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998"/>
    <w:rsid w:val="00D83B21"/>
    <w:rsid w:val="00D83C53"/>
    <w:rsid w:val="00D83CAD"/>
    <w:rsid w:val="00D8431D"/>
    <w:rsid w:val="00D84D90"/>
    <w:rsid w:val="00D85171"/>
    <w:rsid w:val="00D8528D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BB1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C9A"/>
    <w:rsid w:val="00DA3206"/>
    <w:rsid w:val="00DA39C8"/>
    <w:rsid w:val="00DA39DF"/>
    <w:rsid w:val="00DA3D9E"/>
    <w:rsid w:val="00DA45AE"/>
    <w:rsid w:val="00DA498F"/>
    <w:rsid w:val="00DA4A73"/>
    <w:rsid w:val="00DA4B3A"/>
    <w:rsid w:val="00DA4C1D"/>
    <w:rsid w:val="00DA4E2D"/>
    <w:rsid w:val="00DA4FBD"/>
    <w:rsid w:val="00DA4FD0"/>
    <w:rsid w:val="00DA4FEF"/>
    <w:rsid w:val="00DA5F14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13FA"/>
    <w:rsid w:val="00DB150F"/>
    <w:rsid w:val="00DB1BDA"/>
    <w:rsid w:val="00DB1DF3"/>
    <w:rsid w:val="00DB268C"/>
    <w:rsid w:val="00DB2CBE"/>
    <w:rsid w:val="00DB2F42"/>
    <w:rsid w:val="00DB3C15"/>
    <w:rsid w:val="00DB3C20"/>
    <w:rsid w:val="00DB43F8"/>
    <w:rsid w:val="00DB4489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CA5"/>
    <w:rsid w:val="00DC2F7C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CD7"/>
    <w:rsid w:val="00DE4008"/>
    <w:rsid w:val="00DE4477"/>
    <w:rsid w:val="00DE4B27"/>
    <w:rsid w:val="00DE4F25"/>
    <w:rsid w:val="00DE5222"/>
    <w:rsid w:val="00DE5792"/>
    <w:rsid w:val="00DE58D1"/>
    <w:rsid w:val="00DE642D"/>
    <w:rsid w:val="00DE6454"/>
    <w:rsid w:val="00DE6EFF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DA1"/>
    <w:rsid w:val="00DF56A4"/>
    <w:rsid w:val="00DF56A5"/>
    <w:rsid w:val="00DF632B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AF9"/>
    <w:rsid w:val="00E04DFC"/>
    <w:rsid w:val="00E05B01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813"/>
    <w:rsid w:val="00E14BF6"/>
    <w:rsid w:val="00E15A17"/>
    <w:rsid w:val="00E15DB7"/>
    <w:rsid w:val="00E16ACF"/>
    <w:rsid w:val="00E16B29"/>
    <w:rsid w:val="00E16B6A"/>
    <w:rsid w:val="00E16D30"/>
    <w:rsid w:val="00E177D8"/>
    <w:rsid w:val="00E20064"/>
    <w:rsid w:val="00E204F0"/>
    <w:rsid w:val="00E208F0"/>
    <w:rsid w:val="00E214B0"/>
    <w:rsid w:val="00E21507"/>
    <w:rsid w:val="00E21829"/>
    <w:rsid w:val="00E21C6F"/>
    <w:rsid w:val="00E22769"/>
    <w:rsid w:val="00E227F5"/>
    <w:rsid w:val="00E228A6"/>
    <w:rsid w:val="00E22AE0"/>
    <w:rsid w:val="00E22BD2"/>
    <w:rsid w:val="00E22D76"/>
    <w:rsid w:val="00E23569"/>
    <w:rsid w:val="00E23712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DD"/>
    <w:rsid w:val="00E31FB0"/>
    <w:rsid w:val="00E322AB"/>
    <w:rsid w:val="00E32407"/>
    <w:rsid w:val="00E3276F"/>
    <w:rsid w:val="00E32C9A"/>
    <w:rsid w:val="00E33301"/>
    <w:rsid w:val="00E333A2"/>
    <w:rsid w:val="00E3353D"/>
    <w:rsid w:val="00E33EC1"/>
    <w:rsid w:val="00E34678"/>
    <w:rsid w:val="00E346A2"/>
    <w:rsid w:val="00E34840"/>
    <w:rsid w:val="00E34B5B"/>
    <w:rsid w:val="00E34F07"/>
    <w:rsid w:val="00E35851"/>
    <w:rsid w:val="00E35874"/>
    <w:rsid w:val="00E3602C"/>
    <w:rsid w:val="00E363AC"/>
    <w:rsid w:val="00E36774"/>
    <w:rsid w:val="00E36BCE"/>
    <w:rsid w:val="00E36DE3"/>
    <w:rsid w:val="00E36EC5"/>
    <w:rsid w:val="00E37A6F"/>
    <w:rsid w:val="00E4036E"/>
    <w:rsid w:val="00E40432"/>
    <w:rsid w:val="00E404B1"/>
    <w:rsid w:val="00E40ABB"/>
    <w:rsid w:val="00E41518"/>
    <w:rsid w:val="00E41DA0"/>
    <w:rsid w:val="00E42205"/>
    <w:rsid w:val="00E423CF"/>
    <w:rsid w:val="00E424CE"/>
    <w:rsid w:val="00E424F9"/>
    <w:rsid w:val="00E42811"/>
    <w:rsid w:val="00E42B4F"/>
    <w:rsid w:val="00E43237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D17"/>
    <w:rsid w:val="00E45451"/>
    <w:rsid w:val="00E45B30"/>
    <w:rsid w:val="00E45F5E"/>
    <w:rsid w:val="00E45FBE"/>
    <w:rsid w:val="00E46453"/>
    <w:rsid w:val="00E465E5"/>
    <w:rsid w:val="00E4662E"/>
    <w:rsid w:val="00E469DB"/>
    <w:rsid w:val="00E46A7C"/>
    <w:rsid w:val="00E46C2B"/>
    <w:rsid w:val="00E4741D"/>
    <w:rsid w:val="00E474CA"/>
    <w:rsid w:val="00E4756E"/>
    <w:rsid w:val="00E47E3A"/>
    <w:rsid w:val="00E50422"/>
    <w:rsid w:val="00E50B4D"/>
    <w:rsid w:val="00E50E0E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791"/>
    <w:rsid w:val="00E54D3B"/>
    <w:rsid w:val="00E553FD"/>
    <w:rsid w:val="00E568A5"/>
    <w:rsid w:val="00E569D6"/>
    <w:rsid w:val="00E56DE6"/>
    <w:rsid w:val="00E573DB"/>
    <w:rsid w:val="00E57643"/>
    <w:rsid w:val="00E57F52"/>
    <w:rsid w:val="00E601EC"/>
    <w:rsid w:val="00E605E3"/>
    <w:rsid w:val="00E6098D"/>
    <w:rsid w:val="00E60AB2"/>
    <w:rsid w:val="00E60D12"/>
    <w:rsid w:val="00E60FC2"/>
    <w:rsid w:val="00E616CB"/>
    <w:rsid w:val="00E61913"/>
    <w:rsid w:val="00E619FE"/>
    <w:rsid w:val="00E61C34"/>
    <w:rsid w:val="00E6204D"/>
    <w:rsid w:val="00E628E1"/>
    <w:rsid w:val="00E62BE9"/>
    <w:rsid w:val="00E63854"/>
    <w:rsid w:val="00E63971"/>
    <w:rsid w:val="00E63EF3"/>
    <w:rsid w:val="00E64515"/>
    <w:rsid w:val="00E646EA"/>
    <w:rsid w:val="00E6473F"/>
    <w:rsid w:val="00E648E6"/>
    <w:rsid w:val="00E6492E"/>
    <w:rsid w:val="00E64F6E"/>
    <w:rsid w:val="00E6578D"/>
    <w:rsid w:val="00E65C1F"/>
    <w:rsid w:val="00E65DCD"/>
    <w:rsid w:val="00E66279"/>
    <w:rsid w:val="00E663CA"/>
    <w:rsid w:val="00E664D3"/>
    <w:rsid w:val="00E666DF"/>
    <w:rsid w:val="00E66F60"/>
    <w:rsid w:val="00E67424"/>
    <w:rsid w:val="00E67B2B"/>
    <w:rsid w:val="00E70575"/>
    <w:rsid w:val="00E707EA"/>
    <w:rsid w:val="00E70978"/>
    <w:rsid w:val="00E70A69"/>
    <w:rsid w:val="00E70BEF"/>
    <w:rsid w:val="00E70E81"/>
    <w:rsid w:val="00E71859"/>
    <w:rsid w:val="00E71ADC"/>
    <w:rsid w:val="00E71B82"/>
    <w:rsid w:val="00E72264"/>
    <w:rsid w:val="00E7227F"/>
    <w:rsid w:val="00E72EFE"/>
    <w:rsid w:val="00E73010"/>
    <w:rsid w:val="00E73222"/>
    <w:rsid w:val="00E7328A"/>
    <w:rsid w:val="00E73579"/>
    <w:rsid w:val="00E7413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2CC5"/>
    <w:rsid w:val="00E830FE"/>
    <w:rsid w:val="00E831E4"/>
    <w:rsid w:val="00E8340A"/>
    <w:rsid w:val="00E83A85"/>
    <w:rsid w:val="00E83CA2"/>
    <w:rsid w:val="00E84594"/>
    <w:rsid w:val="00E8470F"/>
    <w:rsid w:val="00E84E03"/>
    <w:rsid w:val="00E857DC"/>
    <w:rsid w:val="00E85D43"/>
    <w:rsid w:val="00E85EA0"/>
    <w:rsid w:val="00E85FBC"/>
    <w:rsid w:val="00E86492"/>
    <w:rsid w:val="00E86697"/>
    <w:rsid w:val="00E8714B"/>
    <w:rsid w:val="00E87173"/>
    <w:rsid w:val="00E87BFF"/>
    <w:rsid w:val="00E905DF"/>
    <w:rsid w:val="00E9102B"/>
    <w:rsid w:val="00E913AB"/>
    <w:rsid w:val="00E91420"/>
    <w:rsid w:val="00E915A0"/>
    <w:rsid w:val="00E91906"/>
    <w:rsid w:val="00E91A18"/>
    <w:rsid w:val="00E92827"/>
    <w:rsid w:val="00E92A5E"/>
    <w:rsid w:val="00E9326A"/>
    <w:rsid w:val="00E93366"/>
    <w:rsid w:val="00E93A97"/>
    <w:rsid w:val="00E93AE4"/>
    <w:rsid w:val="00E93BA2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507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103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F5A"/>
    <w:rsid w:val="00EB712A"/>
    <w:rsid w:val="00EB7737"/>
    <w:rsid w:val="00EB784F"/>
    <w:rsid w:val="00EB78E5"/>
    <w:rsid w:val="00EB7EF7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4A38"/>
    <w:rsid w:val="00EC5883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235"/>
    <w:rsid w:val="00ED0249"/>
    <w:rsid w:val="00ED0B95"/>
    <w:rsid w:val="00ED0EB2"/>
    <w:rsid w:val="00ED1150"/>
    <w:rsid w:val="00ED131C"/>
    <w:rsid w:val="00ED16EF"/>
    <w:rsid w:val="00ED1AC3"/>
    <w:rsid w:val="00ED1BA7"/>
    <w:rsid w:val="00ED1C1E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431"/>
    <w:rsid w:val="00EE0881"/>
    <w:rsid w:val="00EE09DA"/>
    <w:rsid w:val="00EE0B05"/>
    <w:rsid w:val="00EE0D68"/>
    <w:rsid w:val="00EE0FE7"/>
    <w:rsid w:val="00EE10A2"/>
    <w:rsid w:val="00EE1202"/>
    <w:rsid w:val="00EE1593"/>
    <w:rsid w:val="00EE1B51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485"/>
    <w:rsid w:val="00EE4528"/>
    <w:rsid w:val="00EE4682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459B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E3D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82E"/>
    <w:rsid w:val="00F07A26"/>
    <w:rsid w:val="00F07ADF"/>
    <w:rsid w:val="00F10304"/>
    <w:rsid w:val="00F10500"/>
    <w:rsid w:val="00F10750"/>
    <w:rsid w:val="00F10E0D"/>
    <w:rsid w:val="00F10EEE"/>
    <w:rsid w:val="00F11052"/>
    <w:rsid w:val="00F119BF"/>
    <w:rsid w:val="00F11AEC"/>
    <w:rsid w:val="00F12136"/>
    <w:rsid w:val="00F126A7"/>
    <w:rsid w:val="00F12CA4"/>
    <w:rsid w:val="00F140F9"/>
    <w:rsid w:val="00F1426B"/>
    <w:rsid w:val="00F143DA"/>
    <w:rsid w:val="00F14695"/>
    <w:rsid w:val="00F14BB4"/>
    <w:rsid w:val="00F151E8"/>
    <w:rsid w:val="00F15631"/>
    <w:rsid w:val="00F15F28"/>
    <w:rsid w:val="00F16CE8"/>
    <w:rsid w:val="00F172C5"/>
    <w:rsid w:val="00F174FB"/>
    <w:rsid w:val="00F175DB"/>
    <w:rsid w:val="00F17794"/>
    <w:rsid w:val="00F201E9"/>
    <w:rsid w:val="00F202BD"/>
    <w:rsid w:val="00F2063F"/>
    <w:rsid w:val="00F209F3"/>
    <w:rsid w:val="00F20F0D"/>
    <w:rsid w:val="00F20FB9"/>
    <w:rsid w:val="00F2111B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BDE"/>
    <w:rsid w:val="00F24C4C"/>
    <w:rsid w:val="00F24CB4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42C"/>
    <w:rsid w:val="00F3049D"/>
    <w:rsid w:val="00F305E8"/>
    <w:rsid w:val="00F30649"/>
    <w:rsid w:val="00F30930"/>
    <w:rsid w:val="00F31272"/>
    <w:rsid w:val="00F31890"/>
    <w:rsid w:val="00F321D1"/>
    <w:rsid w:val="00F328F8"/>
    <w:rsid w:val="00F32DBD"/>
    <w:rsid w:val="00F33877"/>
    <w:rsid w:val="00F3393D"/>
    <w:rsid w:val="00F33A4B"/>
    <w:rsid w:val="00F34122"/>
    <w:rsid w:val="00F34266"/>
    <w:rsid w:val="00F34C1E"/>
    <w:rsid w:val="00F34E4B"/>
    <w:rsid w:val="00F35627"/>
    <w:rsid w:val="00F356C1"/>
    <w:rsid w:val="00F361F9"/>
    <w:rsid w:val="00F367DE"/>
    <w:rsid w:val="00F36C76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E9D"/>
    <w:rsid w:val="00F46F06"/>
    <w:rsid w:val="00F46F21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78B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C81"/>
    <w:rsid w:val="00F83146"/>
    <w:rsid w:val="00F831AB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18D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A4"/>
    <w:rsid w:val="00F946C8"/>
    <w:rsid w:val="00F94C42"/>
    <w:rsid w:val="00F94E28"/>
    <w:rsid w:val="00F94E56"/>
    <w:rsid w:val="00F95035"/>
    <w:rsid w:val="00F951EE"/>
    <w:rsid w:val="00F95261"/>
    <w:rsid w:val="00F95753"/>
    <w:rsid w:val="00F95F3E"/>
    <w:rsid w:val="00F964E7"/>
    <w:rsid w:val="00F96BFF"/>
    <w:rsid w:val="00F96FC9"/>
    <w:rsid w:val="00F97334"/>
    <w:rsid w:val="00F973FD"/>
    <w:rsid w:val="00F97DFB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8BE"/>
    <w:rsid w:val="00FA7DE5"/>
    <w:rsid w:val="00FB05A9"/>
    <w:rsid w:val="00FB069F"/>
    <w:rsid w:val="00FB08F2"/>
    <w:rsid w:val="00FB0C7F"/>
    <w:rsid w:val="00FB0F9D"/>
    <w:rsid w:val="00FB0FB6"/>
    <w:rsid w:val="00FB1C75"/>
    <w:rsid w:val="00FB30F4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5BF7"/>
    <w:rsid w:val="00FD6027"/>
    <w:rsid w:val="00FD608B"/>
    <w:rsid w:val="00FD67B1"/>
    <w:rsid w:val="00FD6B58"/>
    <w:rsid w:val="00FD6C68"/>
    <w:rsid w:val="00FD7C83"/>
    <w:rsid w:val="00FD7EEF"/>
    <w:rsid w:val="00FE01AB"/>
    <w:rsid w:val="00FE031F"/>
    <w:rsid w:val="00FE0574"/>
    <w:rsid w:val="00FE0682"/>
    <w:rsid w:val="00FE06B7"/>
    <w:rsid w:val="00FE0AEE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7C0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215D"/>
    <w:rsid w:val="00FF28F8"/>
    <w:rsid w:val="00FF2DB6"/>
    <w:rsid w:val="00FF3044"/>
    <w:rsid w:val="00FF323D"/>
    <w:rsid w:val="00FF3918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846"/>
    <w:rsid w:val="00FF5A63"/>
    <w:rsid w:val="00FF5AEB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85CF5-D3B1-4885-8889-C6C10289D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Chutsorn, Likitpipattanakul</dc:creator>
  <cp:lastModifiedBy>ชโลทร เจตนาธรรมจิต</cp:lastModifiedBy>
  <cp:revision>2</cp:revision>
  <cp:lastPrinted>2017-08-10T14:52:00Z</cp:lastPrinted>
  <dcterms:created xsi:type="dcterms:W3CDTF">2017-08-11T05:24:00Z</dcterms:created>
  <dcterms:modified xsi:type="dcterms:W3CDTF">2017-08-11T05:24:00Z</dcterms:modified>
</cp:coreProperties>
</file>