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C85869" w:rsidRDefault="00330195" w:rsidP="00997357">
      <w:pPr>
        <w:rPr>
          <w:rFonts w:ascii="Times New Roman" w:hAnsi="Times New Roman"/>
          <w:b/>
          <w:bCs/>
          <w:sz w:val="28"/>
          <w:szCs w:val="28"/>
        </w:rPr>
      </w:pPr>
      <w:bookmarkStart w:id="1" w:name="SubTitle"/>
      <w:r w:rsidRPr="00330195">
        <w:rPr>
          <w:rFonts w:ascii="Times New Roman" w:hAnsi="Times New Roman"/>
          <w:b/>
          <w:bCs/>
          <w:sz w:val="28"/>
          <w:szCs w:val="28"/>
        </w:rPr>
        <w:t xml:space="preserve">FIRETRADE ENGINEERING PUBLIC COMPANY LIMITED </w:t>
      </w:r>
    </w:p>
    <w:p w:rsidR="00997357" w:rsidRPr="00A677BA" w:rsidRDefault="00330195" w:rsidP="00997357">
      <w:pPr>
        <w:rPr>
          <w:rFonts w:ascii="Times New Roman" w:hAnsi="Times New Roman"/>
          <w:b/>
          <w:bCs/>
          <w:sz w:val="28"/>
          <w:szCs w:val="28"/>
        </w:rPr>
      </w:pPr>
      <w:r w:rsidRPr="00330195">
        <w:rPr>
          <w:rFonts w:ascii="Times New Roman" w:hAnsi="Times New Roman"/>
          <w:b/>
          <w:bCs/>
          <w:sz w:val="28"/>
          <w:szCs w:val="28"/>
        </w:rPr>
        <w:t>AND ITS SUBSIDIARY</w:t>
      </w:r>
    </w:p>
    <w:p w:rsidR="00997357" w:rsidRPr="00330195"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2E3E18">
        <w:rPr>
          <w:rFonts w:ascii="Times New Roman" w:hAnsi="Times New Roman"/>
        </w:rPr>
        <w:t>June</w:t>
      </w:r>
      <w:r w:rsidR="00917101">
        <w:rPr>
          <w:rFonts w:ascii="Times New Roman" w:hAnsi="Times New Roman"/>
        </w:rPr>
        <w:t xml:space="preserve"> 3</w:t>
      </w:r>
      <w:r w:rsidR="002E3E18">
        <w:rPr>
          <w:rFonts w:ascii="Times New Roman" w:hAnsi="Times New Roman"/>
        </w:rPr>
        <w:t>0</w:t>
      </w:r>
      <w:r w:rsidR="00917101">
        <w:rPr>
          <w:rFonts w:ascii="Times New Roman" w:hAnsi="Times New Roman"/>
        </w:rPr>
        <w:t xml:space="preserve">, </w:t>
      </w:r>
      <w:r w:rsidR="00366A1D">
        <w:rPr>
          <w:rFonts w:ascii="Times New Roman" w:hAnsi="Times New Roman"/>
        </w:rPr>
        <w:t>201</w:t>
      </w:r>
      <w:r w:rsidR="002E3E18">
        <w:rPr>
          <w:rFonts w:ascii="Times New Roman" w:hAnsi="Times New Roman"/>
        </w:rPr>
        <w:t>7</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330195" w:rsidRPr="009C1F09">
        <w:rPr>
          <w:rFonts w:ascii="Times New Roman" w:hAnsi="Times New Roman" w:cs="Times New Roman"/>
          <w:iCs/>
          <w:sz w:val="22"/>
          <w:szCs w:val="22"/>
        </w:rPr>
        <w:t>Firetrade Engineering Public Company Limited</w:t>
      </w:r>
    </w:p>
    <w:p w:rsidR="003D4B79" w:rsidRPr="00802E3C" w:rsidRDefault="003D4B79" w:rsidP="003D4B79">
      <w:pPr>
        <w:jc w:val="both"/>
        <w:rPr>
          <w:rFonts w:ascii="Times New Roman" w:hAnsi="Times New Roman"/>
          <w:sz w:val="22"/>
          <w:szCs w:val="22"/>
        </w:rPr>
      </w:pPr>
    </w:p>
    <w:p w:rsidR="00321CEC" w:rsidRPr="00321CEC" w:rsidRDefault="00321CEC" w:rsidP="0032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sidR="00330195" w:rsidRPr="009C1F09">
        <w:rPr>
          <w:rFonts w:ascii="Times New Roman" w:hAnsi="Times New Roman" w:cs="Times New Roman"/>
          <w:iCs/>
          <w:sz w:val="22"/>
          <w:szCs w:val="22"/>
        </w:rPr>
        <w:t>Firetrade Engineering Public Company Limited</w:t>
      </w:r>
      <w:r w:rsidRPr="00321CEC">
        <w:rPr>
          <w:rFonts w:ascii="Times New Roman" w:hAnsi="Times New Roman" w:cs="Times New Roman"/>
          <w:sz w:val="22"/>
          <w:szCs w:val="22"/>
        </w:rPr>
        <w:t xml:space="preserve"> and its </w:t>
      </w:r>
      <w:r w:rsidR="00045500">
        <w:rPr>
          <w:rFonts w:ascii="Times New Roman" w:hAnsi="Times New Roman" w:cs="Times New Roman"/>
          <w:sz w:val="22"/>
          <w:szCs w:val="22"/>
        </w:rPr>
        <w:t>subsidiary</w:t>
      </w:r>
      <w:r w:rsidRPr="006F2874">
        <w:rPr>
          <w:rFonts w:ascii="Times New Roman" w:hAnsi="Times New Roman" w:cs="Times New Roman"/>
          <w:sz w:val="22"/>
          <w:szCs w:val="22"/>
        </w:rPr>
        <w:t>, which comprise the consolidated statement of financi</w:t>
      </w:r>
      <w:r w:rsidR="00366A1D" w:rsidRPr="006F2874">
        <w:rPr>
          <w:rFonts w:ascii="Times New Roman" w:hAnsi="Times New Roman" w:cs="Times New Roman"/>
          <w:sz w:val="22"/>
          <w:szCs w:val="22"/>
        </w:rPr>
        <w:t xml:space="preserve">al position as at </w:t>
      </w:r>
      <w:r w:rsidR="002E3E18" w:rsidRPr="006F2874">
        <w:rPr>
          <w:rFonts w:ascii="Times New Roman" w:hAnsi="Times New Roman" w:cs="Times New Roman"/>
          <w:sz w:val="22"/>
          <w:szCs w:val="22"/>
        </w:rPr>
        <w:t>June</w:t>
      </w:r>
      <w:r w:rsidR="00366A1D" w:rsidRPr="006F2874">
        <w:rPr>
          <w:rFonts w:ascii="Times New Roman" w:hAnsi="Times New Roman" w:cs="Times New Roman"/>
          <w:sz w:val="22"/>
          <w:szCs w:val="22"/>
        </w:rPr>
        <w:t xml:space="preserve"> 3</w:t>
      </w:r>
      <w:r w:rsidR="002E3E18" w:rsidRPr="006F2874">
        <w:rPr>
          <w:rFonts w:ascii="Times New Roman" w:hAnsi="Times New Roman" w:cs="Times New Roman"/>
          <w:sz w:val="22"/>
          <w:szCs w:val="22"/>
        </w:rPr>
        <w:t>0</w:t>
      </w:r>
      <w:r w:rsidR="00366A1D" w:rsidRPr="006F2874">
        <w:rPr>
          <w:rFonts w:ascii="Times New Roman" w:hAnsi="Times New Roman" w:cs="Times New Roman"/>
          <w:sz w:val="22"/>
          <w:szCs w:val="22"/>
        </w:rPr>
        <w:t>, 2017</w:t>
      </w:r>
      <w:r w:rsidRPr="006F2874">
        <w:rPr>
          <w:rFonts w:ascii="Times New Roman" w:hAnsi="Times New Roman" w:cs="Times New Roman"/>
          <w:sz w:val="22"/>
          <w:szCs w:val="22"/>
        </w:rPr>
        <w:t>, and the related consolidated statement of comprehensive income</w:t>
      </w:r>
      <w:r w:rsidR="002E3E18" w:rsidRPr="006F2874">
        <w:rPr>
          <w:rFonts w:ascii="Times New Roman" w:hAnsi="Times New Roman" w:cs="Times New Roman"/>
          <w:sz w:val="22"/>
          <w:szCs w:val="22"/>
        </w:rPr>
        <w:t xml:space="preserve"> for the three-month and six-month periods then</w:t>
      </w:r>
      <w:r w:rsidR="006F2874" w:rsidRPr="006F2874">
        <w:rPr>
          <w:rFonts w:ascii="Times New Roman" w:hAnsi="Times New Roman" w:cs="Times New Roman"/>
          <w:sz w:val="22"/>
          <w:szCs w:val="22"/>
        </w:rPr>
        <w:t xml:space="preserve"> ended, and</w:t>
      </w:r>
      <w:r w:rsidRPr="006F2874">
        <w:rPr>
          <w:rFonts w:ascii="Times New Roman" w:hAnsi="Times New Roman" w:cs="Times New Roman"/>
          <w:sz w:val="22"/>
          <w:szCs w:val="22"/>
        </w:rPr>
        <w:t xml:space="preserve"> the consolidated statement of changes in shareholders’ equity and </w:t>
      </w:r>
      <w:r w:rsidR="007549E3" w:rsidRPr="006F2874">
        <w:rPr>
          <w:rFonts w:ascii="Times New Roman" w:hAnsi="Times New Roman" w:cs="Times New Roman"/>
          <w:sz w:val="22"/>
          <w:szCs w:val="22"/>
        </w:rPr>
        <w:t xml:space="preserve">the consolidated statement of </w:t>
      </w:r>
      <w:r w:rsidRPr="006F2874">
        <w:rPr>
          <w:rFonts w:ascii="Times New Roman" w:hAnsi="Times New Roman" w:cs="Times New Roman"/>
          <w:sz w:val="22"/>
          <w:szCs w:val="22"/>
        </w:rPr>
        <w:t xml:space="preserve">cash flows for the </w:t>
      </w:r>
      <w:r w:rsidR="006F2874" w:rsidRPr="006F2874">
        <w:rPr>
          <w:rFonts w:ascii="Times New Roman" w:hAnsi="Times New Roman" w:cs="Times New Roman"/>
          <w:sz w:val="22"/>
          <w:szCs w:val="22"/>
        </w:rPr>
        <w:t>six</w:t>
      </w:r>
      <w:r w:rsidRPr="006F2874">
        <w:rPr>
          <w:rFonts w:ascii="Times New Roman" w:hAnsi="Times New Roman" w:cs="Times New Roman"/>
          <w:sz w:val="22"/>
          <w:szCs w:val="22"/>
        </w:rPr>
        <w:t>-month period then ended, and the condensed notes to the consolidated financial statements. I have also reviewed</w:t>
      </w:r>
      <w:r w:rsidRPr="00321CEC">
        <w:rPr>
          <w:rFonts w:ascii="Times New Roman" w:hAnsi="Times New Roman" w:cs="Times New Roman"/>
          <w:sz w:val="22"/>
          <w:szCs w:val="22"/>
        </w:rPr>
        <w:t xml:space="preserve"> the accompanying separate financial statements of</w:t>
      </w:r>
      <w:r w:rsidR="00D67D9E">
        <w:rPr>
          <w:rFonts w:ascii="Times New Roman" w:hAnsi="Times New Roman" w:cs="Times New Roman"/>
          <w:sz w:val="22"/>
          <w:szCs w:val="22"/>
        </w:rPr>
        <w:t xml:space="preserve"> </w:t>
      </w:r>
      <w:r w:rsidR="00330195" w:rsidRPr="009C1F09">
        <w:rPr>
          <w:rFonts w:ascii="Times New Roman" w:hAnsi="Times New Roman" w:cs="Times New Roman"/>
          <w:iCs/>
          <w:sz w:val="22"/>
          <w:szCs w:val="22"/>
        </w:rPr>
        <w:t>Firetrade Engineering Public Company Limited</w:t>
      </w:r>
      <w:r w:rsidRPr="00321CEC">
        <w:rPr>
          <w:rFonts w:ascii="Times New Roman" w:hAnsi="Times New Roman" w:cs="Times New Roman"/>
          <w:sz w:val="22"/>
          <w:szCs w:val="22"/>
        </w:rPr>
        <w:t>, which comprise the statement of financi</w:t>
      </w:r>
      <w:r w:rsidR="00366A1D">
        <w:rPr>
          <w:rFonts w:ascii="Times New Roman" w:hAnsi="Times New Roman" w:cs="Times New Roman"/>
          <w:sz w:val="22"/>
          <w:szCs w:val="22"/>
        </w:rPr>
        <w:t xml:space="preserve">al position as at </w:t>
      </w:r>
      <w:r w:rsidR="006F2874">
        <w:rPr>
          <w:rFonts w:ascii="Times New Roman" w:hAnsi="Times New Roman" w:cs="Times New Roman"/>
          <w:sz w:val="22"/>
          <w:szCs w:val="22"/>
        </w:rPr>
        <w:t>June 30</w:t>
      </w:r>
      <w:r w:rsidR="00366A1D">
        <w:rPr>
          <w:rFonts w:ascii="Times New Roman" w:hAnsi="Times New Roman" w:cs="Times New Roman"/>
          <w:sz w:val="22"/>
          <w:szCs w:val="22"/>
        </w:rPr>
        <w:t>, 2017</w:t>
      </w:r>
      <w:r w:rsidRPr="00321CEC">
        <w:rPr>
          <w:rFonts w:ascii="Times New Roman" w:hAnsi="Times New Roman" w:cs="Times New Roman"/>
          <w:sz w:val="22"/>
          <w:szCs w:val="22"/>
        </w:rPr>
        <w:t>, and the related statement of comp</w:t>
      </w:r>
      <w:r w:rsidR="00065B4F">
        <w:rPr>
          <w:rFonts w:ascii="Times New Roman" w:hAnsi="Times New Roman" w:cs="Times New Roman"/>
          <w:sz w:val="22"/>
          <w:szCs w:val="22"/>
        </w:rPr>
        <w:t>rehensive income</w:t>
      </w:r>
      <w:r w:rsidR="006F2874">
        <w:rPr>
          <w:rFonts w:ascii="Times New Roman" w:hAnsi="Times New Roman" w:cs="Times New Roman"/>
          <w:sz w:val="22"/>
          <w:szCs w:val="22"/>
        </w:rPr>
        <w:t xml:space="preserve"> for the three-month and six-month</w:t>
      </w:r>
      <w:r w:rsidR="006F2874" w:rsidRPr="006F2874">
        <w:rPr>
          <w:rFonts w:ascii="Times New Roman" w:hAnsi="Times New Roman"/>
          <w:sz w:val="22"/>
          <w:szCs w:val="22"/>
        </w:rPr>
        <w:t xml:space="preserve"> </w:t>
      </w:r>
      <w:r w:rsidR="006F2874" w:rsidRPr="005B3535">
        <w:rPr>
          <w:rFonts w:ascii="Times New Roman" w:hAnsi="Times New Roman"/>
          <w:sz w:val="22"/>
          <w:szCs w:val="22"/>
        </w:rPr>
        <w:t>period</w:t>
      </w:r>
      <w:r w:rsidR="006F2874">
        <w:rPr>
          <w:rFonts w:ascii="Times New Roman" w:hAnsi="Times New Roman"/>
          <w:sz w:val="22"/>
          <w:szCs w:val="22"/>
        </w:rPr>
        <w:t>s</w:t>
      </w:r>
      <w:r w:rsidR="006F2874" w:rsidRPr="005B3535">
        <w:rPr>
          <w:rFonts w:ascii="Times New Roman" w:hAnsi="Times New Roman"/>
          <w:sz w:val="22"/>
          <w:szCs w:val="22"/>
        </w:rPr>
        <w:t xml:space="preserve"> then ended</w:t>
      </w:r>
      <w:r w:rsidR="00065B4F">
        <w:rPr>
          <w:rFonts w:ascii="Times New Roman" w:hAnsi="Times New Roman" w:cs="Times New Roman"/>
          <w:sz w:val="22"/>
          <w:szCs w:val="22"/>
        </w:rPr>
        <w:t xml:space="preserve">, </w:t>
      </w:r>
      <w:r w:rsidR="006F2874">
        <w:rPr>
          <w:rFonts w:ascii="Times New Roman" w:hAnsi="Times New Roman" w:cs="Times New Roman"/>
          <w:sz w:val="22"/>
          <w:szCs w:val="22"/>
        </w:rPr>
        <w:t xml:space="preserve">and </w:t>
      </w:r>
      <w:r w:rsidR="00065B4F">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006F2874">
        <w:rPr>
          <w:rFonts w:ascii="Times New Roman" w:hAnsi="Times New Roman" w:cs="Times New Roman"/>
          <w:sz w:val="22"/>
          <w:szCs w:val="22"/>
        </w:rPr>
        <w:t>cash flows for the six</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4962C1" w:rsidRDefault="00287900" w:rsidP="003D4B79">
      <w:pPr>
        <w:jc w:val="both"/>
        <w:rPr>
          <w:rFonts w:ascii="Times New Roman" w:hAnsi="Times New Roman"/>
          <w:b/>
          <w:bCs/>
          <w:color w:val="FF0000"/>
          <w:sz w:val="22"/>
          <w:szCs w:val="22"/>
        </w:rPr>
      </w:pPr>
      <w:bookmarkStart w:id="2" w:name="_GoBack"/>
      <w:r w:rsidRPr="004962C1">
        <w:rPr>
          <w:rFonts w:ascii="Times New Roman" w:hAnsi="Times New Roman"/>
          <w:b/>
          <w:bCs/>
          <w:color w:val="FF0000"/>
          <w:sz w:val="22"/>
          <w:szCs w:val="22"/>
        </w:rPr>
        <w:t>Conclusion</w:t>
      </w:r>
    </w:p>
    <w:p w:rsidR="00287900" w:rsidRPr="004962C1" w:rsidRDefault="00287900" w:rsidP="003D4B79">
      <w:pPr>
        <w:jc w:val="both"/>
        <w:rPr>
          <w:rFonts w:ascii="Times New Roman" w:hAnsi="Times New Roman"/>
          <w:color w:val="FF0000"/>
          <w:sz w:val="22"/>
          <w:szCs w:val="22"/>
        </w:rPr>
      </w:pPr>
    </w:p>
    <w:p w:rsidR="00583F0D" w:rsidRPr="004A1AD8" w:rsidRDefault="00583F0D" w:rsidP="00583F0D">
      <w:pPr>
        <w:jc w:val="both"/>
        <w:rPr>
          <w:rFonts w:ascii="Times New Roman" w:hAnsi="Times New Roman"/>
          <w:sz w:val="22"/>
          <w:szCs w:val="22"/>
        </w:rPr>
      </w:pPr>
      <w:r w:rsidRPr="004962C1">
        <w:rPr>
          <w:rFonts w:ascii="Times New Roman" w:hAnsi="Times New Roman"/>
          <w:color w:val="FF0000"/>
          <w:sz w:val="22"/>
          <w:szCs w:val="22"/>
        </w:rPr>
        <w:t>Based on my review, nothing has come to my attention that causes me to believe that the accompanying interim financial information</w:t>
      </w:r>
      <w:r w:rsidR="009D3E1A" w:rsidRPr="004962C1">
        <w:rPr>
          <w:rFonts w:ascii="Times New Roman" w:hAnsi="Times New Roman"/>
          <w:color w:val="FF0000"/>
          <w:sz w:val="22"/>
          <w:szCs w:val="22"/>
        </w:rPr>
        <w:t xml:space="preserve"> </w:t>
      </w:r>
      <w:r w:rsidRPr="004962C1">
        <w:rPr>
          <w:rFonts w:ascii="Times New Roman" w:hAnsi="Times New Roman"/>
          <w:color w:val="FF0000"/>
          <w:sz w:val="22"/>
          <w:szCs w:val="22"/>
        </w:rPr>
        <w:t>is not prepared, in all material respects, in accordance with Thai Accounting Standard No. 34 “Interim Financial Reporting”.</w:t>
      </w:r>
      <w:bookmarkEnd w:id="2"/>
    </w:p>
    <w:p w:rsidR="003D4B79"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022D46" w:rsidRDefault="00022D46" w:rsidP="00CF0845">
      <w:pPr>
        <w:rPr>
          <w:rFonts w:ascii="Times New Roman" w:hAnsi="Times New Roman"/>
          <w:sz w:val="22"/>
          <w:szCs w:val="22"/>
        </w:rPr>
      </w:pPr>
    </w:p>
    <w:p w:rsidR="00BB3C7F" w:rsidRPr="00DA35B6" w:rsidRDefault="00BB3C7F" w:rsidP="00BB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(Mr. </w:t>
      </w:r>
      <w:r>
        <w:rPr>
          <w:rFonts w:ascii="Times New Roman" w:hAnsi="Times New Roman"/>
          <w:sz w:val="22"/>
          <w:szCs w:val="22"/>
        </w:rPr>
        <w:t>Methee Ratanasrimetha</w:t>
      </w:r>
      <w:r w:rsidRPr="00802E3C">
        <w:rPr>
          <w:rFonts w:ascii="Times New Roman" w:hAnsi="Times New Roman"/>
          <w:sz w:val="22"/>
          <w:szCs w:val="22"/>
        </w:rPr>
        <w:t>)</w:t>
      </w:r>
    </w:p>
    <w:p w:rsidR="00BB3C7F" w:rsidRPr="00802E3C" w:rsidRDefault="00BB3C7F" w:rsidP="0097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5"/>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BB3C7F" w:rsidRPr="00802E3C" w:rsidRDefault="00BB3C7F" w:rsidP="00BB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3425</w:t>
      </w:r>
    </w:p>
    <w:p w:rsidR="00065B4F" w:rsidRDefault="00065B4F" w:rsidP="003F0895">
      <w:pPr>
        <w:rPr>
          <w:rFonts w:ascii="Times New Roman" w:hAnsi="Times New Roman"/>
          <w:sz w:val="22"/>
          <w:szCs w:val="22"/>
        </w:rPr>
      </w:pP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5407A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5407A6">
        <w:rPr>
          <w:rFonts w:ascii="Times New Roman" w:hAnsi="Times New Roman"/>
          <w:sz w:val="22"/>
          <w:szCs w:val="22"/>
        </w:rPr>
        <w:t>Aug</w:t>
      </w:r>
      <w:r w:rsidR="00045500">
        <w:rPr>
          <w:rFonts w:ascii="Times New Roman" w:hAnsi="Times New Roman"/>
          <w:sz w:val="22"/>
          <w:szCs w:val="22"/>
        </w:rPr>
        <w:t>ust</w:t>
      </w:r>
      <w:r w:rsidR="003D4B79" w:rsidRPr="005407A6">
        <w:rPr>
          <w:rFonts w:ascii="Times New Roman" w:hAnsi="Times New Roman"/>
          <w:sz w:val="22"/>
          <w:szCs w:val="22"/>
        </w:rPr>
        <w:t xml:space="preserve"> </w:t>
      </w:r>
      <w:r w:rsidR="00CF0845" w:rsidRPr="005407A6">
        <w:rPr>
          <w:rFonts w:ascii="Times New Roman" w:hAnsi="Times New Roman"/>
          <w:sz w:val="22"/>
          <w:szCs w:val="22"/>
        </w:rPr>
        <w:t>1</w:t>
      </w:r>
      <w:r w:rsidRPr="005407A6">
        <w:rPr>
          <w:rFonts w:ascii="Times New Roman" w:hAnsi="Times New Roman"/>
          <w:sz w:val="22"/>
          <w:szCs w:val="22"/>
        </w:rPr>
        <w:t>1</w:t>
      </w:r>
      <w:r w:rsidR="006B648F" w:rsidRPr="005407A6">
        <w:rPr>
          <w:rFonts w:ascii="Times New Roman" w:hAnsi="Times New Roman"/>
          <w:sz w:val="22"/>
          <w:szCs w:val="22"/>
        </w:rPr>
        <w:t xml:space="preserve">, </w:t>
      </w:r>
      <w:r w:rsidR="00A1444A" w:rsidRPr="005407A6">
        <w:rPr>
          <w:rFonts w:ascii="Times New Roman" w:hAnsi="Times New Roman"/>
          <w:sz w:val="22"/>
          <w:szCs w:val="22"/>
        </w:rPr>
        <w:t>201</w:t>
      </w:r>
      <w:r w:rsidR="00366A1D" w:rsidRPr="005407A6">
        <w:rPr>
          <w:rFonts w:ascii="Times New Roman" w:hAnsi="Times New Roman"/>
          <w:sz w:val="22"/>
          <w:szCs w:val="22"/>
        </w:rPr>
        <w:t>7</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2D7" w:rsidRDefault="00C842D7">
      <w:r>
        <w:separator/>
      </w:r>
    </w:p>
  </w:endnote>
  <w:endnote w:type="continuationSeparator" w:id="0">
    <w:p w:rsidR="00C842D7" w:rsidRDefault="00C8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900" w:rsidRDefault="00DD1B82"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900" w:rsidRDefault="00DD1B82"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4962C1">
      <w:rPr>
        <w:rStyle w:val="PageNumber"/>
        <w:noProof/>
      </w:rPr>
      <w:t>1</w:t>
    </w:r>
    <w:r>
      <w:rPr>
        <w:rStyle w:val="PageNumber"/>
      </w:rPr>
      <w:fldChar w:fldCharType="end"/>
    </w:r>
  </w:p>
  <w:p w:rsidR="00287900" w:rsidRPr="00456C6D" w:rsidRDefault="00DD1B82"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9D3E1A">
      <w:rPr>
        <w:rStyle w:val="PageNumber"/>
        <w:rFonts w:ascii="Angsana New" w:hAnsi="Angsana New"/>
        <w:noProof/>
        <w:color w:val="FFFFFF"/>
        <w:sz w:val="30"/>
        <w:szCs w:val="30"/>
      </w:rPr>
      <w:t>FTE_Cer_E_06.30.17_final</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900" w:rsidRDefault="00287900" w:rsidP="003242F2">
    <w:pPr>
      <w:pStyle w:val="Footer"/>
      <w:jc w:val="right"/>
    </w:pPr>
    <w:r>
      <w:tab/>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2D7" w:rsidRDefault="00C842D7">
      <w:r>
        <w:separator/>
      </w:r>
    </w:p>
  </w:footnote>
  <w:footnote w:type="continuationSeparator" w:id="0">
    <w:p w:rsidR="00C842D7" w:rsidRDefault="00C84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5500"/>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3946"/>
    <w:rsid w:val="0023543B"/>
    <w:rsid w:val="002359D1"/>
    <w:rsid w:val="00235AB9"/>
    <w:rsid w:val="00236094"/>
    <w:rsid w:val="002373E8"/>
    <w:rsid w:val="002378DD"/>
    <w:rsid w:val="00237D7D"/>
    <w:rsid w:val="00240FAC"/>
    <w:rsid w:val="0024132C"/>
    <w:rsid w:val="00241F21"/>
    <w:rsid w:val="002443DC"/>
    <w:rsid w:val="00245E8E"/>
    <w:rsid w:val="002463CF"/>
    <w:rsid w:val="00251059"/>
    <w:rsid w:val="00251901"/>
    <w:rsid w:val="00253A2D"/>
    <w:rsid w:val="0025421B"/>
    <w:rsid w:val="002544B2"/>
    <w:rsid w:val="00254DD0"/>
    <w:rsid w:val="00255467"/>
    <w:rsid w:val="00255FD1"/>
    <w:rsid w:val="00260EF0"/>
    <w:rsid w:val="0026311D"/>
    <w:rsid w:val="00264FC5"/>
    <w:rsid w:val="00265412"/>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E18"/>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6BA"/>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0195"/>
    <w:rsid w:val="00331280"/>
    <w:rsid w:val="0033294F"/>
    <w:rsid w:val="00332B0A"/>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1EEA"/>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3ADE"/>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5840"/>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2C1"/>
    <w:rsid w:val="00496A79"/>
    <w:rsid w:val="00497159"/>
    <w:rsid w:val="0049746F"/>
    <w:rsid w:val="004974BC"/>
    <w:rsid w:val="00497E47"/>
    <w:rsid w:val="004A15D0"/>
    <w:rsid w:val="004A244A"/>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5D9F"/>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07A6"/>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3F0D"/>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401"/>
    <w:rsid w:val="00642BA3"/>
    <w:rsid w:val="0064355E"/>
    <w:rsid w:val="00644A4C"/>
    <w:rsid w:val="0064667D"/>
    <w:rsid w:val="00647689"/>
    <w:rsid w:val="00651252"/>
    <w:rsid w:val="00651A0B"/>
    <w:rsid w:val="00652BF4"/>
    <w:rsid w:val="00653831"/>
    <w:rsid w:val="00653FC0"/>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F4F"/>
    <w:rsid w:val="006B3288"/>
    <w:rsid w:val="006B3EAB"/>
    <w:rsid w:val="006B46B8"/>
    <w:rsid w:val="006B4AF4"/>
    <w:rsid w:val="006B54B1"/>
    <w:rsid w:val="006B6437"/>
    <w:rsid w:val="006B648F"/>
    <w:rsid w:val="006B6D39"/>
    <w:rsid w:val="006C034F"/>
    <w:rsid w:val="006C1C9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4AC"/>
    <w:rsid w:val="006E05E7"/>
    <w:rsid w:val="006E08FA"/>
    <w:rsid w:val="006E099D"/>
    <w:rsid w:val="006E1560"/>
    <w:rsid w:val="006E1F0C"/>
    <w:rsid w:val="006E2823"/>
    <w:rsid w:val="006E29BA"/>
    <w:rsid w:val="006E34C1"/>
    <w:rsid w:val="006E3B83"/>
    <w:rsid w:val="006E4BF1"/>
    <w:rsid w:val="006E7DB8"/>
    <w:rsid w:val="006F074D"/>
    <w:rsid w:val="006F1544"/>
    <w:rsid w:val="006F2874"/>
    <w:rsid w:val="006F426E"/>
    <w:rsid w:val="006F772A"/>
    <w:rsid w:val="00702D90"/>
    <w:rsid w:val="00705698"/>
    <w:rsid w:val="00705846"/>
    <w:rsid w:val="00705BDD"/>
    <w:rsid w:val="007063CD"/>
    <w:rsid w:val="00706CD9"/>
    <w:rsid w:val="00707E8B"/>
    <w:rsid w:val="007126C9"/>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4C31"/>
    <w:rsid w:val="0077544D"/>
    <w:rsid w:val="00776279"/>
    <w:rsid w:val="0077722C"/>
    <w:rsid w:val="007774F8"/>
    <w:rsid w:val="00780EB1"/>
    <w:rsid w:val="00783555"/>
    <w:rsid w:val="00783B0E"/>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2A4B"/>
    <w:rsid w:val="008D2E65"/>
    <w:rsid w:val="008D3BF9"/>
    <w:rsid w:val="008D3CC4"/>
    <w:rsid w:val="008D512C"/>
    <w:rsid w:val="008D7122"/>
    <w:rsid w:val="008D726E"/>
    <w:rsid w:val="008D77A5"/>
    <w:rsid w:val="008D77D4"/>
    <w:rsid w:val="008D7D7D"/>
    <w:rsid w:val="008E03C4"/>
    <w:rsid w:val="008E0CB9"/>
    <w:rsid w:val="008E142A"/>
    <w:rsid w:val="008E2095"/>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67DCF"/>
    <w:rsid w:val="00970E20"/>
    <w:rsid w:val="00971039"/>
    <w:rsid w:val="00971CEB"/>
    <w:rsid w:val="00971EBD"/>
    <w:rsid w:val="00974AB1"/>
    <w:rsid w:val="00974F80"/>
    <w:rsid w:val="0097620A"/>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3E1A"/>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B08"/>
    <w:rsid w:val="00A933F2"/>
    <w:rsid w:val="00A93CB4"/>
    <w:rsid w:val="00A94875"/>
    <w:rsid w:val="00A961A1"/>
    <w:rsid w:val="00A96FB8"/>
    <w:rsid w:val="00A97049"/>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3DD"/>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74C1"/>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5AD"/>
    <w:rsid w:val="00BB1F49"/>
    <w:rsid w:val="00BB2570"/>
    <w:rsid w:val="00BB310D"/>
    <w:rsid w:val="00BB3C7F"/>
    <w:rsid w:val="00BB44CC"/>
    <w:rsid w:val="00BB4CDB"/>
    <w:rsid w:val="00BB6154"/>
    <w:rsid w:val="00BB6AA3"/>
    <w:rsid w:val="00BB7404"/>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994"/>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66CB6"/>
    <w:rsid w:val="00C702F6"/>
    <w:rsid w:val="00C710FE"/>
    <w:rsid w:val="00C71208"/>
    <w:rsid w:val="00C71BA0"/>
    <w:rsid w:val="00C72784"/>
    <w:rsid w:val="00C73ECE"/>
    <w:rsid w:val="00C74626"/>
    <w:rsid w:val="00C74F02"/>
    <w:rsid w:val="00C75BCC"/>
    <w:rsid w:val="00C76261"/>
    <w:rsid w:val="00C778DB"/>
    <w:rsid w:val="00C8108D"/>
    <w:rsid w:val="00C81F0A"/>
    <w:rsid w:val="00C823DB"/>
    <w:rsid w:val="00C82715"/>
    <w:rsid w:val="00C83207"/>
    <w:rsid w:val="00C842D7"/>
    <w:rsid w:val="00C854EF"/>
    <w:rsid w:val="00C85869"/>
    <w:rsid w:val="00C858FA"/>
    <w:rsid w:val="00C8688B"/>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E72"/>
    <w:rsid w:val="00D56C65"/>
    <w:rsid w:val="00D57448"/>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0B3B"/>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1B82"/>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013B"/>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278"/>
    <w:rsid w:val="00E82DDB"/>
    <w:rsid w:val="00E83F1B"/>
    <w:rsid w:val="00E84703"/>
    <w:rsid w:val="00E8517D"/>
    <w:rsid w:val="00E865E2"/>
    <w:rsid w:val="00E8681F"/>
    <w:rsid w:val="00E86DBE"/>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DA3"/>
    <w:rsid w:val="00EC7A23"/>
    <w:rsid w:val="00EC7D54"/>
    <w:rsid w:val="00ED0F3C"/>
    <w:rsid w:val="00ED2564"/>
    <w:rsid w:val="00ED4414"/>
    <w:rsid w:val="00ED5538"/>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AA5"/>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0E26"/>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820"/>
    <w:rsid w:val="00FA501C"/>
    <w:rsid w:val="00FA6C2B"/>
    <w:rsid w:val="00FB06C1"/>
    <w:rsid w:val="00FB1AD9"/>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64E"/>
    <w:rsid w:val="00FD274C"/>
    <w:rsid w:val="00FD2D4F"/>
    <w:rsid w:val="00FD359B"/>
    <w:rsid w:val="00FD48EB"/>
    <w:rsid w:val="00FD5EDF"/>
    <w:rsid w:val="00FD63A9"/>
    <w:rsid w:val="00FD668B"/>
    <w:rsid w:val="00FD79CE"/>
    <w:rsid w:val="00FE085A"/>
    <w:rsid w:val="00FE0A63"/>
    <w:rsid w:val="00FE159F"/>
    <w:rsid w:val="00FE2ADC"/>
    <w:rsid w:val="00FE34D5"/>
    <w:rsid w:val="00FE4648"/>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7D6A3C86-CAF3-4522-A6D6-26D2B9C7F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179B5-E8CC-4F76-A8D4-D0FC64C02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145</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Samit Wangsan</cp:lastModifiedBy>
  <cp:revision>46</cp:revision>
  <cp:lastPrinted>2017-08-15T02:31:00Z</cp:lastPrinted>
  <dcterms:created xsi:type="dcterms:W3CDTF">2016-04-20T08:21:00Z</dcterms:created>
  <dcterms:modified xsi:type="dcterms:W3CDTF">2017-08-15T04:18:00Z</dcterms:modified>
</cp:coreProperties>
</file>