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24"/>
        <w:gridCol w:w="374"/>
        <w:gridCol w:w="6986"/>
      </w:tblGrid>
      <w:tr w:rsidR="00BB2FFB" w:rsidRPr="00C52C41" w14:paraId="19FFE9D2" w14:textId="77777777" w:rsidTr="00BB2FFB">
        <w:trPr>
          <w:trHeight w:val="40"/>
        </w:trPr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229C290E" w14:textId="10C2B65C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C52C41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</w:tcPr>
          <w:p w14:paraId="5BDFBA8D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86" w:type="dxa"/>
            <w:tcBorders>
              <w:top w:val="nil"/>
              <w:left w:val="nil"/>
              <w:bottom w:val="nil"/>
              <w:right w:val="nil"/>
            </w:tcBorders>
          </w:tcPr>
          <w:p w14:paraId="3104A377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BB2FFB" w:rsidRPr="00C52C41" w14:paraId="167A71D9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09B9CBC0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374" w:type="dxa"/>
          </w:tcPr>
          <w:p w14:paraId="37CA298A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61A87417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B2FFB" w:rsidRPr="00C52C41" w14:paraId="1E836782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726E3CFD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374" w:type="dxa"/>
          </w:tcPr>
          <w:p w14:paraId="0A26A7BB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07FD611E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BB2FFB" w:rsidRPr="00C52C41" w14:paraId="4F798654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3226B521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374" w:type="dxa"/>
          </w:tcPr>
          <w:p w14:paraId="11FF70BB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0F948330" w14:textId="51522D13" w:rsidR="00726B9B" w:rsidRPr="001A2712" w:rsidRDefault="001A2712" w:rsidP="001A2712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/>
              </w:rPr>
            </w:pPr>
            <w:r w:rsidRPr="009D1F28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เกณฑ์การจัดทำ</w:t>
            </w:r>
            <w:r w:rsidRPr="009D1F2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งบ</w:t>
            </w:r>
            <w:r w:rsidRPr="009D1F28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การเงินระหว่างกาล</w:t>
            </w:r>
          </w:p>
        </w:tc>
      </w:tr>
      <w:tr w:rsidR="00BB2FFB" w:rsidRPr="00C52C41" w14:paraId="5EF28F07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04231FB5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374" w:type="dxa"/>
          </w:tcPr>
          <w:p w14:paraId="52841867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30A9035B" w14:textId="3B4BCE72" w:rsidR="00BD265A" w:rsidRPr="00C52C41" w:rsidRDefault="007608D9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B2FFB" w:rsidRPr="00C52C41" w14:paraId="0EC9E87D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1A65D8A3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374" w:type="dxa"/>
          </w:tcPr>
          <w:p w14:paraId="50349791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0CA771EA" w14:textId="0B2CE193" w:rsidR="00BD265A" w:rsidRPr="00C52C41" w:rsidRDefault="00F23B06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BB2FFB" w:rsidRPr="00C52C41" w14:paraId="66C37F36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72E8CC03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374" w:type="dxa"/>
          </w:tcPr>
          <w:p w14:paraId="67E78FAA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397F6146" w14:textId="05966F41" w:rsidR="00BD265A" w:rsidRPr="00C52C41" w:rsidRDefault="001A2712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BB2FFB" w:rsidRPr="00C52C41" w14:paraId="133BB758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74F43113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374" w:type="dxa"/>
          </w:tcPr>
          <w:p w14:paraId="570BACC6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75EFFFF8" w14:textId="4E9359DE" w:rsidR="00BD265A" w:rsidRPr="00026849" w:rsidRDefault="00026849" w:rsidP="00026849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D1F28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</w:tr>
      <w:tr w:rsidR="00BB2FFB" w:rsidRPr="00C52C41" w14:paraId="43C85EC7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74F57452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374" w:type="dxa"/>
          </w:tcPr>
          <w:p w14:paraId="077C6754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4A94A69B" w14:textId="2CBAFAA5" w:rsidR="00BD265A" w:rsidRPr="00C52C41" w:rsidRDefault="00AB170B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BB2FFB" w:rsidRPr="00C52C41" w14:paraId="53E3DE1E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78E8C34B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374" w:type="dxa"/>
          </w:tcPr>
          <w:p w14:paraId="14990DA2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4EACBD38" w14:textId="54DD7CD6" w:rsidR="00BD265A" w:rsidRPr="00C52C41" w:rsidRDefault="00CF35C7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BB2FFB" w:rsidRPr="00C52C41" w14:paraId="12C2296C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67CCF764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374" w:type="dxa"/>
          </w:tcPr>
          <w:p w14:paraId="3D3BB702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36E88EFC" w14:textId="4F5E8596" w:rsidR="00DC55FE" w:rsidRPr="00C52C41" w:rsidRDefault="00CF35C7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ค่าใช้จ่ายภาษีเงินได้</w:t>
            </w:r>
          </w:p>
        </w:tc>
      </w:tr>
      <w:tr w:rsidR="00BB2FFB" w:rsidRPr="00C52C41" w14:paraId="07DD3386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3DBBDFD6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374" w:type="dxa"/>
          </w:tcPr>
          <w:p w14:paraId="6B86F925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3410E991" w14:textId="4E4220D0" w:rsidR="00DC55FE" w:rsidRPr="00026849" w:rsidRDefault="00026849" w:rsidP="00026849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091C56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กำไรต่อหุ้น</w:t>
            </w:r>
            <w:r w:rsidR="00FD69E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ขั้นพื้นฐาน</w:t>
            </w:r>
          </w:p>
        </w:tc>
      </w:tr>
      <w:tr w:rsidR="00BB2FFB" w:rsidRPr="00C52C41" w14:paraId="668F809D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172A3BB2" w14:textId="1C05E33F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  <w:r w:rsidR="0051720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374" w:type="dxa"/>
          </w:tcPr>
          <w:p w14:paraId="4A40D9C8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34EF9763" w14:textId="475B46C5" w:rsidR="00DC55FE" w:rsidRPr="00026849" w:rsidRDefault="00026849" w:rsidP="00026849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91C56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BB2FFB" w:rsidRPr="00C52C41" w14:paraId="27AB18B2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2A45E419" w14:textId="75FE1F0D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  <w:r w:rsidR="0051720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374" w:type="dxa"/>
          </w:tcPr>
          <w:p w14:paraId="564C5D7C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4AAB460C" w14:textId="74A80D99" w:rsidR="00DC55FE" w:rsidRPr="00AB170B" w:rsidRDefault="00026849" w:rsidP="00AB170B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91C56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647DF1" w:rsidRPr="00C52C41" w14:paraId="46EAEAD9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0EB9AC74" w14:textId="3D406A90" w:rsidR="00647DF1" w:rsidRPr="00C52C41" w:rsidRDefault="00647DF1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374" w:type="dxa"/>
          </w:tcPr>
          <w:p w14:paraId="04198E40" w14:textId="77777777" w:rsidR="00647DF1" w:rsidRPr="00C52C41" w:rsidRDefault="00647DF1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6372D1E3" w14:textId="743A8482" w:rsidR="00647DF1" w:rsidRPr="00091C56" w:rsidRDefault="00647DF1" w:rsidP="00AB170B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  <w:tr w:rsidR="00BB2FFB" w:rsidRPr="00C52C41" w14:paraId="4DB2CB79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69DF3270" w14:textId="6E4628E0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74" w:type="dxa"/>
          </w:tcPr>
          <w:p w14:paraId="329EE15C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143844C4" w14:textId="604265BF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</w:tbl>
    <w:p w14:paraId="745142F9" w14:textId="77777777" w:rsidR="00BB2FFB" w:rsidRDefault="00BB2FFB">
      <w:r>
        <w:rPr>
          <w:b/>
          <w:bCs/>
        </w:rPr>
        <w:br w:type="page"/>
      </w:r>
    </w:p>
    <w:p w14:paraId="65095516" w14:textId="78EBF18C" w:rsidR="00726B9B" w:rsidRDefault="00726B9B" w:rsidP="00E77F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400C2B">
        <w:rPr>
          <w:rFonts w:ascii="Angsana New" w:hAnsi="Angsana New" w:hint="cs"/>
          <w:sz w:val="30"/>
          <w:szCs w:val="30"/>
          <w:cs/>
        </w:rPr>
        <w:t>ระหว่างกาล</w:t>
      </w:r>
      <w:r w:rsidRPr="00C52C41">
        <w:rPr>
          <w:rFonts w:ascii="Angsana New" w:hAnsi="Angsana New"/>
          <w:sz w:val="30"/>
          <w:szCs w:val="30"/>
          <w:cs/>
        </w:rPr>
        <w:t>นี้</w:t>
      </w:r>
    </w:p>
    <w:p w14:paraId="321214C5" w14:textId="77777777" w:rsidR="00784EB3" w:rsidRPr="00E416E1" w:rsidRDefault="00784EB3" w:rsidP="0078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2"/>
          <w:szCs w:val="22"/>
        </w:rPr>
      </w:pPr>
    </w:p>
    <w:p w14:paraId="7AB392FE" w14:textId="0E9E7389" w:rsidR="00726B9B" w:rsidRPr="001F6BE7" w:rsidRDefault="00726B9B" w:rsidP="00726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งบการเงิน</w:t>
      </w:r>
      <w:r w:rsidR="00400C2B">
        <w:rPr>
          <w:rFonts w:ascii="Angsana New" w:hAnsi="Angsana New" w:hint="cs"/>
          <w:sz w:val="30"/>
          <w:szCs w:val="30"/>
          <w:cs/>
        </w:rPr>
        <w:t>ระหว่างกาล</w:t>
      </w:r>
      <w:r w:rsidRPr="00C52C41">
        <w:rPr>
          <w:rFonts w:ascii="Angsana New" w:hAnsi="Angsana New"/>
          <w:sz w:val="30"/>
          <w:szCs w:val="30"/>
          <w:cs/>
        </w:rPr>
        <w:t xml:space="preserve">นี้ได้รับอนุมัติให้ออกงบการเงินจากคณะกรรมการเมื่อวันที่ </w:t>
      </w:r>
      <w:r w:rsidR="00C64BA9">
        <w:rPr>
          <w:rFonts w:ascii="Angsana New" w:hAnsi="Angsana New"/>
          <w:sz w:val="30"/>
          <w:szCs w:val="30"/>
        </w:rPr>
        <w:t xml:space="preserve">11 </w:t>
      </w:r>
      <w:r w:rsidR="00C64BA9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A33770">
        <w:rPr>
          <w:rFonts w:ascii="Angsana New" w:hAnsi="Angsana New" w:hint="cs"/>
          <w:sz w:val="30"/>
          <w:szCs w:val="30"/>
          <w:cs/>
        </w:rPr>
        <w:t>2560</w:t>
      </w:r>
    </w:p>
    <w:p w14:paraId="561B1AC6" w14:textId="77777777" w:rsidR="00726B9B" w:rsidRPr="00E416E1" w:rsidRDefault="00726B9B" w:rsidP="00726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2"/>
          <w:szCs w:val="22"/>
        </w:rPr>
      </w:pPr>
    </w:p>
    <w:p w14:paraId="68DF0B8C" w14:textId="77777777" w:rsidR="00726B9B" w:rsidRPr="00C52C41" w:rsidRDefault="00726B9B" w:rsidP="00726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C52C41">
        <w:rPr>
          <w:rFonts w:ascii="Angsana New" w:hAnsi="Angsana New"/>
          <w:b/>
          <w:bCs/>
          <w:sz w:val="30"/>
          <w:szCs w:val="30"/>
          <w:cs/>
        </w:rPr>
        <w:t>1</w:t>
      </w:r>
      <w:r w:rsidRPr="00C52C41">
        <w:rPr>
          <w:rFonts w:ascii="Angsana New" w:hAnsi="Angsana New"/>
          <w:b/>
          <w:bCs/>
          <w:sz w:val="30"/>
          <w:szCs w:val="30"/>
        </w:rPr>
        <w:tab/>
      </w:r>
      <w:r w:rsidRPr="00C52C41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4FCAF018" w14:textId="77777777" w:rsidR="00726B9B" w:rsidRPr="00E416E1" w:rsidRDefault="00726B9B" w:rsidP="00726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2"/>
          <w:szCs w:val="22"/>
        </w:rPr>
      </w:pPr>
    </w:p>
    <w:p w14:paraId="3769BAAF" w14:textId="48F2F27F" w:rsidR="00726B9B" w:rsidRPr="00CF35C7" w:rsidRDefault="00726B9B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DC55FE">
        <w:rPr>
          <w:rFonts w:ascii="Angsana New" w:hAnsi="Angsana New"/>
          <w:spacing w:val="-2"/>
          <w:sz w:val="30"/>
          <w:szCs w:val="30"/>
          <w:cs/>
        </w:rPr>
        <w:t xml:space="preserve">บริษัท ลัคกี้เท็คซ์ (ไทย) จำกัด </w:t>
      </w:r>
      <w:r w:rsidRPr="00DC55FE">
        <w:rPr>
          <w:rFonts w:ascii="Angsana New" w:hAnsi="Angsana New"/>
          <w:spacing w:val="-2"/>
          <w:sz w:val="30"/>
          <w:szCs w:val="30"/>
          <w:cs/>
          <w:lang w:val="th-TH"/>
        </w:rPr>
        <w:t>(</w:t>
      </w:r>
      <w:r w:rsidRPr="00DC55FE">
        <w:rPr>
          <w:rFonts w:ascii="Angsana New" w:hAnsi="Angsana New"/>
          <w:spacing w:val="-2"/>
          <w:sz w:val="30"/>
          <w:szCs w:val="30"/>
          <w:cs/>
        </w:rPr>
        <w:t>มหาชน</w:t>
      </w:r>
      <w:r w:rsidRPr="00DC55FE">
        <w:rPr>
          <w:rFonts w:ascii="Angsana New" w:hAnsi="Angsana New"/>
          <w:spacing w:val="-2"/>
          <w:sz w:val="30"/>
          <w:szCs w:val="30"/>
          <w:cs/>
          <w:lang w:val="th-TH"/>
        </w:rPr>
        <w:t>)</w:t>
      </w:r>
      <w:r w:rsidRPr="00DC55F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C55FE">
        <w:rPr>
          <w:rFonts w:ascii="Angsana New" w:hAnsi="Angsana New"/>
          <w:spacing w:val="-2"/>
          <w:sz w:val="30"/>
          <w:szCs w:val="30"/>
        </w:rPr>
        <w:t>“</w:t>
      </w:r>
      <w:r w:rsidRPr="00DC55FE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DC55FE">
        <w:rPr>
          <w:rFonts w:ascii="Angsana New" w:hAnsi="Angsana New"/>
          <w:spacing w:val="-2"/>
          <w:sz w:val="30"/>
          <w:szCs w:val="30"/>
        </w:rPr>
        <w:t>”</w:t>
      </w:r>
      <w:r w:rsidRPr="00DC55FE">
        <w:rPr>
          <w:rFonts w:ascii="Angsana New" w:hAnsi="Angsana New"/>
          <w:spacing w:val="-2"/>
          <w:sz w:val="30"/>
          <w:szCs w:val="30"/>
          <w:cs/>
        </w:rPr>
        <w:t xml:space="preserve"> เป็นนิติบุคคลที่จัดตั้งขึ้นในประเทศไทย และมีที่อยู่จดทะเบียนตั้งอยู่</w:t>
      </w:r>
      <w:r w:rsidR="00CF35C7">
        <w:rPr>
          <w:rFonts w:ascii="Angsana New" w:hAnsi="Angsana New" w:hint="cs"/>
          <w:spacing w:val="-2"/>
          <w:sz w:val="30"/>
          <w:szCs w:val="30"/>
          <w:cs/>
        </w:rPr>
        <w:t xml:space="preserve">เลขที่ </w:t>
      </w:r>
      <w:r w:rsidR="00CF35C7">
        <w:rPr>
          <w:rFonts w:ascii="Angsana New" w:hAnsi="Angsana New"/>
          <w:spacing w:val="-2"/>
          <w:sz w:val="30"/>
          <w:szCs w:val="30"/>
        </w:rPr>
        <w:t xml:space="preserve">20 </w:t>
      </w:r>
      <w:r w:rsidRPr="00DC55FE">
        <w:rPr>
          <w:rFonts w:ascii="Angsana New" w:hAnsi="Angsana New"/>
          <w:spacing w:val="-2"/>
          <w:sz w:val="30"/>
          <w:szCs w:val="30"/>
          <w:cs/>
        </w:rPr>
        <w:t xml:space="preserve">อาคารบุปผจิต </w:t>
      </w:r>
      <w:r w:rsidR="00CF35C7">
        <w:rPr>
          <w:rFonts w:ascii="Angsana New" w:hAnsi="Angsana New" w:hint="cs"/>
          <w:spacing w:val="-2"/>
          <w:sz w:val="30"/>
          <w:szCs w:val="30"/>
          <w:cs/>
        </w:rPr>
        <w:t xml:space="preserve">ชั้น </w:t>
      </w:r>
      <w:r w:rsidR="00D5120E">
        <w:rPr>
          <w:rFonts w:ascii="Angsana New" w:hAnsi="Angsana New"/>
          <w:spacing w:val="-2"/>
          <w:sz w:val="30"/>
          <w:szCs w:val="30"/>
        </w:rPr>
        <w:t>5</w:t>
      </w:r>
      <w:r w:rsidRPr="00DC55FE">
        <w:rPr>
          <w:rFonts w:ascii="Angsana New" w:hAnsi="Angsana New"/>
          <w:spacing w:val="-2"/>
          <w:sz w:val="30"/>
          <w:szCs w:val="30"/>
          <w:cs/>
        </w:rPr>
        <w:t xml:space="preserve"> ถนนสาทรเหนือ เขตบางรัก กรุงเทพมหานคร</w:t>
      </w:r>
      <w:r w:rsidR="00CF35C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CF35C7">
        <w:rPr>
          <w:rFonts w:ascii="Angsana New" w:hAnsi="Angsana New"/>
          <w:spacing w:val="-2"/>
          <w:sz w:val="30"/>
          <w:szCs w:val="30"/>
        </w:rPr>
        <w:t xml:space="preserve">10500 </w:t>
      </w:r>
      <w:r w:rsidR="00CF35C7">
        <w:rPr>
          <w:rFonts w:ascii="Angsana New" w:hAnsi="Angsana New" w:hint="cs"/>
          <w:spacing w:val="-2"/>
          <w:sz w:val="30"/>
          <w:szCs w:val="30"/>
          <w:cs/>
        </w:rPr>
        <w:t>ประเทศไทย</w:t>
      </w:r>
    </w:p>
    <w:p w14:paraId="6E2BAFFA" w14:textId="77777777" w:rsidR="00726B9B" w:rsidRPr="00E416E1" w:rsidRDefault="00726B9B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2"/>
          <w:szCs w:val="22"/>
        </w:rPr>
      </w:pPr>
    </w:p>
    <w:p w14:paraId="1D0AF2F2" w14:textId="77777777" w:rsidR="00726B9B" w:rsidRPr="00C52C41" w:rsidRDefault="00726B9B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บริษัทจดทะเบียนกับตลาดหลักทรัพย์แห่งประเทศไทยเมื่อเดือนมีนาคม 2532</w:t>
      </w:r>
    </w:p>
    <w:p w14:paraId="481701C2" w14:textId="77777777" w:rsidR="00726B9B" w:rsidRPr="00E416E1" w:rsidRDefault="00726B9B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2"/>
          <w:szCs w:val="22"/>
        </w:rPr>
      </w:pPr>
    </w:p>
    <w:p w14:paraId="35AB5322" w14:textId="68DA2F1A" w:rsidR="00726B9B" w:rsidRPr="00C52C41" w:rsidRDefault="00772DA8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บริษัทใหญ่</w:t>
      </w:r>
      <w:r>
        <w:rPr>
          <w:rFonts w:ascii="Angsana New" w:hAnsi="Angsana New" w:hint="cs"/>
          <w:sz w:val="30"/>
          <w:szCs w:val="30"/>
          <w:cs/>
        </w:rPr>
        <w:t>ขั้นสุดท้าย</w:t>
      </w:r>
      <w:r>
        <w:rPr>
          <w:rFonts w:ascii="Angsana New" w:hAnsi="Angsana New"/>
          <w:sz w:val="30"/>
          <w:szCs w:val="30"/>
          <w:cs/>
        </w:rPr>
        <w:t>ของบริษัทในระหว่างงวด</w:t>
      </w:r>
      <w:r w:rsidR="00726B9B" w:rsidRPr="00C52C41">
        <w:rPr>
          <w:rFonts w:ascii="Angsana New" w:hAnsi="Angsana New"/>
          <w:sz w:val="30"/>
          <w:szCs w:val="30"/>
          <w:cs/>
        </w:rPr>
        <w:t xml:space="preserve">คือ บริษัท </w:t>
      </w:r>
      <w:r w:rsidR="00726B9B" w:rsidRPr="00C52C41">
        <w:rPr>
          <w:rFonts w:ascii="Angsana New" w:hAnsi="Angsana New"/>
          <w:sz w:val="30"/>
          <w:szCs w:val="30"/>
          <w:cs/>
          <w:lang w:val="th-TH"/>
        </w:rPr>
        <w:t>โทเร อินดัสตรีย</w:t>
      </w:r>
      <w:r w:rsidR="00726B9B" w:rsidRPr="00C52C41">
        <w:rPr>
          <w:rFonts w:ascii="Angsana New" w:hAnsi="Angsana New"/>
          <w:sz w:val="30"/>
          <w:szCs w:val="30"/>
          <w:cs/>
        </w:rPr>
        <w:t xml:space="preserve">์ </w:t>
      </w:r>
      <w:r w:rsidR="00726B9B" w:rsidRPr="00C52C41">
        <w:rPr>
          <w:rFonts w:ascii="Angsana New" w:hAnsi="Angsana New"/>
          <w:sz w:val="30"/>
          <w:szCs w:val="30"/>
          <w:cs/>
          <w:lang w:val="th-TH"/>
        </w:rPr>
        <w:t xml:space="preserve">อิ้งค์ </w:t>
      </w:r>
      <w:r w:rsidR="00726B9B" w:rsidRPr="00C52C41">
        <w:rPr>
          <w:rFonts w:ascii="Angsana New" w:hAnsi="Angsana New"/>
          <w:sz w:val="30"/>
          <w:szCs w:val="30"/>
          <w:cs/>
        </w:rPr>
        <w:t>จำกัด บริษัทดังกล่าวเป็นนิติบุคคลที่จัดตั้งขึ้นในประเทศญี่ปุ่น</w:t>
      </w:r>
    </w:p>
    <w:p w14:paraId="08A10929" w14:textId="77777777" w:rsidR="00726B9B" w:rsidRPr="00E416E1" w:rsidRDefault="00726B9B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2"/>
          <w:szCs w:val="22"/>
        </w:rPr>
      </w:pPr>
    </w:p>
    <w:p w14:paraId="24E91A26" w14:textId="09F883C6" w:rsidR="00726B9B" w:rsidRPr="00C52C41" w:rsidRDefault="00726B9B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C304F0">
        <w:rPr>
          <w:rFonts w:ascii="Angsana New" w:hAnsi="Angsana New"/>
          <w:spacing w:val="-4"/>
          <w:sz w:val="30"/>
          <w:szCs w:val="30"/>
          <w:cs/>
        </w:rPr>
        <w:t>บริษัทดำเนินธุรกิจหลักเกี่ยวกับการผลิต</w:t>
      </w:r>
      <w:r w:rsidR="00BA0E97" w:rsidRPr="00C304F0">
        <w:rPr>
          <w:rFonts w:ascii="Angsana New" w:hAnsi="Angsana New" w:hint="cs"/>
          <w:spacing w:val="-4"/>
          <w:sz w:val="30"/>
          <w:szCs w:val="30"/>
          <w:cs/>
        </w:rPr>
        <w:t>สิ่งทอซึ่งประกอบด้วย</w:t>
      </w:r>
      <w:r w:rsidR="00BA0E97" w:rsidRPr="00C304F0">
        <w:rPr>
          <w:rFonts w:ascii="Angsana New" w:hAnsi="Angsana New"/>
          <w:spacing w:val="-4"/>
          <w:sz w:val="30"/>
          <w:szCs w:val="30"/>
          <w:cs/>
        </w:rPr>
        <w:t>ผ้าสปัน ผ้า</w:t>
      </w:r>
      <w:r w:rsidR="00BA0E97" w:rsidRPr="00C304F0">
        <w:rPr>
          <w:rFonts w:ascii="Angsana New" w:hAnsi="Angsana New" w:hint="cs"/>
          <w:spacing w:val="-4"/>
          <w:sz w:val="30"/>
          <w:szCs w:val="30"/>
          <w:cs/>
        </w:rPr>
        <w:t>ฟิลาเมนท์</w:t>
      </w:r>
      <w:r w:rsidRPr="00C304F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A0E97" w:rsidRPr="00C304F0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695F55">
        <w:rPr>
          <w:rFonts w:ascii="Angsana New" w:hAnsi="Angsana New" w:hint="cs"/>
          <w:spacing w:val="-4"/>
          <w:sz w:val="30"/>
          <w:szCs w:val="30"/>
          <w:cs/>
        </w:rPr>
        <w:t>เส้นด้าย</w:t>
      </w:r>
      <w:r w:rsidRPr="00C304F0">
        <w:rPr>
          <w:rFonts w:ascii="Angsana New" w:hAnsi="Angsana New"/>
          <w:spacing w:val="-4"/>
          <w:sz w:val="30"/>
          <w:szCs w:val="30"/>
          <w:cs/>
        </w:rPr>
        <w:t xml:space="preserve">ยีนส์ </w:t>
      </w:r>
      <w:r w:rsidR="00BA0E97" w:rsidRPr="00C304F0">
        <w:rPr>
          <w:rFonts w:ascii="Angsana New" w:hAnsi="Angsana New" w:hint="cs"/>
          <w:spacing w:val="-4"/>
          <w:sz w:val="30"/>
          <w:szCs w:val="30"/>
          <w:cs/>
        </w:rPr>
        <w:t>และผลิตภัณฑ์</w:t>
      </w:r>
      <w:r w:rsidR="00772DA8">
        <w:rPr>
          <w:rFonts w:ascii="Angsana New" w:hAnsi="Angsana New"/>
          <w:spacing w:val="-4"/>
          <w:sz w:val="30"/>
          <w:szCs w:val="30"/>
          <w:cs/>
        </w:rPr>
        <w:br/>
      </w:r>
      <w:r w:rsidR="00BA0E97" w:rsidRPr="00C304F0">
        <w:rPr>
          <w:rFonts w:ascii="Angsana New" w:hAnsi="Angsana New" w:hint="cs"/>
          <w:spacing w:val="-4"/>
          <w:sz w:val="30"/>
          <w:szCs w:val="30"/>
          <w:cs/>
        </w:rPr>
        <w:t>สิ่งทอ</w:t>
      </w:r>
      <w:r w:rsidR="00BA0E97">
        <w:rPr>
          <w:rFonts w:ascii="Angsana New" w:hAnsi="Angsana New" w:hint="cs"/>
          <w:sz w:val="30"/>
          <w:szCs w:val="30"/>
          <w:cs/>
        </w:rPr>
        <w:t>เพื่ออุตสาหกรรม</w:t>
      </w:r>
      <w:r w:rsidR="00C304F0">
        <w:rPr>
          <w:rFonts w:ascii="Angsana New" w:hAnsi="Angsana New" w:hint="cs"/>
          <w:sz w:val="30"/>
          <w:szCs w:val="30"/>
          <w:cs/>
        </w:rPr>
        <w:t>การผลิต</w:t>
      </w:r>
      <w:r w:rsidR="00BA0E97">
        <w:rPr>
          <w:rFonts w:ascii="Angsana New" w:hAnsi="Angsana New" w:hint="cs"/>
          <w:sz w:val="30"/>
          <w:szCs w:val="30"/>
          <w:cs/>
        </w:rPr>
        <w:t>ซึ่งประกอบด้วย</w:t>
      </w:r>
      <w:r w:rsidRPr="00C52C41">
        <w:rPr>
          <w:rFonts w:ascii="Angsana New" w:hAnsi="Angsana New"/>
          <w:sz w:val="30"/>
          <w:szCs w:val="30"/>
          <w:cs/>
        </w:rPr>
        <w:t>ด</w:t>
      </w:r>
      <w:r w:rsidR="00835E1E">
        <w:rPr>
          <w:rFonts w:ascii="Angsana New" w:hAnsi="Angsana New"/>
          <w:sz w:val="30"/>
          <w:szCs w:val="30"/>
          <w:cs/>
        </w:rPr>
        <w:t>้ายสำหรับเสริมความแข็งแรงของยาง</w:t>
      </w:r>
      <w:r w:rsidRPr="00C52C41">
        <w:rPr>
          <w:rFonts w:ascii="Angsana New" w:hAnsi="Angsana New"/>
          <w:sz w:val="30"/>
          <w:szCs w:val="30"/>
          <w:cs/>
        </w:rPr>
        <w:t xml:space="preserve">และผ้าสำหรับทำถุงลมนิรภัย </w:t>
      </w:r>
    </w:p>
    <w:p w14:paraId="1D9CFCBF" w14:textId="77777777" w:rsidR="00726B9B" w:rsidRPr="00E416E1" w:rsidRDefault="00726B9B" w:rsidP="00726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2A98F62B" w14:textId="70F0AE21" w:rsidR="00726B9B" w:rsidRPr="00C52C41" w:rsidRDefault="00726B9B" w:rsidP="00726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C52C41">
        <w:rPr>
          <w:rFonts w:ascii="Angsana New" w:hAnsi="Angsana New"/>
          <w:b/>
          <w:bCs/>
          <w:sz w:val="30"/>
          <w:szCs w:val="30"/>
          <w:cs/>
          <w:lang w:val="th-TH"/>
        </w:rPr>
        <w:t>2</w:t>
      </w:r>
      <w:r w:rsidRPr="00C52C41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เกณฑ์การจัดทำงบการเงิน</w:t>
      </w:r>
      <w:r w:rsidR="000658FD">
        <w:rPr>
          <w:rFonts w:ascii="Angsana New" w:hAnsi="Angsana New" w:hint="cs"/>
          <w:b/>
          <w:bCs/>
          <w:sz w:val="30"/>
          <w:szCs w:val="30"/>
          <w:cs/>
          <w:lang w:val="th-TH"/>
        </w:rPr>
        <w:t>ระหว่างกาล</w:t>
      </w:r>
      <w:r w:rsidRPr="00C52C41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</w:p>
    <w:p w14:paraId="49288DBD" w14:textId="77777777" w:rsidR="00726B9B" w:rsidRPr="00E416E1" w:rsidRDefault="00726B9B" w:rsidP="00726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33D25564" w14:textId="77777777" w:rsidR="00726B9B" w:rsidRPr="00F41E08" w:rsidRDefault="00726B9B" w:rsidP="00BF6398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F41E08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2722ACFB" w14:textId="77777777" w:rsidR="00726B9B" w:rsidRPr="00E416E1" w:rsidRDefault="00726B9B" w:rsidP="00726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6618E6D2" w14:textId="4E149E15" w:rsidR="00400C2B" w:rsidRPr="000D7E98" w:rsidRDefault="00400C2B" w:rsidP="00400C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0D7E98">
        <w:rPr>
          <w:rFonts w:ascii="Angsana New" w:hAnsi="Angsana New"/>
          <w:sz w:val="30"/>
          <w:szCs w:val="30"/>
          <w:cs/>
        </w:rPr>
        <w:t>งบการเงินระหว</w:t>
      </w:r>
      <w:r>
        <w:rPr>
          <w:rFonts w:ascii="Angsana New" w:hAnsi="Angsana New"/>
          <w:sz w:val="30"/>
          <w:szCs w:val="30"/>
          <w:cs/>
        </w:rPr>
        <w:t>่างกาลนี้จัดทำขึ้นในรูปแบบย่อตามมาตรฐานการบัญชี</w:t>
      </w:r>
      <w:r w:rsidRPr="000D7E98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0D7E98">
        <w:rPr>
          <w:rFonts w:ascii="Angsana New" w:hAnsi="Angsana New"/>
          <w:sz w:val="30"/>
          <w:szCs w:val="30"/>
        </w:rPr>
        <w:t xml:space="preserve">34 </w:t>
      </w:r>
      <w:r w:rsidRPr="000D7E98">
        <w:rPr>
          <w:rFonts w:ascii="Angsana New" w:hAnsi="Angsana New"/>
          <w:sz w:val="30"/>
          <w:szCs w:val="30"/>
          <w:cs/>
        </w:rPr>
        <w:t xml:space="preserve">(ปรับปรุง </w:t>
      </w:r>
      <w:r w:rsidRPr="000D7E98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59</w:t>
      </w:r>
      <w:r w:rsidRPr="000D7E98">
        <w:rPr>
          <w:rFonts w:ascii="Angsana New" w:hAnsi="Angsana New"/>
          <w:sz w:val="30"/>
          <w:szCs w:val="30"/>
        </w:rPr>
        <w:t xml:space="preserve">) </w:t>
      </w:r>
      <w:r w:rsidRPr="000D7E98">
        <w:rPr>
          <w:rFonts w:ascii="Angsana New" w:hAnsi="Angsana New"/>
          <w:sz w:val="30"/>
          <w:szCs w:val="30"/>
          <w:cs/>
        </w:rPr>
        <w:t>เรื่อง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“</w:t>
      </w:r>
      <w:r w:rsidRPr="000D7E98">
        <w:rPr>
          <w:rFonts w:ascii="Angsana New" w:hAnsi="Angsana New"/>
          <w:i/>
          <w:iCs/>
          <w:sz w:val="30"/>
          <w:szCs w:val="30"/>
          <w:cs/>
        </w:rPr>
        <w:t>การ</w:t>
      </w:r>
      <w:r w:rsidR="00F9542C">
        <w:rPr>
          <w:rFonts w:ascii="Angsana New" w:hAnsi="Angsana New" w:hint="cs"/>
          <w:i/>
          <w:iCs/>
          <w:sz w:val="30"/>
          <w:szCs w:val="30"/>
          <w:cs/>
        </w:rPr>
        <w:t>รายงานทางการ</w:t>
      </w:r>
      <w:r w:rsidRPr="000D7E98">
        <w:rPr>
          <w:rFonts w:ascii="Angsana New" w:hAnsi="Angsana New"/>
          <w:i/>
          <w:iCs/>
          <w:sz w:val="30"/>
          <w:szCs w:val="30"/>
          <w:cs/>
        </w:rPr>
        <w:t>เงินระหว่างกาล</w:t>
      </w:r>
      <w:r>
        <w:rPr>
          <w:rFonts w:ascii="Angsana New" w:hAnsi="Angsana New"/>
          <w:i/>
          <w:iCs/>
          <w:sz w:val="30"/>
          <w:szCs w:val="30"/>
        </w:rPr>
        <w:t>”</w:t>
      </w:r>
      <w:r w:rsidRPr="000D7E98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  <w:r w:rsidRPr="000D7E98">
        <w:rPr>
          <w:rFonts w:ascii="Angsana New" w:hAnsi="Angsana New"/>
          <w:sz w:val="30"/>
          <w:szCs w:val="30"/>
        </w:rPr>
        <w:t xml:space="preserve"> </w:t>
      </w:r>
    </w:p>
    <w:p w14:paraId="645BEA64" w14:textId="77777777" w:rsidR="00400C2B" w:rsidRPr="00335B48" w:rsidRDefault="00400C2B" w:rsidP="00400C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 w:hanging="547"/>
        <w:jc w:val="thaiDistribute"/>
        <w:rPr>
          <w:rFonts w:ascii="Angsana New" w:hAnsi="Angsana New"/>
          <w:sz w:val="20"/>
          <w:szCs w:val="20"/>
        </w:rPr>
      </w:pPr>
    </w:p>
    <w:p w14:paraId="08CE9B7F" w14:textId="2B4DBF17" w:rsidR="002414B7" w:rsidRDefault="00400C2B" w:rsidP="00400C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D7E98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งบการเงินระหว่างกาลนี้จัดทำขึ้นเพื่อให้ข</w:t>
      </w:r>
      <w:r>
        <w:rPr>
          <w:rFonts w:ascii="Angsana New" w:hAnsi="Angsana New"/>
          <w:sz w:val="30"/>
          <w:szCs w:val="30"/>
          <w:cs/>
        </w:rPr>
        <w:t>้อมูลเพิ่มเติมจากงบการเงินสำหรั</w:t>
      </w:r>
      <w:r>
        <w:rPr>
          <w:rFonts w:ascii="Angsana New" w:hAnsi="Angsana New" w:hint="cs"/>
          <w:sz w:val="30"/>
          <w:szCs w:val="30"/>
          <w:cs/>
        </w:rPr>
        <w:t>บปี</w:t>
      </w:r>
      <w:r w:rsidRPr="000D7E98">
        <w:rPr>
          <w:rFonts w:ascii="Angsana New" w:hAnsi="Angsana New"/>
          <w:sz w:val="30"/>
          <w:szCs w:val="30"/>
          <w:cs/>
        </w:rPr>
        <w:t>สิ้นสุดวันที่ 3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0D7E98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 xml:space="preserve">60 </w:t>
      </w:r>
      <w:r w:rsidR="00F9542C">
        <w:rPr>
          <w:rFonts w:ascii="Angsana New" w:hAnsi="Angsana New"/>
          <w:sz w:val="30"/>
          <w:szCs w:val="30"/>
          <w:cs/>
        </w:rPr>
        <w:br/>
      </w:r>
      <w:r w:rsidRPr="000D7E98">
        <w:rPr>
          <w:rFonts w:ascii="Angsana New" w:hAnsi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</w:t>
      </w:r>
      <w:r w:rsidR="00D5120E">
        <w:rPr>
          <w:rFonts w:ascii="Angsana New" w:hAnsi="Angsana New"/>
          <w:sz w:val="30"/>
          <w:szCs w:val="30"/>
        </w:rPr>
        <w:br/>
      </w:r>
      <w:r w:rsidRPr="000D7E98">
        <w:rPr>
          <w:rFonts w:ascii="Angsana New" w:hAnsi="Angsana New"/>
          <w:sz w:val="30"/>
          <w:szCs w:val="30"/>
          <w:cs/>
        </w:rPr>
        <w:t>ที่เกี่ยวกับกิจกรรม เหตุการณ์และสถานการณ์ใ</w:t>
      </w:r>
      <w:r>
        <w:rPr>
          <w:rFonts w:ascii="Angsana New" w:hAnsi="Angsana New"/>
          <w:sz w:val="30"/>
          <w:szCs w:val="30"/>
          <w:cs/>
        </w:rPr>
        <w:t>หม่ๆ</w:t>
      </w:r>
      <w:r>
        <w:rPr>
          <w:rFonts w:ascii="Angsana New" w:hAnsi="Angsana New"/>
          <w:sz w:val="30"/>
          <w:szCs w:val="30"/>
        </w:rPr>
        <w:t xml:space="preserve"> </w:t>
      </w:r>
      <w:r w:rsidRPr="000D7E98">
        <w:rPr>
          <w:rFonts w:ascii="Angsana New" w:hAnsi="Angsana New"/>
          <w:sz w:val="30"/>
          <w:szCs w:val="30"/>
          <w:cs/>
        </w:rPr>
        <w:t>เพื่อไม่ให้ซ้ำซ้อนกับข้อมูลที่ได้เคยนำเสนอรายงานไปแล้ว ดังนั้นการอ่านงบการเงินระหว่างกาลนี้ควรอ่านควบ</w:t>
      </w:r>
      <w:r>
        <w:rPr>
          <w:rFonts w:ascii="Angsana New" w:hAnsi="Angsana New"/>
          <w:sz w:val="30"/>
          <w:szCs w:val="30"/>
          <w:cs/>
        </w:rPr>
        <w:t>คู่กับงบการเงินของบริษัทสำหรับปี</w:t>
      </w:r>
      <w:r w:rsidRPr="000D7E98">
        <w:rPr>
          <w:rFonts w:ascii="Angsana New" w:hAnsi="Angsana New"/>
          <w:sz w:val="30"/>
          <w:szCs w:val="30"/>
          <w:cs/>
        </w:rPr>
        <w:t>สิ้นสุดวันที่ 3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0D7E98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60</w:t>
      </w:r>
    </w:p>
    <w:p w14:paraId="57BD8ECE" w14:textId="77777777" w:rsidR="00400C2B" w:rsidRPr="00B64E72" w:rsidRDefault="00400C2B" w:rsidP="00400C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792FFA6D" w14:textId="6BC868B4" w:rsidR="00695F55" w:rsidRDefault="00400C2B" w:rsidP="00241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04E42">
        <w:rPr>
          <w:rFonts w:ascii="Angsana New" w:hAnsi="Angsana New"/>
          <w:b/>
          <w:sz w:val="30"/>
          <w:szCs w:val="30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="00772DA8">
        <w:rPr>
          <w:rFonts w:ascii="Angsana New" w:hAnsi="Angsana New"/>
          <w:b/>
          <w:sz w:val="30"/>
          <w:szCs w:val="30"/>
          <w:cs/>
        </w:rPr>
        <w:br/>
      </w:r>
      <w:r w:rsidRPr="00B04E42">
        <w:rPr>
          <w:rFonts w:ascii="Angsana New" w:hAnsi="Angsana New"/>
          <w:b/>
          <w:sz w:val="30"/>
          <w:szCs w:val="30"/>
          <w:cs/>
        </w:rPr>
        <w:t>งบการเงินสำหรับ</w:t>
      </w:r>
      <w:r>
        <w:rPr>
          <w:rFonts w:ascii="Angsana New" w:hAnsi="Angsana New" w:hint="cs"/>
          <w:b/>
          <w:sz w:val="30"/>
          <w:szCs w:val="30"/>
          <w:cs/>
        </w:rPr>
        <w:t>ปี</w:t>
      </w:r>
      <w:r w:rsidR="00E44D3F">
        <w:rPr>
          <w:rFonts w:ascii="Angsana New" w:hAnsi="Angsana New" w:hint="cs"/>
          <w:b/>
          <w:sz w:val="30"/>
          <w:szCs w:val="30"/>
          <w:cs/>
        </w:rPr>
        <w:t>สิ้น</w:t>
      </w:r>
      <w:r w:rsidRPr="00B04E42">
        <w:rPr>
          <w:rFonts w:ascii="Angsana New" w:hAnsi="Angsana New"/>
          <w:b/>
          <w:sz w:val="30"/>
          <w:szCs w:val="30"/>
          <w:cs/>
        </w:rPr>
        <w:t xml:space="preserve">สุดวันที่ </w:t>
      </w:r>
      <w:r w:rsidRPr="00B04E42">
        <w:rPr>
          <w:rFonts w:ascii="Angsana New" w:hAnsi="Angsana New"/>
          <w:bCs/>
          <w:sz w:val="30"/>
          <w:szCs w:val="30"/>
        </w:rPr>
        <w:t>31</w:t>
      </w:r>
      <w:r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8E1BA7">
        <w:rPr>
          <w:rFonts w:ascii="Angsana New" w:hAnsi="Angsana New" w:hint="cs"/>
          <w:b/>
          <w:sz w:val="30"/>
          <w:szCs w:val="30"/>
          <w:cs/>
        </w:rPr>
        <w:t>มีนาคม</w:t>
      </w:r>
      <w:r w:rsidRPr="00B04E42">
        <w:rPr>
          <w:rFonts w:ascii="Angsana New" w:hAnsi="Angsana New"/>
          <w:bCs/>
          <w:sz w:val="30"/>
          <w:szCs w:val="30"/>
          <w:cs/>
        </w:rPr>
        <w:t xml:space="preserve"> </w:t>
      </w:r>
      <w:r w:rsidRPr="00B04E42">
        <w:rPr>
          <w:rFonts w:ascii="Angsana New" w:hAnsi="Angsana New"/>
          <w:bCs/>
          <w:sz w:val="30"/>
          <w:szCs w:val="30"/>
        </w:rPr>
        <w:t>25</w:t>
      </w:r>
      <w:r>
        <w:rPr>
          <w:rFonts w:ascii="Angsana New" w:hAnsi="Angsana New"/>
          <w:bCs/>
          <w:sz w:val="30"/>
          <w:szCs w:val="30"/>
        </w:rPr>
        <w:t>60</w:t>
      </w:r>
      <w:r w:rsidRPr="00B04E42">
        <w:rPr>
          <w:rFonts w:ascii="Angsana New" w:hAnsi="Angsana New"/>
          <w:b/>
          <w:sz w:val="30"/>
          <w:szCs w:val="30"/>
        </w:rPr>
        <w:t xml:space="preserve"> </w:t>
      </w:r>
      <w:r w:rsidR="00772DA8">
        <w:rPr>
          <w:rFonts w:ascii="Angsana New" w:hAnsi="Angsana New"/>
          <w:b/>
          <w:sz w:val="30"/>
          <w:szCs w:val="30"/>
          <w:cs/>
        </w:rPr>
        <w:t>เว้นแต่กรณีที่บริษัท</w:t>
      </w:r>
      <w:r w:rsidR="00772DA8">
        <w:rPr>
          <w:rFonts w:ascii="Angsana New" w:hAnsi="Angsana New" w:hint="cs"/>
          <w:b/>
          <w:sz w:val="30"/>
          <w:szCs w:val="30"/>
          <w:cs/>
        </w:rPr>
        <w:t>จะ</w:t>
      </w:r>
      <w:r w:rsidRPr="00B04E42">
        <w:rPr>
          <w:rFonts w:ascii="Angsana New" w:hAnsi="Angsana New"/>
          <w:b/>
          <w:sz w:val="30"/>
          <w:szCs w:val="30"/>
          <w:cs/>
        </w:rPr>
        <w:t>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</w:t>
      </w:r>
      <w:r w:rsidRPr="00B04E42">
        <w:rPr>
          <w:rFonts w:ascii="Angsana New" w:hAnsi="Angsana New"/>
          <w:bCs/>
          <w:sz w:val="30"/>
          <w:szCs w:val="30"/>
          <w:cs/>
        </w:rPr>
        <w:t xml:space="preserve"> </w:t>
      </w:r>
      <w:r w:rsidRPr="00B04E42">
        <w:rPr>
          <w:rFonts w:ascii="Angsana New" w:hAnsi="Angsana New"/>
          <w:bCs/>
          <w:sz w:val="30"/>
          <w:szCs w:val="30"/>
        </w:rPr>
        <w:t>1</w:t>
      </w:r>
      <w:r w:rsidRPr="00B04E42">
        <w:rPr>
          <w:rFonts w:ascii="Angsana New" w:hAnsi="Angsana New"/>
          <w:b/>
          <w:sz w:val="30"/>
          <w:szCs w:val="30"/>
        </w:rPr>
        <w:t xml:space="preserve"> </w:t>
      </w:r>
      <w:r>
        <w:rPr>
          <w:rFonts w:ascii="Angsana New" w:hAnsi="Angsana New" w:hint="cs"/>
          <w:b/>
          <w:sz w:val="30"/>
          <w:szCs w:val="30"/>
          <w:cs/>
        </w:rPr>
        <w:t>มกราคม</w:t>
      </w:r>
      <w:r w:rsidRPr="00B04E42">
        <w:rPr>
          <w:rFonts w:ascii="Angsana New" w:hAnsi="Angsana New"/>
          <w:b/>
          <w:sz w:val="30"/>
          <w:szCs w:val="30"/>
          <w:cs/>
        </w:rPr>
        <w:t xml:space="preserve"> </w:t>
      </w:r>
      <w:r>
        <w:rPr>
          <w:rFonts w:ascii="Angsana New" w:hAnsi="Angsana New"/>
          <w:bCs/>
          <w:sz w:val="30"/>
          <w:szCs w:val="30"/>
        </w:rPr>
        <w:t>2560</w:t>
      </w:r>
      <w:r w:rsidRPr="00B04E42">
        <w:rPr>
          <w:rFonts w:ascii="Angsana New" w:hAnsi="Angsana New"/>
          <w:bCs/>
          <w:sz w:val="30"/>
          <w:szCs w:val="30"/>
        </w:rPr>
        <w:t xml:space="preserve"> </w:t>
      </w:r>
      <w:r>
        <w:rPr>
          <w:rFonts w:ascii="Angsana New" w:hAnsi="Angsana New"/>
          <w:b/>
          <w:sz w:val="30"/>
          <w:szCs w:val="30"/>
          <w:cs/>
        </w:rPr>
        <w:t>ทุกฉบับ</w:t>
      </w:r>
      <w:r w:rsidR="00D5120E">
        <w:rPr>
          <w:rFonts w:ascii="Angsana New" w:hAnsi="Angsana New"/>
          <w:b/>
          <w:sz w:val="30"/>
          <w:szCs w:val="30"/>
        </w:rPr>
        <w:br/>
      </w:r>
      <w:r>
        <w:rPr>
          <w:rFonts w:ascii="Angsana New" w:hAnsi="Angsana New"/>
          <w:b/>
          <w:sz w:val="30"/>
          <w:szCs w:val="30"/>
          <w:cs/>
        </w:rPr>
        <w:t>มาถือปฏิบัติ</w:t>
      </w:r>
      <w:r>
        <w:rPr>
          <w:rFonts w:ascii="Angsana New" w:hAnsi="Angsana New"/>
          <w:b/>
          <w:sz w:val="30"/>
          <w:szCs w:val="30"/>
        </w:rPr>
        <w:t xml:space="preserve"> </w:t>
      </w:r>
    </w:p>
    <w:p w14:paraId="239D2D27" w14:textId="38701716" w:rsidR="00416F4A" w:rsidRPr="002C3CAE" w:rsidRDefault="00DC55FE" w:rsidP="002C3CAE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2C3CAE">
        <w:rPr>
          <w:rFonts w:ascii="Angsana New" w:hAnsi="Angsana New"/>
          <w:b/>
          <w:sz w:val="30"/>
          <w:szCs w:val="30"/>
        </w:rPr>
        <w:lastRenderedPageBreak/>
        <w:t xml:space="preserve"> </w:t>
      </w:r>
      <w:r w:rsidR="00416F4A" w:rsidRPr="002C3CAE">
        <w:rPr>
          <w:rFonts w:ascii="Angsana New" w:hAnsi="Angsana New"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 </w:t>
      </w:r>
    </w:p>
    <w:p w14:paraId="5FD9FB58" w14:textId="77777777" w:rsidR="00416F4A" w:rsidRPr="00B64E72" w:rsidRDefault="00416F4A" w:rsidP="00B64E72">
      <w:pPr>
        <w:pStyle w:val="a"/>
        <w:tabs>
          <w:tab w:val="clear" w:pos="1080"/>
          <w:tab w:val="left" w:pos="540"/>
        </w:tabs>
        <w:ind w:left="540" w:right="-45"/>
        <w:jc w:val="thaiDistribute"/>
        <w:rPr>
          <w:rFonts w:ascii="Angsana New" w:eastAsia="Cordia New" w:hAnsi="Angsana New" w:cs="Angsana New"/>
          <w:lang w:val="en-US"/>
        </w:rPr>
      </w:pPr>
    </w:p>
    <w:p w14:paraId="488C586D" w14:textId="5CB89B03" w:rsidR="00416F4A" w:rsidRPr="00C52C41" w:rsidRDefault="008758AD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D7E98">
        <w:rPr>
          <w:rFonts w:ascii="Angsana New" w:hAnsi="Angsana New"/>
          <w:b/>
          <w:sz w:val="30"/>
          <w:szCs w:val="30"/>
          <w:cs/>
        </w:rPr>
        <w:t>งบการเงินระหว่างกาลนี้</w:t>
      </w:r>
      <w:r w:rsidRPr="000D7E98">
        <w:rPr>
          <w:rFonts w:ascii="Angsana New" w:hAnsi="Angsana New"/>
          <w:sz w:val="30"/>
          <w:szCs w:val="30"/>
          <w:cs/>
        </w:rPr>
        <w:t>จัดทำและ</w:t>
      </w:r>
      <w:r w:rsidRPr="000D7E98">
        <w:rPr>
          <w:rFonts w:ascii="Angsana New" w:hAnsi="Angsana New"/>
          <w:b/>
          <w:sz w:val="30"/>
          <w:szCs w:val="30"/>
          <w:cs/>
        </w:rPr>
        <w:t>แสดงหน่วยเงินตราเป็นเงินบาท</w:t>
      </w:r>
      <w:r w:rsidRPr="000D7E98">
        <w:rPr>
          <w:rFonts w:ascii="Angsana New" w:hAnsi="Angsana New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Pr="000D7E98">
        <w:rPr>
          <w:rFonts w:ascii="Angsana New" w:hAnsi="Angsana New"/>
          <w:b/>
          <w:sz w:val="30"/>
          <w:szCs w:val="30"/>
        </w:rPr>
        <w:t xml:space="preserve"> </w:t>
      </w:r>
      <w:r w:rsidRPr="000D7E98">
        <w:rPr>
          <w:rFonts w:ascii="Angsana New" w:hAnsi="Angsana New"/>
          <w:sz w:val="30"/>
          <w:szCs w:val="30"/>
          <w:cs/>
        </w:rPr>
        <w:t>ข้อมูลทางการเงินทั้งหมดมีการปัดเศษเพื่อให้แสดงเป็น</w:t>
      </w:r>
      <w:r w:rsidRPr="000D7E98">
        <w:rPr>
          <w:rFonts w:ascii="Angsana New" w:hAnsi="Angsana New"/>
          <w:b/>
          <w:sz w:val="30"/>
          <w:szCs w:val="30"/>
          <w:cs/>
        </w:rPr>
        <w:t>หลักพันบาทเว้นแต่ที่ระบุไว้เป็นอย่างอื่น</w:t>
      </w:r>
    </w:p>
    <w:p w14:paraId="4B29384C" w14:textId="77777777" w:rsidR="006E7988" w:rsidRPr="00B64E72" w:rsidRDefault="006E7988" w:rsidP="00B64E72">
      <w:pPr>
        <w:pStyle w:val="a"/>
        <w:tabs>
          <w:tab w:val="clear" w:pos="1080"/>
          <w:tab w:val="left" w:pos="540"/>
        </w:tabs>
        <w:ind w:left="540" w:right="-45"/>
        <w:jc w:val="thaiDistribute"/>
        <w:rPr>
          <w:rFonts w:ascii="Angsana New" w:eastAsia="Cordia New" w:hAnsi="Angsana New" w:cs="Angsana New"/>
          <w:lang w:val="en-US"/>
        </w:rPr>
      </w:pPr>
    </w:p>
    <w:p w14:paraId="07618844" w14:textId="0EFE2322" w:rsidR="00416F4A" w:rsidRPr="00F41E08" w:rsidRDefault="00BE2FAF" w:rsidP="00416F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/>
        <w:jc w:val="both"/>
        <w:rPr>
          <w:rFonts w:ascii="Angsana New" w:hAnsi="Angsana New"/>
          <w:i/>
          <w:iCs/>
          <w:color w:val="0000FF"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2C3CAE">
        <w:rPr>
          <w:rFonts w:ascii="Angsana New" w:hAnsi="Angsana New"/>
          <w:i/>
          <w:iCs/>
          <w:sz w:val="30"/>
          <w:szCs w:val="30"/>
          <w:cs/>
        </w:rPr>
        <w:t>ค</w:t>
      </w:r>
      <w:r>
        <w:rPr>
          <w:rFonts w:ascii="Angsana New" w:hAnsi="Angsana New" w:hint="cs"/>
          <w:i/>
          <w:iCs/>
          <w:sz w:val="30"/>
          <w:szCs w:val="30"/>
          <w:cs/>
        </w:rPr>
        <w:t>)</w:t>
      </w:r>
      <w:r w:rsidR="00416F4A" w:rsidRPr="00F41E08">
        <w:rPr>
          <w:rFonts w:ascii="Angsana New" w:hAnsi="Angsana New"/>
          <w:i/>
          <w:iCs/>
          <w:sz w:val="30"/>
          <w:szCs w:val="30"/>
          <w:cs/>
        </w:rPr>
        <w:tab/>
      </w:r>
      <w:r w:rsidR="00635686" w:rsidRPr="00741B3F">
        <w:rPr>
          <w:rFonts w:ascii="Angsana New" w:hAnsi="Angsana New"/>
          <w:i/>
          <w:iCs/>
          <w:sz w:val="30"/>
          <w:szCs w:val="30"/>
          <w:cs/>
        </w:rPr>
        <w:t>การใช้วิจารณญาณและการประมาณการ</w:t>
      </w:r>
    </w:p>
    <w:p w14:paraId="43B54536" w14:textId="77777777" w:rsidR="00416F4A" w:rsidRPr="006E7988" w:rsidRDefault="00416F4A" w:rsidP="00416F4A">
      <w:pPr>
        <w:pStyle w:val="a"/>
        <w:tabs>
          <w:tab w:val="clear" w:pos="1080"/>
          <w:tab w:val="left" w:pos="540"/>
        </w:tabs>
        <w:ind w:left="540" w:right="-45"/>
        <w:jc w:val="thaiDistribute"/>
        <w:rPr>
          <w:rFonts w:ascii="Angsana New" w:eastAsia="Cordia New" w:hAnsi="Angsana New" w:cs="Angsana New"/>
          <w:lang w:val="en-US"/>
        </w:rPr>
      </w:pPr>
    </w:p>
    <w:p w14:paraId="1C2CFE6A" w14:textId="3FB820F8" w:rsidR="00416F4A" w:rsidRPr="00C52C41" w:rsidRDefault="00416F4A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ในการจัดทำงบการเงิน</w:t>
      </w:r>
      <w:r w:rsidR="008758AD">
        <w:rPr>
          <w:rFonts w:ascii="Angsana New" w:hAnsi="Angsana New" w:hint="cs"/>
          <w:sz w:val="30"/>
          <w:szCs w:val="30"/>
          <w:cs/>
        </w:rPr>
        <w:t>ระหว่างกาล</w:t>
      </w:r>
      <w:r w:rsidRPr="00C52C41">
        <w:rPr>
          <w:rFonts w:ascii="Angsana New" w:hAnsi="Angsana New"/>
          <w:sz w:val="30"/>
          <w:szCs w:val="30"/>
          <w:cs/>
        </w:rPr>
        <w:t>ให้เป็นไปตามมาตรฐานการรายงานทางการเงิน ผู้บริหารต้องใช้ว</w:t>
      </w:r>
      <w:r w:rsidR="003932ED">
        <w:rPr>
          <w:rFonts w:ascii="Angsana New" w:hAnsi="Angsana New"/>
          <w:sz w:val="30"/>
          <w:szCs w:val="30"/>
          <w:cs/>
        </w:rPr>
        <w:t xml:space="preserve">ิจารณญาณ </w:t>
      </w:r>
      <w:r w:rsidR="00D5120E">
        <w:rPr>
          <w:rFonts w:ascii="Angsana New" w:hAnsi="Angsana New"/>
          <w:sz w:val="30"/>
          <w:szCs w:val="30"/>
        </w:rPr>
        <w:br/>
      </w:r>
      <w:r w:rsidR="003932ED">
        <w:rPr>
          <w:rFonts w:ascii="Angsana New" w:hAnsi="Angsana New"/>
          <w:sz w:val="30"/>
          <w:szCs w:val="30"/>
          <w:cs/>
        </w:rPr>
        <w:t>การประมาณและข้อสมมติ</w:t>
      </w:r>
      <w:r w:rsidRPr="00C52C41">
        <w:rPr>
          <w:rFonts w:ascii="Angsana New" w:hAnsi="Angsana New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</w:t>
      </w:r>
      <w:r w:rsidR="000B5778">
        <w:rPr>
          <w:rFonts w:ascii="Angsana New" w:hAnsi="Angsana New"/>
          <w:sz w:val="30"/>
          <w:szCs w:val="30"/>
          <w:cs/>
        </w:rPr>
        <w:t>ที่เกี่ยวกับ</w:t>
      </w:r>
      <w:r w:rsidRPr="00C52C41">
        <w:rPr>
          <w:rFonts w:ascii="Angsana New" w:hAnsi="Angsana New"/>
          <w:sz w:val="30"/>
          <w:szCs w:val="30"/>
          <w:cs/>
        </w:rPr>
        <w:t>สินทรัพย์ หนี้สิน รายได้ และค่าใช้จ่าย</w:t>
      </w:r>
      <w:r w:rsidR="003932ED">
        <w:rPr>
          <w:rFonts w:ascii="Angsana New" w:hAnsi="Angsana New" w:hint="cs"/>
          <w:sz w:val="30"/>
          <w:szCs w:val="30"/>
          <w:cs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ผลที่เกิดขึ้นจริงอาจแตกต่างจากที่ประมาณไว้</w:t>
      </w:r>
    </w:p>
    <w:p w14:paraId="0528DB2A" w14:textId="77777777" w:rsidR="00416F4A" w:rsidRPr="00C52C41" w:rsidRDefault="00416F4A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BB70DDA" w14:textId="15D5A49C" w:rsidR="004D56CC" w:rsidRDefault="00031845" w:rsidP="000318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F31F5">
        <w:rPr>
          <w:rFonts w:ascii="Angsana New" w:hAnsi="Angsana New"/>
          <w:sz w:val="30"/>
          <w:szCs w:val="30"/>
          <w:cs/>
        </w:rPr>
        <w:t>ในการจัดทำ</w:t>
      </w:r>
      <w:r>
        <w:rPr>
          <w:rFonts w:ascii="Angsana New" w:hAnsi="Angsana New" w:hint="cs"/>
          <w:sz w:val="30"/>
          <w:szCs w:val="30"/>
          <w:cs/>
        </w:rPr>
        <w:t>งบ</w:t>
      </w:r>
      <w:r w:rsidRPr="003F31F5">
        <w:rPr>
          <w:rFonts w:ascii="Angsana New" w:hAnsi="Angsana New"/>
          <w:sz w:val="30"/>
          <w:szCs w:val="30"/>
          <w:cs/>
        </w:rPr>
        <w:t>การเงินระหว่างกาล ผู้บริหารได้มีการใช้</w:t>
      </w:r>
      <w:r w:rsidRPr="00CE4666">
        <w:rPr>
          <w:rFonts w:ascii="Angsana New" w:hAnsi="Angsana New"/>
          <w:sz w:val="30"/>
          <w:szCs w:val="30"/>
          <w:cs/>
        </w:rPr>
        <w:t>วิจารณญาณ</w:t>
      </w:r>
      <w:r w:rsidRPr="003F31F5">
        <w:rPr>
          <w:rFonts w:ascii="Angsana New" w:hAnsi="Angsana New"/>
          <w:sz w:val="30"/>
          <w:szCs w:val="30"/>
          <w:cs/>
        </w:rPr>
        <w:t>อย่างมีนัยสำคัญในการถือปฏิบัติตามนโยบายการบัญชีของ</w:t>
      </w:r>
      <w:r w:rsidRPr="00031845">
        <w:rPr>
          <w:rFonts w:ascii="Angsana New" w:hAnsi="Angsana New"/>
          <w:sz w:val="30"/>
          <w:szCs w:val="30"/>
          <w:cs/>
        </w:rPr>
        <w:t>บริษัท</w:t>
      </w:r>
      <w:r w:rsidRPr="003F31F5">
        <w:rPr>
          <w:rFonts w:ascii="Angsana New" w:hAnsi="Angsana New"/>
          <w:sz w:val="30"/>
          <w:szCs w:val="30"/>
          <w:cs/>
        </w:rPr>
        <w:t xml:space="preserve"> และแหล่งข้อมูลสำคัญของความไม่แน่นอนในการประมาณการซึ่งถือปฏิบัติเช่นเดียวกัน</w:t>
      </w:r>
      <w:r w:rsidR="00D5120E">
        <w:rPr>
          <w:rFonts w:ascii="Angsana New" w:hAnsi="Angsana New"/>
          <w:sz w:val="30"/>
          <w:szCs w:val="30"/>
        </w:rPr>
        <w:br/>
      </w:r>
      <w:r w:rsidRPr="003F31F5">
        <w:rPr>
          <w:rFonts w:ascii="Angsana New" w:hAnsi="Angsana New"/>
          <w:sz w:val="30"/>
          <w:szCs w:val="30"/>
          <w:cs/>
        </w:rPr>
        <w:t xml:space="preserve">ในการจัดทำงบการเงินสำหรับปีสิ้นสุดวันที่ </w:t>
      </w:r>
      <w:r w:rsidRPr="003F31F5"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3F31F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2560</w:t>
      </w:r>
    </w:p>
    <w:p w14:paraId="3FCC8786" w14:textId="77777777" w:rsidR="00031845" w:rsidRDefault="00031845" w:rsidP="000318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7BE07C0" w14:textId="57D50DF8" w:rsidR="00772DA8" w:rsidRPr="00F41E08" w:rsidRDefault="00772DA8" w:rsidP="00772D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/>
        <w:jc w:val="both"/>
        <w:rPr>
          <w:rFonts w:ascii="Angsana New" w:hAnsi="Angsana New"/>
          <w:i/>
          <w:iCs/>
          <w:color w:val="0000FF"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(ง)</w:t>
      </w:r>
      <w:r w:rsidRPr="00F41E08">
        <w:rPr>
          <w:rFonts w:ascii="Angsana New" w:hAnsi="Angsana New"/>
          <w:i/>
          <w:iCs/>
          <w:sz w:val="30"/>
          <w:szCs w:val="30"/>
          <w:cs/>
        </w:rPr>
        <w:tab/>
      </w:r>
      <w:r w:rsidRPr="00741B3F">
        <w:rPr>
          <w:rFonts w:ascii="Angsana New" w:hAnsi="Angsana New"/>
          <w:i/>
          <w:iCs/>
          <w:sz w:val="30"/>
          <w:szCs w:val="30"/>
          <w:cs/>
        </w:rPr>
        <w:t>การ</w:t>
      </w:r>
      <w:r>
        <w:rPr>
          <w:rFonts w:ascii="Angsana New" w:hAnsi="Angsana New"/>
          <w:i/>
          <w:iCs/>
          <w:sz w:val="30"/>
          <w:szCs w:val="30"/>
          <w:cs/>
        </w:rPr>
        <w:t>วัดมูลค่ายุติธรรม</w:t>
      </w:r>
    </w:p>
    <w:p w14:paraId="603C35D4" w14:textId="77777777" w:rsidR="00772DA8" w:rsidRPr="006E7988" w:rsidRDefault="00772DA8" w:rsidP="00772DA8">
      <w:pPr>
        <w:pStyle w:val="a"/>
        <w:tabs>
          <w:tab w:val="clear" w:pos="1080"/>
          <w:tab w:val="left" w:pos="540"/>
        </w:tabs>
        <w:ind w:left="540" w:right="-45"/>
        <w:jc w:val="thaiDistribute"/>
        <w:rPr>
          <w:rFonts w:ascii="Angsana New" w:eastAsia="Cordia New" w:hAnsi="Angsana New" w:cs="Angsana New"/>
          <w:lang w:val="en-US"/>
        </w:rPr>
      </w:pPr>
    </w:p>
    <w:p w14:paraId="1F30DF20" w14:textId="77777777" w:rsidR="00772DA8" w:rsidRPr="00772DA8" w:rsidRDefault="00772DA8" w:rsidP="00772D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72DA8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  <w:cs/>
        </w:rPr>
        <w:t xml:space="preserve">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>
        <w:rPr>
          <w:rFonts w:ascii="Angsana New" w:hAnsi="Angsana New"/>
          <w:sz w:val="30"/>
          <w:szCs w:val="30"/>
        </w:rPr>
        <w:t xml:space="preserve">3 </w:t>
      </w:r>
      <w:r>
        <w:rPr>
          <w:rFonts w:ascii="Angsana New" w:hAnsi="Angsana New" w:hint="cs"/>
          <w:sz w:val="30"/>
          <w:szCs w:val="30"/>
          <w:cs/>
        </w:rPr>
        <w:t>และรายงานโดยตรงต่อผู้บริหารสูงสุดทางด้านการเงิน</w:t>
      </w:r>
      <w:r w:rsidRPr="00772DA8">
        <w:rPr>
          <w:rFonts w:ascii="Angsana New" w:hAnsi="Angsana New"/>
          <w:sz w:val="30"/>
          <w:szCs w:val="30"/>
          <w:cs/>
        </w:rPr>
        <w:t xml:space="preserve"> </w:t>
      </w:r>
    </w:p>
    <w:p w14:paraId="30EC858C" w14:textId="77777777" w:rsidR="00772DA8" w:rsidRDefault="00772DA8" w:rsidP="00772DA8">
      <w:pPr>
        <w:pStyle w:val="BodyText"/>
        <w:shd w:val="clear" w:color="auto" w:fill="FFFFFF"/>
        <w:spacing w:after="0"/>
        <w:ind w:left="1080"/>
        <w:jc w:val="both"/>
        <w:rPr>
          <w:szCs w:val="22"/>
          <w:lang w:val="en-GB"/>
        </w:rPr>
      </w:pPr>
    </w:p>
    <w:p w14:paraId="7CCC2B2A" w14:textId="1532C425" w:rsidR="00772DA8" w:rsidRDefault="00772DA8" w:rsidP="00772D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</w:t>
      </w:r>
      <w:r w:rsidR="00FB35A3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  <w:cs/>
        </w:rPr>
        <w:t>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</w:t>
      </w:r>
      <w:r w:rsidR="00FB35A3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  <w:cs/>
        </w:rPr>
        <w:t>การจัด</w:t>
      </w:r>
      <w:r w:rsidRPr="00772DA8">
        <w:rPr>
          <w:rFonts w:ascii="Angsana New" w:hAnsi="Angsana New"/>
          <w:sz w:val="30"/>
          <w:szCs w:val="30"/>
          <w:cs/>
        </w:rPr>
        <w:t>ลำดับ</w:t>
      </w:r>
      <w:r>
        <w:rPr>
          <w:rFonts w:ascii="Angsana New" w:hAnsi="Angsana New"/>
          <w:sz w:val="30"/>
          <w:szCs w:val="30"/>
          <w:cs/>
        </w:rPr>
        <w:t>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3FA0EC42" w14:textId="77777777" w:rsidR="00772DA8" w:rsidRDefault="00772DA8" w:rsidP="00772DA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B947F83" w14:textId="4ED68976" w:rsidR="00772DA8" w:rsidRDefault="00772DA8" w:rsidP="00060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A5D75">
        <w:rPr>
          <w:rFonts w:ascii="Angsana New" w:hAnsi="Angsana New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</w:t>
      </w:r>
      <w:r w:rsidRPr="000A5D75">
        <w:rPr>
          <w:rFonts w:ascii="Angsana New" w:hAnsi="Angsana New" w:hint="cs"/>
          <w:sz w:val="30"/>
          <w:szCs w:val="30"/>
          <w:cs/>
        </w:rPr>
        <w:t>บริษัท</w:t>
      </w:r>
    </w:p>
    <w:p w14:paraId="2AEC8EC5" w14:textId="77777777" w:rsidR="00772DA8" w:rsidRDefault="00772DA8" w:rsidP="00772DA8">
      <w:pPr>
        <w:pStyle w:val="BodyText"/>
        <w:shd w:val="clear" w:color="auto" w:fill="FFFFFF"/>
        <w:spacing w:after="0"/>
        <w:ind w:left="540"/>
        <w:jc w:val="both"/>
        <w:rPr>
          <w:rFonts w:cs="Times New Roman"/>
          <w:szCs w:val="22"/>
        </w:rPr>
      </w:pPr>
    </w:p>
    <w:p w14:paraId="2EE002B5" w14:textId="77777777" w:rsidR="00060ED4" w:rsidRDefault="00060ED4" w:rsidP="00772DA8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02DEEA9" w14:textId="436C5AB1" w:rsidR="00772DA8" w:rsidRDefault="00772DA8" w:rsidP="00060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lastRenderedPageBreak/>
        <w:t>เมื่อวัดมูลค่ายุติธรรมของสินทรัพย์หรือ</w:t>
      </w:r>
      <w:r w:rsidRPr="00060ED4">
        <w:rPr>
          <w:rFonts w:ascii="Angsana New" w:hAnsi="Angsana New"/>
          <w:sz w:val="30"/>
          <w:szCs w:val="30"/>
          <w:cs/>
        </w:rPr>
        <w:t>หนี้สิน บริษัทได้</w:t>
      </w:r>
      <w:r>
        <w:rPr>
          <w:rFonts w:ascii="Angsana New" w:hAnsi="Angsana New"/>
          <w:sz w:val="30"/>
          <w:szCs w:val="30"/>
          <w:cs/>
        </w:rPr>
        <w:t xml:space="preserve"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19154DE8" w14:textId="77777777" w:rsidR="00BE575B" w:rsidRPr="00060ED4" w:rsidRDefault="00BE575B" w:rsidP="00060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D29B419" w14:textId="77777777" w:rsidR="00772DA8" w:rsidRDefault="00772DA8" w:rsidP="00772DA8">
      <w:pPr>
        <w:pStyle w:val="block"/>
        <w:numPr>
          <w:ilvl w:val="0"/>
          <w:numId w:val="27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เป็นราคาเสนอซื้อขาย </w:t>
      </w:r>
      <w:r>
        <w:rPr>
          <w:rFonts w:ascii="Angsana New" w:hAnsi="Angsana New" w:cs="Angsana New"/>
          <w:sz w:val="30"/>
          <w:szCs w:val="30"/>
          <w:lang w:bidi="th-TH"/>
        </w:rPr>
        <w:t>(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ไม่ต้องปรับปรุง</w:t>
      </w:r>
      <w:r>
        <w:rPr>
          <w:rFonts w:ascii="Angsana New" w:hAnsi="Angsana New" w:cs="Angsana New"/>
          <w:sz w:val="30"/>
          <w:szCs w:val="30"/>
          <w:lang w:bidi="th-TH"/>
        </w:rPr>
        <w:t xml:space="preserve">)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14:paraId="13EEC960" w14:textId="77777777" w:rsidR="00772DA8" w:rsidRDefault="00772DA8" w:rsidP="00772DA8">
      <w:pPr>
        <w:pStyle w:val="block"/>
        <w:numPr>
          <w:ilvl w:val="0"/>
          <w:numId w:val="27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>
        <w:rPr>
          <w:rFonts w:ascii="Angsana New" w:hAnsi="Angsana New" w:cs="Angsana New"/>
          <w:sz w:val="30"/>
          <w:szCs w:val="30"/>
          <w:lang w:bidi="th-TH"/>
        </w:rPr>
        <w:t xml:space="preserve"> 2  </w:t>
      </w:r>
      <w:r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เป็นข้อมูลอื่นที่สังเกตได้โดยตรง </w:t>
      </w:r>
      <w:r>
        <w:rPr>
          <w:rFonts w:ascii="Angsana New" w:hAnsi="Angsana New" w:cs="Angsana New"/>
          <w:sz w:val="30"/>
          <w:szCs w:val="30"/>
          <w:lang w:bidi="th-TH"/>
        </w:rPr>
        <w:t>(</w:t>
      </w:r>
      <w:r>
        <w:rPr>
          <w:rFonts w:ascii="Angsana New" w:hAnsi="Angsana New" w:cs="Angsana New"/>
          <w:sz w:val="30"/>
          <w:szCs w:val="30"/>
          <w:cs/>
          <w:lang w:bidi="th-TH"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>
        <w:rPr>
          <w:rFonts w:ascii="Angsana New" w:hAnsi="Angsana New" w:cs="Angsana New"/>
          <w:sz w:val="30"/>
          <w:szCs w:val="30"/>
          <w:lang w:bidi="th-TH"/>
        </w:rPr>
        <w:t>1</w:t>
      </w:r>
    </w:p>
    <w:p w14:paraId="4AB01462" w14:textId="77777777" w:rsidR="00772DA8" w:rsidRDefault="00772DA8" w:rsidP="00531D2E">
      <w:pPr>
        <w:pStyle w:val="block"/>
        <w:numPr>
          <w:ilvl w:val="0"/>
          <w:numId w:val="27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>
        <w:rPr>
          <w:rFonts w:ascii="Angsana New" w:hAnsi="Angsana New" w:cs="Angsana New"/>
          <w:sz w:val="30"/>
          <w:szCs w:val="30"/>
          <w:lang w:bidi="th-TH"/>
        </w:rPr>
        <w:t xml:space="preserve"> 3  </w:t>
      </w:r>
      <w:r>
        <w:rPr>
          <w:rFonts w:ascii="Angsana New" w:hAnsi="Angsana New" w:cs="Angsana New"/>
          <w:sz w:val="30"/>
          <w:szCs w:val="30"/>
          <w:cs/>
          <w:lang w:bidi="th-TH"/>
        </w:rPr>
        <w:t>เป็นข้อมูลสำหรับสินทรัพย์หรือหนี้สินที่ไม่ได้มาจากข้อมูลที่สังเกตได้ (ข้อมูลที่ไม่สามารถสังเกตได้)</w:t>
      </w:r>
    </w:p>
    <w:p w14:paraId="600AC965" w14:textId="77777777" w:rsidR="00772DA8" w:rsidRDefault="00772DA8" w:rsidP="00772DA8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8DD00B5" w14:textId="77777777" w:rsidR="00772DA8" w:rsidRDefault="00772DA8" w:rsidP="00060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7170F17F" w14:textId="77777777" w:rsidR="00772DA8" w:rsidRDefault="00772DA8" w:rsidP="00772DA8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</w:p>
    <w:p w14:paraId="14ED9BDC" w14:textId="77777777" w:rsidR="00772DA8" w:rsidRPr="00060ED4" w:rsidRDefault="00772DA8" w:rsidP="00060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60ED4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7A81112C" w14:textId="77777777" w:rsidR="00772DA8" w:rsidRDefault="00772DA8" w:rsidP="00772DA8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47CC569" w14:textId="77777777" w:rsidR="00772DA8" w:rsidRDefault="00772DA8" w:rsidP="00060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ข้อมูลเพิ่มเติมเกี่ยวกับ</w:t>
      </w:r>
      <w:r w:rsidRPr="00060ED4">
        <w:rPr>
          <w:rFonts w:ascii="Angsana New" w:hAnsi="Angsana New"/>
          <w:sz w:val="30"/>
          <w:szCs w:val="30"/>
          <w:cs/>
        </w:rPr>
        <w:t>ข้อสมมติ</w:t>
      </w:r>
      <w:r>
        <w:rPr>
          <w:rFonts w:ascii="Angsana New" w:hAnsi="Angsana New"/>
          <w:sz w:val="30"/>
          <w:szCs w:val="30"/>
          <w:cs/>
        </w:rPr>
        <w:t>ที่ใช้ในการวัดมูลค่ายุติธรรม อยู่ในหมายเหตุข้อ</w:t>
      </w:r>
      <w:r>
        <w:rPr>
          <w:rFonts w:ascii="Angsana New" w:hAnsi="Angsana New"/>
          <w:sz w:val="30"/>
          <w:szCs w:val="30"/>
        </w:rPr>
        <w:t xml:space="preserve"> 11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60ED4">
        <w:rPr>
          <w:rFonts w:ascii="Angsana New" w:hAnsi="Angsana New" w:hint="cs"/>
          <w:i/>
          <w:iCs/>
          <w:sz w:val="30"/>
          <w:szCs w:val="30"/>
          <w:cs/>
        </w:rPr>
        <w:t>เครื่องมือทางการเงิน</w:t>
      </w:r>
    </w:p>
    <w:p w14:paraId="392DDC80" w14:textId="77777777" w:rsidR="00772DA8" w:rsidRPr="00772DA8" w:rsidRDefault="00772DA8" w:rsidP="000318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086906A" w14:textId="1894A3EF" w:rsidR="009B3614" w:rsidRPr="00C52C41" w:rsidRDefault="00F23B06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="009B3614" w:rsidRPr="00C52C41">
        <w:rPr>
          <w:rFonts w:ascii="Angsana New" w:hAnsi="Angsana New"/>
          <w:b/>
          <w:bCs/>
          <w:sz w:val="30"/>
          <w:szCs w:val="30"/>
        </w:rPr>
        <w:tab/>
      </w:r>
      <w:r w:rsidR="009B3614" w:rsidRPr="00C52C41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055EFAD1" w14:textId="77777777" w:rsidR="00917F8F" w:rsidRPr="00B64E72" w:rsidRDefault="00917F8F" w:rsidP="00B64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7C8E245" w14:textId="2CE2EFC6" w:rsidR="009B3614" w:rsidRPr="00C52C41" w:rsidRDefault="009B3614" w:rsidP="00917F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115"/>
        <w:jc w:val="thaiDistribute"/>
        <w:rPr>
          <w:rFonts w:ascii="Angsana New" w:hAnsi="Angsana New"/>
          <w:b/>
          <w:sz w:val="30"/>
          <w:szCs w:val="30"/>
        </w:rPr>
      </w:pPr>
      <w:r w:rsidRPr="00C52C41">
        <w:rPr>
          <w:rFonts w:ascii="Angsana New" w:hAnsi="Angsana New"/>
          <w:b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หากบริษัท</w:t>
      </w:r>
      <w:r w:rsidR="00D5120E">
        <w:rPr>
          <w:rFonts w:ascii="Angsana New" w:hAnsi="Angsana New"/>
          <w:b/>
          <w:sz w:val="30"/>
          <w:szCs w:val="30"/>
        </w:rPr>
        <w:br/>
      </w:r>
      <w:r w:rsidRPr="00C52C41">
        <w:rPr>
          <w:rFonts w:ascii="Angsana New" w:hAnsi="Angsana New"/>
          <w:b/>
          <w:sz w:val="30"/>
          <w:szCs w:val="30"/>
          <w:cs/>
        </w:rPr>
        <w:t>มีอำนาจควบคุมหรือควบคุมร่วมกันทั้งทางตรงแล</w:t>
      </w:r>
      <w:r w:rsidR="00BE575B">
        <w:rPr>
          <w:rFonts w:ascii="Angsana New" w:hAnsi="Angsana New"/>
          <w:b/>
          <w:sz w:val="30"/>
          <w:szCs w:val="30"/>
          <w:cs/>
        </w:rPr>
        <w:t>ะทางอ้อมหรือมีอิทธิพลอย่างมี</w:t>
      </w:r>
      <w:r w:rsidR="00BE575B">
        <w:rPr>
          <w:rFonts w:ascii="Angsana New" w:hAnsi="Angsana New" w:hint="cs"/>
          <w:b/>
          <w:sz w:val="30"/>
          <w:szCs w:val="30"/>
          <w:cs/>
        </w:rPr>
        <w:t>นัย</w:t>
      </w:r>
      <w:r w:rsidRPr="00C52C41">
        <w:rPr>
          <w:rFonts w:ascii="Angsana New" w:hAnsi="Angsana New"/>
          <w:b/>
          <w:sz w:val="30"/>
          <w:szCs w:val="30"/>
          <w:cs/>
        </w:rPr>
        <w:t>สำคัญต่อบุคคลหรือกิจการ</w:t>
      </w:r>
      <w:r w:rsidR="00E0720B">
        <w:rPr>
          <w:rFonts w:ascii="Angsana New" w:hAnsi="Angsana New"/>
          <w:b/>
          <w:sz w:val="30"/>
          <w:szCs w:val="30"/>
        </w:rPr>
        <w:t xml:space="preserve"> </w:t>
      </w:r>
      <w:r w:rsidR="00D5120E">
        <w:rPr>
          <w:rFonts w:ascii="Angsana New" w:hAnsi="Angsana New"/>
          <w:b/>
          <w:sz w:val="30"/>
          <w:szCs w:val="30"/>
        </w:rPr>
        <w:br/>
      </w:r>
      <w:r w:rsidRPr="00C52C41">
        <w:rPr>
          <w:rFonts w:ascii="Angsana New" w:hAnsi="Angsana New"/>
          <w:b/>
          <w:sz w:val="30"/>
          <w:szCs w:val="30"/>
          <w:cs/>
        </w:rPr>
        <w:t>ในการตัดสินใจทางการเงินและการบริหารหรือในทางกลับกันหรือบริษัทอยู่ภายใต้การควบคุมเดียวกัน</w:t>
      </w:r>
      <w:r w:rsidR="00060ED4">
        <w:rPr>
          <w:rFonts w:ascii="Angsana New" w:hAnsi="Angsana New"/>
          <w:b/>
          <w:sz w:val="30"/>
          <w:szCs w:val="30"/>
          <w:cs/>
        </w:rPr>
        <w:t>หรืออยู่ภายใต้อิทธิพลอย่างมีนัย</w:t>
      </w:r>
      <w:r w:rsidRPr="00C52C41">
        <w:rPr>
          <w:rFonts w:ascii="Angsana New" w:hAnsi="Angsana New"/>
          <w:b/>
          <w:sz w:val="30"/>
          <w:szCs w:val="30"/>
          <w:cs/>
        </w:rPr>
        <w:t>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14:paraId="609D2956" w14:textId="77777777" w:rsidR="008E447E" w:rsidRPr="00B64E72" w:rsidRDefault="008E447E" w:rsidP="00B64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1BBE025" w14:textId="77777777" w:rsidR="00D5120E" w:rsidRDefault="00D5120E" w:rsidP="00823F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115"/>
        <w:jc w:val="thaiDistribute"/>
        <w:rPr>
          <w:rFonts w:ascii="Angsana New" w:hAnsi="Angsana New"/>
          <w:b/>
          <w:sz w:val="30"/>
          <w:szCs w:val="30"/>
          <w:cs/>
        </w:rPr>
      </w:pPr>
      <w:r>
        <w:rPr>
          <w:rFonts w:ascii="Angsana New" w:hAnsi="Angsana New"/>
          <w:b/>
          <w:sz w:val="30"/>
          <w:szCs w:val="30"/>
          <w:cs/>
        </w:rPr>
        <w:br w:type="page"/>
      </w:r>
    </w:p>
    <w:p w14:paraId="0847B1E5" w14:textId="1B17F918" w:rsidR="009B3614" w:rsidRDefault="009B3614" w:rsidP="002E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 w:firstLine="90"/>
        <w:jc w:val="thaiDistribute"/>
        <w:rPr>
          <w:rFonts w:ascii="Angsana New" w:hAnsi="Angsana New"/>
          <w:b/>
          <w:sz w:val="30"/>
          <w:szCs w:val="30"/>
        </w:rPr>
      </w:pPr>
      <w:r w:rsidRPr="00C52C41">
        <w:rPr>
          <w:rFonts w:ascii="Angsana New" w:hAnsi="Angsana New"/>
          <w:b/>
          <w:sz w:val="30"/>
          <w:szCs w:val="30"/>
          <w:cs/>
        </w:rPr>
        <w:lastRenderedPageBreak/>
        <w:t>ความสัมพันธ์ที่มีกับบริษัทร่วม</w:t>
      </w:r>
      <w:r w:rsidR="00060ED4">
        <w:rPr>
          <w:rFonts w:ascii="Angsana New" w:hAnsi="Angsana New" w:hint="cs"/>
          <w:b/>
          <w:sz w:val="30"/>
          <w:szCs w:val="30"/>
          <w:cs/>
        </w:rPr>
        <w:t>และ</w:t>
      </w:r>
      <w:r w:rsidRPr="00C52C41">
        <w:rPr>
          <w:rFonts w:ascii="Angsana New" w:hAnsi="Angsana New"/>
          <w:b/>
          <w:sz w:val="30"/>
          <w:szCs w:val="30"/>
          <w:cs/>
        </w:rPr>
        <w:t>ความสัมพันธ์กับผู้บริหารสำคัญและบุ</w:t>
      </w:r>
      <w:r w:rsidR="00060ED4">
        <w:rPr>
          <w:rFonts w:ascii="Angsana New" w:hAnsi="Angsana New"/>
          <w:b/>
          <w:sz w:val="30"/>
          <w:szCs w:val="30"/>
          <w:cs/>
        </w:rPr>
        <w:t>คคลหรือกิจการที่เกี่ยวข้องกัน</w:t>
      </w:r>
      <w:r w:rsidRPr="00C52C41">
        <w:rPr>
          <w:rFonts w:ascii="Angsana New" w:hAnsi="Angsana New"/>
          <w:i/>
          <w:iCs/>
          <w:color w:val="0000FF"/>
          <w:sz w:val="30"/>
          <w:szCs w:val="30"/>
        </w:rPr>
        <w:t xml:space="preserve"> </w:t>
      </w:r>
      <w:r w:rsidRPr="00C52C41">
        <w:rPr>
          <w:rFonts w:ascii="Angsana New" w:hAnsi="Angsana New"/>
          <w:b/>
          <w:sz w:val="30"/>
          <w:szCs w:val="30"/>
          <w:cs/>
        </w:rPr>
        <w:t>มีดังนี้</w:t>
      </w:r>
    </w:p>
    <w:p w14:paraId="4F55DF05" w14:textId="77777777" w:rsidR="00823F77" w:rsidRPr="00B64E72" w:rsidRDefault="00823F77" w:rsidP="00B64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0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69"/>
        <w:gridCol w:w="1413"/>
        <w:gridCol w:w="3610"/>
        <w:gridCol w:w="13"/>
      </w:tblGrid>
      <w:tr w:rsidR="009B3614" w:rsidRPr="00C52C41" w14:paraId="6B928AD8" w14:textId="77777777" w:rsidTr="00DD5A4C">
        <w:trPr>
          <w:cantSplit/>
          <w:tblHeader/>
        </w:trPr>
        <w:tc>
          <w:tcPr>
            <w:tcW w:w="4369" w:type="dxa"/>
          </w:tcPr>
          <w:p w14:paraId="7370974A" w14:textId="77777777" w:rsidR="009B3614" w:rsidRPr="00C52C41" w:rsidRDefault="009B3614" w:rsidP="000758B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13" w:type="dxa"/>
          </w:tcPr>
          <w:p w14:paraId="4168E8CB" w14:textId="77777777" w:rsidR="009B3614" w:rsidRDefault="009B3614" w:rsidP="003454F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70B797C6" w14:textId="77777777" w:rsidR="000758B9" w:rsidRDefault="000758B9" w:rsidP="003454F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/สัญชาติ</w:t>
            </w:r>
          </w:p>
          <w:p w14:paraId="4E467393" w14:textId="77777777" w:rsidR="000263AF" w:rsidRPr="00C52C41" w:rsidRDefault="000263AF" w:rsidP="003454F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23" w:type="dxa"/>
            <w:gridSpan w:val="2"/>
          </w:tcPr>
          <w:p w14:paraId="7FCCB6EC" w14:textId="77777777" w:rsidR="009B3614" w:rsidRPr="00C52C41" w:rsidRDefault="009B3614" w:rsidP="000758B9">
            <w:pPr>
              <w:pStyle w:val="StandaardOpinion"/>
              <w:tabs>
                <w:tab w:val="left" w:pos="999"/>
                <w:tab w:val="left" w:pos="1332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9B3614" w:rsidRPr="00C52C41" w14:paraId="74B2623B" w14:textId="77777777" w:rsidTr="00DD5A4C">
        <w:trPr>
          <w:cantSplit/>
        </w:trPr>
        <w:tc>
          <w:tcPr>
            <w:tcW w:w="4369" w:type="dxa"/>
          </w:tcPr>
          <w:p w14:paraId="6FE57E45" w14:textId="7B415BA4"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Industries, Inc</w:t>
            </w:r>
            <w:r w:rsidR="00D35F7D"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1413" w:type="dxa"/>
          </w:tcPr>
          <w:p w14:paraId="522A1C5E" w14:textId="77777777"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623" w:type="dxa"/>
            <w:gridSpan w:val="2"/>
          </w:tcPr>
          <w:p w14:paraId="348F335E" w14:textId="77777777" w:rsidR="009B3614" w:rsidRPr="00C52C41" w:rsidRDefault="009B3614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บริษัทใหญ่ และ</w:t>
            </w:r>
            <w:r w:rsidRPr="00C52C41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หรือมีกรรมการร่วมกัน</w:t>
            </w:r>
          </w:p>
        </w:tc>
      </w:tr>
      <w:tr w:rsidR="009B3614" w:rsidRPr="00C52C41" w14:paraId="0C477ECD" w14:textId="77777777" w:rsidTr="00DD5A4C">
        <w:trPr>
          <w:cantSplit/>
        </w:trPr>
        <w:tc>
          <w:tcPr>
            <w:tcW w:w="4369" w:type="dxa"/>
          </w:tcPr>
          <w:p w14:paraId="7A6F5D67" w14:textId="77777777"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 ไทยโทเรซินเทติคส์ จำกัด</w:t>
            </w:r>
          </w:p>
        </w:tc>
        <w:tc>
          <w:tcPr>
            <w:tcW w:w="1413" w:type="dxa"/>
          </w:tcPr>
          <w:p w14:paraId="1D5F2EE2" w14:textId="77777777"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23" w:type="dxa"/>
            <w:gridSpan w:val="2"/>
          </w:tcPr>
          <w:p w14:paraId="67964E52" w14:textId="77777777" w:rsidR="009B3614" w:rsidRPr="00C52C41" w:rsidRDefault="009B3614" w:rsidP="003454FC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ร่วม และ</w:t>
            </w:r>
            <w:r w:rsidRPr="00C52C41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หรือมีกรรมการร่วมกัน</w:t>
            </w:r>
          </w:p>
        </w:tc>
      </w:tr>
      <w:tr w:rsidR="00C676E1" w:rsidRPr="00C52C41" w14:paraId="4E986E99" w14:textId="77777777" w:rsidTr="00DD5A4C">
        <w:trPr>
          <w:cantSplit/>
          <w:trHeight w:val="201"/>
        </w:trPr>
        <w:tc>
          <w:tcPr>
            <w:tcW w:w="4369" w:type="dxa"/>
          </w:tcPr>
          <w:p w14:paraId="0F69B148" w14:textId="77777777" w:rsidR="00C676E1" w:rsidRDefault="00C676E1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 xml:space="preserve">Toray International Trading (Hong Kong) </w:t>
            </w:r>
          </w:p>
          <w:p w14:paraId="2DD83E3D" w14:textId="64C2C503" w:rsidR="00C676E1" w:rsidRPr="00C52C41" w:rsidRDefault="00C676E1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52C41">
              <w:rPr>
                <w:rFonts w:ascii="Angsana New" w:hAnsi="Angsana New"/>
                <w:sz w:val="30"/>
                <w:szCs w:val="30"/>
              </w:rPr>
              <w:t>Co., Ltd.</w:t>
            </w:r>
          </w:p>
        </w:tc>
        <w:tc>
          <w:tcPr>
            <w:tcW w:w="1413" w:type="dxa"/>
          </w:tcPr>
          <w:p w14:paraId="5BD873BD" w14:textId="4C9C3A45" w:rsidR="00C676E1" w:rsidRPr="00C52C41" w:rsidRDefault="00C676E1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ฮ่องกง</w:t>
            </w:r>
          </w:p>
        </w:tc>
        <w:tc>
          <w:tcPr>
            <w:tcW w:w="3623" w:type="dxa"/>
            <w:gridSpan w:val="2"/>
          </w:tcPr>
          <w:p w14:paraId="2703D248" w14:textId="77777777" w:rsidR="00C676E1" w:rsidRPr="0058716D" w:rsidRDefault="00C676E1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8716D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  <w:p w14:paraId="19DD01BD" w14:textId="58A6EAFF" w:rsidR="00C676E1" w:rsidRPr="0058716D" w:rsidRDefault="00C676E1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871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(</w:t>
            </w:r>
            <w:r w:rsidRPr="0058716D">
              <w:rPr>
                <w:rFonts w:ascii="Angsana New" w:hAnsi="Angsana New"/>
                <w:sz w:val="30"/>
                <w:szCs w:val="30"/>
                <w:cs/>
                <w:lang w:val="en-US"/>
              </w:rPr>
              <w:t>ถือหุ้นทางอ้อม</w:t>
            </w:r>
            <w:r w:rsidRPr="005871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676E1" w:rsidRPr="00C52C41" w14:paraId="1DD6FE4C" w14:textId="77777777" w:rsidTr="00DD5A4C">
        <w:trPr>
          <w:cantSplit/>
          <w:trHeight w:val="201"/>
        </w:trPr>
        <w:tc>
          <w:tcPr>
            <w:tcW w:w="4369" w:type="dxa"/>
          </w:tcPr>
          <w:p w14:paraId="1ADD83A1" w14:textId="7FDB2175" w:rsidR="00C676E1" w:rsidRPr="00C52C41" w:rsidRDefault="00C676E1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International, Inc.</w:t>
            </w:r>
          </w:p>
        </w:tc>
        <w:tc>
          <w:tcPr>
            <w:tcW w:w="1413" w:type="dxa"/>
          </w:tcPr>
          <w:p w14:paraId="3F0F724F" w14:textId="489C8E1F" w:rsidR="00C676E1" w:rsidRPr="00C52C41" w:rsidRDefault="00C676E1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623" w:type="dxa"/>
            <w:gridSpan w:val="2"/>
          </w:tcPr>
          <w:p w14:paraId="13256D18" w14:textId="13BC6FF9" w:rsidR="00C676E1" w:rsidRPr="00C52C41" w:rsidRDefault="00C676E1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28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C676E1" w:rsidRPr="00C52C41" w14:paraId="0EB65F23" w14:textId="77777777" w:rsidTr="00DD5A4C">
        <w:trPr>
          <w:cantSplit/>
        </w:trPr>
        <w:tc>
          <w:tcPr>
            <w:tcW w:w="4369" w:type="dxa"/>
          </w:tcPr>
          <w:p w14:paraId="5BE67583" w14:textId="57F8B1E2" w:rsidR="00C676E1" w:rsidRPr="00C52C41" w:rsidRDefault="00C676E1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International (America) Inc.</w:t>
            </w:r>
          </w:p>
        </w:tc>
        <w:tc>
          <w:tcPr>
            <w:tcW w:w="1413" w:type="dxa"/>
          </w:tcPr>
          <w:p w14:paraId="3336FC81" w14:textId="25660D2F" w:rsidR="00C676E1" w:rsidRPr="00C52C41" w:rsidRDefault="00C676E1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3623" w:type="dxa"/>
            <w:gridSpan w:val="2"/>
          </w:tcPr>
          <w:p w14:paraId="5F81B980" w14:textId="48BC5C91" w:rsidR="00C676E1" w:rsidRPr="00C52C41" w:rsidRDefault="00C676E1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C676E1" w:rsidRPr="00C52C41" w14:paraId="2185CF25" w14:textId="77777777" w:rsidTr="00DD5A4C">
        <w:trPr>
          <w:cantSplit/>
        </w:trPr>
        <w:tc>
          <w:tcPr>
            <w:tcW w:w="4369" w:type="dxa"/>
          </w:tcPr>
          <w:p w14:paraId="056C69F5" w14:textId="6622B486" w:rsidR="00C676E1" w:rsidRPr="00C52C41" w:rsidRDefault="00C676E1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Textiles Central Europe s.r.o.</w:t>
            </w:r>
          </w:p>
        </w:tc>
        <w:tc>
          <w:tcPr>
            <w:tcW w:w="1413" w:type="dxa"/>
          </w:tcPr>
          <w:p w14:paraId="2B297DE0" w14:textId="777CF3BE" w:rsidR="00C676E1" w:rsidRPr="00C52C41" w:rsidRDefault="00C676E1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สาธารณรัฐเช็ก</w:t>
            </w:r>
          </w:p>
        </w:tc>
        <w:tc>
          <w:tcPr>
            <w:tcW w:w="3623" w:type="dxa"/>
            <w:gridSpan w:val="2"/>
          </w:tcPr>
          <w:p w14:paraId="71CEB1BF" w14:textId="7BCFA325" w:rsidR="00C676E1" w:rsidRPr="00C52C41" w:rsidRDefault="00C676E1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C676E1" w:rsidRPr="00C52C41" w14:paraId="40E9375E" w14:textId="77777777" w:rsidTr="00DD5A4C">
        <w:trPr>
          <w:cantSplit/>
        </w:trPr>
        <w:tc>
          <w:tcPr>
            <w:tcW w:w="4369" w:type="dxa"/>
          </w:tcPr>
          <w:p w14:paraId="25688181" w14:textId="500763EE" w:rsidR="00C676E1" w:rsidRPr="00C52C41" w:rsidRDefault="00C676E1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 ไทยโทเรเท็กซ์ไทล์ มิลลส์ จำกัด (มหาชน)</w:t>
            </w:r>
          </w:p>
        </w:tc>
        <w:tc>
          <w:tcPr>
            <w:tcW w:w="1413" w:type="dxa"/>
          </w:tcPr>
          <w:p w14:paraId="353CFB25" w14:textId="599B0375" w:rsidR="00C676E1" w:rsidRPr="00C52C41" w:rsidRDefault="00C676E1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23" w:type="dxa"/>
            <w:gridSpan w:val="2"/>
          </w:tcPr>
          <w:p w14:paraId="7F7B86A4" w14:textId="0322B98C" w:rsidR="00C676E1" w:rsidRPr="00C52C41" w:rsidRDefault="00C676E1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C676E1" w:rsidRPr="00C52C41" w14:paraId="3BE58AB0" w14:textId="77777777" w:rsidTr="00DD5A4C">
        <w:trPr>
          <w:cantSplit/>
        </w:trPr>
        <w:tc>
          <w:tcPr>
            <w:tcW w:w="4369" w:type="dxa"/>
          </w:tcPr>
          <w:p w14:paraId="4DFDD94E" w14:textId="14F6D7F2" w:rsidR="00C676E1" w:rsidRPr="00C52C41" w:rsidRDefault="00C676E1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Penfabric Sdn.</w:t>
            </w:r>
            <w:r w:rsidRPr="00C52C41">
              <w:rPr>
                <w:rFonts w:ascii="Angsana New" w:hAnsi="Angsana New"/>
                <w:sz w:val="30"/>
                <w:szCs w:val="30"/>
              </w:rPr>
              <w:t xml:space="preserve"> Berhad</w:t>
            </w:r>
          </w:p>
        </w:tc>
        <w:tc>
          <w:tcPr>
            <w:tcW w:w="1413" w:type="dxa"/>
          </w:tcPr>
          <w:p w14:paraId="1E865C1B" w14:textId="5F6C31B8" w:rsidR="00C676E1" w:rsidRPr="00C52C41" w:rsidRDefault="00C676E1" w:rsidP="003454F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623" w:type="dxa"/>
            <w:gridSpan w:val="2"/>
          </w:tcPr>
          <w:p w14:paraId="23883853" w14:textId="55177392" w:rsidR="00C676E1" w:rsidRPr="00C52C41" w:rsidRDefault="00C676E1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C676E1" w:rsidRPr="00C52C41" w14:paraId="6C5ADD0C" w14:textId="77777777" w:rsidTr="00DD5A4C">
        <w:trPr>
          <w:cantSplit/>
        </w:trPr>
        <w:tc>
          <w:tcPr>
            <w:tcW w:w="4369" w:type="dxa"/>
          </w:tcPr>
          <w:p w14:paraId="7006672A" w14:textId="0D5EC7E5" w:rsidR="00C676E1" w:rsidRPr="00C52C41" w:rsidRDefault="00C676E1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Penfibre Sdn.</w:t>
            </w:r>
            <w:r w:rsidRPr="00C52C41">
              <w:rPr>
                <w:rFonts w:ascii="Angsana New" w:hAnsi="Angsana New"/>
                <w:sz w:val="30"/>
                <w:szCs w:val="30"/>
              </w:rPr>
              <w:t xml:space="preserve"> Berhad</w:t>
            </w:r>
          </w:p>
        </w:tc>
        <w:tc>
          <w:tcPr>
            <w:tcW w:w="1413" w:type="dxa"/>
          </w:tcPr>
          <w:p w14:paraId="40B09F4F" w14:textId="65173C96" w:rsidR="00C676E1" w:rsidRPr="00C52C41" w:rsidRDefault="00C676E1" w:rsidP="003454F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623" w:type="dxa"/>
            <w:gridSpan w:val="2"/>
          </w:tcPr>
          <w:p w14:paraId="52DC66A6" w14:textId="0446BCA3" w:rsidR="00C676E1" w:rsidRPr="00C52C41" w:rsidRDefault="00C676E1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C676E1" w:rsidRPr="00C52C41" w14:paraId="53AC999D" w14:textId="77777777" w:rsidTr="00DD5A4C">
        <w:trPr>
          <w:cantSplit/>
        </w:trPr>
        <w:tc>
          <w:tcPr>
            <w:tcW w:w="4369" w:type="dxa"/>
          </w:tcPr>
          <w:p w14:paraId="74DF0107" w14:textId="4EF1AF0C" w:rsidR="00C676E1" w:rsidRPr="00C52C41" w:rsidRDefault="00C676E1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Sakai Weaving &amp; Dyeing (Nantong)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Co.,</w:t>
            </w:r>
            <w:r w:rsidR="0058716D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Ltd.</w:t>
            </w:r>
          </w:p>
        </w:tc>
        <w:tc>
          <w:tcPr>
            <w:tcW w:w="1413" w:type="dxa"/>
          </w:tcPr>
          <w:p w14:paraId="2A376A7F" w14:textId="730AF630" w:rsidR="00C676E1" w:rsidRPr="00C52C41" w:rsidRDefault="00C676E1" w:rsidP="003454F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จีน</w:t>
            </w:r>
          </w:p>
        </w:tc>
        <w:tc>
          <w:tcPr>
            <w:tcW w:w="3623" w:type="dxa"/>
            <w:gridSpan w:val="2"/>
          </w:tcPr>
          <w:p w14:paraId="2AFD54D8" w14:textId="647929A7" w:rsidR="00C676E1" w:rsidRPr="00C52C41" w:rsidRDefault="00C676E1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C676E1" w:rsidRPr="00C52C41" w14:paraId="0C98505A" w14:textId="77777777" w:rsidTr="00DD5A4C">
        <w:trPr>
          <w:cantSplit/>
        </w:trPr>
        <w:tc>
          <w:tcPr>
            <w:tcW w:w="4369" w:type="dxa"/>
          </w:tcPr>
          <w:p w14:paraId="1F8E1040" w14:textId="07C79887" w:rsidR="00C676E1" w:rsidRPr="00C52C41" w:rsidRDefault="00C676E1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International Europe GmbH</w:t>
            </w:r>
          </w:p>
        </w:tc>
        <w:tc>
          <w:tcPr>
            <w:tcW w:w="1413" w:type="dxa"/>
          </w:tcPr>
          <w:p w14:paraId="28123687" w14:textId="380631BD" w:rsidR="00C676E1" w:rsidRPr="00C52C41" w:rsidRDefault="00C676E1" w:rsidP="003454F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เยอรมัน</w:t>
            </w:r>
          </w:p>
        </w:tc>
        <w:tc>
          <w:tcPr>
            <w:tcW w:w="3623" w:type="dxa"/>
            <w:gridSpan w:val="2"/>
          </w:tcPr>
          <w:p w14:paraId="5DC29343" w14:textId="343ECE52" w:rsidR="00C676E1" w:rsidRPr="00C52C41" w:rsidRDefault="00C676E1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C676E1" w:rsidRPr="00C52C41" w14:paraId="45033DB7" w14:textId="77777777" w:rsidTr="00DD5A4C">
        <w:trPr>
          <w:cantSplit/>
        </w:trPr>
        <w:tc>
          <w:tcPr>
            <w:tcW w:w="4369" w:type="dxa"/>
          </w:tcPr>
          <w:p w14:paraId="4A4F4C76" w14:textId="3FD0B5D9" w:rsidR="00C676E1" w:rsidRPr="00C52C41" w:rsidRDefault="00C676E1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 ไทย โชรี จำกัด</w:t>
            </w:r>
          </w:p>
        </w:tc>
        <w:tc>
          <w:tcPr>
            <w:tcW w:w="1413" w:type="dxa"/>
          </w:tcPr>
          <w:p w14:paraId="5F351472" w14:textId="70BECA8B" w:rsidR="00C676E1" w:rsidRPr="00C52C41" w:rsidRDefault="00C676E1" w:rsidP="003454F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23" w:type="dxa"/>
            <w:gridSpan w:val="2"/>
          </w:tcPr>
          <w:p w14:paraId="125E417E" w14:textId="1187F1FC" w:rsidR="00C676E1" w:rsidRPr="00C52C41" w:rsidRDefault="00C676E1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C676E1" w:rsidRPr="00C52C41" w14:paraId="1F48CC68" w14:textId="77777777" w:rsidTr="00DD5A4C">
        <w:trPr>
          <w:cantSplit/>
        </w:trPr>
        <w:tc>
          <w:tcPr>
            <w:tcW w:w="4369" w:type="dxa"/>
          </w:tcPr>
          <w:p w14:paraId="28635F23" w14:textId="69405127" w:rsidR="00C676E1" w:rsidRPr="00C52C41" w:rsidRDefault="00C676E1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Chori Co., Ltd.</w:t>
            </w:r>
          </w:p>
        </w:tc>
        <w:tc>
          <w:tcPr>
            <w:tcW w:w="1413" w:type="dxa"/>
          </w:tcPr>
          <w:p w14:paraId="07458A66" w14:textId="47D22767" w:rsidR="00C676E1" w:rsidRPr="00C52C41" w:rsidRDefault="00C676E1" w:rsidP="003454F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623" w:type="dxa"/>
            <w:gridSpan w:val="2"/>
          </w:tcPr>
          <w:p w14:paraId="11DB25E0" w14:textId="4D465F65" w:rsidR="00C676E1" w:rsidRPr="00C52C41" w:rsidRDefault="00C676E1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C676E1" w:rsidRPr="00C52C41" w14:paraId="4F38B5BE" w14:textId="77777777" w:rsidTr="00DD5A4C">
        <w:trPr>
          <w:cantSplit/>
        </w:trPr>
        <w:tc>
          <w:tcPr>
            <w:tcW w:w="4369" w:type="dxa"/>
          </w:tcPr>
          <w:p w14:paraId="46D676F1" w14:textId="1600DDF1" w:rsidR="00C676E1" w:rsidRPr="00C52C41" w:rsidRDefault="00C676E1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International (China)  Co., Ltd.</w:t>
            </w:r>
          </w:p>
        </w:tc>
        <w:tc>
          <w:tcPr>
            <w:tcW w:w="1413" w:type="dxa"/>
          </w:tcPr>
          <w:p w14:paraId="2C9DC821" w14:textId="092D3EA1" w:rsidR="00C676E1" w:rsidRPr="00C52C41" w:rsidRDefault="00C676E1" w:rsidP="003454F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จีน</w:t>
            </w:r>
          </w:p>
        </w:tc>
        <w:tc>
          <w:tcPr>
            <w:tcW w:w="3623" w:type="dxa"/>
            <w:gridSpan w:val="2"/>
          </w:tcPr>
          <w:p w14:paraId="3C1365E4" w14:textId="4E5DD150" w:rsidR="00C676E1" w:rsidRPr="00C52C41" w:rsidRDefault="00C676E1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C676E1" w:rsidRPr="00C52C41" w14:paraId="383943AC" w14:textId="77777777" w:rsidTr="00DD5A4C">
        <w:trPr>
          <w:cantSplit/>
        </w:trPr>
        <w:tc>
          <w:tcPr>
            <w:tcW w:w="4369" w:type="dxa"/>
          </w:tcPr>
          <w:p w14:paraId="4DA112AA" w14:textId="5DC9BCC2" w:rsidR="00C676E1" w:rsidRPr="00C52C41" w:rsidRDefault="00C676E1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P.T. Indonesia Toray Synthetics</w:t>
            </w:r>
          </w:p>
        </w:tc>
        <w:tc>
          <w:tcPr>
            <w:tcW w:w="1413" w:type="dxa"/>
          </w:tcPr>
          <w:p w14:paraId="3755D907" w14:textId="0E4964E9" w:rsidR="00C676E1" w:rsidRPr="00C52C41" w:rsidRDefault="00C676E1" w:rsidP="003454F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623" w:type="dxa"/>
            <w:gridSpan w:val="2"/>
          </w:tcPr>
          <w:p w14:paraId="7373B024" w14:textId="12533DC3" w:rsidR="00C676E1" w:rsidRPr="00C52C41" w:rsidRDefault="00C676E1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C676E1" w:rsidRPr="00C52C41" w14:paraId="0FCD32C5" w14:textId="77777777" w:rsidTr="00DD5A4C">
        <w:trPr>
          <w:cantSplit/>
        </w:trPr>
        <w:tc>
          <w:tcPr>
            <w:tcW w:w="4369" w:type="dxa"/>
          </w:tcPr>
          <w:p w14:paraId="07E5FB39" w14:textId="60B2F6DE" w:rsidR="00C676E1" w:rsidRPr="00C52C41" w:rsidRDefault="00C676E1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P.T. Easterntex</w:t>
            </w:r>
          </w:p>
        </w:tc>
        <w:tc>
          <w:tcPr>
            <w:tcW w:w="1413" w:type="dxa"/>
          </w:tcPr>
          <w:p w14:paraId="1CE3761A" w14:textId="6A1F3173" w:rsidR="00C676E1" w:rsidRPr="00C52C41" w:rsidRDefault="00C676E1" w:rsidP="003454F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623" w:type="dxa"/>
            <w:gridSpan w:val="2"/>
          </w:tcPr>
          <w:p w14:paraId="5D36865B" w14:textId="5897CE01" w:rsidR="00C676E1" w:rsidRPr="00C52C41" w:rsidRDefault="00C676E1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C676E1" w:rsidRPr="00C52C41" w14:paraId="2ACF344B" w14:textId="77777777" w:rsidTr="00DD5A4C">
        <w:trPr>
          <w:cantSplit/>
        </w:trPr>
        <w:tc>
          <w:tcPr>
            <w:tcW w:w="4369" w:type="dxa"/>
          </w:tcPr>
          <w:p w14:paraId="4E215DA6" w14:textId="32536C35" w:rsidR="00C676E1" w:rsidRPr="00C52C41" w:rsidRDefault="00C676E1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International Italy S.r.l</w:t>
            </w:r>
          </w:p>
        </w:tc>
        <w:tc>
          <w:tcPr>
            <w:tcW w:w="1413" w:type="dxa"/>
          </w:tcPr>
          <w:p w14:paraId="711277FA" w14:textId="365AD120" w:rsidR="00C676E1" w:rsidRPr="00C52C41" w:rsidRDefault="00C676E1" w:rsidP="003454F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อิตาลี</w:t>
            </w:r>
          </w:p>
        </w:tc>
        <w:tc>
          <w:tcPr>
            <w:tcW w:w="3623" w:type="dxa"/>
            <w:gridSpan w:val="2"/>
          </w:tcPr>
          <w:p w14:paraId="6C91A761" w14:textId="346D75C3" w:rsidR="00C676E1" w:rsidRPr="00C52C41" w:rsidRDefault="00C676E1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C676E1" w:rsidRPr="00C52C41" w14:paraId="4642376B" w14:textId="77777777" w:rsidTr="00DD5A4C">
        <w:trPr>
          <w:cantSplit/>
          <w:trHeight w:val="134"/>
        </w:trPr>
        <w:tc>
          <w:tcPr>
            <w:tcW w:w="4369" w:type="dxa"/>
          </w:tcPr>
          <w:p w14:paraId="6A15E50E" w14:textId="7A25C622" w:rsidR="00C676E1" w:rsidRPr="00C52C41" w:rsidRDefault="00C676E1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 ไทย เพ็ท เรซิน จำกัด</w:t>
            </w:r>
          </w:p>
        </w:tc>
        <w:tc>
          <w:tcPr>
            <w:tcW w:w="1413" w:type="dxa"/>
          </w:tcPr>
          <w:p w14:paraId="650132AF" w14:textId="23ED74FD" w:rsidR="00C676E1" w:rsidRPr="00C52C41" w:rsidRDefault="00C676E1" w:rsidP="003454F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23" w:type="dxa"/>
            <w:gridSpan w:val="2"/>
          </w:tcPr>
          <w:p w14:paraId="13813ADE" w14:textId="77777777" w:rsidR="00C676E1" w:rsidRDefault="00C676E1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  <w:p w14:paraId="7A02534A" w14:textId="5FBC1549" w:rsidR="00C676E1" w:rsidRPr="00C52C41" w:rsidRDefault="00C676E1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</w:t>
            </w:r>
            <w:r w:rsidRPr="00C52C41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หรือมีกรรมการร่วมกัน</w:t>
            </w:r>
          </w:p>
        </w:tc>
      </w:tr>
      <w:tr w:rsidR="00C676E1" w:rsidRPr="00C52C41" w14:paraId="39D758F7" w14:textId="77777777" w:rsidTr="00DD5A4C">
        <w:trPr>
          <w:cantSplit/>
          <w:trHeight w:val="134"/>
        </w:trPr>
        <w:tc>
          <w:tcPr>
            <w:tcW w:w="4369" w:type="dxa"/>
          </w:tcPr>
          <w:p w14:paraId="7554CF52" w14:textId="30CDC1B5" w:rsidR="00C676E1" w:rsidRPr="00C52C41" w:rsidRDefault="006B315A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hyperlink r:id="rId8" w:tgtFrame="_blank" w:history="1">
              <w:r w:rsidR="00C676E1" w:rsidRPr="00C52C41">
                <w:rPr>
                  <w:rFonts w:ascii="Angsana New" w:hAnsi="Angsana New"/>
                  <w:sz w:val="30"/>
                  <w:szCs w:val="30"/>
                  <w:cs/>
                </w:rPr>
                <w:t>บริษัท โทเร อินดัสตรี (ประเทศไทย) จำกัด</w:t>
              </w:r>
            </w:hyperlink>
          </w:p>
        </w:tc>
        <w:tc>
          <w:tcPr>
            <w:tcW w:w="1413" w:type="dxa"/>
          </w:tcPr>
          <w:p w14:paraId="51A2799E" w14:textId="2088CCCE" w:rsidR="00C676E1" w:rsidRPr="00C52C41" w:rsidRDefault="00C676E1" w:rsidP="003454F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23" w:type="dxa"/>
            <w:gridSpan w:val="2"/>
          </w:tcPr>
          <w:p w14:paraId="612093EA" w14:textId="331DDC63" w:rsidR="00C676E1" w:rsidRPr="00C52C41" w:rsidRDefault="00C676E1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  <w:r w:rsidRPr="00C52C4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C52C41">
              <w:rPr>
                <w:rFonts w:ascii="Angsana New" w:hAnsi="Angsana New"/>
                <w:sz w:val="30"/>
                <w:szCs w:val="30"/>
                <w:lang w:val="en-US"/>
              </w:rPr>
              <w:br/>
              <w:t xml:space="preserve">  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</w:t>
            </w:r>
            <w:r w:rsidRPr="00C52C41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หรือมีกรรมการร่วมกัน</w:t>
            </w:r>
          </w:p>
        </w:tc>
      </w:tr>
      <w:tr w:rsidR="00C676E1" w:rsidRPr="00C52C41" w14:paraId="705C5BFC" w14:textId="77777777" w:rsidTr="00DD5A4C">
        <w:trPr>
          <w:cantSplit/>
          <w:trHeight w:val="134"/>
        </w:trPr>
        <w:tc>
          <w:tcPr>
            <w:tcW w:w="4369" w:type="dxa"/>
          </w:tcPr>
          <w:p w14:paraId="157CD739" w14:textId="5F09E26D" w:rsidR="00C676E1" w:rsidRPr="00C52C41" w:rsidRDefault="00C676E1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 โทเร พลาสติก พรีซิชั่น (ประเทศไทย) จำกัด</w:t>
            </w:r>
          </w:p>
        </w:tc>
        <w:tc>
          <w:tcPr>
            <w:tcW w:w="1413" w:type="dxa"/>
          </w:tcPr>
          <w:p w14:paraId="715950DD" w14:textId="52429FE0" w:rsidR="00C676E1" w:rsidRPr="00C52C41" w:rsidRDefault="00C676E1" w:rsidP="003454F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23" w:type="dxa"/>
            <w:gridSpan w:val="2"/>
          </w:tcPr>
          <w:p w14:paraId="0A80201B" w14:textId="176A866B" w:rsidR="00C676E1" w:rsidRPr="00C52C41" w:rsidRDefault="00C676E1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  <w:r w:rsidR="0058716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ถือหุ้นทางอ้อม</w:t>
            </w:r>
            <w:r w:rsidR="0058716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</w:t>
            </w:r>
            <w:r w:rsidRPr="00C52C41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หรือมีกรรมการร่วมกัน</w:t>
            </w:r>
          </w:p>
        </w:tc>
      </w:tr>
      <w:tr w:rsidR="00C676E1" w:rsidRPr="00C52C41" w14:paraId="249C47D8" w14:textId="77777777" w:rsidTr="00DD5A4C">
        <w:trPr>
          <w:cantSplit/>
        </w:trPr>
        <w:tc>
          <w:tcPr>
            <w:tcW w:w="4369" w:type="dxa"/>
          </w:tcPr>
          <w:p w14:paraId="2C552611" w14:textId="77777777" w:rsidR="00C676E1" w:rsidRPr="00C52C41" w:rsidRDefault="00C676E1" w:rsidP="003454FC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 โทเร อินเตอร์เนชั่นแนล</w:t>
            </w:r>
            <w:r w:rsidRPr="00C52C4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เทรดดิ้ง </w:t>
            </w:r>
          </w:p>
          <w:p w14:paraId="2241CAE2" w14:textId="59A23390" w:rsidR="00C676E1" w:rsidRPr="00C52C41" w:rsidRDefault="00C676E1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52C41">
              <w:rPr>
                <w:rFonts w:ascii="Angsana New" w:hAnsi="Angsana New"/>
                <w:sz w:val="30"/>
                <w:szCs w:val="30"/>
              </w:rPr>
              <w:t>(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  <w:r w:rsidRPr="00C52C41">
              <w:rPr>
                <w:rFonts w:ascii="Angsana New" w:hAnsi="Angsana New"/>
                <w:sz w:val="30"/>
                <w:szCs w:val="30"/>
              </w:rPr>
              <w:t>)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3" w:type="dxa"/>
          </w:tcPr>
          <w:p w14:paraId="51110F26" w14:textId="43EBDCAC" w:rsidR="00C676E1" w:rsidRPr="00C52C41" w:rsidRDefault="00C676E1" w:rsidP="003454F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23" w:type="dxa"/>
            <w:gridSpan w:val="2"/>
          </w:tcPr>
          <w:p w14:paraId="167F16D9" w14:textId="4B6955C0" w:rsidR="00C676E1" w:rsidRPr="00C52C41" w:rsidRDefault="00C676E1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C676E1" w:rsidRPr="00C52C41" w14:paraId="20076840" w14:textId="77777777" w:rsidTr="00DD5A4C">
        <w:trPr>
          <w:cantSplit/>
        </w:trPr>
        <w:tc>
          <w:tcPr>
            <w:tcW w:w="4369" w:type="dxa"/>
          </w:tcPr>
          <w:p w14:paraId="1A7CE81D" w14:textId="3CAEF112" w:rsidR="00C676E1" w:rsidRPr="00C52C41" w:rsidRDefault="00C676E1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Kusumgar Advanced Textile Private Limited</w:t>
            </w:r>
          </w:p>
        </w:tc>
        <w:tc>
          <w:tcPr>
            <w:tcW w:w="1413" w:type="dxa"/>
          </w:tcPr>
          <w:p w14:paraId="44E14E51" w14:textId="28277828" w:rsidR="00C676E1" w:rsidRPr="00C52C41" w:rsidRDefault="00C676E1" w:rsidP="003454F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3623" w:type="dxa"/>
            <w:gridSpan w:val="2"/>
          </w:tcPr>
          <w:p w14:paraId="461B4A8A" w14:textId="6AB65670" w:rsidR="00C676E1" w:rsidRPr="00C52C41" w:rsidRDefault="00C676E1" w:rsidP="00302FB6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C676E1" w:rsidRPr="00C52C41" w14:paraId="3D31A892" w14:textId="77777777" w:rsidTr="00DD5A4C">
        <w:trPr>
          <w:cantSplit/>
          <w:trHeight w:val="402"/>
        </w:trPr>
        <w:tc>
          <w:tcPr>
            <w:tcW w:w="4369" w:type="dxa"/>
          </w:tcPr>
          <w:p w14:paraId="57372A1A" w14:textId="6FB75D40" w:rsidR="00C676E1" w:rsidRPr="00C52C41" w:rsidRDefault="00C676E1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8F7775">
              <w:rPr>
                <w:rFonts w:ascii="Angsana New" w:hAnsi="Angsana New"/>
                <w:sz w:val="30"/>
                <w:szCs w:val="30"/>
              </w:rPr>
              <w:lastRenderedPageBreak/>
              <w:t>Toray Hybrid Cord, Inc.</w:t>
            </w:r>
          </w:p>
        </w:tc>
        <w:tc>
          <w:tcPr>
            <w:tcW w:w="1413" w:type="dxa"/>
          </w:tcPr>
          <w:p w14:paraId="7A5712E4" w14:textId="43DFF099" w:rsidR="00C676E1" w:rsidRPr="00C52C41" w:rsidRDefault="00C676E1" w:rsidP="003454F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623" w:type="dxa"/>
            <w:gridSpan w:val="2"/>
          </w:tcPr>
          <w:p w14:paraId="797CA0CC" w14:textId="75C39ABD" w:rsidR="00C676E1" w:rsidRPr="00C52C41" w:rsidRDefault="00C676E1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C676E1" w:rsidRPr="00C52C41" w14:paraId="2C44043F" w14:textId="77777777" w:rsidTr="00DD5A4C">
        <w:trPr>
          <w:cantSplit/>
          <w:trHeight w:val="402"/>
        </w:trPr>
        <w:tc>
          <w:tcPr>
            <w:tcW w:w="4369" w:type="dxa"/>
          </w:tcPr>
          <w:p w14:paraId="351CC99F" w14:textId="20D87DCC" w:rsidR="00C676E1" w:rsidRPr="00C52C41" w:rsidRDefault="00C676E1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1461B7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โทเร ไฮบริด คอร์ด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3" w:type="dxa"/>
          </w:tcPr>
          <w:p w14:paraId="2C6FB7C6" w14:textId="4A2E0D34" w:rsidR="00C676E1" w:rsidRPr="00C52C41" w:rsidRDefault="00C676E1" w:rsidP="003454F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23" w:type="dxa"/>
            <w:gridSpan w:val="2"/>
          </w:tcPr>
          <w:p w14:paraId="54E9E6B1" w14:textId="2258E694" w:rsidR="00C676E1" w:rsidRPr="00C52C41" w:rsidRDefault="00C676E1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</w:t>
            </w:r>
            <w:r w:rsidRPr="00C52C41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หรือมีกรรมกา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ร่วมกัน</w:t>
            </w:r>
          </w:p>
        </w:tc>
      </w:tr>
      <w:tr w:rsidR="00C676E1" w:rsidRPr="00C52C41" w14:paraId="2970F5BC" w14:textId="77777777" w:rsidTr="00DD5A4C">
        <w:trPr>
          <w:gridAfter w:val="1"/>
          <w:wAfter w:w="13" w:type="dxa"/>
          <w:cantSplit/>
        </w:trPr>
        <w:tc>
          <w:tcPr>
            <w:tcW w:w="4369" w:type="dxa"/>
          </w:tcPr>
          <w:p w14:paraId="31FB20E3" w14:textId="77BF45A8" w:rsidR="00C676E1" w:rsidRPr="00C52C41" w:rsidRDefault="00C676E1" w:rsidP="003454FC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13" w:type="dxa"/>
          </w:tcPr>
          <w:p w14:paraId="0A296E1F" w14:textId="56DA8B79" w:rsidR="00C676E1" w:rsidRPr="00C52C41" w:rsidRDefault="00C676E1" w:rsidP="003454FC">
            <w:pPr>
              <w:pStyle w:val="StandaardOpinion"/>
              <w:tabs>
                <w:tab w:val="clear" w:pos="227"/>
                <w:tab w:val="clear" w:pos="1871"/>
                <w:tab w:val="left" w:pos="999"/>
                <w:tab w:val="left" w:pos="1332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  <w:r w:rsidRPr="00C52C41">
              <w:rPr>
                <w:rFonts w:ascii="Angsana New" w:hAnsi="Angsana New"/>
                <w:sz w:val="30"/>
                <w:szCs w:val="30"/>
              </w:rPr>
              <w:t>/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610" w:type="dxa"/>
          </w:tcPr>
          <w:p w14:paraId="727263F0" w14:textId="7E97DF28" w:rsidR="00C676E1" w:rsidRPr="00C52C41" w:rsidRDefault="00C676E1" w:rsidP="00060ED4">
            <w:pPr>
              <w:pStyle w:val="StandaardOpinion"/>
              <w:tabs>
                <w:tab w:val="left" w:pos="999"/>
                <w:tab w:val="left" w:pos="1332"/>
              </w:tabs>
              <w:spacing w:line="240" w:lineRule="auto"/>
              <w:ind w:left="-18" w:right="-108" w:firstLine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0726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3A0726">
              <w:rPr>
                <w:rFonts w:ascii="Angsana New" w:hAnsi="Angsana New"/>
                <w:sz w:val="30"/>
                <w:szCs w:val="30"/>
                <w:cs/>
              </w:rPr>
              <w:t>การวางแผน สั่งการและควบคุมกิจกรร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มต่างๆ ของ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/>
                <w:sz w:val="30"/>
                <w:szCs w:val="30"/>
                <w:cs/>
              </w:rPr>
              <w:t>ไม่ว่าทางตรงหรือทางอ้อม ทั้งนี้</w:t>
            </w:r>
            <w:r w:rsidR="00060ED4">
              <w:rPr>
                <w:rFonts w:ascii="Angsana New" w:hAnsi="Angsana New"/>
                <w:sz w:val="30"/>
                <w:szCs w:val="30"/>
                <w:cs/>
              </w:rPr>
              <w:t>รวมถึงกรรมการของ</w:t>
            </w:r>
            <w:r w:rsidR="00060ED4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3A0726">
              <w:rPr>
                <w:rFonts w:ascii="Angsana New" w:hAnsi="Angsana New"/>
                <w:sz w:val="30"/>
                <w:szCs w:val="30"/>
                <w:cs/>
              </w:rPr>
              <w:t xml:space="preserve"> (ไม่ว่าจะทำหน้าที่ในระดับบริหารหรือไม่)</w:t>
            </w:r>
          </w:p>
        </w:tc>
      </w:tr>
    </w:tbl>
    <w:p w14:paraId="4AF83917" w14:textId="77777777" w:rsidR="00C676E1" w:rsidRPr="00C676E1" w:rsidRDefault="00C676E1" w:rsidP="00C67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/>
        <w:rPr>
          <w:rFonts w:ascii="Angsana New" w:hAnsi="Angsana New"/>
          <w:sz w:val="30"/>
          <w:szCs w:val="30"/>
          <w:cs/>
          <w:lang w:val="th-TH"/>
        </w:rPr>
      </w:pPr>
    </w:p>
    <w:p w14:paraId="5BE12444" w14:textId="5B9D5FA7" w:rsidR="000263AF" w:rsidRDefault="000263AF" w:rsidP="00C40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0"/>
        <w:rPr>
          <w:rFonts w:ascii="Angsana New" w:hAnsi="Angsana New"/>
          <w:sz w:val="30"/>
          <w:szCs w:val="30"/>
          <w:rtl/>
          <w:cs/>
        </w:rPr>
      </w:pPr>
      <w:r w:rsidRPr="00324055">
        <w:rPr>
          <w:rFonts w:ascii="Angsana New" w:hAnsi="Angsana New"/>
          <w:b/>
          <w:sz w:val="30"/>
          <w:szCs w:val="30"/>
          <w:cs/>
        </w:rPr>
        <w:t>นโยบายการกำหนดราคาสำหรับ</w:t>
      </w:r>
      <w:r>
        <w:rPr>
          <w:rFonts w:ascii="Angsana New" w:hAnsi="Angsana New"/>
          <w:b/>
          <w:sz w:val="30"/>
          <w:szCs w:val="30"/>
          <w:cs/>
        </w:rPr>
        <w:t>รายการ</w:t>
      </w:r>
      <w:r w:rsidRPr="00324055">
        <w:rPr>
          <w:rFonts w:ascii="Angsana New" w:hAnsi="Angsana New"/>
          <w:b/>
          <w:sz w:val="30"/>
          <w:szCs w:val="30"/>
          <w:cs/>
        </w:rPr>
        <w:t>แต่ละประเภทอธิบายได้ดังต่อไปนี้</w:t>
      </w:r>
    </w:p>
    <w:p w14:paraId="67391ADE" w14:textId="77777777" w:rsidR="00CC066B" w:rsidRPr="00C52C41" w:rsidRDefault="00CC066B" w:rsidP="00C131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4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02"/>
        <w:gridCol w:w="6030"/>
      </w:tblGrid>
      <w:tr w:rsidR="00944B0F" w:rsidRPr="00C52C41" w14:paraId="091D1262" w14:textId="77777777" w:rsidTr="00C40274">
        <w:tc>
          <w:tcPr>
            <w:tcW w:w="3402" w:type="dxa"/>
          </w:tcPr>
          <w:p w14:paraId="14C8B282" w14:textId="77777777" w:rsidR="00944B0F" w:rsidRPr="00C52C41" w:rsidRDefault="00944B0F" w:rsidP="0002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6030" w:type="dxa"/>
          </w:tcPr>
          <w:p w14:paraId="7274E25E" w14:textId="77777777" w:rsidR="00944B0F" w:rsidRPr="00C52C41" w:rsidRDefault="00944B0F" w:rsidP="00F33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นโยบายการกำหนดราคา</w:t>
            </w:r>
          </w:p>
        </w:tc>
      </w:tr>
      <w:tr w:rsidR="00C131AE" w:rsidRPr="00C52C41" w14:paraId="2ABC9625" w14:textId="77777777" w:rsidTr="00C40274">
        <w:tc>
          <w:tcPr>
            <w:tcW w:w="3402" w:type="dxa"/>
          </w:tcPr>
          <w:p w14:paraId="3B56F22C" w14:textId="77777777" w:rsidR="00C131AE" w:rsidRPr="00C131AE" w:rsidRDefault="00C131AE" w:rsidP="00C13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160" w:lineRule="exact"/>
              <w:ind w:left="-18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30" w:type="dxa"/>
          </w:tcPr>
          <w:p w14:paraId="11956125" w14:textId="77777777" w:rsidR="00C131AE" w:rsidRPr="00C131AE" w:rsidRDefault="00C131AE" w:rsidP="00C13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160" w:lineRule="exact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44B0F" w:rsidRPr="00C52C41" w14:paraId="15B1E629" w14:textId="77777777" w:rsidTr="00C40274">
        <w:tc>
          <w:tcPr>
            <w:tcW w:w="3402" w:type="dxa"/>
          </w:tcPr>
          <w:p w14:paraId="1FD8CAC8" w14:textId="77777777" w:rsidR="00944B0F" w:rsidRPr="00C52C41" w:rsidRDefault="00944B0F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ขายและซื้อสินค้า </w:t>
            </w:r>
          </w:p>
        </w:tc>
        <w:tc>
          <w:tcPr>
            <w:tcW w:w="6030" w:type="dxa"/>
          </w:tcPr>
          <w:p w14:paraId="5AE81D1E" w14:textId="77777777" w:rsidR="00944B0F" w:rsidRPr="00C52C41" w:rsidRDefault="00944B0F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ราคาตลาด หรือในราคาที่ตกลงกันตามสัญญา หากไม่มีราคาตลาดรองรับ</w:t>
            </w:r>
          </w:p>
        </w:tc>
      </w:tr>
      <w:tr w:rsidR="00944B0F" w:rsidRPr="00C52C41" w14:paraId="685FC841" w14:textId="77777777" w:rsidTr="00C40274">
        <w:tc>
          <w:tcPr>
            <w:tcW w:w="3402" w:type="dxa"/>
          </w:tcPr>
          <w:p w14:paraId="64D779B3" w14:textId="77777777" w:rsidR="00944B0F" w:rsidRPr="00C52C41" w:rsidRDefault="00944B0F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ซื้อเครื่องจักร</w:t>
            </w:r>
            <w:r w:rsidR="00EA72E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A72E7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6030" w:type="dxa"/>
          </w:tcPr>
          <w:p w14:paraId="3964BAD1" w14:textId="77777777" w:rsidR="00944B0F" w:rsidRPr="00C52C41" w:rsidRDefault="00944B0F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ราคาตลาด หรือในราคาที่ตกลงกันตามสัญญา หากไม่มีราคาตลาดรองรับ</w:t>
            </w:r>
          </w:p>
        </w:tc>
      </w:tr>
      <w:tr w:rsidR="00944B0F" w:rsidRPr="00C52C41" w14:paraId="1294ECD2" w14:textId="77777777" w:rsidTr="00C40274">
        <w:trPr>
          <w:trHeight w:val="226"/>
        </w:trPr>
        <w:tc>
          <w:tcPr>
            <w:tcW w:w="3402" w:type="dxa"/>
          </w:tcPr>
          <w:p w14:paraId="3D9247C5" w14:textId="77777777" w:rsidR="00944B0F" w:rsidRPr="00C52C41" w:rsidRDefault="00944B0F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ค่าตอบแทนกรรมการตรวจสอบ</w:t>
            </w:r>
          </w:p>
        </w:tc>
        <w:tc>
          <w:tcPr>
            <w:tcW w:w="6030" w:type="dxa"/>
          </w:tcPr>
          <w:p w14:paraId="2FD82875" w14:textId="77777777" w:rsidR="00944B0F" w:rsidRPr="00C52C41" w:rsidRDefault="00944B0F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  <w:lang w:val="th-TH"/>
              </w:rPr>
              <w:t>ตามจำนวนที่ได้รับการอนุมัติโดยผู้ถือหุ้นของบริษัท</w:t>
            </w:r>
          </w:p>
        </w:tc>
      </w:tr>
      <w:tr w:rsidR="00944B0F" w:rsidRPr="00C52C41" w14:paraId="3D88E629" w14:textId="77777777" w:rsidTr="00C40274">
        <w:trPr>
          <w:trHeight w:val="226"/>
        </w:trPr>
        <w:tc>
          <w:tcPr>
            <w:tcW w:w="3402" w:type="dxa"/>
          </w:tcPr>
          <w:p w14:paraId="764DDF5F" w14:textId="77777777" w:rsidR="00944B0F" w:rsidRPr="00C52C41" w:rsidRDefault="00944B0F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030" w:type="dxa"/>
          </w:tcPr>
          <w:p w14:paraId="247F2A5D" w14:textId="77777777" w:rsidR="00944B0F" w:rsidRPr="00C52C41" w:rsidRDefault="00820D83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ตามที่ประกาศจ่าย</w:t>
            </w:r>
          </w:p>
        </w:tc>
      </w:tr>
      <w:tr w:rsidR="00130878" w:rsidRPr="00C52C41" w14:paraId="4E1D03D8" w14:textId="77777777" w:rsidTr="00C40274">
        <w:trPr>
          <w:trHeight w:val="226"/>
        </w:trPr>
        <w:tc>
          <w:tcPr>
            <w:tcW w:w="3402" w:type="dxa"/>
          </w:tcPr>
          <w:p w14:paraId="75349AFD" w14:textId="198FDBD8" w:rsidR="00130878" w:rsidRPr="00C52C41" w:rsidRDefault="00130878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6030" w:type="dxa"/>
          </w:tcPr>
          <w:p w14:paraId="7E2AE195" w14:textId="6CBB3DA7" w:rsidR="00130878" w:rsidRDefault="00C239AB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ราคาที่ตกลงร่วมกัน</w:t>
            </w:r>
          </w:p>
        </w:tc>
      </w:tr>
      <w:tr w:rsidR="00944B0F" w:rsidRPr="00C52C41" w14:paraId="3EC2D058" w14:textId="77777777" w:rsidTr="00C40274">
        <w:tc>
          <w:tcPr>
            <w:tcW w:w="3402" w:type="dxa"/>
          </w:tcPr>
          <w:p w14:paraId="564AFA80" w14:textId="77777777" w:rsidR="00130878" w:rsidRDefault="00130878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06519">
              <w:rPr>
                <w:rFonts w:ascii="Angsana New" w:hAnsi="Angsana New"/>
                <w:sz w:val="30"/>
                <w:szCs w:val="30"/>
                <w:cs/>
              </w:rPr>
              <w:t>ค่าธรรมเนียมบริหารจัดการ</w:t>
            </w:r>
            <w:r w:rsidR="00A40DDC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  <w:p w14:paraId="47F28B76" w14:textId="6D897AC5" w:rsidR="00944B0F" w:rsidRPr="00C52C41" w:rsidRDefault="0087653E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944B0F" w:rsidRPr="00C52C41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030" w:type="dxa"/>
          </w:tcPr>
          <w:p w14:paraId="3EDCFC2B" w14:textId="0D02A703" w:rsidR="00944B0F" w:rsidRPr="00C52C41" w:rsidRDefault="00D6439C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br/>
            </w:r>
            <w:r w:rsidR="00944B0F" w:rsidRPr="00C52C41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ราคาตามสัญญา</w:t>
            </w:r>
          </w:p>
        </w:tc>
      </w:tr>
      <w:tr w:rsidR="00A56BFF" w:rsidRPr="00C52C41" w14:paraId="50E1DE90" w14:textId="77777777" w:rsidTr="00C40274">
        <w:tc>
          <w:tcPr>
            <w:tcW w:w="3402" w:type="dxa"/>
          </w:tcPr>
          <w:p w14:paraId="4CB18679" w14:textId="2C2444AD" w:rsidR="00A56BFF" w:rsidRPr="00006519" w:rsidRDefault="00A56BFF" w:rsidP="00A56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BF5982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6030" w:type="dxa"/>
          </w:tcPr>
          <w:p w14:paraId="5180AFB7" w14:textId="28A0FAB3" w:rsidR="00A56BFF" w:rsidRDefault="00A56BFF" w:rsidP="00A56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ราคาตามสัญญา</w:t>
            </w:r>
          </w:p>
        </w:tc>
      </w:tr>
    </w:tbl>
    <w:p w14:paraId="52BF87D3" w14:textId="77777777" w:rsidR="00271286" w:rsidRDefault="003362CE" w:rsidP="003362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35"/>
        </w:tabs>
        <w:spacing w:line="240" w:lineRule="exact"/>
        <w:ind w:left="547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tab/>
      </w:r>
    </w:p>
    <w:p w14:paraId="2A468585" w14:textId="77777777" w:rsidR="00B64E72" w:rsidRDefault="00B64E72" w:rsidP="008D17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18CA8AE9" w14:textId="7F601E79" w:rsidR="00944B0F" w:rsidRPr="00D35F7D" w:rsidRDefault="00944B0F" w:rsidP="00BC7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D35F7D">
        <w:rPr>
          <w:rFonts w:ascii="Angsana New" w:hAnsi="Angsana New"/>
          <w:sz w:val="30"/>
          <w:szCs w:val="30"/>
          <w:cs/>
          <w:lang w:val="th-TH"/>
        </w:rPr>
        <w:lastRenderedPageBreak/>
        <w:t>รายการที่สำคัญกับกิจการที่เกี่ยวข้องกัน</w:t>
      </w:r>
      <w:r w:rsidRPr="00D35F7D">
        <w:rPr>
          <w:rFonts w:ascii="Angsana New" w:hAnsi="Angsana New"/>
          <w:sz w:val="30"/>
          <w:szCs w:val="30"/>
          <w:cs/>
        </w:rPr>
        <w:t>สำหรับ</w:t>
      </w:r>
      <w:r w:rsidR="00A33770" w:rsidRPr="00D35F7D">
        <w:rPr>
          <w:rFonts w:ascii="Angsana New" w:hAnsi="Angsana New" w:hint="cs"/>
          <w:sz w:val="30"/>
          <w:szCs w:val="30"/>
          <w:cs/>
        </w:rPr>
        <w:t>งวดสามเดือน</w:t>
      </w:r>
      <w:r w:rsidR="00EB78BC" w:rsidRPr="00D35F7D">
        <w:rPr>
          <w:rFonts w:ascii="Angsana New" w:hAnsi="Angsana New" w:hint="cs"/>
          <w:sz w:val="30"/>
          <w:szCs w:val="30"/>
          <w:cs/>
          <w:lang w:val="th-TH"/>
        </w:rPr>
        <w:t>สิ้น</w:t>
      </w:r>
      <w:r w:rsidRPr="00D35F7D">
        <w:rPr>
          <w:rFonts w:ascii="Angsana New" w:hAnsi="Angsana New"/>
          <w:sz w:val="30"/>
          <w:szCs w:val="30"/>
          <w:cs/>
          <w:lang w:val="th-TH"/>
        </w:rPr>
        <w:t>สุดวันที่ 3</w:t>
      </w:r>
      <w:r w:rsidR="00A33770" w:rsidRPr="00D35F7D">
        <w:rPr>
          <w:rFonts w:ascii="Angsana New" w:hAnsi="Angsana New" w:hint="cs"/>
          <w:sz w:val="30"/>
          <w:szCs w:val="30"/>
          <w:cs/>
          <w:lang w:val="th-TH"/>
        </w:rPr>
        <w:t>0</w:t>
      </w:r>
      <w:r w:rsidRPr="00D35F7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A33770" w:rsidRPr="00D35F7D">
        <w:rPr>
          <w:rFonts w:ascii="Angsana New" w:hAnsi="Angsana New" w:hint="cs"/>
          <w:sz w:val="30"/>
          <w:szCs w:val="30"/>
          <w:cs/>
        </w:rPr>
        <w:t>มิถุนายน</w:t>
      </w:r>
      <w:r w:rsidR="007C719A" w:rsidRPr="00D35F7D">
        <w:rPr>
          <w:rFonts w:ascii="Angsana New" w:hAnsi="Angsana New" w:hint="cs"/>
          <w:sz w:val="30"/>
          <w:szCs w:val="30"/>
          <w:cs/>
        </w:rPr>
        <w:t xml:space="preserve"> </w:t>
      </w:r>
      <w:r w:rsidR="00056FD8" w:rsidRPr="00D35F7D">
        <w:rPr>
          <w:rFonts w:ascii="Angsana New" w:hAnsi="Angsana New"/>
          <w:sz w:val="30"/>
          <w:szCs w:val="30"/>
        </w:rPr>
        <w:t>25</w:t>
      </w:r>
      <w:r w:rsidR="005A5A90" w:rsidRPr="00D35F7D">
        <w:rPr>
          <w:rFonts w:ascii="Angsana New" w:hAnsi="Angsana New"/>
          <w:sz w:val="30"/>
          <w:szCs w:val="30"/>
        </w:rPr>
        <w:t xml:space="preserve">60 </w:t>
      </w:r>
      <w:r w:rsidR="008D1791" w:rsidRPr="00D35F7D">
        <w:rPr>
          <w:rFonts w:ascii="Angsana New" w:hAnsi="Angsana New" w:hint="cs"/>
          <w:sz w:val="30"/>
          <w:szCs w:val="30"/>
          <w:cs/>
        </w:rPr>
        <w:t>และ 255</w:t>
      </w:r>
      <w:r w:rsidR="00063138" w:rsidRPr="00D35F7D">
        <w:rPr>
          <w:rFonts w:ascii="Angsana New" w:hAnsi="Angsana New"/>
          <w:sz w:val="30"/>
          <w:szCs w:val="30"/>
        </w:rPr>
        <w:t>9</w:t>
      </w:r>
      <w:r w:rsidR="005A5A90" w:rsidRPr="00D35F7D">
        <w:rPr>
          <w:rFonts w:ascii="Angsana New" w:hAnsi="Angsana New"/>
          <w:sz w:val="30"/>
          <w:szCs w:val="30"/>
        </w:rPr>
        <w:t xml:space="preserve"> </w:t>
      </w:r>
      <w:r w:rsidR="00EB78BC" w:rsidRPr="00D35F7D">
        <w:rPr>
          <w:rFonts w:ascii="Angsana New" w:hAnsi="Angsana New" w:hint="cs"/>
          <w:sz w:val="30"/>
          <w:szCs w:val="30"/>
          <w:cs/>
        </w:rPr>
        <w:t>กับกิจการที่เกี่ยวข้อง</w:t>
      </w:r>
      <w:r w:rsidRPr="00D35F7D">
        <w:rPr>
          <w:rFonts w:ascii="Angsana New" w:hAnsi="Angsana New"/>
          <w:sz w:val="30"/>
          <w:szCs w:val="30"/>
          <w:cs/>
          <w:lang w:val="th-TH"/>
        </w:rPr>
        <w:t>สรุปได้ดังนี้</w:t>
      </w:r>
    </w:p>
    <w:p w14:paraId="48C13785" w14:textId="77777777" w:rsidR="00A33770" w:rsidRPr="00413C4B" w:rsidRDefault="00A33770" w:rsidP="00413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52"/>
        <w:gridCol w:w="1800"/>
        <w:gridCol w:w="270"/>
        <w:gridCol w:w="1638"/>
      </w:tblGrid>
      <w:tr w:rsidR="00A33770" w:rsidRPr="00C52C41" w14:paraId="73A25428" w14:textId="77777777" w:rsidTr="00B64E72">
        <w:trPr>
          <w:tblHeader/>
        </w:trPr>
        <w:tc>
          <w:tcPr>
            <w:tcW w:w="5652" w:type="dxa"/>
          </w:tcPr>
          <w:p w14:paraId="208ABB7C" w14:textId="77777777" w:rsidR="00A33770" w:rsidRPr="00A33770" w:rsidRDefault="00A33770" w:rsidP="00A33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33770">
              <w:rPr>
                <w:rFonts w:ascii="Angsana New" w:hAnsi="Angsana New"/>
                <w:sz w:val="30"/>
                <w:szCs w:val="30"/>
                <w:cs/>
                <w:lang w:val="th-TH"/>
              </w:rPr>
              <w:br w:type="page"/>
            </w:r>
            <w:r w:rsidRPr="00A33770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3708" w:type="dxa"/>
            <w:gridSpan w:val="3"/>
          </w:tcPr>
          <w:p w14:paraId="05475233" w14:textId="77777777" w:rsidR="00A33770" w:rsidRPr="00A33770" w:rsidRDefault="00A33770" w:rsidP="00A33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33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</w:t>
            </w:r>
            <w:r w:rsidRPr="00A337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</w:t>
            </w:r>
          </w:p>
          <w:p w14:paraId="1C293350" w14:textId="77777777" w:rsidR="00A33770" w:rsidRPr="00A33770" w:rsidRDefault="00A33770" w:rsidP="00A33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3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A33770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A33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3770" w:rsidRPr="00D84DD8" w14:paraId="5DB68E19" w14:textId="77777777" w:rsidTr="00B64E72">
        <w:trPr>
          <w:tblHeader/>
        </w:trPr>
        <w:tc>
          <w:tcPr>
            <w:tcW w:w="5652" w:type="dxa"/>
          </w:tcPr>
          <w:p w14:paraId="35838967" w14:textId="77777777" w:rsidR="00A33770" w:rsidRPr="00A33770" w:rsidRDefault="00A33770" w:rsidP="00A33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3377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337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A3377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0" w:type="dxa"/>
          </w:tcPr>
          <w:p w14:paraId="123B0C76" w14:textId="2051BF07" w:rsidR="00A33770" w:rsidRPr="00A33770" w:rsidRDefault="00A33770" w:rsidP="00A33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3770">
              <w:rPr>
                <w:rFonts w:ascii="Angsana New" w:hAnsi="Angsana New"/>
                <w:sz w:val="30"/>
                <w:szCs w:val="30"/>
              </w:rPr>
              <w:t>25</w:t>
            </w:r>
            <w:r w:rsidRPr="00A33770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14:paraId="7E59CEC0" w14:textId="77777777" w:rsidR="00A33770" w:rsidRPr="00A33770" w:rsidRDefault="00A33770" w:rsidP="00A33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38" w:type="dxa"/>
          </w:tcPr>
          <w:p w14:paraId="565D8B51" w14:textId="366A9538" w:rsidR="00A33770" w:rsidRPr="00A33770" w:rsidRDefault="00A33770" w:rsidP="00A33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3770">
              <w:rPr>
                <w:rFonts w:ascii="Angsana New" w:hAnsi="Angsana New"/>
                <w:sz w:val="30"/>
                <w:szCs w:val="30"/>
              </w:rPr>
              <w:t>255</w:t>
            </w:r>
            <w:r w:rsidRPr="00A33770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A33770" w:rsidRPr="00C52C41" w14:paraId="68D1592F" w14:textId="77777777" w:rsidTr="00B64E72">
        <w:trPr>
          <w:trHeight w:val="335"/>
          <w:tblHeader/>
        </w:trPr>
        <w:tc>
          <w:tcPr>
            <w:tcW w:w="5652" w:type="dxa"/>
          </w:tcPr>
          <w:p w14:paraId="3F762F99" w14:textId="77777777" w:rsidR="00A33770" w:rsidRPr="00A33770" w:rsidRDefault="00A33770" w:rsidP="00A33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08" w:type="dxa"/>
            <w:gridSpan w:val="3"/>
          </w:tcPr>
          <w:p w14:paraId="340CC43E" w14:textId="77777777" w:rsidR="00A33770" w:rsidRPr="00A33770" w:rsidRDefault="00A33770" w:rsidP="00A33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337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3770" w:rsidRPr="00C52C41" w14:paraId="6CA9EF12" w14:textId="77777777" w:rsidTr="00B64E72">
        <w:tc>
          <w:tcPr>
            <w:tcW w:w="5652" w:type="dxa"/>
          </w:tcPr>
          <w:p w14:paraId="42575809" w14:textId="77777777" w:rsidR="00A33770" w:rsidRPr="00A33770" w:rsidRDefault="00A33770" w:rsidP="00A33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33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800" w:type="dxa"/>
          </w:tcPr>
          <w:p w14:paraId="2BD923B1" w14:textId="77777777" w:rsidR="00A33770" w:rsidRPr="00A33770" w:rsidRDefault="00A33770" w:rsidP="00A33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3B0FA6" w14:textId="77777777" w:rsidR="00A33770" w:rsidRPr="00A33770" w:rsidRDefault="00A33770" w:rsidP="00A33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14:paraId="28D41EAF" w14:textId="77777777" w:rsidR="00A33770" w:rsidRPr="00A33770" w:rsidRDefault="00A33770" w:rsidP="00A33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3770" w:rsidRPr="00C52C41" w14:paraId="32CDA30D" w14:textId="77777777" w:rsidTr="00B64E72">
        <w:tc>
          <w:tcPr>
            <w:tcW w:w="5652" w:type="dxa"/>
          </w:tcPr>
          <w:p w14:paraId="4E457B07" w14:textId="77777777" w:rsidR="00A33770" w:rsidRPr="00A33770" w:rsidRDefault="00A33770" w:rsidP="00A33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33770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800" w:type="dxa"/>
          </w:tcPr>
          <w:p w14:paraId="5A8D8E30" w14:textId="0242D01D" w:rsidR="00A33770" w:rsidRPr="00A33770" w:rsidRDefault="0045660F" w:rsidP="00F0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371E5B">
              <w:rPr>
                <w:rFonts w:ascii="Angsana New" w:hAnsi="Angsana New"/>
                <w:sz w:val="30"/>
                <w:szCs w:val="30"/>
              </w:rPr>
              <w:t>,920</w:t>
            </w:r>
          </w:p>
        </w:tc>
        <w:tc>
          <w:tcPr>
            <w:tcW w:w="270" w:type="dxa"/>
          </w:tcPr>
          <w:p w14:paraId="0394AEB1" w14:textId="77777777" w:rsidR="00A33770" w:rsidRPr="00A33770" w:rsidRDefault="00A33770" w:rsidP="00A33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14:paraId="79FE7B50" w14:textId="33E7035F" w:rsidR="00A33770" w:rsidRPr="00A33770" w:rsidRDefault="00A33770" w:rsidP="00F06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3377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31D2E" w:rsidRPr="00C52C41" w14:paraId="66FFAA97" w14:textId="77777777" w:rsidTr="00B64E72">
        <w:tc>
          <w:tcPr>
            <w:tcW w:w="5652" w:type="dxa"/>
          </w:tcPr>
          <w:p w14:paraId="713A70C6" w14:textId="7E6EC80C" w:rsidR="00531D2E" w:rsidRPr="00A33770" w:rsidRDefault="00531D2E" w:rsidP="0053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00" w:type="dxa"/>
          </w:tcPr>
          <w:p w14:paraId="6A056173" w14:textId="660AA746" w:rsidR="00531D2E" w:rsidRDefault="00531D2E" w:rsidP="0053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711</w:t>
            </w:r>
          </w:p>
        </w:tc>
        <w:tc>
          <w:tcPr>
            <w:tcW w:w="270" w:type="dxa"/>
          </w:tcPr>
          <w:p w14:paraId="6B786CFD" w14:textId="77777777" w:rsidR="00531D2E" w:rsidRPr="00A33770" w:rsidRDefault="00531D2E" w:rsidP="0053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14:paraId="05FA1B8D" w14:textId="57FED3A8" w:rsidR="00531D2E" w:rsidRPr="00A33770" w:rsidRDefault="00531D2E" w:rsidP="0053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393</w:t>
            </w:r>
          </w:p>
        </w:tc>
      </w:tr>
      <w:tr w:rsidR="00531D2E" w:rsidRPr="00C52C41" w14:paraId="015F1A57" w14:textId="77777777" w:rsidTr="00B64E72">
        <w:tc>
          <w:tcPr>
            <w:tcW w:w="5652" w:type="dxa"/>
          </w:tcPr>
          <w:p w14:paraId="15F4EE49" w14:textId="5067D08F" w:rsidR="00531D2E" w:rsidRPr="00A33770" w:rsidRDefault="00531D2E" w:rsidP="0053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33770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800" w:type="dxa"/>
          </w:tcPr>
          <w:p w14:paraId="706621B6" w14:textId="05B0B5BC" w:rsidR="00531D2E" w:rsidRPr="00A33770" w:rsidRDefault="00531D2E" w:rsidP="0053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10,640</w:t>
            </w:r>
          </w:p>
        </w:tc>
        <w:tc>
          <w:tcPr>
            <w:tcW w:w="270" w:type="dxa"/>
          </w:tcPr>
          <w:p w14:paraId="19282FFE" w14:textId="77777777" w:rsidR="00531D2E" w:rsidRPr="00A33770" w:rsidRDefault="00531D2E" w:rsidP="0053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14:paraId="35C5D3E7" w14:textId="0525DEF5" w:rsidR="00531D2E" w:rsidRPr="00A33770" w:rsidRDefault="00531D2E" w:rsidP="0053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33770">
              <w:rPr>
                <w:rFonts w:ascii="Angsana New" w:hAnsi="Angsana New"/>
                <w:sz w:val="30"/>
                <w:szCs w:val="30"/>
              </w:rPr>
              <w:t>15,263</w:t>
            </w:r>
          </w:p>
        </w:tc>
      </w:tr>
      <w:tr w:rsidR="00531D2E" w:rsidRPr="00C52C41" w14:paraId="4C52A0B2" w14:textId="77777777" w:rsidTr="00B64E72">
        <w:tc>
          <w:tcPr>
            <w:tcW w:w="5652" w:type="dxa"/>
          </w:tcPr>
          <w:p w14:paraId="59518EF5" w14:textId="77777777" w:rsidR="00531D2E" w:rsidRPr="00A33770" w:rsidRDefault="00531D2E" w:rsidP="0053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28E633BB" w14:textId="77777777" w:rsidR="00531D2E" w:rsidRDefault="00531D2E" w:rsidP="0053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5B67E6" w14:textId="77777777" w:rsidR="00531D2E" w:rsidRPr="00A33770" w:rsidRDefault="00531D2E" w:rsidP="0053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14:paraId="27ADA9AA" w14:textId="77777777" w:rsidR="00531D2E" w:rsidRPr="00A33770" w:rsidRDefault="00531D2E" w:rsidP="0053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1D2E" w:rsidRPr="00DE5BD9" w14:paraId="5F678423" w14:textId="77777777" w:rsidTr="00B64E72">
        <w:tc>
          <w:tcPr>
            <w:tcW w:w="5652" w:type="dxa"/>
          </w:tcPr>
          <w:p w14:paraId="388231C8" w14:textId="04B9543B" w:rsidR="00531D2E" w:rsidRPr="00A33770" w:rsidRDefault="00531D2E" w:rsidP="0053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33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800" w:type="dxa"/>
          </w:tcPr>
          <w:p w14:paraId="75BC85A5" w14:textId="70BB4F85" w:rsidR="00531D2E" w:rsidRPr="00A33770" w:rsidRDefault="00531D2E" w:rsidP="0053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5FF4E3" w14:textId="77777777" w:rsidR="00531D2E" w:rsidRPr="00A33770" w:rsidRDefault="00531D2E" w:rsidP="0053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14:paraId="6842A2AC" w14:textId="5CE69CCC" w:rsidR="00531D2E" w:rsidRPr="00A33770" w:rsidRDefault="00531D2E" w:rsidP="0053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1D2E" w:rsidRPr="00DE5BD9" w14:paraId="0CF8EE1A" w14:textId="77777777" w:rsidTr="00B64E72">
        <w:tc>
          <w:tcPr>
            <w:tcW w:w="5652" w:type="dxa"/>
          </w:tcPr>
          <w:p w14:paraId="7911BE44" w14:textId="54E0FE20" w:rsidR="00531D2E" w:rsidRPr="00A33770" w:rsidRDefault="00531D2E" w:rsidP="0053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33770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800" w:type="dxa"/>
          </w:tcPr>
          <w:p w14:paraId="38BD4152" w14:textId="18EBA083" w:rsidR="00531D2E" w:rsidRPr="00A33770" w:rsidRDefault="00531D2E" w:rsidP="0053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405,059</w:t>
            </w:r>
          </w:p>
        </w:tc>
        <w:tc>
          <w:tcPr>
            <w:tcW w:w="270" w:type="dxa"/>
          </w:tcPr>
          <w:p w14:paraId="4F7FC220" w14:textId="77777777" w:rsidR="00531D2E" w:rsidRPr="00A33770" w:rsidRDefault="00531D2E" w:rsidP="0053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14:paraId="73472F92" w14:textId="5681EF49" w:rsidR="00531D2E" w:rsidRPr="00A33770" w:rsidRDefault="00531D2E" w:rsidP="0053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33770">
              <w:rPr>
                <w:rFonts w:ascii="Angsana New" w:hAnsi="Angsana New"/>
                <w:sz w:val="30"/>
                <w:szCs w:val="30"/>
              </w:rPr>
              <w:t>256,555</w:t>
            </w:r>
          </w:p>
        </w:tc>
      </w:tr>
      <w:tr w:rsidR="00531D2E" w:rsidRPr="00DE5BD9" w14:paraId="290B6A6A" w14:textId="77777777" w:rsidTr="00B64E72">
        <w:tc>
          <w:tcPr>
            <w:tcW w:w="5652" w:type="dxa"/>
          </w:tcPr>
          <w:p w14:paraId="622ECB2A" w14:textId="77777777" w:rsidR="00531D2E" w:rsidRPr="00A33770" w:rsidRDefault="00531D2E" w:rsidP="0053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38350285" w14:textId="77777777" w:rsidR="00531D2E" w:rsidRDefault="00531D2E" w:rsidP="0053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AE703F" w14:textId="77777777" w:rsidR="00531D2E" w:rsidRPr="00A33770" w:rsidRDefault="00531D2E" w:rsidP="0053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14:paraId="1315091D" w14:textId="77777777" w:rsidR="00531D2E" w:rsidRPr="00A33770" w:rsidRDefault="00531D2E" w:rsidP="0053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1D2E" w:rsidRPr="00C131AE" w14:paraId="71BE4488" w14:textId="77777777" w:rsidTr="00B64E72">
        <w:tc>
          <w:tcPr>
            <w:tcW w:w="5652" w:type="dxa"/>
          </w:tcPr>
          <w:p w14:paraId="214522E2" w14:textId="54D6D9EF" w:rsidR="00531D2E" w:rsidRPr="00A33770" w:rsidRDefault="00531D2E" w:rsidP="0053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33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800" w:type="dxa"/>
          </w:tcPr>
          <w:p w14:paraId="74580EB7" w14:textId="77777777" w:rsidR="00531D2E" w:rsidRPr="00A33770" w:rsidRDefault="00531D2E" w:rsidP="0053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3981C8" w14:textId="77777777" w:rsidR="00531D2E" w:rsidRPr="00A33770" w:rsidRDefault="00531D2E" w:rsidP="0053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14:paraId="4634C6DF" w14:textId="7F9AED6C" w:rsidR="00531D2E" w:rsidRPr="00A33770" w:rsidRDefault="00531D2E" w:rsidP="0053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1D2E" w:rsidRPr="00C131AE" w14:paraId="7E3E3D34" w14:textId="77777777" w:rsidTr="00B64E72">
        <w:tc>
          <w:tcPr>
            <w:tcW w:w="5652" w:type="dxa"/>
          </w:tcPr>
          <w:p w14:paraId="16D42194" w14:textId="6F533D92" w:rsidR="00531D2E" w:rsidRPr="00A33770" w:rsidRDefault="00531D2E" w:rsidP="0053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33770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800" w:type="dxa"/>
          </w:tcPr>
          <w:p w14:paraId="6318F3D2" w14:textId="35FB7DB0" w:rsidR="00531D2E" w:rsidRPr="00A33770" w:rsidRDefault="00531D2E" w:rsidP="0053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415,000</w:t>
            </w:r>
          </w:p>
        </w:tc>
        <w:tc>
          <w:tcPr>
            <w:tcW w:w="270" w:type="dxa"/>
          </w:tcPr>
          <w:p w14:paraId="4F4E9CF3" w14:textId="77777777" w:rsidR="00531D2E" w:rsidRPr="00A33770" w:rsidRDefault="00531D2E" w:rsidP="0053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14:paraId="15E7F211" w14:textId="732CF245" w:rsidR="00531D2E" w:rsidRPr="00A33770" w:rsidRDefault="00531D2E" w:rsidP="0053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33770">
              <w:rPr>
                <w:rFonts w:ascii="Angsana New" w:hAnsi="Angsana New"/>
                <w:sz w:val="30"/>
                <w:szCs w:val="30"/>
              </w:rPr>
              <w:t>619,646</w:t>
            </w:r>
          </w:p>
        </w:tc>
      </w:tr>
      <w:tr w:rsidR="00531D2E" w:rsidRPr="00C131AE" w14:paraId="14E98BCF" w14:textId="77777777" w:rsidTr="00B64E72">
        <w:tc>
          <w:tcPr>
            <w:tcW w:w="5652" w:type="dxa"/>
          </w:tcPr>
          <w:p w14:paraId="70B91738" w14:textId="1A04E4EA" w:rsidR="00531D2E" w:rsidRPr="00A33770" w:rsidRDefault="00531D2E" w:rsidP="0053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00" w:type="dxa"/>
          </w:tcPr>
          <w:p w14:paraId="07BCA181" w14:textId="1659C7B1" w:rsidR="00531D2E" w:rsidRDefault="00531D2E" w:rsidP="0053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1,625</w:t>
            </w:r>
          </w:p>
        </w:tc>
        <w:tc>
          <w:tcPr>
            <w:tcW w:w="270" w:type="dxa"/>
          </w:tcPr>
          <w:p w14:paraId="6A8C838A" w14:textId="77777777" w:rsidR="00531D2E" w:rsidRPr="00A33770" w:rsidRDefault="00531D2E" w:rsidP="0053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14:paraId="2B9F2F62" w14:textId="5872EC09" w:rsidR="00531D2E" w:rsidRPr="00A33770" w:rsidRDefault="00531D2E" w:rsidP="0053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945</w:t>
            </w:r>
          </w:p>
        </w:tc>
      </w:tr>
      <w:tr w:rsidR="00531D2E" w:rsidRPr="00C131AE" w14:paraId="7C3F13E4" w14:textId="77777777" w:rsidTr="00B64E72">
        <w:tc>
          <w:tcPr>
            <w:tcW w:w="5652" w:type="dxa"/>
          </w:tcPr>
          <w:p w14:paraId="5DC61927" w14:textId="676E097D" w:rsidR="00531D2E" w:rsidRPr="00A33770" w:rsidRDefault="00531D2E" w:rsidP="0053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33770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800" w:type="dxa"/>
          </w:tcPr>
          <w:p w14:paraId="13BFC30A" w14:textId="0C119B23" w:rsidR="00531D2E" w:rsidRPr="00A33770" w:rsidRDefault="00531D2E" w:rsidP="0053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635,396</w:t>
            </w:r>
          </w:p>
        </w:tc>
        <w:tc>
          <w:tcPr>
            <w:tcW w:w="270" w:type="dxa"/>
          </w:tcPr>
          <w:p w14:paraId="3EAA1041" w14:textId="77777777" w:rsidR="00531D2E" w:rsidRPr="00A33770" w:rsidRDefault="00531D2E" w:rsidP="0053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14:paraId="1D3E5B3E" w14:textId="1E5741F2" w:rsidR="00531D2E" w:rsidRPr="00A33770" w:rsidRDefault="00531D2E" w:rsidP="0053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33770">
              <w:rPr>
                <w:rFonts w:ascii="Angsana New" w:hAnsi="Angsana New"/>
                <w:sz w:val="30"/>
                <w:szCs w:val="30"/>
              </w:rPr>
              <w:t>662,214</w:t>
            </w:r>
          </w:p>
        </w:tc>
      </w:tr>
      <w:tr w:rsidR="00531D2E" w:rsidRPr="00C131AE" w14:paraId="06D92EE5" w14:textId="77777777" w:rsidTr="00B64E72">
        <w:tc>
          <w:tcPr>
            <w:tcW w:w="5652" w:type="dxa"/>
          </w:tcPr>
          <w:p w14:paraId="2B580859" w14:textId="036EFF91" w:rsidR="00531D2E" w:rsidRPr="00A33770" w:rsidRDefault="00531D2E" w:rsidP="0053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33770">
              <w:rPr>
                <w:rFonts w:ascii="Angsana New" w:hAnsi="Angsana New" w:hint="cs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1800" w:type="dxa"/>
          </w:tcPr>
          <w:p w14:paraId="6B450A62" w14:textId="1A794B29" w:rsidR="00531D2E" w:rsidRPr="00A33770" w:rsidRDefault="00531D2E" w:rsidP="0053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16,773</w:t>
            </w:r>
          </w:p>
        </w:tc>
        <w:tc>
          <w:tcPr>
            <w:tcW w:w="270" w:type="dxa"/>
          </w:tcPr>
          <w:p w14:paraId="52AC3974" w14:textId="77777777" w:rsidR="00531D2E" w:rsidRPr="00A33770" w:rsidRDefault="00531D2E" w:rsidP="0053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14:paraId="3424E7B1" w14:textId="1489A494" w:rsidR="00531D2E" w:rsidRPr="00A33770" w:rsidRDefault="00531D2E" w:rsidP="0053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33770">
              <w:rPr>
                <w:rFonts w:ascii="Angsana New" w:hAnsi="Angsana New"/>
                <w:sz w:val="30"/>
                <w:szCs w:val="30"/>
              </w:rPr>
              <w:t>13,546</w:t>
            </w:r>
          </w:p>
        </w:tc>
      </w:tr>
      <w:tr w:rsidR="00531D2E" w:rsidRPr="00C131AE" w14:paraId="5F947924" w14:textId="77777777" w:rsidTr="00B64E72">
        <w:tc>
          <w:tcPr>
            <w:tcW w:w="5652" w:type="dxa"/>
          </w:tcPr>
          <w:p w14:paraId="54E8C681" w14:textId="544F1A84" w:rsidR="00531D2E" w:rsidRPr="00A33770" w:rsidRDefault="00531D2E" w:rsidP="0053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33770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800" w:type="dxa"/>
          </w:tcPr>
          <w:p w14:paraId="01142F5D" w14:textId="3A451546" w:rsidR="00531D2E" w:rsidRPr="00A33770" w:rsidRDefault="00531D2E" w:rsidP="0053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7,817</w:t>
            </w:r>
          </w:p>
        </w:tc>
        <w:tc>
          <w:tcPr>
            <w:tcW w:w="270" w:type="dxa"/>
          </w:tcPr>
          <w:p w14:paraId="7E69B6DB" w14:textId="77777777" w:rsidR="00531D2E" w:rsidRPr="00A33770" w:rsidRDefault="00531D2E" w:rsidP="0053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14:paraId="3898F8FB" w14:textId="7F7B7610" w:rsidR="00531D2E" w:rsidRPr="00A33770" w:rsidRDefault="00531D2E" w:rsidP="0053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33770">
              <w:rPr>
                <w:rFonts w:ascii="Angsana New" w:hAnsi="Angsana New"/>
                <w:sz w:val="30"/>
                <w:szCs w:val="30"/>
              </w:rPr>
              <w:t>8,907</w:t>
            </w:r>
          </w:p>
        </w:tc>
      </w:tr>
      <w:tr w:rsidR="00531D2E" w:rsidRPr="00C131AE" w14:paraId="1A5C74E2" w14:textId="77777777" w:rsidTr="00B64E72">
        <w:tc>
          <w:tcPr>
            <w:tcW w:w="5652" w:type="dxa"/>
          </w:tcPr>
          <w:p w14:paraId="5DF8509D" w14:textId="79B926AC" w:rsidR="00531D2E" w:rsidRPr="00A33770" w:rsidRDefault="00531D2E" w:rsidP="0053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33770">
              <w:rPr>
                <w:rFonts w:ascii="Angsana New" w:hAnsi="Angsana New"/>
                <w:sz w:val="30"/>
                <w:szCs w:val="30"/>
                <w:cs/>
              </w:rPr>
              <w:t>ค่าธรรมเนียมบริหารจัดการ</w:t>
            </w:r>
          </w:p>
        </w:tc>
        <w:tc>
          <w:tcPr>
            <w:tcW w:w="1800" w:type="dxa"/>
          </w:tcPr>
          <w:p w14:paraId="1A397E84" w14:textId="074DECCF" w:rsidR="00531D2E" w:rsidRPr="00A33770" w:rsidRDefault="00531D2E" w:rsidP="0053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7,074</w:t>
            </w:r>
          </w:p>
        </w:tc>
        <w:tc>
          <w:tcPr>
            <w:tcW w:w="270" w:type="dxa"/>
          </w:tcPr>
          <w:p w14:paraId="2AB73B83" w14:textId="77777777" w:rsidR="00531D2E" w:rsidRPr="00A33770" w:rsidRDefault="00531D2E" w:rsidP="0053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14:paraId="5272D4D9" w14:textId="3E6D3BC6" w:rsidR="00531D2E" w:rsidRPr="00A33770" w:rsidRDefault="00531D2E" w:rsidP="0053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A33770">
              <w:rPr>
                <w:rFonts w:ascii="Angsana New" w:hAnsi="Angsana New"/>
                <w:sz w:val="30"/>
                <w:szCs w:val="30"/>
              </w:rPr>
              <w:t>6,304</w:t>
            </w:r>
          </w:p>
        </w:tc>
      </w:tr>
      <w:tr w:rsidR="00531D2E" w:rsidRPr="00C131AE" w14:paraId="4F1BACD8" w14:textId="77777777" w:rsidTr="00B64E72">
        <w:tc>
          <w:tcPr>
            <w:tcW w:w="5652" w:type="dxa"/>
          </w:tcPr>
          <w:p w14:paraId="0361DDB5" w14:textId="77777777" w:rsidR="00531D2E" w:rsidRPr="00A33770" w:rsidRDefault="00531D2E" w:rsidP="0053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C83090C" w14:textId="77777777" w:rsidR="00531D2E" w:rsidRPr="00A33770" w:rsidRDefault="00531D2E" w:rsidP="0053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9FEF637" w14:textId="77777777" w:rsidR="00531D2E" w:rsidRPr="00A33770" w:rsidRDefault="00531D2E" w:rsidP="0053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14:paraId="35386230" w14:textId="77777777" w:rsidR="00531D2E" w:rsidRPr="00A33770" w:rsidRDefault="00531D2E" w:rsidP="0053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1D2E" w:rsidRPr="00C131AE" w14:paraId="1D47E202" w14:textId="77777777" w:rsidTr="00B64E72">
        <w:tc>
          <w:tcPr>
            <w:tcW w:w="5652" w:type="dxa"/>
          </w:tcPr>
          <w:p w14:paraId="020B0537" w14:textId="3E03CD78" w:rsidR="00531D2E" w:rsidRPr="00A33770" w:rsidRDefault="00531D2E" w:rsidP="0053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33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ค่าตอบแทนกรรมการตรวจสอบ</w:t>
            </w:r>
          </w:p>
        </w:tc>
        <w:tc>
          <w:tcPr>
            <w:tcW w:w="1800" w:type="dxa"/>
          </w:tcPr>
          <w:p w14:paraId="7BD3CC0B" w14:textId="53827486" w:rsidR="00531D2E" w:rsidRPr="00A33770" w:rsidRDefault="00531D2E" w:rsidP="0053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182</w:t>
            </w:r>
          </w:p>
        </w:tc>
        <w:tc>
          <w:tcPr>
            <w:tcW w:w="270" w:type="dxa"/>
          </w:tcPr>
          <w:p w14:paraId="0747C3A1" w14:textId="77777777" w:rsidR="00531D2E" w:rsidRPr="00A33770" w:rsidRDefault="00531D2E" w:rsidP="0053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14:paraId="6728A4D1" w14:textId="4C76EC24" w:rsidR="00531D2E" w:rsidRPr="00A33770" w:rsidRDefault="00531D2E" w:rsidP="0053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33770">
              <w:rPr>
                <w:rFonts w:ascii="Angsana New" w:hAnsi="Angsana New"/>
                <w:sz w:val="30"/>
                <w:szCs w:val="30"/>
              </w:rPr>
              <w:t>182</w:t>
            </w:r>
          </w:p>
        </w:tc>
      </w:tr>
      <w:tr w:rsidR="00531D2E" w:rsidRPr="00C131AE" w14:paraId="188C2479" w14:textId="77777777" w:rsidTr="00B64E72">
        <w:tc>
          <w:tcPr>
            <w:tcW w:w="5652" w:type="dxa"/>
          </w:tcPr>
          <w:p w14:paraId="16FE6D92" w14:textId="77777777" w:rsidR="00531D2E" w:rsidRPr="00A33770" w:rsidRDefault="00531D2E" w:rsidP="0053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39BE3562" w14:textId="77777777" w:rsidR="00531D2E" w:rsidRPr="00A33770" w:rsidRDefault="00531D2E" w:rsidP="0053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112C50C" w14:textId="77777777" w:rsidR="00531D2E" w:rsidRPr="00A33770" w:rsidRDefault="00531D2E" w:rsidP="0053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14:paraId="581E2C08" w14:textId="77777777" w:rsidR="00531D2E" w:rsidRPr="00A33770" w:rsidRDefault="00531D2E" w:rsidP="0053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1D2E" w:rsidRPr="00C131AE" w14:paraId="6415AC54" w14:textId="77777777" w:rsidTr="00B64E72">
        <w:tc>
          <w:tcPr>
            <w:tcW w:w="5652" w:type="dxa"/>
          </w:tcPr>
          <w:p w14:paraId="7B8D69A9" w14:textId="0E86E234" w:rsidR="00531D2E" w:rsidRPr="00A33770" w:rsidRDefault="00531D2E" w:rsidP="0053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33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800" w:type="dxa"/>
          </w:tcPr>
          <w:p w14:paraId="7B1B626A" w14:textId="77777777" w:rsidR="00531D2E" w:rsidRPr="00A33770" w:rsidRDefault="00531D2E" w:rsidP="0053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49B7D9B" w14:textId="77777777" w:rsidR="00531D2E" w:rsidRPr="00A33770" w:rsidRDefault="00531D2E" w:rsidP="0053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14:paraId="3C2EA250" w14:textId="77777777" w:rsidR="00531D2E" w:rsidRPr="00A33770" w:rsidRDefault="00531D2E" w:rsidP="0053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1D2E" w:rsidRPr="00C131AE" w14:paraId="0FDD9B7F" w14:textId="77777777" w:rsidTr="00B64E72">
        <w:tc>
          <w:tcPr>
            <w:tcW w:w="5652" w:type="dxa"/>
          </w:tcPr>
          <w:p w14:paraId="78845BF5" w14:textId="67A0930B" w:rsidR="00531D2E" w:rsidRPr="00A33770" w:rsidRDefault="00531D2E" w:rsidP="0053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33770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800" w:type="dxa"/>
          </w:tcPr>
          <w:p w14:paraId="08C8BFEA" w14:textId="4EBD22C7" w:rsidR="00531D2E" w:rsidRPr="00A33770" w:rsidRDefault="00531D2E" w:rsidP="0053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12,870</w:t>
            </w:r>
          </w:p>
        </w:tc>
        <w:tc>
          <w:tcPr>
            <w:tcW w:w="270" w:type="dxa"/>
          </w:tcPr>
          <w:p w14:paraId="18773BDE" w14:textId="77777777" w:rsidR="00531D2E" w:rsidRPr="00A33770" w:rsidRDefault="00531D2E" w:rsidP="0053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14:paraId="31406E8B" w14:textId="33842BE6" w:rsidR="00531D2E" w:rsidRPr="00A33770" w:rsidRDefault="00531D2E" w:rsidP="0053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33770">
              <w:rPr>
                <w:rFonts w:ascii="Angsana New" w:hAnsi="Angsana New"/>
                <w:sz w:val="30"/>
                <w:szCs w:val="30"/>
              </w:rPr>
              <w:t>10,815</w:t>
            </w:r>
          </w:p>
        </w:tc>
      </w:tr>
    </w:tbl>
    <w:p w14:paraId="2C6BF538" w14:textId="77777777" w:rsidR="00C747EE" w:rsidRDefault="00C747EE" w:rsidP="00D94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/>
        <w:rPr>
          <w:rFonts w:ascii="Angsana New" w:hAnsi="Angsana New"/>
          <w:sz w:val="30"/>
          <w:szCs w:val="30"/>
        </w:rPr>
      </w:pPr>
    </w:p>
    <w:p w14:paraId="633BCAED" w14:textId="77777777" w:rsidR="00B64E72" w:rsidRDefault="00B64E72" w:rsidP="003454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44AB2149" w14:textId="4E385C5A" w:rsidR="00812011" w:rsidRPr="00B0181B" w:rsidRDefault="00812011" w:rsidP="00FF78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30"/>
          <w:szCs w:val="30"/>
        </w:rPr>
      </w:pPr>
      <w:r w:rsidRPr="00B0181B">
        <w:rPr>
          <w:rFonts w:ascii="Angsana New" w:hAnsi="Angsana New"/>
          <w:sz w:val="30"/>
          <w:szCs w:val="30"/>
          <w:cs/>
          <w:lang w:val="th-TH"/>
        </w:rPr>
        <w:lastRenderedPageBreak/>
        <w:t xml:space="preserve">ยอดคงเหลือกับกิจการที่เกี่ยวข้องกัน ณ </w:t>
      </w:r>
      <w:r w:rsidRPr="00D35F7D">
        <w:rPr>
          <w:rFonts w:ascii="Angsana New" w:hAnsi="Angsana New"/>
          <w:sz w:val="30"/>
          <w:szCs w:val="30"/>
          <w:cs/>
          <w:lang w:val="th-TH"/>
        </w:rPr>
        <w:t xml:space="preserve">วันที่ </w:t>
      </w:r>
      <w:r w:rsidR="00D949C5" w:rsidRPr="00D35F7D">
        <w:rPr>
          <w:rFonts w:ascii="Angsana New" w:hAnsi="Angsana New" w:hint="cs"/>
          <w:sz w:val="30"/>
          <w:szCs w:val="30"/>
          <w:cs/>
          <w:lang w:val="th-TH"/>
        </w:rPr>
        <w:t xml:space="preserve">30 มิถุนายน </w:t>
      </w:r>
      <w:r w:rsidR="00D949C5" w:rsidRPr="00D35F7D">
        <w:rPr>
          <w:rFonts w:ascii="Angsana New" w:hAnsi="Angsana New"/>
          <w:sz w:val="30"/>
          <w:szCs w:val="30"/>
        </w:rPr>
        <w:t xml:space="preserve">2560 </w:t>
      </w:r>
      <w:r w:rsidR="00D949C5" w:rsidRPr="00D35F7D">
        <w:rPr>
          <w:rFonts w:ascii="Angsana New" w:hAnsi="Angsana New" w:hint="cs"/>
          <w:sz w:val="30"/>
          <w:szCs w:val="30"/>
          <w:cs/>
        </w:rPr>
        <w:t xml:space="preserve">และ </w:t>
      </w:r>
      <w:r w:rsidR="008D1791" w:rsidRPr="00D35F7D">
        <w:rPr>
          <w:rFonts w:ascii="Angsana New" w:hAnsi="Angsana New" w:hint="cs"/>
          <w:sz w:val="30"/>
          <w:szCs w:val="30"/>
          <w:cs/>
          <w:lang w:val="th-TH"/>
        </w:rPr>
        <w:t xml:space="preserve">31 มีนาคม </w:t>
      </w:r>
      <w:r w:rsidR="00D949C5" w:rsidRPr="00D35F7D">
        <w:rPr>
          <w:rFonts w:ascii="Angsana New" w:hAnsi="Angsana New"/>
          <w:sz w:val="30"/>
          <w:szCs w:val="30"/>
        </w:rPr>
        <w:t>2560</w:t>
      </w:r>
      <w:r w:rsidR="00D949C5">
        <w:rPr>
          <w:rFonts w:ascii="Angsana New" w:hAnsi="Angsana New"/>
          <w:sz w:val="30"/>
          <w:szCs w:val="30"/>
        </w:rPr>
        <w:t xml:space="preserve"> </w:t>
      </w:r>
      <w:r w:rsidRPr="00B0181B">
        <w:rPr>
          <w:rFonts w:ascii="Angsana New" w:hAnsi="Angsana New"/>
          <w:sz w:val="30"/>
          <w:szCs w:val="30"/>
          <w:cs/>
          <w:lang w:val="th-TH"/>
        </w:rPr>
        <w:t>มีดังนี้</w:t>
      </w:r>
    </w:p>
    <w:p w14:paraId="7428D358" w14:textId="77777777" w:rsidR="0092626A" w:rsidRPr="00B0181B" w:rsidRDefault="0092626A" w:rsidP="00D94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/>
        <w:rPr>
          <w:rFonts w:ascii="Angsana New" w:hAnsi="Angsana New"/>
          <w:sz w:val="30"/>
          <w:szCs w:val="30"/>
        </w:rPr>
      </w:pPr>
    </w:p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52"/>
        <w:gridCol w:w="1800"/>
        <w:gridCol w:w="270"/>
        <w:gridCol w:w="1620"/>
      </w:tblGrid>
      <w:tr w:rsidR="00812011" w:rsidRPr="00B0181B" w14:paraId="186883A1" w14:textId="77777777" w:rsidTr="00B64E72">
        <w:tc>
          <w:tcPr>
            <w:tcW w:w="5652" w:type="dxa"/>
          </w:tcPr>
          <w:p w14:paraId="5D40D166" w14:textId="77777777" w:rsidR="00812011" w:rsidRPr="00BC794F" w:rsidRDefault="00812011" w:rsidP="00820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1AAE2EC4" w14:textId="77777777" w:rsidR="00812011" w:rsidRPr="00B0181B" w:rsidRDefault="00812011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2744E095" w14:textId="77777777" w:rsidR="00812011" w:rsidRPr="00B0181B" w:rsidRDefault="00812011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B0181B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3770" w:rsidRPr="00B0181B" w14:paraId="770E55EA" w14:textId="77777777" w:rsidTr="00B64E72">
        <w:tc>
          <w:tcPr>
            <w:tcW w:w="5652" w:type="dxa"/>
          </w:tcPr>
          <w:p w14:paraId="7E20EB8E" w14:textId="77777777" w:rsidR="00A33770" w:rsidRPr="00B0181B" w:rsidRDefault="00A33770" w:rsidP="008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800" w:type="dxa"/>
          </w:tcPr>
          <w:p w14:paraId="4FF990D5" w14:textId="7C02E0E6" w:rsidR="00A33770" w:rsidRDefault="00A33770" w:rsidP="008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14:paraId="34362B19" w14:textId="77777777" w:rsidR="00A33770" w:rsidRPr="00B0181B" w:rsidRDefault="00A33770" w:rsidP="008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D203141" w14:textId="157AD12B" w:rsidR="00A33770" w:rsidRDefault="00A33770" w:rsidP="008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</w:tr>
      <w:tr w:rsidR="008D1791" w:rsidRPr="00B0181B" w14:paraId="1C1FF368" w14:textId="77777777" w:rsidTr="00B64E72">
        <w:tc>
          <w:tcPr>
            <w:tcW w:w="5652" w:type="dxa"/>
          </w:tcPr>
          <w:p w14:paraId="7C8E869C" w14:textId="77777777" w:rsidR="008D1791" w:rsidRPr="00B0181B" w:rsidRDefault="00935220" w:rsidP="008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</w:t>
            </w:r>
            <w:r w:rsidRPr="006F6F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การค้า</w:t>
            </w:r>
          </w:p>
        </w:tc>
        <w:tc>
          <w:tcPr>
            <w:tcW w:w="1800" w:type="dxa"/>
          </w:tcPr>
          <w:p w14:paraId="02CF07AF" w14:textId="77777777" w:rsidR="008D1791" w:rsidRPr="00B0181B" w:rsidRDefault="005A5A90" w:rsidP="008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14:paraId="5B668589" w14:textId="77777777" w:rsidR="008D1791" w:rsidRPr="00B0181B" w:rsidRDefault="008D1791" w:rsidP="008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71DC51F" w14:textId="5AE24524" w:rsidR="008D1791" w:rsidRPr="00B0181B" w:rsidRDefault="00B64E72" w:rsidP="008D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820D83" w:rsidRPr="00B0181B" w14:paraId="7DA3DE72" w14:textId="77777777" w:rsidTr="00B64E72">
        <w:tc>
          <w:tcPr>
            <w:tcW w:w="5652" w:type="dxa"/>
          </w:tcPr>
          <w:p w14:paraId="10C998A7" w14:textId="77777777" w:rsidR="00820D83" w:rsidRPr="00B0181B" w:rsidRDefault="00820D83" w:rsidP="00820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20F1F72B" w14:textId="77777777" w:rsidR="00820D83" w:rsidRPr="00B0181B" w:rsidRDefault="00820D83" w:rsidP="00820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1540E" w:rsidRPr="00B0181B" w14:paraId="77D90834" w14:textId="77777777" w:rsidTr="00B64E72">
        <w:trPr>
          <w:trHeight w:val="117"/>
        </w:trPr>
        <w:tc>
          <w:tcPr>
            <w:tcW w:w="5652" w:type="dxa"/>
          </w:tcPr>
          <w:p w14:paraId="1299B39A" w14:textId="77777777" w:rsidR="00C1540E" w:rsidRPr="00C1540E" w:rsidRDefault="00C1540E" w:rsidP="00C1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800" w:type="dxa"/>
          </w:tcPr>
          <w:p w14:paraId="2D8BDBE9" w14:textId="77777777" w:rsidR="00C1540E" w:rsidRPr="00B0181B" w:rsidRDefault="00C1540E" w:rsidP="00C1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9803FA0" w14:textId="77777777" w:rsidR="00C1540E" w:rsidRPr="00B0181B" w:rsidRDefault="00C1540E" w:rsidP="00C1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7815CFFD" w14:textId="77777777" w:rsidR="00C1540E" w:rsidRPr="00B0181B" w:rsidRDefault="00C1540E" w:rsidP="00C1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33770" w:rsidRPr="00B0181B" w14:paraId="054C9A29" w14:textId="77777777" w:rsidTr="00B64E72">
        <w:trPr>
          <w:trHeight w:val="117"/>
        </w:trPr>
        <w:tc>
          <w:tcPr>
            <w:tcW w:w="5652" w:type="dxa"/>
          </w:tcPr>
          <w:p w14:paraId="5C1CB74A" w14:textId="1565A8DA" w:rsidR="00A33770" w:rsidRPr="00C1540E" w:rsidRDefault="00A33770" w:rsidP="00A33770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Industries, Inc</w:t>
            </w:r>
            <w:r w:rsidR="00D35F7D"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4B06A39" w14:textId="3D1A1CC9" w:rsidR="00A33770" w:rsidRPr="00595A13" w:rsidRDefault="00371E5B" w:rsidP="0064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2,249</w:t>
            </w:r>
          </w:p>
        </w:tc>
        <w:tc>
          <w:tcPr>
            <w:tcW w:w="270" w:type="dxa"/>
          </w:tcPr>
          <w:p w14:paraId="0EE7EC78" w14:textId="77777777" w:rsidR="00A33770" w:rsidRPr="00595A13" w:rsidRDefault="00A33770" w:rsidP="00A33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2677050" w14:textId="3AACCC18" w:rsidR="00A33770" w:rsidRPr="00595A13" w:rsidRDefault="00A33770" w:rsidP="00A33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5A13">
              <w:rPr>
                <w:rFonts w:ascii="Angsana New" w:hAnsi="Angsana New"/>
                <w:b/>
                <w:bCs/>
                <w:sz w:val="30"/>
                <w:szCs w:val="30"/>
              </w:rPr>
              <w:t>5,134</w:t>
            </w:r>
          </w:p>
        </w:tc>
      </w:tr>
      <w:tr w:rsidR="00A33770" w:rsidRPr="00B0181B" w14:paraId="7EF1A7D0" w14:textId="77777777" w:rsidTr="00B64E72">
        <w:trPr>
          <w:trHeight w:val="117"/>
        </w:trPr>
        <w:tc>
          <w:tcPr>
            <w:tcW w:w="5652" w:type="dxa"/>
          </w:tcPr>
          <w:p w14:paraId="66C2DC5A" w14:textId="77777777" w:rsidR="00A33770" w:rsidRPr="009006C2" w:rsidRDefault="00A33770" w:rsidP="00A33770">
            <w:pPr>
              <w:spacing w:line="240" w:lineRule="auto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C8C5125" w14:textId="77777777" w:rsidR="00A33770" w:rsidRPr="009006C2" w:rsidRDefault="00A33770" w:rsidP="0064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E11DA3A" w14:textId="77777777" w:rsidR="00A33770" w:rsidRPr="009006C2" w:rsidRDefault="00A33770" w:rsidP="00A33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DED981E" w14:textId="77777777" w:rsidR="00A33770" w:rsidRPr="009006C2" w:rsidRDefault="00A33770" w:rsidP="00A33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A33770" w:rsidRPr="00B0181B" w14:paraId="4860DF91" w14:textId="77777777" w:rsidTr="00B64E72">
        <w:trPr>
          <w:trHeight w:val="117"/>
        </w:trPr>
        <w:tc>
          <w:tcPr>
            <w:tcW w:w="5652" w:type="dxa"/>
          </w:tcPr>
          <w:p w14:paraId="17BFCC81" w14:textId="0401D398" w:rsidR="00A33770" w:rsidRPr="00B0181B" w:rsidRDefault="00A33770" w:rsidP="00A33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800" w:type="dxa"/>
          </w:tcPr>
          <w:p w14:paraId="341520BE" w14:textId="77777777" w:rsidR="00A33770" w:rsidRPr="00B0181B" w:rsidRDefault="00A33770" w:rsidP="0064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995F57D" w14:textId="77777777" w:rsidR="00A33770" w:rsidRPr="00B0181B" w:rsidRDefault="00A33770" w:rsidP="00A33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78F7756D" w14:textId="77777777" w:rsidR="00A33770" w:rsidRPr="00B0181B" w:rsidRDefault="00A33770" w:rsidP="00A33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33770" w:rsidRPr="00B0181B" w14:paraId="1FD3F0D8" w14:textId="77777777" w:rsidTr="00B64E72">
        <w:tc>
          <w:tcPr>
            <w:tcW w:w="5652" w:type="dxa"/>
          </w:tcPr>
          <w:p w14:paraId="476D9903" w14:textId="77777777" w:rsidR="00A33770" w:rsidRPr="00B0181B" w:rsidRDefault="00A33770" w:rsidP="00A33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0181B">
              <w:rPr>
                <w:rFonts w:ascii="Angsana New" w:hAnsi="Angsana New"/>
                <w:sz w:val="30"/>
                <w:szCs w:val="30"/>
              </w:rPr>
              <w:t>Toray International, Inc.</w:t>
            </w:r>
          </w:p>
        </w:tc>
        <w:tc>
          <w:tcPr>
            <w:tcW w:w="1800" w:type="dxa"/>
          </w:tcPr>
          <w:p w14:paraId="5293F20A" w14:textId="2DCF2323" w:rsidR="00A33770" w:rsidRPr="00B0181B" w:rsidRDefault="00371E5B" w:rsidP="0064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192,567</w:t>
            </w:r>
          </w:p>
        </w:tc>
        <w:tc>
          <w:tcPr>
            <w:tcW w:w="270" w:type="dxa"/>
          </w:tcPr>
          <w:p w14:paraId="10B93D55" w14:textId="77777777" w:rsidR="00A33770" w:rsidRPr="00B0181B" w:rsidRDefault="00A33770" w:rsidP="00A33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D72953C" w14:textId="3A020D9B" w:rsidR="00A33770" w:rsidRPr="00B0181B" w:rsidRDefault="00A33770" w:rsidP="00A33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285,123</w:t>
            </w:r>
          </w:p>
        </w:tc>
      </w:tr>
      <w:tr w:rsidR="00A33770" w:rsidRPr="00B0181B" w14:paraId="776FA9A2" w14:textId="77777777" w:rsidTr="00B64E72">
        <w:tc>
          <w:tcPr>
            <w:tcW w:w="5652" w:type="dxa"/>
          </w:tcPr>
          <w:p w14:paraId="20CB6457" w14:textId="77777777" w:rsidR="00A33770" w:rsidRPr="00B0181B" w:rsidRDefault="00A33770" w:rsidP="00A33770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0181B">
              <w:rPr>
                <w:rFonts w:ascii="Angsana New" w:hAnsi="Angsana New"/>
                <w:sz w:val="30"/>
                <w:szCs w:val="30"/>
                <w:cs/>
              </w:rPr>
              <w:t>บริษัท โทเร อินเตอร์เนชั่นแนล</w:t>
            </w:r>
            <w:r w:rsidRPr="00B0181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0181B">
              <w:rPr>
                <w:rFonts w:ascii="Angsana New" w:hAnsi="Angsana New"/>
                <w:sz w:val="30"/>
                <w:szCs w:val="30"/>
                <w:cs/>
              </w:rPr>
              <w:t xml:space="preserve">เทรดดิ้ง </w:t>
            </w:r>
            <w:r w:rsidRPr="00B0181B">
              <w:rPr>
                <w:rFonts w:ascii="Angsana New" w:hAnsi="Angsana New"/>
                <w:sz w:val="30"/>
                <w:szCs w:val="30"/>
              </w:rPr>
              <w:t>(</w:t>
            </w:r>
            <w:r w:rsidRPr="00B0181B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  <w:r w:rsidRPr="00B0181B">
              <w:rPr>
                <w:rFonts w:ascii="Angsana New" w:hAnsi="Angsana New"/>
                <w:sz w:val="30"/>
                <w:szCs w:val="30"/>
              </w:rPr>
              <w:t>)</w:t>
            </w:r>
            <w:r w:rsidRPr="00B0181B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800" w:type="dxa"/>
          </w:tcPr>
          <w:p w14:paraId="35D5173A" w14:textId="7E83C091" w:rsidR="00A33770" w:rsidRPr="00B0181B" w:rsidRDefault="00371E5B" w:rsidP="0064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115,291</w:t>
            </w:r>
          </w:p>
        </w:tc>
        <w:tc>
          <w:tcPr>
            <w:tcW w:w="270" w:type="dxa"/>
          </w:tcPr>
          <w:p w14:paraId="4AE8D9B2" w14:textId="77777777" w:rsidR="00A33770" w:rsidRPr="00B0181B" w:rsidRDefault="00A33770" w:rsidP="00A33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1F46265" w14:textId="107E28F8" w:rsidR="00A33770" w:rsidRPr="00B0181B" w:rsidRDefault="00A33770" w:rsidP="00A33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133,790</w:t>
            </w:r>
          </w:p>
        </w:tc>
      </w:tr>
      <w:tr w:rsidR="00642715" w:rsidRPr="00B0181B" w14:paraId="7F0B24FD" w14:textId="77777777" w:rsidTr="00B64E72">
        <w:tc>
          <w:tcPr>
            <w:tcW w:w="5652" w:type="dxa"/>
          </w:tcPr>
          <w:p w14:paraId="14E55C61" w14:textId="39D41104" w:rsidR="00642715" w:rsidRPr="00B0181B" w:rsidRDefault="00642715" w:rsidP="00642715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sz w:val="30"/>
                <w:szCs w:val="30"/>
              </w:rPr>
              <w:t>Toray International Europe GmbH</w:t>
            </w:r>
          </w:p>
        </w:tc>
        <w:tc>
          <w:tcPr>
            <w:tcW w:w="1800" w:type="dxa"/>
          </w:tcPr>
          <w:p w14:paraId="3E15BDEC" w14:textId="179DA5EA" w:rsidR="00642715" w:rsidRDefault="00642715" w:rsidP="0064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7,500</w:t>
            </w:r>
          </w:p>
        </w:tc>
        <w:tc>
          <w:tcPr>
            <w:tcW w:w="270" w:type="dxa"/>
          </w:tcPr>
          <w:p w14:paraId="6323D88E" w14:textId="77777777" w:rsidR="00642715" w:rsidRPr="00B0181B" w:rsidRDefault="00642715" w:rsidP="0064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137A6E9" w14:textId="15F2C539" w:rsidR="00642715" w:rsidRDefault="00642715" w:rsidP="0064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4,261</w:t>
            </w:r>
          </w:p>
        </w:tc>
      </w:tr>
      <w:tr w:rsidR="00642715" w:rsidRPr="00B0181B" w14:paraId="5BCF2641" w14:textId="77777777" w:rsidTr="00B64E72">
        <w:tc>
          <w:tcPr>
            <w:tcW w:w="5652" w:type="dxa"/>
          </w:tcPr>
          <w:p w14:paraId="11CBB01A" w14:textId="77777777" w:rsidR="00642715" w:rsidRPr="00B0181B" w:rsidRDefault="00642715" w:rsidP="00642715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D0959">
              <w:rPr>
                <w:rFonts w:ascii="Angsana New" w:hAnsi="Angsana New"/>
                <w:sz w:val="30"/>
                <w:szCs w:val="30"/>
                <w:cs/>
              </w:rPr>
              <w:t>บริษัท ไทย โชรี จำกัด</w:t>
            </w:r>
            <w:r w:rsidRPr="005D095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5D0959">
              <w:rPr>
                <w:rFonts w:ascii="Angsana New" w:hAnsi="Angsana New"/>
                <w:sz w:val="30"/>
                <w:szCs w:val="30"/>
              </w:rPr>
              <w:tab/>
            </w:r>
            <w:r w:rsidRPr="005D0959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1800" w:type="dxa"/>
          </w:tcPr>
          <w:p w14:paraId="4E2F9FD9" w14:textId="2A1775C3" w:rsidR="00642715" w:rsidRDefault="00642715" w:rsidP="0064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6,285</w:t>
            </w:r>
          </w:p>
        </w:tc>
        <w:tc>
          <w:tcPr>
            <w:tcW w:w="270" w:type="dxa"/>
          </w:tcPr>
          <w:p w14:paraId="14142FD6" w14:textId="77777777" w:rsidR="00642715" w:rsidRPr="00B0181B" w:rsidRDefault="00642715" w:rsidP="0064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57BDCB6" w14:textId="5152E755" w:rsidR="00642715" w:rsidRDefault="00642715" w:rsidP="0064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D0959">
              <w:rPr>
                <w:rFonts w:ascii="Angsana New" w:hAnsi="Angsana New"/>
                <w:sz w:val="30"/>
                <w:szCs w:val="30"/>
              </w:rPr>
              <w:t>7,026</w:t>
            </w:r>
          </w:p>
        </w:tc>
      </w:tr>
      <w:tr w:rsidR="00642715" w:rsidRPr="00B0181B" w14:paraId="4738C6EA" w14:textId="77777777" w:rsidTr="00B64E72">
        <w:tc>
          <w:tcPr>
            <w:tcW w:w="5652" w:type="dxa"/>
          </w:tcPr>
          <w:p w14:paraId="107EB964" w14:textId="77777777" w:rsidR="00642715" w:rsidRPr="00B0181B" w:rsidRDefault="00642715" w:rsidP="0064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0181B">
              <w:rPr>
                <w:rFonts w:ascii="Angsana New" w:hAnsi="Angsana New"/>
                <w:sz w:val="30"/>
                <w:szCs w:val="30"/>
              </w:rPr>
              <w:t>Toray International (America) Inc.</w:t>
            </w:r>
          </w:p>
        </w:tc>
        <w:tc>
          <w:tcPr>
            <w:tcW w:w="1800" w:type="dxa"/>
          </w:tcPr>
          <w:p w14:paraId="689ADB83" w14:textId="5DB6F09C" w:rsidR="00642715" w:rsidRPr="00B0181B" w:rsidRDefault="00642715" w:rsidP="0064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2,328</w:t>
            </w:r>
          </w:p>
        </w:tc>
        <w:tc>
          <w:tcPr>
            <w:tcW w:w="270" w:type="dxa"/>
          </w:tcPr>
          <w:p w14:paraId="17E42B8D" w14:textId="77777777" w:rsidR="00642715" w:rsidRPr="00B0181B" w:rsidRDefault="00642715" w:rsidP="0064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7677679" w14:textId="1AFCC383" w:rsidR="00642715" w:rsidRPr="00B0181B" w:rsidRDefault="00642715" w:rsidP="0064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42715" w:rsidRPr="00B0181B" w14:paraId="1CED8A85" w14:textId="77777777" w:rsidTr="00B64E72">
        <w:tc>
          <w:tcPr>
            <w:tcW w:w="5652" w:type="dxa"/>
          </w:tcPr>
          <w:p w14:paraId="6833D95F" w14:textId="7C326125" w:rsidR="00642715" w:rsidRPr="00B0181B" w:rsidRDefault="00FF78A5" w:rsidP="0064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="00642715" w:rsidRPr="00B0181B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826ED9A" w14:textId="4E397D8B" w:rsidR="00642715" w:rsidRPr="00B0181B" w:rsidRDefault="00642715" w:rsidP="0064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1,912</w:t>
            </w:r>
          </w:p>
        </w:tc>
        <w:tc>
          <w:tcPr>
            <w:tcW w:w="270" w:type="dxa"/>
          </w:tcPr>
          <w:p w14:paraId="7875E97C" w14:textId="77777777" w:rsidR="00642715" w:rsidRPr="00B0181B" w:rsidRDefault="00642715" w:rsidP="0064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E8B3142" w14:textId="0D76473A" w:rsidR="00642715" w:rsidRPr="00B0181B" w:rsidRDefault="00642715" w:rsidP="0064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659</w:t>
            </w:r>
          </w:p>
        </w:tc>
      </w:tr>
      <w:tr w:rsidR="00642715" w:rsidRPr="00B0181B" w14:paraId="7FB8F802" w14:textId="77777777" w:rsidTr="00B64E72">
        <w:tc>
          <w:tcPr>
            <w:tcW w:w="5652" w:type="dxa"/>
          </w:tcPr>
          <w:p w14:paraId="42659D7C" w14:textId="77777777" w:rsidR="00642715" w:rsidRPr="00B0181B" w:rsidRDefault="00642715" w:rsidP="0064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F577CAE" w14:textId="2400D0B7" w:rsidR="00642715" w:rsidRPr="00510E49" w:rsidRDefault="00A56BFF" w:rsidP="0064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325,883</w:t>
            </w:r>
          </w:p>
        </w:tc>
        <w:tc>
          <w:tcPr>
            <w:tcW w:w="270" w:type="dxa"/>
          </w:tcPr>
          <w:p w14:paraId="6A5708DC" w14:textId="77777777" w:rsidR="00642715" w:rsidRPr="00510E49" w:rsidRDefault="00642715" w:rsidP="0064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7FBBE1C" w14:textId="7F0A3CDE" w:rsidR="00642715" w:rsidRPr="00510E49" w:rsidRDefault="00642715" w:rsidP="0064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0E49">
              <w:rPr>
                <w:rFonts w:ascii="Angsana New" w:hAnsi="Angsana New"/>
                <w:b/>
                <w:bCs/>
                <w:sz w:val="30"/>
                <w:szCs w:val="30"/>
              </w:rPr>
              <w:t>430,859</w:t>
            </w:r>
          </w:p>
        </w:tc>
      </w:tr>
      <w:tr w:rsidR="00642715" w:rsidRPr="00B0181B" w14:paraId="60ABE8DE" w14:textId="77777777" w:rsidTr="00976684">
        <w:tc>
          <w:tcPr>
            <w:tcW w:w="5652" w:type="dxa"/>
          </w:tcPr>
          <w:p w14:paraId="5FE7C61D" w14:textId="77777777" w:rsidR="00642715" w:rsidRPr="00B0181B" w:rsidRDefault="00642715" w:rsidP="0064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59A83068" w14:textId="1525F4F6" w:rsidR="00642715" w:rsidRPr="00B0181B" w:rsidRDefault="00642715" w:rsidP="0064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328,132</w:t>
            </w:r>
          </w:p>
        </w:tc>
        <w:tc>
          <w:tcPr>
            <w:tcW w:w="270" w:type="dxa"/>
          </w:tcPr>
          <w:p w14:paraId="2455F8E0" w14:textId="77777777" w:rsidR="00642715" w:rsidRPr="00B0181B" w:rsidRDefault="00642715" w:rsidP="0064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1395CDB" w14:textId="6B8E7FC0" w:rsidR="00642715" w:rsidRPr="00B0181B" w:rsidRDefault="00642715" w:rsidP="0064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435,993</w:t>
            </w:r>
          </w:p>
        </w:tc>
      </w:tr>
    </w:tbl>
    <w:p w14:paraId="65D302D3" w14:textId="77777777" w:rsidR="001C25B9" w:rsidRDefault="001C25B9" w:rsidP="00C154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</w:p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52"/>
        <w:gridCol w:w="1800"/>
        <w:gridCol w:w="270"/>
        <w:gridCol w:w="1620"/>
      </w:tblGrid>
      <w:tr w:rsidR="00A33770" w:rsidRPr="003454FC" w14:paraId="39CF36AA" w14:textId="77777777" w:rsidTr="00642715">
        <w:tc>
          <w:tcPr>
            <w:tcW w:w="5652" w:type="dxa"/>
          </w:tcPr>
          <w:p w14:paraId="57BD4E40" w14:textId="21B77EA9" w:rsidR="00A33770" w:rsidRPr="003002FE" w:rsidRDefault="00A33770" w:rsidP="00A33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3002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</w:t>
            </w:r>
            <w:r w:rsidR="00FB35A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หมุนเวียน</w:t>
            </w:r>
            <w:r w:rsidRPr="003002F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800" w:type="dxa"/>
          </w:tcPr>
          <w:p w14:paraId="146FCCDD" w14:textId="5AD0D816" w:rsidR="00A33770" w:rsidRPr="003454FC" w:rsidRDefault="00A33770" w:rsidP="00A33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12E512" w14:textId="77777777" w:rsidR="00A33770" w:rsidRPr="003454FC" w:rsidRDefault="00A33770" w:rsidP="00A33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FEAB284" w14:textId="4C54586B" w:rsidR="00A33770" w:rsidRPr="003454FC" w:rsidRDefault="00A33770" w:rsidP="00A33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3770" w:rsidRPr="003454FC" w14:paraId="44B0F563" w14:textId="77777777" w:rsidTr="00642715">
        <w:tc>
          <w:tcPr>
            <w:tcW w:w="5652" w:type="dxa"/>
          </w:tcPr>
          <w:p w14:paraId="5D70E0E3" w14:textId="77777777" w:rsidR="00A33770" w:rsidRPr="009006C2" w:rsidRDefault="00A33770" w:rsidP="00A33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val="th-TH"/>
              </w:rPr>
            </w:pPr>
          </w:p>
        </w:tc>
        <w:tc>
          <w:tcPr>
            <w:tcW w:w="3690" w:type="dxa"/>
            <w:gridSpan w:val="3"/>
          </w:tcPr>
          <w:p w14:paraId="4E704918" w14:textId="18FEAE51" w:rsidR="00A33770" w:rsidRPr="009006C2" w:rsidRDefault="00A33770" w:rsidP="00A33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93"/>
              <w:jc w:val="center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</w:tr>
      <w:tr w:rsidR="00A33770" w:rsidRPr="003454FC" w14:paraId="499D73FA" w14:textId="77777777" w:rsidTr="00642715">
        <w:tc>
          <w:tcPr>
            <w:tcW w:w="5652" w:type="dxa"/>
          </w:tcPr>
          <w:p w14:paraId="53C29E5F" w14:textId="77777777" w:rsidR="00A33770" w:rsidRPr="003454FC" w:rsidRDefault="00A33770" w:rsidP="00A33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54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800" w:type="dxa"/>
          </w:tcPr>
          <w:p w14:paraId="6C428052" w14:textId="77777777" w:rsidR="00A33770" w:rsidRPr="003454FC" w:rsidRDefault="00A33770" w:rsidP="00A33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41B383" w14:textId="77777777" w:rsidR="00A33770" w:rsidRPr="003454FC" w:rsidRDefault="00A33770" w:rsidP="00A33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9908DD1" w14:textId="77777777" w:rsidR="00A33770" w:rsidRPr="003454FC" w:rsidRDefault="00A33770" w:rsidP="00A33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3770" w:rsidRPr="003454FC" w14:paraId="44613C77" w14:textId="77777777" w:rsidTr="00642715">
        <w:tc>
          <w:tcPr>
            <w:tcW w:w="5652" w:type="dxa"/>
          </w:tcPr>
          <w:p w14:paraId="38770A9F" w14:textId="77777777" w:rsidR="00A33770" w:rsidRPr="003454FC" w:rsidRDefault="00A33770" w:rsidP="00A33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4FC">
              <w:rPr>
                <w:rFonts w:ascii="Angsana New" w:hAnsi="Angsana New"/>
                <w:sz w:val="30"/>
                <w:szCs w:val="30"/>
              </w:rPr>
              <w:t>Toray Industries, Inc.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9DF5692" w14:textId="0AA87447" w:rsidR="00A33770" w:rsidRPr="003454FC" w:rsidRDefault="00642715" w:rsidP="0064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2,383</w:t>
            </w:r>
          </w:p>
        </w:tc>
        <w:tc>
          <w:tcPr>
            <w:tcW w:w="270" w:type="dxa"/>
          </w:tcPr>
          <w:p w14:paraId="1808EC98" w14:textId="77777777" w:rsidR="00A33770" w:rsidRPr="003454FC" w:rsidRDefault="00A33770" w:rsidP="00A33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969369F" w14:textId="2058C4C3" w:rsidR="00A33770" w:rsidRPr="003454FC" w:rsidRDefault="00A33770" w:rsidP="0064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573</w:t>
            </w:r>
          </w:p>
        </w:tc>
      </w:tr>
      <w:tr w:rsidR="00A33770" w:rsidRPr="003454FC" w14:paraId="7AEF3F78" w14:textId="77777777" w:rsidTr="00642715">
        <w:tc>
          <w:tcPr>
            <w:tcW w:w="5652" w:type="dxa"/>
          </w:tcPr>
          <w:p w14:paraId="61597EBD" w14:textId="7720195E" w:rsidR="00A33770" w:rsidRPr="009006C2" w:rsidRDefault="002B503E" w:rsidP="002B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9006C2">
              <w:rPr>
                <w:rFonts w:ascii="Angsana New" w:hAnsi="Angsana New"/>
                <w:b/>
                <w:bCs/>
                <w:sz w:val="16"/>
                <w:szCs w:val="16"/>
              </w:rPr>
              <w:tab/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1600CE0" w14:textId="77777777" w:rsidR="00A33770" w:rsidRPr="009006C2" w:rsidRDefault="00A33770" w:rsidP="0064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CDABCA7" w14:textId="77777777" w:rsidR="00A33770" w:rsidRPr="009006C2" w:rsidRDefault="00A33770" w:rsidP="00A33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E840CE4" w14:textId="77777777" w:rsidR="00A33770" w:rsidRPr="009006C2" w:rsidRDefault="00A33770" w:rsidP="0064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33770" w:rsidRPr="003454FC" w14:paraId="51868FF6" w14:textId="77777777" w:rsidTr="00642715">
        <w:tc>
          <w:tcPr>
            <w:tcW w:w="5652" w:type="dxa"/>
          </w:tcPr>
          <w:p w14:paraId="4762EB16" w14:textId="77777777" w:rsidR="00A33770" w:rsidRPr="003454FC" w:rsidRDefault="00A33770" w:rsidP="00A33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54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800" w:type="dxa"/>
          </w:tcPr>
          <w:p w14:paraId="38E174A6" w14:textId="77777777" w:rsidR="00A33770" w:rsidRPr="003454FC" w:rsidRDefault="00A33770" w:rsidP="0064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44CCFC" w14:textId="77777777" w:rsidR="00A33770" w:rsidRPr="003454FC" w:rsidRDefault="00A33770" w:rsidP="00A33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678C0BB" w14:textId="77777777" w:rsidR="00A33770" w:rsidRPr="003454FC" w:rsidRDefault="00A33770" w:rsidP="0064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3770" w:rsidRPr="003454FC" w14:paraId="66A101EB" w14:textId="77777777" w:rsidTr="00642715">
        <w:tc>
          <w:tcPr>
            <w:tcW w:w="5652" w:type="dxa"/>
          </w:tcPr>
          <w:p w14:paraId="324DBBE4" w14:textId="77777777" w:rsidR="00A33770" w:rsidRPr="003454FC" w:rsidRDefault="00A33770" w:rsidP="00A33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454FC">
              <w:rPr>
                <w:rFonts w:ascii="Angsana New" w:hAnsi="Angsana New"/>
                <w:sz w:val="30"/>
                <w:szCs w:val="30"/>
                <w:cs/>
              </w:rPr>
              <w:t>บริษัท ไทยโทเรซินเทติคส์ จำกัด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B2DE667" w14:textId="68A8E91E" w:rsidR="00A33770" w:rsidRPr="003454FC" w:rsidRDefault="00642715" w:rsidP="0064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ECEFAF" w14:textId="77777777" w:rsidR="00A33770" w:rsidRPr="003454FC" w:rsidRDefault="00A33770" w:rsidP="00A33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EB3E690" w14:textId="608A4983" w:rsidR="00A33770" w:rsidRPr="003454FC" w:rsidRDefault="00A33770" w:rsidP="0064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  <w:tr w:rsidR="00D9264E" w:rsidRPr="003454FC" w14:paraId="16B73DE6" w14:textId="77777777" w:rsidTr="00D9264E">
        <w:trPr>
          <w:trHeight w:val="298"/>
        </w:trPr>
        <w:tc>
          <w:tcPr>
            <w:tcW w:w="5652" w:type="dxa"/>
          </w:tcPr>
          <w:p w14:paraId="3F055BD9" w14:textId="77777777" w:rsidR="00D9264E" w:rsidRPr="00D9264E" w:rsidRDefault="00D9264E" w:rsidP="00D92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00" w:type="dxa"/>
          </w:tcPr>
          <w:p w14:paraId="4BA16F65" w14:textId="77777777" w:rsidR="00D9264E" w:rsidRPr="00D9264E" w:rsidRDefault="00D9264E" w:rsidP="00D92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decimal" w:pos="106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B3B59A6" w14:textId="77777777" w:rsidR="00D9264E" w:rsidRPr="00D9264E" w:rsidRDefault="00D9264E" w:rsidP="00D92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decimal" w:pos="106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620" w:type="dxa"/>
          </w:tcPr>
          <w:p w14:paraId="7EEAF49E" w14:textId="77777777" w:rsidR="00D9264E" w:rsidRPr="00D9264E" w:rsidRDefault="00D9264E" w:rsidP="00D92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decimal" w:pos="12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6316DA" w:rsidRPr="003454FC" w14:paraId="17EC2406" w14:textId="77777777" w:rsidTr="00642715">
        <w:tc>
          <w:tcPr>
            <w:tcW w:w="5652" w:type="dxa"/>
          </w:tcPr>
          <w:p w14:paraId="53AA2C13" w14:textId="77777777" w:rsidR="006316DA" w:rsidRPr="003454FC" w:rsidRDefault="006316DA" w:rsidP="009C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  <w:tab w:val="decimal" w:pos="108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54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800" w:type="dxa"/>
          </w:tcPr>
          <w:p w14:paraId="4269BFFA" w14:textId="77777777" w:rsidR="006316DA" w:rsidRPr="003454FC" w:rsidRDefault="006316DA" w:rsidP="0064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F6A2F3" w14:textId="77777777" w:rsidR="006316DA" w:rsidRPr="003454FC" w:rsidRDefault="006316DA" w:rsidP="009C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9D628E8" w14:textId="77777777" w:rsidR="006316DA" w:rsidRPr="003454FC" w:rsidRDefault="006316DA" w:rsidP="0064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58AD" w:rsidRPr="003454FC" w14:paraId="578F519C" w14:textId="77777777" w:rsidTr="00642715">
        <w:tc>
          <w:tcPr>
            <w:tcW w:w="5652" w:type="dxa"/>
          </w:tcPr>
          <w:p w14:paraId="1A6DDC4B" w14:textId="3A7DE98C" w:rsidR="008758AD" w:rsidRPr="003454FC" w:rsidRDefault="008758AD" w:rsidP="0087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  <w:tab w:val="decimal" w:pos="108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2892">
              <w:rPr>
                <w:rFonts w:ascii="Angsana New" w:hAnsi="Angsana New"/>
                <w:sz w:val="30"/>
                <w:szCs w:val="30"/>
                <w:cs/>
              </w:rPr>
              <w:t>บริษัท ไทยโทเรเท็กซ์ไทล์ มิลลส์ จำกัด  (มหาชน)</w:t>
            </w:r>
            <w:r w:rsidRPr="00DD6E81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800" w:type="dxa"/>
          </w:tcPr>
          <w:p w14:paraId="03A8E20C" w14:textId="0B7568EB" w:rsidR="008758AD" w:rsidRPr="003454FC" w:rsidRDefault="008758AD" w:rsidP="0087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1,071</w:t>
            </w:r>
          </w:p>
        </w:tc>
        <w:tc>
          <w:tcPr>
            <w:tcW w:w="270" w:type="dxa"/>
          </w:tcPr>
          <w:p w14:paraId="00F48DB3" w14:textId="77777777" w:rsidR="008758AD" w:rsidRPr="003454FC" w:rsidRDefault="008758AD" w:rsidP="0087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0ECCD5D" w14:textId="3246B6AB" w:rsidR="008758AD" w:rsidRPr="003454FC" w:rsidRDefault="008758AD" w:rsidP="0087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E2892">
              <w:rPr>
                <w:rFonts w:ascii="Angsana New" w:hAnsi="Angsana New"/>
                <w:sz w:val="30"/>
                <w:szCs w:val="30"/>
              </w:rPr>
              <w:t>975</w:t>
            </w:r>
          </w:p>
        </w:tc>
      </w:tr>
      <w:tr w:rsidR="008758AD" w:rsidRPr="003454FC" w14:paraId="4BDCB253" w14:textId="77777777" w:rsidTr="00642715">
        <w:tc>
          <w:tcPr>
            <w:tcW w:w="5652" w:type="dxa"/>
          </w:tcPr>
          <w:p w14:paraId="592EC88E" w14:textId="77777777" w:rsidR="008758AD" w:rsidRPr="003454FC" w:rsidRDefault="008758AD" w:rsidP="0087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454FC">
              <w:rPr>
                <w:rFonts w:ascii="Angsana New" w:hAnsi="Angsana New"/>
                <w:sz w:val="30"/>
                <w:szCs w:val="30"/>
              </w:rPr>
              <w:t>Toray Sakai Weaving &amp; Dyeing (Nantong) Co., Ltd.</w:t>
            </w:r>
          </w:p>
        </w:tc>
        <w:tc>
          <w:tcPr>
            <w:tcW w:w="1800" w:type="dxa"/>
          </w:tcPr>
          <w:p w14:paraId="72D0C946" w14:textId="2897721E" w:rsidR="008758AD" w:rsidRPr="003454FC" w:rsidRDefault="008758AD" w:rsidP="0087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C66C87" w14:textId="77777777" w:rsidR="008758AD" w:rsidRPr="003454FC" w:rsidRDefault="008758AD" w:rsidP="0087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D3E58AD" w14:textId="6188EED1" w:rsidR="008758AD" w:rsidRPr="003454FC" w:rsidRDefault="008758AD" w:rsidP="0087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5,091</w:t>
            </w:r>
          </w:p>
        </w:tc>
      </w:tr>
      <w:tr w:rsidR="008758AD" w:rsidRPr="003454FC" w14:paraId="2BCB801A" w14:textId="77777777" w:rsidTr="00642715">
        <w:tc>
          <w:tcPr>
            <w:tcW w:w="5652" w:type="dxa"/>
          </w:tcPr>
          <w:p w14:paraId="4AE6DCB2" w14:textId="457B7604" w:rsidR="008758AD" w:rsidRPr="003454FC" w:rsidRDefault="00FF78A5" w:rsidP="0087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="008758AD" w:rsidRPr="003454FC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5AD6C96" w14:textId="29CF34A0" w:rsidR="008758AD" w:rsidRPr="003454FC" w:rsidRDefault="008758AD" w:rsidP="0087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1,196</w:t>
            </w:r>
          </w:p>
        </w:tc>
        <w:tc>
          <w:tcPr>
            <w:tcW w:w="270" w:type="dxa"/>
          </w:tcPr>
          <w:p w14:paraId="392B7AC1" w14:textId="77777777" w:rsidR="008758AD" w:rsidRPr="003454FC" w:rsidRDefault="008758AD" w:rsidP="0087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41103CC" w14:textId="11E8EA22" w:rsidR="008758AD" w:rsidRPr="003454FC" w:rsidRDefault="008758AD" w:rsidP="0087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1,417</w:t>
            </w:r>
          </w:p>
        </w:tc>
      </w:tr>
      <w:tr w:rsidR="008758AD" w:rsidRPr="003454FC" w14:paraId="51EAB586" w14:textId="77777777" w:rsidTr="00642715">
        <w:tc>
          <w:tcPr>
            <w:tcW w:w="5652" w:type="dxa"/>
          </w:tcPr>
          <w:p w14:paraId="38FE3ADD" w14:textId="77777777" w:rsidR="008758AD" w:rsidRPr="003454FC" w:rsidRDefault="008758AD" w:rsidP="0087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0C250CD3" w14:textId="0D22BA84" w:rsidR="008758AD" w:rsidRPr="003454FC" w:rsidRDefault="008758AD" w:rsidP="0087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2,267</w:t>
            </w:r>
          </w:p>
        </w:tc>
        <w:tc>
          <w:tcPr>
            <w:tcW w:w="270" w:type="dxa"/>
          </w:tcPr>
          <w:p w14:paraId="0469BAA5" w14:textId="77777777" w:rsidR="008758AD" w:rsidRPr="003454FC" w:rsidRDefault="008758AD" w:rsidP="0087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72A0410" w14:textId="32720CA4" w:rsidR="008758AD" w:rsidRPr="003454FC" w:rsidRDefault="008758AD" w:rsidP="0087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7,483</w:t>
            </w:r>
          </w:p>
        </w:tc>
      </w:tr>
      <w:tr w:rsidR="008758AD" w:rsidRPr="003454FC" w14:paraId="24145325" w14:textId="77777777" w:rsidTr="00976684">
        <w:tc>
          <w:tcPr>
            <w:tcW w:w="5652" w:type="dxa"/>
          </w:tcPr>
          <w:p w14:paraId="3442BC1C" w14:textId="77777777" w:rsidR="008758AD" w:rsidRPr="003454FC" w:rsidRDefault="008758AD" w:rsidP="0087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54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7F373D42" w14:textId="159D244C" w:rsidR="008758AD" w:rsidRPr="003454FC" w:rsidRDefault="008758AD" w:rsidP="0087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4,650</w:t>
            </w:r>
          </w:p>
        </w:tc>
        <w:tc>
          <w:tcPr>
            <w:tcW w:w="270" w:type="dxa"/>
          </w:tcPr>
          <w:p w14:paraId="05360AEF" w14:textId="77777777" w:rsidR="008758AD" w:rsidRPr="003454FC" w:rsidRDefault="008758AD" w:rsidP="0087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54E3357" w14:textId="4795C7B1" w:rsidR="008758AD" w:rsidRPr="003454FC" w:rsidRDefault="008758AD" w:rsidP="0087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8,065</w:t>
            </w:r>
          </w:p>
        </w:tc>
      </w:tr>
    </w:tbl>
    <w:p w14:paraId="3AC6714F" w14:textId="77777777" w:rsidR="008065DF" w:rsidRDefault="008065DF" w:rsidP="00944B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sz w:val="10"/>
          <w:szCs w:val="10"/>
        </w:rPr>
      </w:pPr>
    </w:p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52"/>
        <w:gridCol w:w="1800"/>
        <w:gridCol w:w="270"/>
        <w:gridCol w:w="1620"/>
      </w:tblGrid>
      <w:tr w:rsidR="00C36E28" w14:paraId="563A96B4" w14:textId="77777777" w:rsidTr="00C36E28">
        <w:tc>
          <w:tcPr>
            <w:tcW w:w="5652" w:type="dxa"/>
          </w:tcPr>
          <w:p w14:paraId="79E3812B" w14:textId="77777777" w:rsidR="00C36E28" w:rsidRPr="00C52C41" w:rsidRDefault="00C36E28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  <w:vMerge w:val="restart"/>
          </w:tcPr>
          <w:p w14:paraId="27DF4DDA" w14:textId="77777777" w:rsidR="00C36E28" w:rsidRPr="00C52C41" w:rsidRDefault="00C36E28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9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3CBA6828" w14:textId="77777777" w:rsidR="00C36E28" w:rsidRDefault="00C36E28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6E28" w14:paraId="4B752B4C" w14:textId="77777777" w:rsidTr="00C36E28">
        <w:tc>
          <w:tcPr>
            <w:tcW w:w="5652" w:type="dxa"/>
          </w:tcPr>
          <w:p w14:paraId="20B45EDE" w14:textId="77777777" w:rsidR="00C36E28" w:rsidRPr="00C52C41" w:rsidRDefault="00C36E28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  <w:vMerge/>
          </w:tcPr>
          <w:p w14:paraId="42A83E91" w14:textId="77777777" w:rsidR="00C36E28" w:rsidRDefault="00C36E28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36E28" w14:paraId="1B70FC41" w14:textId="77777777" w:rsidTr="00C36E28">
        <w:tc>
          <w:tcPr>
            <w:tcW w:w="5652" w:type="dxa"/>
          </w:tcPr>
          <w:p w14:paraId="690AEEA7" w14:textId="77777777" w:rsidR="00C36E28" w:rsidRPr="00C52C41" w:rsidRDefault="00C36E28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3727A05" w14:textId="77777777" w:rsidR="00C36E28" w:rsidRDefault="00C36E28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14:paraId="39C00D99" w14:textId="77777777" w:rsidR="00C36E28" w:rsidRPr="003454FC" w:rsidRDefault="00C36E28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7D6831F" w14:textId="77777777" w:rsidR="00C36E28" w:rsidRDefault="00C36E28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</w:tr>
      <w:tr w:rsidR="00C36E28" w:rsidRPr="003454FC" w14:paraId="5F24585A" w14:textId="77777777" w:rsidTr="00C36E28">
        <w:tc>
          <w:tcPr>
            <w:tcW w:w="5652" w:type="dxa"/>
          </w:tcPr>
          <w:p w14:paraId="588A01BC" w14:textId="12138A65" w:rsidR="00C36E28" w:rsidRPr="00C52C41" w:rsidRDefault="00C36E28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3002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1800" w:type="dxa"/>
          </w:tcPr>
          <w:p w14:paraId="41716502" w14:textId="77777777" w:rsidR="00C36E28" w:rsidRPr="003454FC" w:rsidRDefault="00C36E28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14:paraId="363CE428" w14:textId="77777777" w:rsidR="00C36E28" w:rsidRPr="003454FC" w:rsidRDefault="00C36E28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909919F" w14:textId="67A43F2D" w:rsidR="00C36E28" w:rsidRPr="003454FC" w:rsidRDefault="00C36E28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C36E28" w:rsidRPr="00C52C41" w14:paraId="1AA7EA87" w14:textId="77777777" w:rsidTr="00C36E28">
        <w:tc>
          <w:tcPr>
            <w:tcW w:w="5652" w:type="dxa"/>
          </w:tcPr>
          <w:p w14:paraId="105E5B80" w14:textId="77777777" w:rsidR="00C36E28" w:rsidRPr="00C52C41" w:rsidRDefault="00C36E28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0EE8F912" w14:textId="77777777" w:rsidR="00C36E28" w:rsidRPr="00C52C41" w:rsidRDefault="00C36E28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9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43A27" w:rsidRPr="00C52C41" w14:paraId="1D7A6CBA" w14:textId="77777777" w:rsidTr="00C36E28">
        <w:tc>
          <w:tcPr>
            <w:tcW w:w="5652" w:type="dxa"/>
          </w:tcPr>
          <w:p w14:paraId="6F6257B1" w14:textId="77777777" w:rsidR="00843A27" w:rsidRPr="00C52C41" w:rsidRDefault="00843A27" w:rsidP="0084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800" w:type="dxa"/>
          </w:tcPr>
          <w:p w14:paraId="2ACB1C2F" w14:textId="77777777" w:rsidR="00843A27" w:rsidRPr="00F2760C" w:rsidRDefault="00843A27" w:rsidP="0084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exact"/>
              <w:ind w:right="7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D050CB7" w14:textId="77777777" w:rsidR="00843A27" w:rsidRPr="00C52C41" w:rsidRDefault="00843A27" w:rsidP="0084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5C5B9EC" w14:textId="77777777" w:rsidR="00843A27" w:rsidRPr="00F2760C" w:rsidRDefault="00843A27" w:rsidP="0084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exact"/>
              <w:ind w:right="7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33770" w:rsidRPr="00C52C41" w14:paraId="2D6B5CF3" w14:textId="77777777" w:rsidTr="00C36E28">
        <w:tc>
          <w:tcPr>
            <w:tcW w:w="5652" w:type="dxa"/>
          </w:tcPr>
          <w:p w14:paraId="7CA9D4D0" w14:textId="77777777" w:rsidR="00A33770" w:rsidRPr="00C52C41" w:rsidRDefault="00A33770" w:rsidP="00A33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 ไทยโทเรซินเทติคส์ จำกัด</w:t>
            </w:r>
          </w:p>
        </w:tc>
        <w:tc>
          <w:tcPr>
            <w:tcW w:w="1800" w:type="dxa"/>
          </w:tcPr>
          <w:p w14:paraId="1A562713" w14:textId="6C333BA9" w:rsidR="00A33770" w:rsidRPr="002E4B05" w:rsidRDefault="00371E5B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4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180,800</w:t>
            </w:r>
          </w:p>
        </w:tc>
        <w:tc>
          <w:tcPr>
            <w:tcW w:w="270" w:type="dxa"/>
          </w:tcPr>
          <w:p w14:paraId="7625D2F3" w14:textId="77777777" w:rsidR="00A33770" w:rsidRPr="00C52C41" w:rsidRDefault="00A33770" w:rsidP="00A33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34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41AA652" w14:textId="5CD962A8" w:rsidR="00A33770" w:rsidRPr="002E4B05" w:rsidRDefault="00A33770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2"/>
              </w:tabs>
              <w:spacing w:line="34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111,076</w:t>
            </w:r>
          </w:p>
        </w:tc>
      </w:tr>
      <w:tr w:rsidR="00A33770" w:rsidRPr="00C52C41" w14:paraId="5F7440E0" w14:textId="77777777" w:rsidTr="00C36E28">
        <w:trPr>
          <w:trHeight w:val="289"/>
        </w:trPr>
        <w:tc>
          <w:tcPr>
            <w:tcW w:w="5652" w:type="dxa"/>
          </w:tcPr>
          <w:p w14:paraId="0AD9A2DC" w14:textId="77777777" w:rsidR="00A33770" w:rsidRPr="00843A27" w:rsidRDefault="00A33770" w:rsidP="00A33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16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A497776" w14:textId="77777777" w:rsidR="00A33770" w:rsidRPr="00843A27" w:rsidRDefault="00A33770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1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78C3C8" w14:textId="77777777" w:rsidR="00A33770" w:rsidRPr="00843A27" w:rsidRDefault="00A33770" w:rsidP="00A33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1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6FBA84B" w14:textId="77777777" w:rsidR="00A33770" w:rsidRPr="00843A27" w:rsidRDefault="00A33770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2"/>
              </w:tabs>
              <w:spacing w:line="1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3770" w:rsidRPr="00C52C41" w14:paraId="45CCC32D" w14:textId="77777777" w:rsidTr="00C36E28">
        <w:tc>
          <w:tcPr>
            <w:tcW w:w="5652" w:type="dxa"/>
          </w:tcPr>
          <w:p w14:paraId="09E9C657" w14:textId="77777777" w:rsidR="00A33770" w:rsidRPr="00C52C41" w:rsidRDefault="00A33770" w:rsidP="00A33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800" w:type="dxa"/>
          </w:tcPr>
          <w:p w14:paraId="686ABFD6" w14:textId="77777777" w:rsidR="00A33770" w:rsidRPr="00C52C41" w:rsidRDefault="00A33770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4E527A" w14:textId="77777777" w:rsidR="00A33770" w:rsidRPr="00C52C41" w:rsidRDefault="00A33770" w:rsidP="00A33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1BEF513" w14:textId="77777777" w:rsidR="00A33770" w:rsidRPr="00C52C41" w:rsidRDefault="00A33770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3770" w:rsidRPr="00C52C41" w14:paraId="01EC9201" w14:textId="77777777" w:rsidTr="00C36E28">
        <w:tc>
          <w:tcPr>
            <w:tcW w:w="5652" w:type="dxa"/>
          </w:tcPr>
          <w:p w14:paraId="5B687721" w14:textId="77777777" w:rsidR="00A33770" w:rsidRPr="00DD6E81" w:rsidRDefault="00A33770" w:rsidP="00A33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DD6E81">
              <w:rPr>
                <w:rFonts w:ascii="Angsana New" w:hAnsi="Angsana New"/>
                <w:sz w:val="30"/>
                <w:szCs w:val="30"/>
              </w:rPr>
              <w:t>Toray International, Inc.</w:t>
            </w:r>
          </w:p>
        </w:tc>
        <w:tc>
          <w:tcPr>
            <w:tcW w:w="1800" w:type="dxa"/>
          </w:tcPr>
          <w:p w14:paraId="51AF0866" w14:textId="0484A860" w:rsidR="00A33770" w:rsidRPr="002E4B05" w:rsidRDefault="00371E5B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419,624</w:t>
            </w:r>
          </w:p>
        </w:tc>
        <w:tc>
          <w:tcPr>
            <w:tcW w:w="270" w:type="dxa"/>
          </w:tcPr>
          <w:p w14:paraId="42E221F9" w14:textId="77777777" w:rsidR="00A33770" w:rsidRPr="00C52C41" w:rsidRDefault="00A33770" w:rsidP="00A33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83E1D07" w14:textId="2384E7A9" w:rsidR="00A33770" w:rsidRPr="002E4B05" w:rsidRDefault="00A33770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372,485</w:t>
            </w:r>
          </w:p>
        </w:tc>
      </w:tr>
      <w:tr w:rsidR="00A33770" w:rsidRPr="00C52C41" w14:paraId="398EE712" w14:textId="77777777" w:rsidTr="00C36E28">
        <w:tc>
          <w:tcPr>
            <w:tcW w:w="5652" w:type="dxa"/>
          </w:tcPr>
          <w:p w14:paraId="6BA9D899" w14:textId="49268955" w:rsidR="00A33770" w:rsidRPr="00DD6E81" w:rsidRDefault="00A33770" w:rsidP="00A33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Chori Co., Ltd.</w:t>
            </w:r>
          </w:p>
        </w:tc>
        <w:tc>
          <w:tcPr>
            <w:tcW w:w="1800" w:type="dxa"/>
          </w:tcPr>
          <w:p w14:paraId="6DE7542D" w14:textId="703C2697" w:rsidR="00A33770" w:rsidRPr="002E4B05" w:rsidRDefault="00371E5B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9,767</w:t>
            </w:r>
          </w:p>
        </w:tc>
        <w:tc>
          <w:tcPr>
            <w:tcW w:w="270" w:type="dxa"/>
          </w:tcPr>
          <w:p w14:paraId="5E953729" w14:textId="77777777" w:rsidR="00A33770" w:rsidRPr="00C52C41" w:rsidRDefault="00A33770" w:rsidP="00A33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  <w:tab w:val="decimal" w:pos="124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D7200A1" w14:textId="7D360B16" w:rsidR="00A33770" w:rsidRPr="002E4B05" w:rsidRDefault="00A33770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33,024</w:t>
            </w:r>
          </w:p>
        </w:tc>
      </w:tr>
      <w:tr w:rsidR="00A33770" w:rsidRPr="00C52C41" w14:paraId="70FE39D0" w14:textId="77777777" w:rsidTr="00C36E28">
        <w:tc>
          <w:tcPr>
            <w:tcW w:w="5652" w:type="dxa"/>
          </w:tcPr>
          <w:p w14:paraId="3A437B6D" w14:textId="77777777" w:rsidR="00A33770" w:rsidRPr="00DD6E81" w:rsidRDefault="00A33770" w:rsidP="00A33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DD6E81">
              <w:rPr>
                <w:rFonts w:ascii="Angsana New" w:hAnsi="Angsana New"/>
                <w:sz w:val="30"/>
                <w:szCs w:val="30"/>
              </w:rPr>
              <w:t>P.T. Indonesia Toray Synthetics</w:t>
            </w:r>
          </w:p>
        </w:tc>
        <w:tc>
          <w:tcPr>
            <w:tcW w:w="1800" w:type="dxa"/>
          </w:tcPr>
          <w:p w14:paraId="49E2CEED" w14:textId="4EA16624" w:rsidR="00A33770" w:rsidRPr="002E4B05" w:rsidRDefault="00371E5B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9,132</w:t>
            </w:r>
          </w:p>
        </w:tc>
        <w:tc>
          <w:tcPr>
            <w:tcW w:w="270" w:type="dxa"/>
          </w:tcPr>
          <w:p w14:paraId="1D293B22" w14:textId="77777777" w:rsidR="00A33770" w:rsidRPr="00C52C41" w:rsidRDefault="00A33770" w:rsidP="00A33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1CE4371" w14:textId="45CFCF2B" w:rsidR="00A33770" w:rsidRPr="002E4B05" w:rsidRDefault="00A33770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11,008</w:t>
            </w:r>
          </w:p>
        </w:tc>
      </w:tr>
      <w:tr w:rsidR="00A33770" w:rsidRPr="00C52C41" w14:paraId="033F1875" w14:textId="77777777" w:rsidTr="00C36E28">
        <w:tc>
          <w:tcPr>
            <w:tcW w:w="5652" w:type="dxa"/>
          </w:tcPr>
          <w:p w14:paraId="63FCD2C0" w14:textId="77777777" w:rsidR="00A33770" w:rsidRPr="00DD6E81" w:rsidRDefault="00A33770" w:rsidP="00A33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DD6E81">
              <w:rPr>
                <w:rFonts w:ascii="Angsana New" w:hAnsi="Angsana New"/>
                <w:sz w:val="30"/>
                <w:szCs w:val="30"/>
              </w:rPr>
              <w:t>Penfibre Sdn. Berhad</w:t>
            </w:r>
          </w:p>
        </w:tc>
        <w:tc>
          <w:tcPr>
            <w:tcW w:w="1800" w:type="dxa"/>
          </w:tcPr>
          <w:p w14:paraId="752E090E" w14:textId="20D85383" w:rsidR="00A33770" w:rsidRPr="002E4B05" w:rsidRDefault="00371E5B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6,468</w:t>
            </w:r>
          </w:p>
        </w:tc>
        <w:tc>
          <w:tcPr>
            <w:tcW w:w="270" w:type="dxa"/>
          </w:tcPr>
          <w:p w14:paraId="021E6137" w14:textId="77777777" w:rsidR="00A33770" w:rsidRPr="00C52C41" w:rsidRDefault="00A33770" w:rsidP="00A33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28429A9" w14:textId="7D758D0F" w:rsidR="00A33770" w:rsidRPr="002E4B05" w:rsidRDefault="00A33770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7,610</w:t>
            </w:r>
          </w:p>
        </w:tc>
      </w:tr>
      <w:tr w:rsidR="00A33770" w:rsidRPr="00C52C41" w14:paraId="7B69BA5E" w14:textId="77777777" w:rsidTr="00C36E28">
        <w:trPr>
          <w:trHeight w:val="150"/>
        </w:trPr>
        <w:tc>
          <w:tcPr>
            <w:tcW w:w="5652" w:type="dxa"/>
          </w:tcPr>
          <w:p w14:paraId="269A05BD" w14:textId="77777777" w:rsidR="00A33770" w:rsidRPr="00DD6E81" w:rsidRDefault="00A33770" w:rsidP="00A33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DD6E81">
              <w:rPr>
                <w:rFonts w:ascii="Angsana New" w:hAnsi="Angsana New"/>
                <w:sz w:val="30"/>
                <w:szCs w:val="30"/>
              </w:rPr>
              <w:t>P.T. Easterntex</w:t>
            </w:r>
          </w:p>
        </w:tc>
        <w:tc>
          <w:tcPr>
            <w:tcW w:w="1800" w:type="dxa"/>
          </w:tcPr>
          <w:p w14:paraId="7DDAF734" w14:textId="026AE60A" w:rsidR="00A33770" w:rsidRPr="002E4B05" w:rsidRDefault="00371E5B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4A8B0A" w14:textId="77777777" w:rsidR="00A33770" w:rsidRPr="00C52C41" w:rsidRDefault="00A33770" w:rsidP="00A33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AC4CFEE" w14:textId="2F6E9C00" w:rsidR="00A33770" w:rsidRPr="002E4B05" w:rsidRDefault="00A33770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7,110</w:t>
            </w:r>
          </w:p>
        </w:tc>
      </w:tr>
      <w:tr w:rsidR="00A33770" w:rsidRPr="00C52C41" w14:paraId="05DE7191" w14:textId="77777777" w:rsidTr="00C36E28">
        <w:trPr>
          <w:trHeight w:val="152"/>
        </w:trPr>
        <w:tc>
          <w:tcPr>
            <w:tcW w:w="5652" w:type="dxa"/>
          </w:tcPr>
          <w:p w14:paraId="72091C77" w14:textId="2CB2D511" w:rsidR="00A33770" w:rsidRPr="00DD6E81" w:rsidRDefault="00FF78A5" w:rsidP="00A33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="00A33770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800" w:type="dxa"/>
          </w:tcPr>
          <w:p w14:paraId="6295EE8D" w14:textId="73F8BE54" w:rsidR="00A33770" w:rsidRPr="002E4B05" w:rsidRDefault="00371E5B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ED71AA" w14:textId="77777777" w:rsidR="00A33770" w:rsidRPr="00C52C41" w:rsidRDefault="00A33770" w:rsidP="00A33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C2E4374" w14:textId="2D79B7AD" w:rsidR="00A33770" w:rsidRPr="002E4B05" w:rsidRDefault="00A33770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1,953</w:t>
            </w:r>
          </w:p>
        </w:tc>
      </w:tr>
      <w:tr w:rsidR="00A33770" w:rsidRPr="00C52C41" w14:paraId="3FCBCB1B" w14:textId="77777777" w:rsidTr="00C36E28">
        <w:tc>
          <w:tcPr>
            <w:tcW w:w="5652" w:type="dxa"/>
          </w:tcPr>
          <w:p w14:paraId="41B77289" w14:textId="77777777" w:rsidR="00A33770" w:rsidRPr="00C52C41" w:rsidRDefault="00A33770" w:rsidP="00A33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35B1C7B7" w14:textId="28AA9FCB" w:rsidR="00A33770" w:rsidRPr="002E4B05" w:rsidRDefault="00371E5B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444,991</w:t>
            </w:r>
          </w:p>
        </w:tc>
        <w:tc>
          <w:tcPr>
            <w:tcW w:w="270" w:type="dxa"/>
          </w:tcPr>
          <w:p w14:paraId="00477813" w14:textId="77777777" w:rsidR="00A33770" w:rsidRPr="002E4B05" w:rsidRDefault="00A33770" w:rsidP="00A33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50D6140B" w14:textId="51F0FE42" w:rsidR="00A33770" w:rsidRPr="002E4B05" w:rsidRDefault="00A33770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2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433,190</w:t>
            </w:r>
          </w:p>
        </w:tc>
      </w:tr>
      <w:tr w:rsidR="00A33770" w:rsidRPr="00C52C41" w14:paraId="69A92AC3" w14:textId="77777777" w:rsidTr="00C36E28">
        <w:tc>
          <w:tcPr>
            <w:tcW w:w="5652" w:type="dxa"/>
          </w:tcPr>
          <w:p w14:paraId="083B9C42" w14:textId="77777777" w:rsidR="00A33770" w:rsidRPr="00C52C41" w:rsidRDefault="00A33770" w:rsidP="00A33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71E65475" w14:textId="34C0EB37" w:rsidR="00A33770" w:rsidRPr="002E4B05" w:rsidRDefault="00371E5B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625,791</w:t>
            </w:r>
          </w:p>
        </w:tc>
        <w:tc>
          <w:tcPr>
            <w:tcW w:w="270" w:type="dxa"/>
          </w:tcPr>
          <w:p w14:paraId="2C430D75" w14:textId="77777777" w:rsidR="00A33770" w:rsidRPr="002E4B05" w:rsidRDefault="00A33770" w:rsidP="00A33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3680C36" w14:textId="16261B81" w:rsidR="00A33770" w:rsidRPr="002E4B05" w:rsidRDefault="00A33770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2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544,266</w:t>
            </w:r>
          </w:p>
        </w:tc>
      </w:tr>
    </w:tbl>
    <w:p w14:paraId="59D28B0C" w14:textId="77777777" w:rsidR="00843A27" w:rsidRDefault="00843A27" w:rsidP="005A5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52"/>
        <w:gridCol w:w="1800"/>
        <w:gridCol w:w="270"/>
        <w:gridCol w:w="1620"/>
      </w:tblGrid>
      <w:tr w:rsidR="00F96607" w:rsidRPr="00C52C41" w14:paraId="2F41A7DC" w14:textId="77777777" w:rsidTr="00C36E28">
        <w:tc>
          <w:tcPr>
            <w:tcW w:w="5652" w:type="dxa"/>
          </w:tcPr>
          <w:p w14:paraId="5A6BE254" w14:textId="1782D617" w:rsidR="00F96607" w:rsidRPr="00C52C41" w:rsidRDefault="00F96607" w:rsidP="00F96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FB35A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800" w:type="dxa"/>
          </w:tcPr>
          <w:p w14:paraId="77D6A22E" w14:textId="66AF30D1" w:rsidR="00F96607" w:rsidRPr="003454FC" w:rsidRDefault="00F96607" w:rsidP="00F96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18AD9C" w14:textId="77777777" w:rsidR="00F96607" w:rsidRPr="003454FC" w:rsidRDefault="00F96607" w:rsidP="00F96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4DC8E68E" w14:textId="5870490C" w:rsidR="00F96607" w:rsidRPr="003454FC" w:rsidRDefault="00F96607" w:rsidP="00F96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6607" w:rsidRPr="00C52C41" w14:paraId="5F4D7459" w14:textId="77777777" w:rsidTr="00C36E28">
        <w:tc>
          <w:tcPr>
            <w:tcW w:w="5652" w:type="dxa"/>
          </w:tcPr>
          <w:p w14:paraId="04D174F9" w14:textId="77777777" w:rsidR="00F96607" w:rsidRPr="00C52C41" w:rsidRDefault="00F96607" w:rsidP="00F96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728123F5" w14:textId="69F0AB7F" w:rsidR="00F96607" w:rsidRPr="00C52C41" w:rsidRDefault="00F96607" w:rsidP="00F96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9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F96607" w:rsidRPr="00C52C41" w14:paraId="09622DEC" w14:textId="77777777" w:rsidTr="00C36E28">
        <w:tc>
          <w:tcPr>
            <w:tcW w:w="5652" w:type="dxa"/>
          </w:tcPr>
          <w:p w14:paraId="39756E66" w14:textId="77777777" w:rsidR="00F96607" w:rsidRPr="00C52C41" w:rsidRDefault="00F96607" w:rsidP="00F96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800" w:type="dxa"/>
          </w:tcPr>
          <w:p w14:paraId="69190064" w14:textId="77777777" w:rsidR="00F96607" w:rsidRPr="00C52C41" w:rsidRDefault="00F96607" w:rsidP="00F96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30E526" w14:textId="77777777" w:rsidR="00F96607" w:rsidRPr="00C52C41" w:rsidRDefault="00F96607" w:rsidP="00F96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1D3E76E" w14:textId="77777777" w:rsidR="00F96607" w:rsidRPr="00C52C41" w:rsidRDefault="00F96607" w:rsidP="00F96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6607" w:rsidRPr="00C52C41" w14:paraId="0894A25F" w14:textId="77777777" w:rsidTr="00C36E28">
        <w:tc>
          <w:tcPr>
            <w:tcW w:w="5652" w:type="dxa"/>
          </w:tcPr>
          <w:p w14:paraId="16886ABD" w14:textId="4BD60D14" w:rsidR="00F96607" w:rsidRPr="00C52C41" w:rsidRDefault="00F96607" w:rsidP="00F96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Industries, Inc</w:t>
            </w:r>
            <w:r w:rsidR="00531D2E"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A738A63" w14:textId="632848B1" w:rsidR="00F96607" w:rsidRPr="00C52C41" w:rsidRDefault="00C36E28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32,493</w:t>
            </w:r>
          </w:p>
        </w:tc>
        <w:tc>
          <w:tcPr>
            <w:tcW w:w="270" w:type="dxa"/>
          </w:tcPr>
          <w:p w14:paraId="0D90B483" w14:textId="77777777" w:rsidR="00F96607" w:rsidRPr="00C52C41" w:rsidRDefault="00F96607" w:rsidP="00F96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369B014" w14:textId="0AB1AA18" w:rsidR="00F96607" w:rsidRPr="00C52C41" w:rsidRDefault="00F96607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27,343</w:t>
            </w:r>
          </w:p>
        </w:tc>
      </w:tr>
      <w:tr w:rsidR="00D9264E" w:rsidRPr="00C52C41" w14:paraId="5A8CDA43" w14:textId="77777777" w:rsidTr="00D9264E">
        <w:tc>
          <w:tcPr>
            <w:tcW w:w="5652" w:type="dxa"/>
          </w:tcPr>
          <w:p w14:paraId="660F22F5" w14:textId="77777777" w:rsidR="00D9264E" w:rsidRPr="00C52C41" w:rsidRDefault="00D9264E" w:rsidP="00F96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DBCFFBF" w14:textId="77777777" w:rsidR="00D9264E" w:rsidRDefault="00D9264E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6AC2E10" w14:textId="77777777" w:rsidR="00D9264E" w:rsidRPr="00C52C41" w:rsidRDefault="00D9264E" w:rsidP="00F96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66FD00A" w14:textId="77777777" w:rsidR="00D9264E" w:rsidRDefault="00D9264E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96607" w:rsidRPr="00C52C41" w14:paraId="679ED85E" w14:textId="77777777" w:rsidTr="00D9264E">
        <w:tc>
          <w:tcPr>
            <w:tcW w:w="5652" w:type="dxa"/>
          </w:tcPr>
          <w:p w14:paraId="4925C557" w14:textId="77777777" w:rsidR="00F96607" w:rsidRPr="00C52C41" w:rsidRDefault="00F96607" w:rsidP="00F96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800" w:type="dxa"/>
          </w:tcPr>
          <w:p w14:paraId="4910889A" w14:textId="77777777" w:rsidR="00F96607" w:rsidRPr="00C52C41" w:rsidRDefault="00F96607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1A55484D" w14:textId="77777777" w:rsidR="00F96607" w:rsidRPr="00C52C41" w:rsidRDefault="00F96607" w:rsidP="00F96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20" w:type="dxa"/>
          </w:tcPr>
          <w:p w14:paraId="54C368F8" w14:textId="77777777" w:rsidR="00F96607" w:rsidRPr="00C52C41" w:rsidRDefault="00F96607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C36E28" w:rsidRPr="00C52C41" w14:paraId="26E3A7BD" w14:textId="77777777" w:rsidTr="00C36E28">
        <w:tc>
          <w:tcPr>
            <w:tcW w:w="5652" w:type="dxa"/>
          </w:tcPr>
          <w:p w14:paraId="53DF8C07" w14:textId="77777777" w:rsidR="00C36E28" w:rsidRPr="00C52C41" w:rsidRDefault="00C36E28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ไทยโทเรซินเทติคส์ จำกัด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20BC860" w14:textId="27A547F0" w:rsidR="00C36E28" w:rsidRPr="00C52C41" w:rsidRDefault="00C36E28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12F0ED" w14:textId="77777777" w:rsidR="00C36E28" w:rsidRPr="00C52C41" w:rsidRDefault="00C36E28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6B19D12" w14:textId="42E93315" w:rsidR="00C36E28" w:rsidRPr="00C52C41" w:rsidRDefault="00C36E28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</w:p>
        </w:tc>
      </w:tr>
      <w:tr w:rsidR="00C36E28" w:rsidRPr="00C52C41" w14:paraId="728C83E1" w14:textId="77777777" w:rsidTr="00C36E28">
        <w:tc>
          <w:tcPr>
            <w:tcW w:w="5652" w:type="dxa"/>
          </w:tcPr>
          <w:p w14:paraId="06A6BC3B" w14:textId="77777777" w:rsidR="00C36E28" w:rsidRPr="00843A27" w:rsidRDefault="00C36E28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58FCA3F" w14:textId="77777777" w:rsidR="00C36E28" w:rsidRPr="00843A27" w:rsidRDefault="00C36E28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4EB02C" w14:textId="77777777" w:rsidR="00C36E28" w:rsidRPr="00843A27" w:rsidRDefault="00C36E28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DC9674B" w14:textId="77777777" w:rsidR="00C36E28" w:rsidRPr="00843A27" w:rsidRDefault="00C36E28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6E28" w:rsidRPr="00C52C41" w14:paraId="6A1B7188" w14:textId="77777777" w:rsidTr="00C36E28">
        <w:tc>
          <w:tcPr>
            <w:tcW w:w="5652" w:type="dxa"/>
          </w:tcPr>
          <w:p w14:paraId="13AC5490" w14:textId="77777777" w:rsidR="00C36E28" w:rsidRPr="00C52C41" w:rsidRDefault="00C36E28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800" w:type="dxa"/>
          </w:tcPr>
          <w:p w14:paraId="5534DBAC" w14:textId="77777777" w:rsidR="00C36E28" w:rsidRPr="00C52C41" w:rsidRDefault="00C36E28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DC3AA3" w14:textId="77777777" w:rsidR="00C36E28" w:rsidRPr="00C52C41" w:rsidRDefault="00C36E28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6C2614D" w14:textId="77777777" w:rsidR="00C36E28" w:rsidRPr="00C52C41" w:rsidRDefault="00C36E28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6E28" w:rsidRPr="00C52C41" w14:paraId="26478109" w14:textId="77777777" w:rsidTr="00C36E28">
        <w:tc>
          <w:tcPr>
            <w:tcW w:w="5652" w:type="dxa"/>
          </w:tcPr>
          <w:p w14:paraId="7B32306F" w14:textId="25E466FA" w:rsidR="00C36E28" w:rsidRPr="00C52C41" w:rsidRDefault="00C36E28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36E28">
              <w:rPr>
                <w:rFonts w:ascii="Angsana New" w:hAnsi="Angsana New"/>
                <w:sz w:val="30"/>
                <w:szCs w:val="30"/>
              </w:rPr>
              <w:t>Toray International, Inc.</w:t>
            </w:r>
          </w:p>
        </w:tc>
        <w:tc>
          <w:tcPr>
            <w:tcW w:w="1800" w:type="dxa"/>
          </w:tcPr>
          <w:p w14:paraId="4F791E97" w14:textId="7415A268" w:rsidR="00C36E28" w:rsidRPr="00C52C41" w:rsidRDefault="00EB4E4C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27,315</w:t>
            </w:r>
          </w:p>
        </w:tc>
        <w:tc>
          <w:tcPr>
            <w:tcW w:w="270" w:type="dxa"/>
          </w:tcPr>
          <w:p w14:paraId="749761E4" w14:textId="77777777" w:rsidR="00C36E28" w:rsidRPr="00C52C41" w:rsidRDefault="00C36E28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E935C44" w14:textId="7D045C93" w:rsidR="00C36E28" w:rsidRPr="00C52C41" w:rsidRDefault="00EB4E4C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C36E28" w:rsidRPr="00C52C41" w14:paraId="0C59AB9B" w14:textId="77777777" w:rsidTr="00C36E28">
        <w:tc>
          <w:tcPr>
            <w:tcW w:w="5652" w:type="dxa"/>
          </w:tcPr>
          <w:p w14:paraId="39DF4ED7" w14:textId="77777777" w:rsidR="00C36E28" w:rsidRPr="00C52C41" w:rsidRDefault="00C36E28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144FE">
              <w:rPr>
                <w:rFonts w:ascii="Angsana New" w:hAnsi="Angsana New"/>
                <w:sz w:val="30"/>
                <w:szCs w:val="30"/>
                <w:cs/>
              </w:rPr>
              <w:t>บริษัท โทเร อินดัสตรี (ประเทศไทย) จำกัด</w:t>
            </w:r>
          </w:p>
        </w:tc>
        <w:tc>
          <w:tcPr>
            <w:tcW w:w="1800" w:type="dxa"/>
          </w:tcPr>
          <w:p w14:paraId="46E05F2E" w14:textId="2B6069B7" w:rsidR="00C36E28" w:rsidRDefault="00EB4E4C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3,299</w:t>
            </w:r>
          </w:p>
        </w:tc>
        <w:tc>
          <w:tcPr>
            <w:tcW w:w="270" w:type="dxa"/>
          </w:tcPr>
          <w:p w14:paraId="28B02FB8" w14:textId="77777777" w:rsidR="00C36E28" w:rsidRPr="00C52C41" w:rsidRDefault="00C36E28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A236EAD" w14:textId="12E6FFFB" w:rsidR="00C36E28" w:rsidRDefault="00C36E28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5,557</w:t>
            </w:r>
          </w:p>
        </w:tc>
      </w:tr>
      <w:tr w:rsidR="00C36E28" w:rsidRPr="00C52C41" w14:paraId="278D4D47" w14:textId="77777777" w:rsidTr="00C36E28">
        <w:tc>
          <w:tcPr>
            <w:tcW w:w="5652" w:type="dxa"/>
          </w:tcPr>
          <w:p w14:paraId="67191B18" w14:textId="77777777" w:rsidR="00C36E28" w:rsidRPr="00C52C41" w:rsidRDefault="00C36E28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 ไทย โชรี จำกัด</w:t>
            </w:r>
          </w:p>
        </w:tc>
        <w:tc>
          <w:tcPr>
            <w:tcW w:w="1800" w:type="dxa"/>
          </w:tcPr>
          <w:p w14:paraId="493153FD" w14:textId="2CC46421" w:rsidR="00C36E28" w:rsidRPr="00031D49" w:rsidRDefault="00EB4E4C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3,295</w:t>
            </w:r>
          </w:p>
        </w:tc>
        <w:tc>
          <w:tcPr>
            <w:tcW w:w="270" w:type="dxa"/>
          </w:tcPr>
          <w:p w14:paraId="046FFCD0" w14:textId="77777777" w:rsidR="00C36E28" w:rsidRPr="00C52C41" w:rsidRDefault="00C36E28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7425A41" w14:textId="18C8B6BB" w:rsidR="00C36E28" w:rsidRPr="00031D49" w:rsidRDefault="00C36E28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2,737</w:t>
            </w:r>
          </w:p>
        </w:tc>
      </w:tr>
      <w:tr w:rsidR="00C36E28" w:rsidRPr="00C52C41" w14:paraId="0A5179A1" w14:textId="77777777" w:rsidTr="00C36E28">
        <w:tc>
          <w:tcPr>
            <w:tcW w:w="5652" w:type="dxa"/>
          </w:tcPr>
          <w:p w14:paraId="72DA5237" w14:textId="77777777" w:rsidR="00C36E28" w:rsidRPr="00C52C41" w:rsidRDefault="00C36E28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 xml:space="preserve">Toray International </w:t>
            </w:r>
            <w:smartTag w:uri="urn:schemas-microsoft-com:office:smarttags" w:element="City">
              <w:r w:rsidRPr="00C52C41">
                <w:rPr>
                  <w:rFonts w:ascii="Angsana New" w:hAnsi="Angsana New"/>
                  <w:sz w:val="30"/>
                  <w:szCs w:val="30"/>
                </w:rPr>
                <w:t>Europe</w:t>
              </w:r>
            </w:smartTag>
            <w:r w:rsidRPr="00C52C41">
              <w:rPr>
                <w:rFonts w:ascii="Angsana New" w:hAnsi="Angsana New"/>
                <w:sz w:val="30"/>
                <w:szCs w:val="30"/>
              </w:rPr>
              <w:t xml:space="preserve"> GmbH</w:t>
            </w:r>
          </w:p>
        </w:tc>
        <w:tc>
          <w:tcPr>
            <w:tcW w:w="1800" w:type="dxa"/>
          </w:tcPr>
          <w:p w14:paraId="3C90F560" w14:textId="054206E1" w:rsidR="00C36E28" w:rsidRPr="00031D49" w:rsidRDefault="00EB4E4C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2,068</w:t>
            </w:r>
          </w:p>
        </w:tc>
        <w:tc>
          <w:tcPr>
            <w:tcW w:w="270" w:type="dxa"/>
          </w:tcPr>
          <w:p w14:paraId="20224536" w14:textId="77777777" w:rsidR="00C36E28" w:rsidRPr="00C52C41" w:rsidRDefault="00C36E28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DC5DA38" w14:textId="73D6B75B" w:rsidR="00C36E28" w:rsidRPr="00031D49" w:rsidRDefault="00C36E28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2,471</w:t>
            </w:r>
          </w:p>
        </w:tc>
      </w:tr>
      <w:tr w:rsidR="00C36E28" w:rsidRPr="00C52C41" w14:paraId="78B38C90" w14:textId="77777777" w:rsidTr="00C36E28">
        <w:tc>
          <w:tcPr>
            <w:tcW w:w="5652" w:type="dxa"/>
          </w:tcPr>
          <w:p w14:paraId="72B3BC73" w14:textId="77777777" w:rsidR="00C36E28" w:rsidRPr="00C52C41" w:rsidRDefault="00C36E28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31D49">
              <w:rPr>
                <w:rFonts w:ascii="Angsana New" w:hAnsi="Angsana New"/>
                <w:sz w:val="30"/>
                <w:szCs w:val="30"/>
              </w:rPr>
              <w:t>Toray International Trading (Hong Kong) Co., Ltd.</w:t>
            </w:r>
          </w:p>
        </w:tc>
        <w:tc>
          <w:tcPr>
            <w:tcW w:w="1800" w:type="dxa"/>
          </w:tcPr>
          <w:p w14:paraId="745172FF" w14:textId="510EA4C1" w:rsidR="00C36E28" w:rsidRPr="00031D49" w:rsidRDefault="00EB4E4C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1,400</w:t>
            </w:r>
          </w:p>
        </w:tc>
        <w:tc>
          <w:tcPr>
            <w:tcW w:w="270" w:type="dxa"/>
          </w:tcPr>
          <w:p w14:paraId="73B59E24" w14:textId="77777777" w:rsidR="00C36E28" w:rsidRPr="00C52C41" w:rsidRDefault="00C36E28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980AE83" w14:textId="66B2C406" w:rsidR="00C36E28" w:rsidRPr="00031D49" w:rsidRDefault="00C36E28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1,321</w:t>
            </w:r>
          </w:p>
        </w:tc>
      </w:tr>
      <w:tr w:rsidR="00C36E28" w:rsidRPr="00C52C41" w14:paraId="7AD80A46" w14:textId="77777777" w:rsidTr="00C36E28">
        <w:tc>
          <w:tcPr>
            <w:tcW w:w="5652" w:type="dxa"/>
          </w:tcPr>
          <w:p w14:paraId="1B245A44" w14:textId="3F6604D0" w:rsidR="00C36E28" w:rsidRPr="00C52C41" w:rsidRDefault="00FF78A5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="00C36E28" w:rsidRPr="00C52C41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CA7902F" w14:textId="39D350BD" w:rsidR="00C36E28" w:rsidRPr="00031D49" w:rsidRDefault="00EB4E4C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230</w:t>
            </w:r>
          </w:p>
        </w:tc>
        <w:tc>
          <w:tcPr>
            <w:tcW w:w="270" w:type="dxa"/>
          </w:tcPr>
          <w:p w14:paraId="23533EBB" w14:textId="77777777" w:rsidR="00C36E28" w:rsidRPr="00C52C41" w:rsidRDefault="00C36E28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B9A55BD" w14:textId="4163D194" w:rsidR="00C36E28" w:rsidRPr="00031D49" w:rsidRDefault="00D9264E" w:rsidP="00D92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1,224</w:t>
            </w:r>
          </w:p>
        </w:tc>
      </w:tr>
      <w:tr w:rsidR="00C36E28" w:rsidRPr="00C52C41" w14:paraId="486987BB" w14:textId="77777777" w:rsidTr="00C36E28">
        <w:tc>
          <w:tcPr>
            <w:tcW w:w="5652" w:type="dxa"/>
          </w:tcPr>
          <w:p w14:paraId="4D0F1EBB" w14:textId="77777777" w:rsidR="00C36E28" w:rsidRPr="00C52C41" w:rsidRDefault="00C36E28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581ADD26" w14:textId="7ACD2737" w:rsidR="00C36E28" w:rsidRPr="00031D49" w:rsidRDefault="00EB4E4C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37,607</w:t>
            </w:r>
          </w:p>
        </w:tc>
        <w:tc>
          <w:tcPr>
            <w:tcW w:w="270" w:type="dxa"/>
          </w:tcPr>
          <w:p w14:paraId="19A2E641" w14:textId="77777777" w:rsidR="00C36E28" w:rsidRPr="00C52C41" w:rsidRDefault="00C36E28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9681139" w14:textId="76105081" w:rsidR="00C36E28" w:rsidRPr="00031D49" w:rsidRDefault="00C36E28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13,319</w:t>
            </w:r>
          </w:p>
        </w:tc>
      </w:tr>
      <w:tr w:rsidR="00C36E28" w:rsidRPr="00C52C41" w14:paraId="5ACE46DE" w14:textId="77777777" w:rsidTr="00C36E28">
        <w:tc>
          <w:tcPr>
            <w:tcW w:w="5652" w:type="dxa"/>
          </w:tcPr>
          <w:p w14:paraId="1388EA7A" w14:textId="77777777" w:rsidR="00C36E28" w:rsidRPr="00C52C41" w:rsidRDefault="00C36E28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0698001F" w14:textId="2B6670E7" w:rsidR="00C36E28" w:rsidRPr="00031D49" w:rsidRDefault="00EB4E4C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70,100</w:t>
            </w:r>
          </w:p>
        </w:tc>
        <w:tc>
          <w:tcPr>
            <w:tcW w:w="270" w:type="dxa"/>
          </w:tcPr>
          <w:p w14:paraId="104968C6" w14:textId="77777777" w:rsidR="00C36E28" w:rsidRPr="00C52C41" w:rsidRDefault="00C36E28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B4540A7" w14:textId="31A3FF68" w:rsidR="00C36E28" w:rsidRPr="00031D49" w:rsidRDefault="00C36E28" w:rsidP="00C3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40,712</w:t>
            </w:r>
          </w:p>
        </w:tc>
      </w:tr>
    </w:tbl>
    <w:p w14:paraId="2780B4D6" w14:textId="77777777" w:rsidR="00197594" w:rsidRPr="003002FE" w:rsidRDefault="00197594" w:rsidP="003002FE">
      <w:pPr>
        <w:pStyle w:val="a"/>
        <w:tabs>
          <w:tab w:val="clear" w:pos="1080"/>
        </w:tabs>
        <w:ind w:left="547"/>
        <w:jc w:val="both"/>
        <w:rPr>
          <w:rFonts w:ascii="Angsana New" w:hAnsi="Angsana New" w:cs="Angsana New"/>
          <w:b/>
          <w:bCs/>
          <w:i/>
          <w:iCs/>
          <w:lang w:val="en-US"/>
        </w:rPr>
      </w:pPr>
      <w:r w:rsidRPr="00C52C41">
        <w:rPr>
          <w:rFonts w:ascii="Angsana New" w:hAnsi="Angsana New" w:cs="Angsana New"/>
          <w:b/>
          <w:bCs/>
          <w:i/>
          <w:iCs/>
          <w:cs/>
          <w:lang w:val="en-US"/>
        </w:rPr>
        <w:lastRenderedPageBreak/>
        <w:t>สัญญาสำคัญที่ทำกับกิจการที่เกี่ยวข้องกัน</w:t>
      </w:r>
    </w:p>
    <w:p w14:paraId="0FA63FD9" w14:textId="77777777" w:rsidR="00CE44BE" w:rsidRPr="003454FC" w:rsidRDefault="00CE44BE" w:rsidP="00D461E9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i/>
          <w:iCs/>
          <w:spacing w:val="-6"/>
          <w:sz w:val="16"/>
          <w:szCs w:val="16"/>
          <w:lang w:val="en-US"/>
        </w:rPr>
      </w:pPr>
    </w:p>
    <w:p w14:paraId="77EC33F5" w14:textId="77777777" w:rsidR="00197594" w:rsidRPr="00C52C41" w:rsidRDefault="00197594" w:rsidP="00D461E9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i/>
          <w:iCs/>
          <w:spacing w:val="-6"/>
          <w:cs/>
          <w:lang w:val="en-US"/>
        </w:rPr>
      </w:pPr>
      <w:r w:rsidRPr="00C52C41">
        <w:rPr>
          <w:rFonts w:ascii="Angsana New" w:hAnsi="Angsana New" w:cs="Angsana New"/>
          <w:i/>
          <w:iCs/>
          <w:spacing w:val="-6"/>
          <w:cs/>
          <w:lang w:val="en-US"/>
        </w:rPr>
        <w:t>สัญญารับบริการด้านการจัดการ</w:t>
      </w:r>
    </w:p>
    <w:p w14:paraId="3B922CD3" w14:textId="77777777" w:rsidR="00197594" w:rsidRPr="003454FC" w:rsidRDefault="00D461E9" w:rsidP="00D461E9">
      <w:pPr>
        <w:pStyle w:val="a"/>
        <w:tabs>
          <w:tab w:val="clear" w:pos="1080"/>
        </w:tabs>
        <w:ind w:left="547"/>
        <w:jc w:val="both"/>
        <w:rPr>
          <w:rFonts w:ascii="Angsana New" w:hAnsi="Angsana New" w:cs="Angsana New"/>
          <w:b/>
          <w:bCs/>
          <w:sz w:val="16"/>
          <w:szCs w:val="16"/>
          <w:lang w:val="en-US"/>
        </w:rPr>
      </w:pPr>
      <w:r>
        <w:rPr>
          <w:rFonts w:ascii="Angsana New" w:hAnsi="Angsana New" w:cs="Angsana New" w:hint="cs"/>
          <w:b/>
          <w:bCs/>
          <w:sz w:val="16"/>
          <w:szCs w:val="16"/>
          <w:cs/>
          <w:lang w:val="en-US"/>
        </w:rPr>
        <w:tab/>
      </w:r>
    </w:p>
    <w:p w14:paraId="736E95A2" w14:textId="0481ADD8" w:rsidR="00A55020" w:rsidRDefault="00197594" w:rsidP="004B3181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spacing w:val="-6"/>
          <w:lang w:val="en-US"/>
        </w:rPr>
      </w:pPr>
      <w:r w:rsidRPr="00C52C41">
        <w:rPr>
          <w:rFonts w:ascii="Angsana New" w:hAnsi="Angsana New" w:cs="Angsana New"/>
          <w:spacing w:val="-6"/>
          <w:cs/>
          <w:lang w:val="en-US"/>
        </w:rPr>
        <w:t>บริษัทมีสัญญาบริการด้านการจัดการฉบับหนึ่งกับบริษัท โทเร</w:t>
      </w:r>
      <w:r w:rsidR="000B5875">
        <w:rPr>
          <w:rFonts w:ascii="Angsana New" w:hAnsi="Angsana New" w:cs="Angsana New"/>
          <w:spacing w:val="-6"/>
          <w:lang w:val="en-US"/>
        </w:rPr>
        <w:t xml:space="preserve"> </w:t>
      </w:r>
      <w:r w:rsidR="000B5875">
        <w:rPr>
          <w:rFonts w:ascii="Angsana New" w:hAnsi="Angsana New" w:cs="Angsana New"/>
          <w:spacing w:val="-6"/>
          <w:cs/>
          <w:lang w:val="en-US"/>
        </w:rPr>
        <w:t>อินดัสตรี</w:t>
      </w:r>
      <w:r w:rsidRPr="00C52C41">
        <w:rPr>
          <w:rFonts w:ascii="Angsana New" w:hAnsi="Angsana New" w:cs="Angsana New"/>
          <w:spacing w:val="-6"/>
          <w:cs/>
          <w:lang w:val="en-US"/>
        </w:rPr>
        <w:t xml:space="preserve"> (ประเทศไทย) จำกัด ซึ่งเป็นบริษัทที่เกี่ยวข้องกันแห่งหนึ่ง โดยบริษัทที่เกี่ยวข้องกันตกลงให้บริการแก่บริษัทตามที่กำหนดไว้โดยมีการเรียกเก็บค่าบริ</w:t>
      </w:r>
      <w:r w:rsidR="004B3181">
        <w:rPr>
          <w:rFonts w:ascii="Angsana New" w:hAnsi="Angsana New" w:cs="Angsana New"/>
          <w:spacing w:val="-6"/>
          <w:cs/>
          <w:lang w:val="en-US"/>
        </w:rPr>
        <w:t>การรายเดือนตามที่กำหนดไว้ในสัญญ</w:t>
      </w:r>
      <w:r w:rsidR="00172569">
        <w:rPr>
          <w:rFonts w:ascii="Angsana New" w:hAnsi="Angsana New" w:cs="Angsana New" w:hint="cs"/>
          <w:spacing w:val="-6"/>
          <w:cs/>
          <w:lang w:val="en-US"/>
        </w:rPr>
        <w:t>า</w:t>
      </w:r>
    </w:p>
    <w:p w14:paraId="1961B65B" w14:textId="77777777" w:rsidR="00F23B06" w:rsidRDefault="00F23B06" w:rsidP="004B3181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spacing w:val="-6"/>
          <w:lang w:val="en-US"/>
        </w:rPr>
      </w:pPr>
    </w:p>
    <w:p w14:paraId="52345EB8" w14:textId="47F7A48A" w:rsidR="00F23B06" w:rsidRDefault="00F23B06" w:rsidP="00F23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4</w:t>
      </w:r>
      <w:r>
        <w:rPr>
          <w:rFonts w:ascii="Angsana New" w:hAnsi="Angsana New"/>
          <w:b/>
          <w:bCs/>
          <w:sz w:val="30"/>
          <w:szCs w:val="30"/>
        </w:rPr>
        <w:tab/>
      </w:r>
      <w:r w:rsidRPr="00C52C41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14:paraId="3E22AD35" w14:textId="77777777" w:rsidR="00F23B06" w:rsidRPr="00C52C41" w:rsidRDefault="00F23B06" w:rsidP="00F23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88"/>
        <w:gridCol w:w="810"/>
        <w:gridCol w:w="1782"/>
        <w:gridCol w:w="270"/>
        <w:gridCol w:w="1800"/>
      </w:tblGrid>
      <w:tr w:rsidR="00F23B06" w:rsidRPr="00C52C41" w14:paraId="067689A4" w14:textId="77777777" w:rsidTr="000E2BB2">
        <w:tc>
          <w:tcPr>
            <w:tcW w:w="4788" w:type="dxa"/>
          </w:tcPr>
          <w:p w14:paraId="535BA777" w14:textId="77777777" w:rsidR="00F23B06" w:rsidRPr="00C52C41" w:rsidRDefault="00F23B06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E345891" w14:textId="77777777" w:rsidR="00F23B06" w:rsidRPr="00C52C41" w:rsidRDefault="00F23B06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52" w:type="dxa"/>
            <w:gridSpan w:val="3"/>
          </w:tcPr>
          <w:p w14:paraId="3936B8CC" w14:textId="77777777" w:rsidR="00F23B06" w:rsidRPr="00C52C41" w:rsidRDefault="00F23B06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035C4959" w14:textId="77777777" w:rsidR="00F23B06" w:rsidRPr="00C52C41" w:rsidRDefault="00F23B06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3B06" w:rsidRPr="00C52C41" w14:paraId="1A625FE1" w14:textId="77777777" w:rsidTr="000E2BB2">
        <w:tc>
          <w:tcPr>
            <w:tcW w:w="4788" w:type="dxa"/>
          </w:tcPr>
          <w:p w14:paraId="0C8B15CC" w14:textId="77777777" w:rsidR="00F23B06" w:rsidRPr="00C52C41" w:rsidRDefault="00F23B06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ECFF5F2" w14:textId="77777777" w:rsidR="00F23B06" w:rsidRPr="00C52C41" w:rsidRDefault="00F23B06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82" w:type="dxa"/>
          </w:tcPr>
          <w:p w14:paraId="1B1B1FA8" w14:textId="77777777" w:rsidR="00F23B06" w:rsidRDefault="00F23B06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14:paraId="7A9A223B" w14:textId="77777777" w:rsidR="00F23B06" w:rsidRPr="003454FC" w:rsidRDefault="00F23B06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620261A" w14:textId="77777777" w:rsidR="00F23B06" w:rsidRDefault="00F23B06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</w:tr>
      <w:tr w:rsidR="00F23B06" w:rsidRPr="00C52C41" w14:paraId="0A0C46C7" w14:textId="77777777" w:rsidTr="000E2BB2">
        <w:tc>
          <w:tcPr>
            <w:tcW w:w="4788" w:type="dxa"/>
          </w:tcPr>
          <w:p w14:paraId="4B050990" w14:textId="77777777" w:rsidR="00F23B06" w:rsidRPr="00C52C41" w:rsidRDefault="00F23B06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B4CB673" w14:textId="77777777" w:rsidR="00F23B06" w:rsidRPr="00C52C41" w:rsidRDefault="00F23B06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782" w:type="dxa"/>
          </w:tcPr>
          <w:p w14:paraId="69002B26" w14:textId="77777777" w:rsidR="00F23B06" w:rsidRPr="003454FC" w:rsidRDefault="00F23B06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14:paraId="468434AF" w14:textId="77777777" w:rsidR="00F23B06" w:rsidRPr="003454FC" w:rsidRDefault="00F23B06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8E5FC48" w14:textId="424A5F27" w:rsidR="00F23B06" w:rsidRPr="003454FC" w:rsidRDefault="00976684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F23B06" w:rsidRPr="00C52C41" w14:paraId="01F6D70F" w14:textId="77777777" w:rsidTr="000E2BB2">
        <w:tc>
          <w:tcPr>
            <w:tcW w:w="4788" w:type="dxa"/>
          </w:tcPr>
          <w:p w14:paraId="1403F3FF" w14:textId="77777777" w:rsidR="00F23B06" w:rsidRPr="00C52C41" w:rsidRDefault="00F23B06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6B43DD9" w14:textId="77777777" w:rsidR="00F23B06" w:rsidRPr="00C52C41" w:rsidRDefault="00F23B06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52" w:type="dxa"/>
            <w:gridSpan w:val="3"/>
          </w:tcPr>
          <w:p w14:paraId="7BB5A138" w14:textId="77777777" w:rsidR="00F23B06" w:rsidRPr="00C52C41" w:rsidRDefault="00F23B06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23B06" w:rsidRPr="00C52C41" w14:paraId="22CA7AA7" w14:textId="77777777" w:rsidTr="000E2BB2">
        <w:tc>
          <w:tcPr>
            <w:tcW w:w="4788" w:type="dxa"/>
          </w:tcPr>
          <w:p w14:paraId="75A51BB5" w14:textId="77777777" w:rsidR="00F23B06" w:rsidRPr="00C52C41" w:rsidRDefault="00F23B06" w:rsidP="000E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5A24F6FA" w14:textId="4D274A23" w:rsidR="00F23B06" w:rsidRPr="00C52C41" w:rsidRDefault="00DE688C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782" w:type="dxa"/>
          </w:tcPr>
          <w:p w14:paraId="5723A7EA" w14:textId="6FFF5C57" w:rsidR="00F23B06" w:rsidRPr="004518CE" w:rsidRDefault="00300C57" w:rsidP="00F9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328,132</w:t>
            </w:r>
          </w:p>
        </w:tc>
        <w:tc>
          <w:tcPr>
            <w:tcW w:w="270" w:type="dxa"/>
          </w:tcPr>
          <w:p w14:paraId="0DEDA6B6" w14:textId="77777777" w:rsidR="00F23B06" w:rsidRPr="00C52C41" w:rsidRDefault="00F23B06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1213A67" w14:textId="77777777" w:rsidR="00F23B06" w:rsidRPr="004518CE" w:rsidRDefault="00F23B06" w:rsidP="00F9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435,993</w:t>
            </w:r>
          </w:p>
        </w:tc>
      </w:tr>
      <w:tr w:rsidR="00F23B06" w:rsidRPr="00C52C41" w14:paraId="00C8983A" w14:textId="77777777" w:rsidTr="000E2BB2">
        <w:tc>
          <w:tcPr>
            <w:tcW w:w="4788" w:type="dxa"/>
          </w:tcPr>
          <w:p w14:paraId="4CD02E9C" w14:textId="6DC0A31C" w:rsidR="00F23B06" w:rsidRPr="00C52C41" w:rsidRDefault="00F23B06" w:rsidP="000E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  <w:r w:rsidR="00531D2E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810" w:type="dxa"/>
          </w:tcPr>
          <w:p w14:paraId="6998FD9F" w14:textId="77777777" w:rsidR="00F23B06" w:rsidRPr="00C52C41" w:rsidRDefault="00F23B06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2D46ACA2" w14:textId="32866F37" w:rsidR="00F23B06" w:rsidRPr="004518CE" w:rsidRDefault="00300C57" w:rsidP="00F9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1,088,147</w:t>
            </w:r>
          </w:p>
        </w:tc>
        <w:tc>
          <w:tcPr>
            <w:tcW w:w="270" w:type="dxa"/>
          </w:tcPr>
          <w:p w14:paraId="0B597D99" w14:textId="77777777" w:rsidR="00F23B06" w:rsidRPr="00C52C41" w:rsidRDefault="00F23B06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33419A6" w14:textId="77777777" w:rsidR="00F23B06" w:rsidRPr="004518CE" w:rsidRDefault="00F23B06" w:rsidP="00F9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1,238,914</w:t>
            </w:r>
          </w:p>
        </w:tc>
      </w:tr>
      <w:tr w:rsidR="00F23B06" w:rsidRPr="00C52C41" w14:paraId="1E47293F" w14:textId="77777777" w:rsidTr="000E2BB2">
        <w:tc>
          <w:tcPr>
            <w:tcW w:w="4788" w:type="dxa"/>
          </w:tcPr>
          <w:p w14:paraId="2A848EEA" w14:textId="77777777" w:rsidR="00F23B06" w:rsidRPr="00C52C41" w:rsidRDefault="00F23B06" w:rsidP="000E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3A6B6711" w14:textId="77777777" w:rsidR="00F23B06" w:rsidRPr="00C52C41" w:rsidRDefault="00F23B06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double" w:sz="4" w:space="0" w:color="auto"/>
            </w:tcBorders>
          </w:tcPr>
          <w:p w14:paraId="455DC97C" w14:textId="6A656353" w:rsidR="00F23B06" w:rsidRPr="004518CE" w:rsidRDefault="00300C57" w:rsidP="00F9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1,416,279</w:t>
            </w:r>
          </w:p>
        </w:tc>
        <w:tc>
          <w:tcPr>
            <w:tcW w:w="270" w:type="dxa"/>
          </w:tcPr>
          <w:p w14:paraId="3A077529" w14:textId="77777777" w:rsidR="00F23B06" w:rsidRPr="00C52C41" w:rsidRDefault="00F23B06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B267AF0" w14:textId="77777777" w:rsidR="00F23B06" w:rsidRPr="004518CE" w:rsidRDefault="00F23B06" w:rsidP="00F9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1,674,907</w:t>
            </w:r>
          </w:p>
        </w:tc>
      </w:tr>
    </w:tbl>
    <w:p w14:paraId="2B062A7B" w14:textId="77777777" w:rsidR="00F23B06" w:rsidRDefault="00F23B06" w:rsidP="00F23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  <w:cs/>
        </w:rPr>
      </w:pPr>
    </w:p>
    <w:p w14:paraId="26988D4C" w14:textId="00D9673D" w:rsidR="00F23B06" w:rsidRDefault="00F23B06" w:rsidP="00F23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การวิเคราะห์อายุ</w:t>
      </w:r>
      <w:r w:rsidR="00D35F7D">
        <w:rPr>
          <w:rFonts w:ascii="Angsana New" w:hAnsi="Angsana New" w:hint="cs"/>
          <w:sz w:val="30"/>
          <w:szCs w:val="30"/>
          <w:cs/>
        </w:rPr>
        <w:t>ของ</w:t>
      </w:r>
      <w:r w:rsidRPr="00C52C41">
        <w:rPr>
          <w:rFonts w:ascii="Angsana New" w:hAnsi="Angsana New"/>
          <w:sz w:val="30"/>
          <w:szCs w:val="30"/>
          <w:cs/>
        </w:rPr>
        <w:t>ลูกหนี้การค้ามีดังนี้</w:t>
      </w:r>
    </w:p>
    <w:p w14:paraId="45716391" w14:textId="77777777" w:rsidR="00F23B06" w:rsidRPr="00C52C41" w:rsidRDefault="00F23B06" w:rsidP="00F23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98"/>
        <w:gridCol w:w="1782"/>
        <w:gridCol w:w="270"/>
        <w:gridCol w:w="1800"/>
      </w:tblGrid>
      <w:tr w:rsidR="00F23B06" w:rsidRPr="000C5FB2" w14:paraId="422A4699" w14:textId="77777777" w:rsidTr="000E2BB2">
        <w:trPr>
          <w:tblHeader/>
        </w:trPr>
        <w:tc>
          <w:tcPr>
            <w:tcW w:w="5598" w:type="dxa"/>
          </w:tcPr>
          <w:p w14:paraId="2A058C0A" w14:textId="77777777" w:rsidR="00F23B06" w:rsidRPr="000C5FB2" w:rsidRDefault="00F23B06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52" w:type="dxa"/>
            <w:gridSpan w:val="3"/>
          </w:tcPr>
          <w:p w14:paraId="31DA37B9" w14:textId="77777777" w:rsidR="00F23B06" w:rsidRPr="00E5503D" w:rsidRDefault="00F23B06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50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1B9870C0" w14:textId="77777777" w:rsidR="00F23B06" w:rsidRPr="00E5503D" w:rsidRDefault="00F23B06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50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E5503D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E550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3B06" w:rsidRPr="000C5FB2" w14:paraId="1EF394EB" w14:textId="77777777" w:rsidTr="000E2BB2">
        <w:trPr>
          <w:tblHeader/>
        </w:trPr>
        <w:tc>
          <w:tcPr>
            <w:tcW w:w="5598" w:type="dxa"/>
          </w:tcPr>
          <w:p w14:paraId="6AE3350B" w14:textId="77777777" w:rsidR="00F23B06" w:rsidRPr="000C5FB2" w:rsidRDefault="00F23B06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82" w:type="dxa"/>
          </w:tcPr>
          <w:p w14:paraId="2976E28E" w14:textId="77777777" w:rsidR="00F23B06" w:rsidRDefault="00F23B06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14:paraId="50DE294B" w14:textId="77777777" w:rsidR="00F23B06" w:rsidRPr="003454FC" w:rsidRDefault="00F23B06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75E2F590" w14:textId="77777777" w:rsidR="00F23B06" w:rsidRDefault="00F23B06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</w:tr>
      <w:tr w:rsidR="00F23B06" w:rsidRPr="000C5FB2" w14:paraId="4F8A4C83" w14:textId="77777777" w:rsidTr="000E2BB2">
        <w:trPr>
          <w:tblHeader/>
        </w:trPr>
        <w:tc>
          <w:tcPr>
            <w:tcW w:w="5598" w:type="dxa"/>
          </w:tcPr>
          <w:p w14:paraId="01A4BBBD" w14:textId="77777777" w:rsidR="00F23B06" w:rsidRPr="000C5FB2" w:rsidRDefault="00F23B06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2" w:type="dxa"/>
          </w:tcPr>
          <w:p w14:paraId="27C2F643" w14:textId="77777777" w:rsidR="00F23B06" w:rsidRPr="003454FC" w:rsidRDefault="00F23B06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14:paraId="7D6E2F72" w14:textId="77777777" w:rsidR="00F23B06" w:rsidRPr="003454FC" w:rsidRDefault="00F23B06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71F1C38" w14:textId="5FBB66A7" w:rsidR="00F23B06" w:rsidRPr="003454FC" w:rsidRDefault="00976684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F23B06" w:rsidRPr="000C5FB2" w14:paraId="2586F639" w14:textId="77777777" w:rsidTr="000E2BB2">
        <w:trPr>
          <w:tblHeader/>
        </w:trPr>
        <w:tc>
          <w:tcPr>
            <w:tcW w:w="5598" w:type="dxa"/>
          </w:tcPr>
          <w:p w14:paraId="07A611F6" w14:textId="77777777" w:rsidR="00F23B06" w:rsidRPr="000C5FB2" w:rsidRDefault="00F23B06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52" w:type="dxa"/>
            <w:gridSpan w:val="3"/>
          </w:tcPr>
          <w:p w14:paraId="090BD214" w14:textId="77777777" w:rsidR="00F23B06" w:rsidRPr="000C5FB2" w:rsidRDefault="00F23B06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C5FB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23B06" w:rsidRPr="000C5FB2" w14:paraId="2952BC0B" w14:textId="77777777" w:rsidTr="000E2BB2">
        <w:tc>
          <w:tcPr>
            <w:tcW w:w="5598" w:type="dxa"/>
          </w:tcPr>
          <w:p w14:paraId="45A0C1F2" w14:textId="77777777" w:rsidR="00F23B06" w:rsidRPr="000C5FB2" w:rsidRDefault="00F23B06" w:rsidP="000E2BB2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C5FB2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782" w:type="dxa"/>
          </w:tcPr>
          <w:p w14:paraId="433D4791" w14:textId="77777777" w:rsidR="00F23B06" w:rsidRPr="000C5FB2" w:rsidRDefault="00F23B06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0EF59AC" w14:textId="77777777" w:rsidR="00F23B06" w:rsidRPr="000C5FB2" w:rsidRDefault="00F23B06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194FE6B7" w14:textId="77777777" w:rsidR="00F23B06" w:rsidRPr="000C5FB2" w:rsidRDefault="00F23B06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23B06" w:rsidRPr="000C5FB2" w14:paraId="73460F3B" w14:textId="77777777" w:rsidTr="000E2BB2">
        <w:tc>
          <w:tcPr>
            <w:tcW w:w="5598" w:type="dxa"/>
          </w:tcPr>
          <w:p w14:paraId="6604C95C" w14:textId="674EF5A9" w:rsidR="00F23B06" w:rsidRPr="000C5FB2" w:rsidRDefault="00F23B06" w:rsidP="000E2BB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C5FB2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ยังไม่ครบกำหนดชำระ</w:t>
            </w:r>
          </w:p>
        </w:tc>
        <w:tc>
          <w:tcPr>
            <w:tcW w:w="1782" w:type="dxa"/>
          </w:tcPr>
          <w:p w14:paraId="60ADC6AE" w14:textId="2E635C81" w:rsidR="00F23B06" w:rsidRPr="004518CE" w:rsidRDefault="00DE688C" w:rsidP="00F9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328,120</w:t>
            </w:r>
          </w:p>
        </w:tc>
        <w:tc>
          <w:tcPr>
            <w:tcW w:w="270" w:type="dxa"/>
          </w:tcPr>
          <w:p w14:paraId="05ABEF82" w14:textId="77777777" w:rsidR="00F23B06" w:rsidRPr="000C5FB2" w:rsidRDefault="00F23B06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0101017" w14:textId="77777777" w:rsidR="00F23B06" w:rsidRPr="004518CE" w:rsidRDefault="00F23B06" w:rsidP="00F9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435,993</w:t>
            </w:r>
          </w:p>
        </w:tc>
      </w:tr>
      <w:tr w:rsidR="000E2BB2" w:rsidRPr="000C5FB2" w14:paraId="44CF8495" w14:textId="77777777" w:rsidTr="000E2BB2">
        <w:tc>
          <w:tcPr>
            <w:tcW w:w="5598" w:type="dxa"/>
          </w:tcPr>
          <w:p w14:paraId="1031ACE7" w14:textId="3A59CD5B" w:rsidR="000E2BB2" w:rsidRPr="000C5FB2" w:rsidRDefault="000E2BB2" w:rsidP="000E2BB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C5FB2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  <w:r w:rsidRPr="000C5FB2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782" w:type="dxa"/>
          </w:tcPr>
          <w:p w14:paraId="5CC2D87B" w14:textId="77777777" w:rsidR="000E2BB2" w:rsidRDefault="000E2BB2" w:rsidP="00F9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F7DA39" w14:textId="77777777" w:rsidR="000E2BB2" w:rsidRPr="000C5FB2" w:rsidRDefault="000E2BB2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47B99FD" w14:textId="77777777" w:rsidR="000E2BB2" w:rsidRDefault="000E2BB2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688C" w:rsidRPr="000C5FB2" w14:paraId="3175620B" w14:textId="77777777" w:rsidTr="000E2BB2">
        <w:tc>
          <w:tcPr>
            <w:tcW w:w="5598" w:type="dxa"/>
          </w:tcPr>
          <w:p w14:paraId="4F112F8B" w14:textId="04E560F3" w:rsidR="00DE688C" w:rsidRPr="000C5FB2" w:rsidRDefault="00DE688C" w:rsidP="004279A2">
            <w:pPr>
              <w:tabs>
                <w:tab w:val="clear" w:pos="227"/>
                <w:tab w:val="left" w:pos="3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E688C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DE688C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DE688C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6159B56B" w14:textId="6063CD62" w:rsidR="00DE688C" w:rsidRPr="00DE688C" w:rsidRDefault="00DE688C" w:rsidP="00F9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E688C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4991C67A" w14:textId="77777777" w:rsidR="00DE688C" w:rsidRPr="000C5FB2" w:rsidRDefault="00DE688C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87812C7" w14:textId="1BF4C5DC" w:rsidR="00DE688C" w:rsidRPr="00D35F7D" w:rsidRDefault="002820DD" w:rsidP="00F9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35F7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E688C" w:rsidRPr="000C5FB2" w14:paraId="4E15E068" w14:textId="77777777" w:rsidTr="000E2BB2">
        <w:tc>
          <w:tcPr>
            <w:tcW w:w="5598" w:type="dxa"/>
          </w:tcPr>
          <w:p w14:paraId="491667FA" w14:textId="77777777" w:rsidR="00DE688C" w:rsidRPr="000C5FB2" w:rsidRDefault="00DE688C" w:rsidP="00C64BA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7B9FBCA1" w14:textId="6FCB1D0A" w:rsidR="00DE688C" w:rsidRPr="004518CE" w:rsidRDefault="00DE688C" w:rsidP="00F9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328,132</w:t>
            </w:r>
          </w:p>
        </w:tc>
        <w:tc>
          <w:tcPr>
            <w:tcW w:w="270" w:type="dxa"/>
          </w:tcPr>
          <w:p w14:paraId="3A147263" w14:textId="77777777" w:rsidR="00DE688C" w:rsidRPr="000C5FB2" w:rsidRDefault="00DE688C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D750A38" w14:textId="78614520" w:rsidR="00DE688C" w:rsidRDefault="00DE688C" w:rsidP="00F9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435,993</w:t>
            </w:r>
          </w:p>
        </w:tc>
      </w:tr>
      <w:tr w:rsidR="00237995" w:rsidRPr="000C5FB2" w14:paraId="1E5505AA" w14:textId="77777777" w:rsidTr="000E2BB2">
        <w:tc>
          <w:tcPr>
            <w:tcW w:w="5598" w:type="dxa"/>
          </w:tcPr>
          <w:p w14:paraId="18D890A9" w14:textId="77777777" w:rsidR="00237995" w:rsidRPr="000C5FB2" w:rsidRDefault="00237995" w:rsidP="00C64BA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2" w:type="dxa"/>
          </w:tcPr>
          <w:p w14:paraId="4732628F" w14:textId="77777777" w:rsidR="00237995" w:rsidRDefault="00237995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2FBE682" w14:textId="77777777" w:rsidR="00237995" w:rsidRPr="000C5FB2" w:rsidRDefault="00237995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44C6EBE8" w14:textId="77777777" w:rsidR="00237995" w:rsidRDefault="00237995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37995" w:rsidRPr="000C5FB2" w14:paraId="6260877E" w14:textId="77777777" w:rsidTr="000E2BB2">
        <w:tc>
          <w:tcPr>
            <w:tcW w:w="5598" w:type="dxa"/>
          </w:tcPr>
          <w:p w14:paraId="31940437" w14:textId="77777777" w:rsidR="00237995" w:rsidRPr="000C5FB2" w:rsidRDefault="00237995" w:rsidP="00C64BA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2" w:type="dxa"/>
          </w:tcPr>
          <w:p w14:paraId="16728634" w14:textId="77777777" w:rsidR="00237995" w:rsidRDefault="00237995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9332A9" w14:textId="77777777" w:rsidR="00237995" w:rsidRPr="000C5FB2" w:rsidRDefault="00237995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40B58F5" w14:textId="77777777" w:rsidR="00237995" w:rsidRDefault="00237995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E2BB2" w:rsidRPr="000C5FB2" w14:paraId="1662A9E6" w14:textId="77777777" w:rsidTr="000E2BB2">
        <w:tc>
          <w:tcPr>
            <w:tcW w:w="5598" w:type="dxa"/>
          </w:tcPr>
          <w:p w14:paraId="46C783C3" w14:textId="77777777" w:rsidR="000E2BB2" w:rsidRPr="000C5FB2" w:rsidRDefault="000E2BB2" w:rsidP="00C64BA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2" w:type="dxa"/>
          </w:tcPr>
          <w:p w14:paraId="6F16A315" w14:textId="77777777" w:rsidR="000E2BB2" w:rsidRDefault="000E2BB2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7B5543" w14:textId="77777777" w:rsidR="000E2BB2" w:rsidRPr="000C5FB2" w:rsidRDefault="000E2BB2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6082D643" w14:textId="77777777" w:rsidR="000E2BB2" w:rsidRDefault="000E2BB2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23B06" w:rsidRPr="000C5FB2" w14:paraId="4782113B" w14:textId="77777777" w:rsidTr="000E2BB2">
        <w:tc>
          <w:tcPr>
            <w:tcW w:w="5598" w:type="dxa"/>
          </w:tcPr>
          <w:p w14:paraId="3C2965C7" w14:textId="335E0D4E" w:rsidR="00F23B06" w:rsidRPr="000C5FB2" w:rsidRDefault="00F23B06" w:rsidP="000E2BB2">
            <w:pPr>
              <w:spacing w:line="240" w:lineRule="auto"/>
              <w:ind w:left="-126" w:firstLine="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F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782" w:type="dxa"/>
          </w:tcPr>
          <w:p w14:paraId="1B3252B8" w14:textId="77777777" w:rsidR="00F23B06" w:rsidRPr="000C5FB2" w:rsidRDefault="00F23B06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49C24FF" w14:textId="77777777" w:rsidR="00F23B06" w:rsidRPr="000C5FB2" w:rsidRDefault="00F23B06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54447C5" w14:textId="77777777" w:rsidR="00F23B06" w:rsidRPr="000C5FB2" w:rsidRDefault="00F23B06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23B06" w:rsidRPr="000C5FB2" w14:paraId="5C79C6CC" w14:textId="77777777" w:rsidTr="000E2BB2">
        <w:tc>
          <w:tcPr>
            <w:tcW w:w="5598" w:type="dxa"/>
          </w:tcPr>
          <w:p w14:paraId="63DBD4E8" w14:textId="77777777" w:rsidR="00F23B06" w:rsidRPr="000C5FB2" w:rsidRDefault="00F23B06" w:rsidP="000E2BB2">
            <w:pPr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</w:rPr>
            </w:pPr>
            <w:r w:rsidRPr="000C5FB2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782" w:type="dxa"/>
          </w:tcPr>
          <w:p w14:paraId="0383A545" w14:textId="05BC9316" w:rsidR="00F23B06" w:rsidRPr="004518CE" w:rsidRDefault="00DE688C" w:rsidP="00F9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1,063,212</w:t>
            </w:r>
          </w:p>
        </w:tc>
        <w:tc>
          <w:tcPr>
            <w:tcW w:w="270" w:type="dxa"/>
          </w:tcPr>
          <w:p w14:paraId="6C680B80" w14:textId="77777777" w:rsidR="00F23B06" w:rsidRPr="000C5FB2" w:rsidRDefault="00F23B06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E8E199E" w14:textId="77777777" w:rsidR="00F23B06" w:rsidRPr="004518CE" w:rsidRDefault="00F23B06" w:rsidP="00F9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144FE">
              <w:rPr>
                <w:rFonts w:ascii="Angsana New" w:hAnsi="Angsana New"/>
                <w:sz w:val="30"/>
                <w:szCs w:val="30"/>
              </w:rPr>
              <w:t>1,195,874</w:t>
            </w:r>
          </w:p>
        </w:tc>
      </w:tr>
      <w:tr w:rsidR="00F23B06" w:rsidRPr="000C5FB2" w14:paraId="20A9AFB5" w14:textId="77777777" w:rsidTr="000E2BB2">
        <w:tc>
          <w:tcPr>
            <w:tcW w:w="5598" w:type="dxa"/>
          </w:tcPr>
          <w:p w14:paraId="46CC5873" w14:textId="77777777" w:rsidR="00F23B06" w:rsidRPr="000C5FB2" w:rsidRDefault="00F23B06" w:rsidP="000E2BB2">
            <w:pPr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</w:rPr>
            </w:pPr>
            <w:r w:rsidRPr="000C5FB2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  <w:r w:rsidRPr="000C5FB2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782" w:type="dxa"/>
          </w:tcPr>
          <w:p w14:paraId="286A138A" w14:textId="77777777" w:rsidR="00F23B06" w:rsidRPr="004518CE" w:rsidRDefault="00F23B06" w:rsidP="00F9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7C4DDB" w14:textId="77777777" w:rsidR="00F23B06" w:rsidRPr="000C5FB2" w:rsidRDefault="00F23B06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3C3914B" w14:textId="77777777" w:rsidR="00F23B06" w:rsidRPr="004518CE" w:rsidRDefault="00F23B06" w:rsidP="00F9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3B06" w:rsidRPr="000C5FB2" w14:paraId="36D38ED2" w14:textId="77777777" w:rsidTr="000E2BB2">
        <w:tc>
          <w:tcPr>
            <w:tcW w:w="5598" w:type="dxa"/>
          </w:tcPr>
          <w:p w14:paraId="28C674D8" w14:textId="77777777" w:rsidR="00F23B06" w:rsidRPr="000C5FB2" w:rsidRDefault="00F23B06" w:rsidP="000E2BB2">
            <w:pPr>
              <w:spacing w:line="240" w:lineRule="auto"/>
              <w:ind w:firstLine="126"/>
              <w:rPr>
                <w:rFonts w:ascii="Angsana New" w:hAnsi="Angsana New"/>
                <w:sz w:val="30"/>
                <w:szCs w:val="30"/>
              </w:rPr>
            </w:pPr>
            <w:r w:rsidRPr="000C5FB2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น้อยกว่า </w:t>
            </w:r>
            <w:r w:rsidRPr="000C5FB2">
              <w:rPr>
                <w:rFonts w:ascii="Angsana New" w:hAnsi="Angsana New"/>
                <w:sz w:val="30"/>
                <w:szCs w:val="30"/>
              </w:rPr>
              <w:t>3</w:t>
            </w:r>
            <w:r w:rsidRPr="000C5FB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607D3DE3" w14:textId="7753F335" w:rsidR="00F23B06" w:rsidRPr="004518CE" w:rsidRDefault="00DE688C" w:rsidP="00F9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24,935</w:t>
            </w:r>
          </w:p>
        </w:tc>
        <w:tc>
          <w:tcPr>
            <w:tcW w:w="270" w:type="dxa"/>
          </w:tcPr>
          <w:p w14:paraId="3FBC08E1" w14:textId="77777777" w:rsidR="00F23B06" w:rsidRPr="000C5FB2" w:rsidRDefault="00F23B06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BAD6A4B" w14:textId="77777777" w:rsidR="00F23B06" w:rsidRPr="004518CE" w:rsidRDefault="00F23B06" w:rsidP="00F9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144FE">
              <w:rPr>
                <w:rFonts w:ascii="Angsana New" w:hAnsi="Angsana New"/>
                <w:sz w:val="30"/>
                <w:szCs w:val="30"/>
              </w:rPr>
              <w:t>43,040</w:t>
            </w:r>
          </w:p>
        </w:tc>
      </w:tr>
      <w:tr w:rsidR="00F23B06" w:rsidRPr="000C5FB2" w14:paraId="67E70830" w14:textId="77777777" w:rsidTr="000E2BB2">
        <w:tc>
          <w:tcPr>
            <w:tcW w:w="5598" w:type="dxa"/>
          </w:tcPr>
          <w:p w14:paraId="6D1AE461" w14:textId="77777777" w:rsidR="00F23B06" w:rsidRPr="000C5FB2" w:rsidRDefault="00F23B06" w:rsidP="00C64BA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14:paraId="3BB85221" w14:textId="6AA637EE" w:rsidR="00F23B06" w:rsidRPr="004518CE" w:rsidRDefault="00DE688C" w:rsidP="00F9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1,088,147</w:t>
            </w:r>
          </w:p>
        </w:tc>
        <w:tc>
          <w:tcPr>
            <w:tcW w:w="270" w:type="dxa"/>
          </w:tcPr>
          <w:p w14:paraId="29337D41" w14:textId="77777777" w:rsidR="00F23B06" w:rsidRPr="000C5FB2" w:rsidRDefault="00F23B06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3758E21B" w14:textId="77777777" w:rsidR="00F23B06" w:rsidRPr="004518CE" w:rsidRDefault="00F23B06" w:rsidP="00F9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44FE">
              <w:rPr>
                <w:rFonts w:ascii="Angsana New" w:hAnsi="Angsana New"/>
                <w:b/>
                <w:bCs/>
                <w:sz w:val="30"/>
                <w:szCs w:val="30"/>
              </w:rPr>
              <w:t>1,238,914</w:t>
            </w:r>
          </w:p>
        </w:tc>
      </w:tr>
      <w:tr w:rsidR="00F23B06" w:rsidRPr="000C5FB2" w14:paraId="287D3A7F" w14:textId="77777777" w:rsidTr="000E2BB2">
        <w:tc>
          <w:tcPr>
            <w:tcW w:w="5598" w:type="dxa"/>
          </w:tcPr>
          <w:p w14:paraId="69947110" w14:textId="77777777" w:rsidR="00F23B06" w:rsidRPr="000C5FB2" w:rsidRDefault="00F23B06" w:rsidP="000E2BB2">
            <w:pPr>
              <w:spacing w:line="240" w:lineRule="auto"/>
              <w:ind w:left="-36" w:firstLine="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F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82" w:type="dxa"/>
            <w:tcBorders>
              <w:bottom w:val="double" w:sz="4" w:space="0" w:color="auto"/>
            </w:tcBorders>
          </w:tcPr>
          <w:p w14:paraId="7EC26141" w14:textId="0BB4CC03" w:rsidR="00F23B06" w:rsidRPr="004518CE" w:rsidRDefault="00976684" w:rsidP="00F9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1,416,279</w:t>
            </w:r>
          </w:p>
        </w:tc>
        <w:tc>
          <w:tcPr>
            <w:tcW w:w="270" w:type="dxa"/>
          </w:tcPr>
          <w:p w14:paraId="0219F0C8" w14:textId="77777777" w:rsidR="00F23B06" w:rsidRPr="000C5FB2" w:rsidRDefault="00F23B06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3836C701" w14:textId="77777777" w:rsidR="00F23B06" w:rsidRPr="004518CE" w:rsidRDefault="00F23B06" w:rsidP="00F9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44FE">
              <w:rPr>
                <w:rFonts w:ascii="Angsana New" w:hAnsi="Angsana New"/>
                <w:b/>
                <w:bCs/>
                <w:sz w:val="30"/>
                <w:szCs w:val="30"/>
              </w:rPr>
              <w:t>1,674,907</w:t>
            </w:r>
          </w:p>
        </w:tc>
      </w:tr>
    </w:tbl>
    <w:p w14:paraId="6739EF67" w14:textId="77777777" w:rsidR="00F23B06" w:rsidRPr="00BB286A" w:rsidRDefault="00F23B06" w:rsidP="00F23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34A23762" w14:textId="77777777" w:rsidR="00F23B06" w:rsidRPr="00C52C41" w:rsidRDefault="00F23B06" w:rsidP="00F23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โดยปกติระยะเวลาการให้สินเชื่อแก่ลูกค้าของบริษัทคือ 30 </w:t>
      </w:r>
      <w:r w:rsidRPr="00C52C41">
        <w:rPr>
          <w:rFonts w:ascii="Angsana New" w:hAnsi="Angsana New"/>
          <w:sz w:val="30"/>
          <w:szCs w:val="30"/>
        </w:rPr>
        <w:t>-</w:t>
      </w:r>
      <w:r w:rsidRPr="00C52C41">
        <w:rPr>
          <w:rFonts w:ascii="Angsana New" w:hAnsi="Angsana New"/>
          <w:sz w:val="30"/>
          <w:szCs w:val="30"/>
          <w:cs/>
        </w:rPr>
        <w:t xml:space="preserve"> </w:t>
      </w:r>
      <w:r w:rsidRPr="00C52C41">
        <w:rPr>
          <w:rFonts w:ascii="Angsana New" w:hAnsi="Angsana New"/>
          <w:sz w:val="30"/>
          <w:szCs w:val="30"/>
        </w:rPr>
        <w:t>6</w:t>
      </w:r>
      <w:r w:rsidRPr="00C52C41">
        <w:rPr>
          <w:rFonts w:ascii="Angsana New" w:hAnsi="Angsana New"/>
          <w:sz w:val="30"/>
          <w:szCs w:val="30"/>
          <w:cs/>
        </w:rPr>
        <w:t>0 วัน</w:t>
      </w:r>
    </w:p>
    <w:p w14:paraId="4E3372D5" w14:textId="77777777" w:rsidR="00F23B06" w:rsidRPr="00BB286A" w:rsidRDefault="00F23B06" w:rsidP="00F23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20"/>
          <w:szCs w:val="20"/>
        </w:rPr>
      </w:pPr>
    </w:p>
    <w:p w14:paraId="5025B275" w14:textId="644875E3" w:rsidR="00FA25C1" w:rsidRDefault="00DC003C" w:rsidP="00FA25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5</w:t>
      </w:r>
      <w:r w:rsidR="00FA25C1" w:rsidRPr="00E10D2D">
        <w:rPr>
          <w:rFonts w:ascii="Angsana New" w:hAnsi="Angsana New"/>
          <w:b/>
          <w:bCs/>
          <w:sz w:val="30"/>
          <w:szCs w:val="30"/>
        </w:rPr>
        <w:tab/>
      </w:r>
      <w:r w:rsidR="00FA25C1" w:rsidRPr="00E10D2D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</w:t>
      </w:r>
      <w:r w:rsidR="00FA25C1" w:rsidRPr="00C52C41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5048B559" w14:textId="77777777" w:rsidR="00480985" w:rsidRPr="00BC7A95" w:rsidRDefault="00480985" w:rsidP="00FA25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080"/>
        <w:gridCol w:w="270"/>
        <w:gridCol w:w="1080"/>
        <w:gridCol w:w="270"/>
        <w:gridCol w:w="1080"/>
        <w:gridCol w:w="270"/>
        <w:gridCol w:w="1053"/>
      </w:tblGrid>
      <w:tr w:rsidR="00F96607" w:rsidRPr="007553D7" w14:paraId="6049818B" w14:textId="77777777" w:rsidTr="00AB7229">
        <w:trPr>
          <w:trHeight w:val="236"/>
        </w:trPr>
        <w:tc>
          <w:tcPr>
            <w:tcW w:w="4248" w:type="dxa"/>
          </w:tcPr>
          <w:p w14:paraId="41882661" w14:textId="77777777" w:rsidR="00F96607" w:rsidRPr="007553D7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F351F8C" w14:textId="77777777" w:rsidR="00F96607" w:rsidRPr="007553D7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5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5407FC33" w14:textId="77777777" w:rsidR="00F96607" w:rsidRPr="007553D7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3" w:type="dxa"/>
            <w:gridSpan w:val="3"/>
          </w:tcPr>
          <w:p w14:paraId="51630F29" w14:textId="77777777" w:rsidR="00F96607" w:rsidRPr="007553D7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</w:tr>
      <w:tr w:rsidR="00F96607" w:rsidRPr="007553D7" w14:paraId="26F17550" w14:textId="77777777" w:rsidTr="00AB7229">
        <w:trPr>
          <w:trHeight w:val="236"/>
        </w:trPr>
        <w:tc>
          <w:tcPr>
            <w:tcW w:w="4248" w:type="dxa"/>
          </w:tcPr>
          <w:p w14:paraId="7EFB8FAD" w14:textId="77777777" w:rsidR="00F96607" w:rsidRPr="007553D7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3C3EC6B" w14:textId="77777777" w:rsidR="00F96607" w:rsidRPr="007553D7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5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5E516F0E" w14:textId="77777777" w:rsidR="00F96607" w:rsidRPr="007553D7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3" w:type="dxa"/>
            <w:gridSpan w:val="3"/>
          </w:tcPr>
          <w:p w14:paraId="751E500A" w14:textId="77777777" w:rsidR="00F96607" w:rsidRPr="007553D7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7553D7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F96607" w:rsidRPr="007553D7" w14:paraId="59E315F2" w14:textId="77777777" w:rsidTr="00AB7229">
        <w:tc>
          <w:tcPr>
            <w:tcW w:w="4248" w:type="dxa"/>
          </w:tcPr>
          <w:p w14:paraId="182E4446" w14:textId="77777777" w:rsidR="00F96607" w:rsidRPr="00994C2D" w:rsidRDefault="00F96607" w:rsidP="00AB7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hanging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 </w:t>
            </w:r>
          </w:p>
        </w:tc>
        <w:tc>
          <w:tcPr>
            <w:tcW w:w="1080" w:type="dxa"/>
          </w:tcPr>
          <w:p w14:paraId="41FDEC79" w14:textId="7CF266F6" w:rsidR="00F96607" w:rsidRPr="00D84DD8" w:rsidRDefault="00F96607" w:rsidP="00F96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4DD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14:paraId="4565BCE4" w14:textId="77777777" w:rsidR="00F96607" w:rsidRPr="00D84DD8" w:rsidRDefault="00F96607" w:rsidP="00F96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6B0C55FC" w14:textId="0AD3C734" w:rsidR="00F96607" w:rsidRPr="00D84DD8" w:rsidRDefault="00F96607" w:rsidP="00F96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4DD8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</w:tcPr>
          <w:p w14:paraId="534B989C" w14:textId="77777777" w:rsidR="00F96607" w:rsidRPr="00D84DD8" w:rsidRDefault="00F96607" w:rsidP="00F96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2A8073" w14:textId="607ED03B" w:rsidR="00F96607" w:rsidRPr="00D84DD8" w:rsidRDefault="00F96607" w:rsidP="00F96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4DD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14:paraId="778E8534" w14:textId="77777777" w:rsidR="00F96607" w:rsidRPr="00D84DD8" w:rsidRDefault="00F96607" w:rsidP="00F96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53" w:type="dxa"/>
          </w:tcPr>
          <w:p w14:paraId="31991C65" w14:textId="406AE90E" w:rsidR="00F96607" w:rsidRPr="00D84DD8" w:rsidRDefault="00F96607" w:rsidP="00F96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4DD8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F96607" w:rsidRPr="007553D7" w14:paraId="2571940C" w14:textId="77777777" w:rsidTr="00AB7229">
        <w:trPr>
          <w:trHeight w:val="380"/>
        </w:trPr>
        <w:tc>
          <w:tcPr>
            <w:tcW w:w="4248" w:type="dxa"/>
          </w:tcPr>
          <w:p w14:paraId="77CDDB26" w14:textId="77777777" w:rsidR="00F96607" w:rsidRPr="007553D7" w:rsidRDefault="00F96607" w:rsidP="00F96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03" w:type="dxa"/>
            <w:gridSpan w:val="7"/>
          </w:tcPr>
          <w:p w14:paraId="2F5D32C6" w14:textId="77777777" w:rsidR="00F96607" w:rsidRPr="007553D7" w:rsidRDefault="00F96607" w:rsidP="00F96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553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96607" w:rsidRPr="007553D7" w14:paraId="6187980A" w14:textId="77777777" w:rsidTr="00AB7229">
        <w:tc>
          <w:tcPr>
            <w:tcW w:w="4248" w:type="dxa"/>
          </w:tcPr>
          <w:p w14:paraId="11495A18" w14:textId="77777777" w:rsidR="00F96607" w:rsidRPr="007553D7" w:rsidRDefault="00F96607" w:rsidP="00AB7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7553D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553D7"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</w:p>
        </w:tc>
        <w:tc>
          <w:tcPr>
            <w:tcW w:w="1080" w:type="dxa"/>
          </w:tcPr>
          <w:p w14:paraId="4611F401" w14:textId="5A1ED59D" w:rsidR="00F96607" w:rsidRPr="00871738" w:rsidRDefault="007115C2" w:rsidP="004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1,314,595</w:t>
            </w:r>
          </w:p>
        </w:tc>
        <w:tc>
          <w:tcPr>
            <w:tcW w:w="270" w:type="dxa"/>
          </w:tcPr>
          <w:p w14:paraId="39CAA76D" w14:textId="77777777" w:rsidR="00F96607" w:rsidRPr="00E71292" w:rsidRDefault="00F96607" w:rsidP="00F96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85CB01" w14:textId="605DF792" w:rsidR="00F96607" w:rsidRPr="00871738" w:rsidRDefault="00F96607" w:rsidP="004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C3C0B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7C3C0B">
              <w:rPr>
                <w:rFonts w:ascii="Angsana New" w:hAnsi="Angsana New"/>
                <w:sz w:val="30"/>
                <w:szCs w:val="30"/>
              </w:rPr>
              <w:t>,</w:t>
            </w:r>
            <w:r w:rsidRPr="007C3C0B">
              <w:rPr>
                <w:rFonts w:ascii="Angsana New" w:hAnsi="Angsana New"/>
                <w:sz w:val="30"/>
                <w:szCs w:val="30"/>
                <w:cs/>
              </w:rPr>
              <w:t>234</w:t>
            </w:r>
            <w:r w:rsidRPr="007C3C0B">
              <w:rPr>
                <w:rFonts w:ascii="Angsana New" w:hAnsi="Angsana New"/>
                <w:sz w:val="30"/>
                <w:szCs w:val="30"/>
              </w:rPr>
              <w:t>,</w:t>
            </w:r>
            <w:r w:rsidRPr="007C3C0B">
              <w:rPr>
                <w:rFonts w:ascii="Angsana New" w:hAnsi="Angsana New"/>
                <w:sz w:val="30"/>
                <w:szCs w:val="30"/>
                <w:cs/>
              </w:rPr>
              <w:t>723</w:t>
            </w:r>
          </w:p>
        </w:tc>
        <w:tc>
          <w:tcPr>
            <w:tcW w:w="270" w:type="dxa"/>
          </w:tcPr>
          <w:p w14:paraId="5DC9A700" w14:textId="77777777" w:rsidR="00F96607" w:rsidRPr="007553D7" w:rsidRDefault="00F96607" w:rsidP="00F96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188956" w14:textId="6BF5DC8C" w:rsidR="00F96607" w:rsidRPr="007553D7" w:rsidRDefault="007115C2" w:rsidP="00C2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494,434</w:t>
            </w:r>
          </w:p>
        </w:tc>
        <w:tc>
          <w:tcPr>
            <w:tcW w:w="270" w:type="dxa"/>
          </w:tcPr>
          <w:p w14:paraId="74597604" w14:textId="77777777" w:rsidR="00F96607" w:rsidRPr="007553D7" w:rsidRDefault="00F96607" w:rsidP="00F96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27116620" w14:textId="71EBA87F" w:rsidR="00F96607" w:rsidRPr="007553D7" w:rsidRDefault="00F96607" w:rsidP="00C2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C3C0B">
              <w:rPr>
                <w:rFonts w:ascii="Angsana New" w:hAnsi="Angsana New"/>
                <w:sz w:val="30"/>
                <w:szCs w:val="30"/>
                <w:cs/>
              </w:rPr>
              <w:t>494</w:t>
            </w:r>
            <w:r w:rsidRPr="007C3C0B">
              <w:rPr>
                <w:rFonts w:ascii="Angsana New" w:hAnsi="Angsana New"/>
                <w:sz w:val="30"/>
                <w:szCs w:val="30"/>
              </w:rPr>
              <w:t>,</w:t>
            </w:r>
            <w:r w:rsidRPr="007C3C0B">
              <w:rPr>
                <w:rFonts w:ascii="Angsana New" w:hAnsi="Angsana New"/>
                <w:sz w:val="30"/>
                <w:szCs w:val="30"/>
                <w:cs/>
              </w:rPr>
              <w:t>434</w:t>
            </w:r>
          </w:p>
        </w:tc>
      </w:tr>
      <w:tr w:rsidR="00F96607" w:rsidRPr="007553D7" w14:paraId="5854B1AC" w14:textId="77777777" w:rsidTr="00AB7229">
        <w:trPr>
          <w:trHeight w:val="281"/>
        </w:trPr>
        <w:tc>
          <w:tcPr>
            <w:tcW w:w="4248" w:type="dxa"/>
          </w:tcPr>
          <w:p w14:paraId="29E09D3D" w14:textId="77777777" w:rsidR="00F96607" w:rsidRPr="007553D7" w:rsidRDefault="00F96607" w:rsidP="00AB722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7553D7">
              <w:rPr>
                <w:rFonts w:ascii="Angsana New" w:hAnsi="Angsana New"/>
                <w:sz w:val="30"/>
                <w:szCs w:val="30"/>
                <w:cs/>
              </w:rPr>
              <w:t>ส่วนแบ่งกำไรจากเงินลงทุน</w:t>
            </w:r>
          </w:p>
        </w:tc>
        <w:tc>
          <w:tcPr>
            <w:tcW w:w="1080" w:type="dxa"/>
          </w:tcPr>
          <w:p w14:paraId="28FCEC54" w14:textId="77777777" w:rsidR="00F96607" w:rsidRPr="00871738" w:rsidRDefault="00F96607" w:rsidP="004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030AB7" w14:textId="77777777" w:rsidR="00F96607" w:rsidRPr="00E71292" w:rsidRDefault="00F96607" w:rsidP="00F96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BECACD" w14:textId="77777777" w:rsidR="00F96607" w:rsidRPr="00871738" w:rsidRDefault="00F96607" w:rsidP="004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76D669" w14:textId="77777777" w:rsidR="00F96607" w:rsidRPr="007553D7" w:rsidRDefault="00F96607" w:rsidP="00F96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0C8657" w14:textId="77777777" w:rsidR="00F96607" w:rsidRPr="007553D7" w:rsidRDefault="00F96607" w:rsidP="00C2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8A6563" w14:textId="77777777" w:rsidR="00F96607" w:rsidRPr="007553D7" w:rsidRDefault="00F96607" w:rsidP="00F96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C606021" w14:textId="77777777" w:rsidR="00F96607" w:rsidRPr="007553D7" w:rsidRDefault="00F96607" w:rsidP="00C2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3762" w:rsidRPr="007553D7" w14:paraId="65D6D250" w14:textId="77777777" w:rsidTr="00AB7229">
        <w:trPr>
          <w:trHeight w:val="164"/>
        </w:trPr>
        <w:tc>
          <w:tcPr>
            <w:tcW w:w="4248" w:type="dxa"/>
          </w:tcPr>
          <w:p w14:paraId="4430EB9A" w14:textId="27BF3419" w:rsidR="00C23762" w:rsidRPr="007553D7" w:rsidRDefault="004279A2" w:rsidP="00AB722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firstLine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1080" w:type="dxa"/>
          </w:tcPr>
          <w:p w14:paraId="23CB3DCD" w14:textId="65E93D24" w:rsidR="00C23762" w:rsidRPr="00871738" w:rsidRDefault="00D8053B" w:rsidP="007E3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7E3D5A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E3D5A">
              <w:rPr>
                <w:rFonts w:ascii="Angsana New" w:hAnsi="Angsana New"/>
                <w:sz w:val="30"/>
                <w:szCs w:val="30"/>
              </w:rPr>
              <w:t>685</w:t>
            </w:r>
          </w:p>
        </w:tc>
        <w:tc>
          <w:tcPr>
            <w:tcW w:w="270" w:type="dxa"/>
          </w:tcPr>
          <w:p w14:paraId="470EA68E" w14:textId="77777777" w:rsidR="00C23762" w:rsidRPr="00E71292" w:rsidRDefault="00C23762" w:rsidP="00C2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18818F" w14:textId="720E18F3" w:rsidR="00C23762" w:rsidRPr="00871738" w:rsidRDefault="00C23762" w:rsidP="00C2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36,204</w:t>
            </w:r>
          </w:p>
        </w:tc>
        <w:tc>
          <w:tcPr>
            <w:tcW w:w="270" w:type="dxa"/>
          </w:tcPr>
          <w:p w14:paraId="7F2F1AF8" w14:textId="77777777" w:rsidR="00C23762" w:rsidRPr="007553D7" w:rsidRDefault="00C23762" w:rsidP="00C2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2A9BFF" w14:textId="7ABE8AB7" w:rsidR="00C23762" w:rsidRPr="007553D7" w:rsidRDefault="00C23762" w:rsidP="00C2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AF61DF" w14:textId="77777777" w:rsidR="00C23762" w:rsidRPr="007553D7" w:rsidRDefault="00C23762" w:rsidP="00C2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414A98DB" w14:textId="7B29D4DD" w:rsidR="00C23762" w:rsidRPr="007553D7" w:rsidRDefault="00C23762" w:rsidP="00C2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23762" w:rsidRPr="007553D7" w14:paraId="27B5545A" w14:textId="77777777" w:rsidTr="00BE575B">
        <w:trPr>
          <w:trHeight w:val="352"/>
        </w:trPr>
        <w:tc>
          <w:tcPr>
            <w:tcW w:w="4248" w:type="dxa"/>
          </w:tcPr>
          <w:p w14:paraId="6008F771" w14:textId="77777777" w:rsidR="00C23762" w:rsidRPr="00C131AE" w:rsidRDefault="00C23762" w:rsidP="00AB7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5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09A2D6" w14:textId="78C45DAA" w:rsidR="00C23762" w:rsidRPr="00D8053B" w:rsidRDefault="007E3D5A" w:rsidP="007E3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1,332</w:t>
            </w:r>
            <w:r w:rsidR="00657098">
              <w:rPr>
                <w:rFonts w:ascii="Angsana New" w:hAnsi="Angsana New"/>
                <w:b/>
                <w:bCs/>
                <w:sz w:val="30"/>
                <w:szCs w:val="30"/>
              </w:rPr>
              <w:t>,2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80</w:t>
            </w:r>
          </w:p>
        </w:tc>
        <w:tc>
          <w:tcPr>
            <w:tcW w:w="270" w:type="dxa"/>
          </w:tcPr>
          <w:p w14:paraId="33B8BE17" w14:textId="77777777" w:rsidR="00C23762" w:rsidRPr="00E71292" w:rsidRDefault="00C23762" w:rsidP="00C2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6143BC" w14:textId="66789AAC" w:rsidR="00C23762" w:rsidRPr="00F2760C" w:rsidRDefault="00C23762" w:rsidP="00C2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C7EBB">
              <w:rPr>
                <w:rFonts w:ascii="Angsana New" w:hAnsi="Angsana New"/>
                <w:b/>
                <w:bCs/>
                <w:sz w:val="30"/>
                <w:szCs w:val="30"/>
              </w:rPr>
              <w:t>1,270,927</w:t>
            </w:r>
          </w:p>
        </w:tc>
        <w:tc>
          <w:tcPr>
            <w:tcW w:w="270" w:type="dxa"/>
          </w:tcPr>
          <w:p w14:paraId="1B7052CC" w14:textId="77777777" w:rsidR="00C23762" w:rsidRPr="00E71292" w:rsidRDefault="00C23762" w:rsidP="00C2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252B3C" w14:textId="55C0E941" w:rsidR="00C23762" w:rsidRPr="007553D7" w:rsidRDefault="00C23762" w:rsidP="00C2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494,434</w:t>
            </w:r>
          </w:p>
        </w:tc>
        <w:tc>
          <w:tcPr>
            <w:tcW w:w="270" w:type="dxa"/>
          </w:tcPr>
          <w:p w14:paraId="0FF86F72" w14:textId="77777777" w:rsidR="00C23762" w:rsidRPr="007553D7" w:rsidRDefault="00C23762" w:rsidP="00C2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48D8294D" w14:textId="7C744E35" w:rsidR="00C23762" w:rsidRPr="007553D7" w:rsidRDefault="00C23762" w:rsidP="00C2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3C0B">
              <w:rPr>
                <w:rFonts w:ascii="Angsana New" w:hAnsi="Angsana New"/>
                <w:b/>
                <w:bCs/>
                <w:sz w:val="30"/>
                <w:szCs w:val="30"/>
              </w:rPr>
              <w:t>494,434</w:t>
            </w:r>
          </w:p>
        </w:tc>
      </w:tr>
      <w:tr w:rsidR="00FF78A5" w:rsidRPr="007553D7" w14:paraId="15C922D2" w14:textId="77777777" w:rsidTr="00BE575B">
        <w:trPr>
          <w:trHeight w:val="352"/>
        </w:trPr>
        <w:tc>
          <w:tcPr>
            <w:tcW w:w="4248" w:type="dxa"/>
          </w:tcPr>
          <w:p w14:paraId="58F99744" w14:textId="0296715A" w:rsidR="00FF78A5" w:rsidRPr="007553D7" w:rsidRDefault="00FF78A5" w:rsidP="00FF78A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5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7A2CE53D" w14:textId="03113300" w:rsidR="00FF78A5" w:rsidRPr="00FF78A5" w:rsidRDefault="00FF78A5" w:rsidP="00FF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78A5">
              <w:rPr>
                <w:rFonts w:ascii="Angsana New" w:hAnsi="Angsana New"/>
                <w:b/>
                <w:bCs/>
                <w:sz w:val="30"/>
                <w:szCs w:val="30"/>
              </w:rPr>
              <w:t>1,314,595</w:t>
            </w:r>
          </w:p>
        </w:tc>
        <w:tc>
          <w:tcPr>
            <w:tcW w:w="270" w:type="dxa"/>
          </w:tcPr>
          <w:p w14:paraId="276357B0" w14:textId="77777777" w:rsidR="00FF78A5" w:rsidRPr="00FF78A5" w:rsidRDefault="00FF78A5" w:rsidP="00FF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927BE99" w14:textId="615A81FD" w:rsidR="00FF78A5" w:rsidRPr="00FF78A5" w:rsidRDefault="00FF78A5" w:rsidP="00FF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4C7CE3E" w14:textId="77777777" w:rsidR="00FF78A5" w:rsidRPr="00E71292" w:rsidRDefault="00FF78A5" w:rsidP="00FF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3040187C" w14:textId="5B02C191" w:rsidR="00FF78A5" w:rsidRDefault="00FF78A5" w:rsidP="00FF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494,434</w:t>
            </w:r>
          </w:p>
        </w:tc>
        <w:tc>
          <w:tcPr>
            <w:tcW w:w="270" w:type="dxa"/>
          </w:tcPr>
          <w:p w14:paraId="25F81F8B" w14:textId="77777777" w:rsidR="00FF78A5" w:rsidRPr="007553D7" w:rsidRDefault="00FF78A5" w:rsidP="00FF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</w:tcPr>
          <w:p w14:paraId="3ADEF0D0" w14:textId="6839B667" w:rsidR="00FF78A5" w:rsidRPr="007C3C0B" w:rsidRDefault="00FF78A5" w:rsidP="00FF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110852C5" w14:textId="77777777" w:rsidR="00CC7D59" w:rsidRPr="00BC7A95" w:rsidRDefault="00CC7D59" w:rsidP="001D6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784A68B3" w14:textId="599F9E86" w:rsidR="00F9542C" w:rsidRPr="00F9542C" w:rsidRDefault="00F9542C" w:rsidP="00F9542C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ไม่มี</w:t>
      </w:r>
      <w:r w:rsidRPr="00D70DFE">
        <w:rPr>
          <w:rFonts w:ascii="Angsana New" w:hAnsi="Angsana New" w:cs="Angsana New" w:hint="cs"/>
          <w:sz w:val="30"/>
          <w:szCs w:val="30"/>
          <w:cs/>
          <w:lang w:bidi="th-TH"/>
        </w:rPr>
        <w:t>การ</w:t>
      </w:r>
      <w:r w:rsidRPr="00D75CE8">
        <w:rPr>
          <w:rFonts w:ascii="Angsana New" w:hAnsi="Angsana New" w:cs="Angsana New"/>
          <w:sz w:val="30"/>
          <w:szCs w:val="30"/>
          <w:cs/>
          <w:lang w:val="en-US" w:bidi="th-TH"/>
        </w:rPr>
        <w:t>ซื้อและจำหน่ายเงินลงทุน</w:t>
      </w:r>
      <w:r w:rsidRPr="009A57B8">
        <w:rPr>
          <w:rFonts w:ascii="Angsana New" w:hAnsi="Angsana New" w:cs="Angsana New" w:hint="cs"/>
          <w:sz w:val="30"/>
          <w:szCs w:val="30"/>
          <w:cs/>
          <w:lang w:val="en-US" w:bidi="th-TH"/>
        </w:rPr>
        <w:t>ใน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>บริษัทร่วม</w:t>
      </w:r>
      <w:r w:rsidRPr="009A57B8">
        <w:rPr>
          <w:rFonts w:ascii="Angsana New" w:hAnsi="Angsana New" w:cs="Angsana New"/>
          <w:sz w:val="30"/>
          <w:szCs w:val="30"/>
          <w:cs/>
          <w:lang w:val="en-US" w:bidi="th-TH"/>
        </w:rPr>
        <w:t>ในระหว่าง</w:t>
      </w:r>
      <w:r w:rsidRPr="00D75CE8">
        <w:rPr>
          <w:rFonts w:ascii="Angsana New" w:hAnsi="Angsana New" w:cs="Angsana New"/>
          <w:sz w:val="30"/>
          <w:szCs w:val="30"/>
          <w:cs/>
          <w:lang w:val="en-US" w:bidi="th-TH"/>
        </w:rPr>
        <w:t>งวด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สาม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>เดือนสิ้นสุดวันที่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30 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>มิถุนายน</w:t>
      </w:r>
      <w:r w:rsidRPr="00D75CE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 w:cs="Angsana New"/>
          <w:sz w:val="30"/>
          <w:szCs w:val="30"/>
          <w:lang w:val="en-US" w:bidi="th-TH"/>
        </w:rPr>
        <w:t>2560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และ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2559 </w:t>
      </w:r>
    </w:p>
    <w:p w14:paraId="1B8C8155" w14:textId="77777777" w:rsidR="00F9542C" w:rsidRDefault="00F9542C" w:rsidP="001D6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154C4B0" w14:textId="77777777" w:rsidR="004279A2" w:rsidRDefault="004279A2" w:rsidP="001D6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75BFC27" w14:textId="139B8BF4" w:rsidR="00BB286A" w:rsidRPr="00DF4AA9" w:rsidRDefault="00BB286A" w:rsidP="001D6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DF4AA9">
        <w:rPr>
          <w:rFonts w:ascii="Angsana New" w:hAnsi="Angsana New"/>
          <w:sz w:val="30"/>
          <w:szCs w:val="30"/>
          <w:cs/>
        </w:rPr>
        <w:lastRenderedPageBreak/>
        <w:t>เงินลงทุนในบริษัทร่วม</w:t>
      </w:r>
      <w:r w:rsidR="005F1DB3" w:rsidRPr="00DF4AA9">
        <w:rPr>
          <w:rFonts w:ascii="Angsana New" w:hAnsi="Angsana New" w:hint="cs"/>
          <w:sz w:val="30"/>
          <w:szCs w:val="30"/>
          <w:cs/>
        </w:rPr>
        <w:t>ซึ่งบันทึกโดยวิธีส่วนได้เสีย</w:t>
      </w:r>
      <w:r w:rsidRPr="00DF4AA9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DF4AA9">
        <w:rPr>
          <w:rFonts w:ascii="Angsana New" w:hAnsi="Angsana New"/>
          <w:sz w:val="30"/>
          <w:szCs w:val="30"/>
        </w:rPr>
        <w:t>3</w:t>
      </w:r>
      <w:r w:rsidR="00F96607" w:rsidRPr="00DF4AA9">
        <w:rPr>
          <w:rFonts w:ascii="Angsana New" w:hAnsi="Angsana New" w:hint="cs"/>
          <w:sz w:val="30"/>
          <w:szCs w:val="30"/>
          <w:cs/>
        </w:rPr>
        <w:t>0</w:t>
      </w:r>
      <w:r w:rsidRPr="00DF4AA9">
        <w:rPr>
          <w:rFonts w:ascii="Angsana New" w:hAnsi="Angsana New"/>
          <w:sz w:val="30"/>
          <w:szCs w:val="30"/>
        </w:rPr>
        <w:t xml:space="preserve"> </w:t>
      </w:r>
      <w:r w:rsidR="00F96607" w:rsidRPr="00DF4AA9">
        <w:rPr>
          <w:rFonts w:ascii="Angsana New" w:hAnsi="Angsana New" w:hint="cs"/>
          <w:sz w:val="30"/>
          <w:szCs w:val="30"/>
          <w:cs/>
        </w:rPr>
        <w:t>มิถุนายน</w:t>
      </w:r>
      <w:r w:rsidRPr="00DF4AA9">
        <w:rPr>
          <w:rFonts w:ascii="Angsana New" w:hAnsi="Angsana New"/>
          <w:sz w:val="30"/>
          <w:szCs w:val="30"/>
        </w:rPr>
        <w:t xml:space="preserve"> 25</w:t>
      </w:r>
      <w:r w:rsidR="005A5A90" w:rsidRPr="00DF4AA9">
        <w:rPr>
          <w:rFonts w:ascii="Angsana New" w:hAnsi="Angsana New" w:hint="cs"/>
          <w:sz w:val="30"/>
          <w:szCs w:val="30"/>
          <w:cs/>
        </w:rPr>
        <w:t xml:space="preserve">60 </w:t>
      </w:r>
      <w:r w:rsidR="008D1791" w:rsidRPr="00DF4AA9">
        <w:rPr>
          <w:rFonts w:ascii="Angsana New" w:hAnsi="Angsana New" w:hint="cs"/>
          <w:sz w:val="30"/>
          <w:szCs w:val="30"/>
          <w:cs/>
        </w:rPr>
        <w:t>และ</w:t>
      </w:r>
      <w:r w:rsidR="00BC7A95" w:rsidRPr="00DF4AA9">
        <w:rPr>
          <w:rFonts w:ascii="Angsana New" w:hAnsi="Angsana New"/>
          <w:sz w:val="30"/>
          <w:szCs w:val="30"/>
        </w:rPr>
        <w:t xml:space="preserve"> 31 </w:t>
      </w:r>
      <w:r w:rsidR="00BC7A95" w:rsidRPr="00DF4AA9">
        <w:rPr>
          <w:rFonts w:ascii="Angsana New" w:hAnsi="Angsana New" w:hint="cs"/>
          <w:sz w:val="30"/>
          <w:szCs w:val="30"/>
          <w:cs/>
        </w:rPr>
        <w:t>มีนาคม 25</w:t>
      </w:r>
      <w:r w:rsidR="00BC7A95" w:rsidRPr="00DF4AA9">
        <w:rPr>
          <w:rFonts w:ascii="Angsana New" w:hAnsi="Angsana New"/>
          <w:sz w:val="30"/>
          <w:szCs w:val="30"/>
        </w:rPr>
        <w:t>60</w:t>
      </w:r>
      <w:r w:rsidR="005A5A90" w:rsidRPr="00DF4AA9">
        <w:rPr>
          <w:rFonts w:ascii="Angsana New" w:hAnsi="Angsana New" w:hint="cs"/>
          <w:sz w:val="30"/>
          <w:szCs w:val="30"/>
          <w:cs/>
        </w:rPr>
        <w:t xml:space="preserve"> </w:t>
      </w:r>
      <w:r w:rsidRPr="00DF4AA9">
        <w:rPr>
          <w:rFonts w:ascii="Angsana New" w:hAnsi="Angsana New"/>
          <w:sz w:val="30"/>
          <w:szCs w:val="30"/>
          <w:cs/>
        </w:rPr>
        <w:t>มีดังนี้</w:t>
      </w:r>
    </w:p>
    <w:p w14:paraId="4A2FA641" w14:textId="77777777" w:rsidR="00F96607" w:rsidRPr="00BC7A95" w:rsidRDefault="00F96607" w:rsidP="00F96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68"/>
          <w:tab w:val="left" w:pos="4608"/>
          <w:tab w:val="left" w:pos="5958"/>
          <w:tab w:val="left" w:pos="6948"/>
        </w:tabs>
        <w:spacing w:line="240" w:lineRule="auto"/>
        <w:ind w:left="540"/>
        <w:rPr>
          <w:rFonts w:ascii="Angsana New" w:hAnsi="Angsana New"/>
          <w:sz w:val="20"/>
          <w:szCs w:val="20"/>
          <w:cs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48"/>
        <w:gridCol w:w="1170"/>
        <w:gridCol w:w="1152"/>
        <w:gridCol w:w="1098"/>
        <w:gridCol w:w="243"/>
        <w:gridCol w:w="1089"/>
        <w:gridCol w:w="236"/>
        <w:gridCol w:w="844"/>
        <w:gridCol w:w="241"/>
        <w:gridCol w:w="1109"/>
      </w:tblGrid>
      <w:tr w:rsidR="00F96607" w:rsidRPr="00DB4490" w14:paraId="20884396" w14:textId="77777777" w:rsidTr="00FF78A5">
        <w:tc>
          <w:tcPr>
            <w:tcW w:w="2448" w:type="dxa"/>
          </w:tcPr>
          <w:p w14:paraId="2109F903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6A2AE86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52" w:type="dxa"/>
          </w:tcPr>
          <w:p w14:paraId="7A0E1AA0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0A206510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3" w:type="dxa"/>
          </w:tcPr>
          <w:p w14:paraId="17D1D0E2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9" w:type="dxa"/>
          </w:tcPr>
          <w:p w14:paraId="67473F2C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</w:tcPr>
          <w:p w14:paraId="334F695B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194" w:type="dxa"/>
            <w:gridSpan w:val="3"/>
          </w:tcPr>
          <w:p w14:paraId="088990E5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0C78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เงินลงทุน</w:t>
            </w:r>
          </w:p>
        </w:tc>
      </w:tr>
      <w:tr w:rsidR="00F96607" w:rsidRPr="00DB4490" w14:paraId="06040E9F" w14:textId="77777777" w:rsidTr="00FF78A5">
        <w:tc>
          <w:tcPr>
            <w:tcW w:w="2448" w:type="dxa"/>
          </w:tcPr>
          <w:p w14:paraId="26959348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33FF710" w14:textId="397DB5C0" w:rsidR="00F96607" w:rsidRPr="007B0C78" w:rsidRDefault="00FF78A5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ลักษณะ</w:t>
            </w:r>
          </w:p>
        </w:tc>
        <w:tc>
          <w:tcPr>
            <w:tcW w:w="1152" w:type="dxa"/>
          </w:tcPr>
          <w:p w14:paraId="57F60CB5" w14:textId="0570457C" w:rsidR="00F96607" w:rsidRPr="007B0C78" w:rsidRDefault="00FF78A5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ประเทศที่</w:t>
            </w:r>
          </w:p>
        </w:tc>
        <w:tc>
          <w:tcPr>
            <w:tcW w:w="1098" w:type="dxa"/>
          </w:tcPr>
          <w:p w14:paraId="15526B2D" w14:textId="6DFA1D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B0C78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สัดส่วน</w:t>
            </w:r>
            <w:r w:rsidR="00FF78A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ความ</w:t>
            </w:r>
          </w:p>
        </w:tc>
        <w:tc>
          <w:tcPr>
            <w:tcW w:w="243" w:type="dxa"/>
          </w:tcPr>
          <w:p w14:paraId="15E654A6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9" w:type="dxa"/>
          </w:tcPr>
          <w:p w14:paraId="404A19BB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B0C78">
              <w:rPr>
                <w:rFonts w:ascii="Angsana New" w:hAnsi="Angsana New"/>
                <w:sz w:val="30"/>
                <w:szCs w:val="30"/>
                <w:cs/>
                <w:lang w:val="th-TH"/>
              </w:rPr>
              <w:t>ทุน</w:t>
            </w:r>
          </w:p>
        </w:tc>
        <w:tc>
          <w:tcPr>
            <w:tcW w:w="236" w:type="dxa"/>
          </w:tcPr>
          <w:p w14:paraId="75C9E1F6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44" w:type="dxa"/>
          </w:tcPr>
          <w:p w14:paraId="5CEEA210" w14:textId="2730566E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1" w:type="dxa"/>
          </w:tcPr>
          <w:p w14:paraId="49CC17DA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09" w:type="dxa"/>
          </w:tcPr>
          <w:p w14:paraId="35BBF072" w14:textId="6DB7D315" w:rsidR="00F96607" w:rsidRPr="007B0C78" w:rsidRDefault="00FF78A5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มูลค่าตามวิธี</w:t>
            </w:r>
          </w:p>
        </w:tc>
      </w:tr>
      <w:tr w:rsidR="00F96607" w:rsidRPr="00DB4490" w14:paraId="0A1FEDAF" w14:textId="77777777" w:rsidTr="00FF78A5">
        <w:tc>
          <w:tcPr>
            <w:tcW w:w="2448" w:type="dxa"/>
          </w:tcPr>
          <w:p w14:paraId="64B1AEFE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F93402F" w14:textId="3F48CCAA" w:rsidR="00F96607" w:rsidRPr="007B0C78" w:rsidRDefault="00D35F7D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ธุรกิ</w:t>
            </w:r>
            <w:r w:rsidR="00FF78A5">
              <w:rPr>
                <w:rFonts w:ascii="Angsana New" w:hAnsi="Angsana New"/>
                <w:sz w:val="30"/>
                <w:szCs w:val="30"/>
                <w:cs/>
                <w:lang w:val="th-TH"/>
              </w:rPr>
              <w:t>จ</w:t>
            </w:r>
          </w:p>
        </w:tc>
        <w:tc>
          <w:tcPr>
            <w:tcW w:w="1152" w:type="dxa"/>
          </w:tcPr>
          <w:p w14:paraId="1F1212DC" w14:textId="0A8E819E" w:rsidR="00F96607" w:rsidRPr="007B0C78" w:rsidRDefault="00FF78A5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กิจการจัดตั้ง</w:t>
            </w:r>
          </w:p>
        </w:tc>
        <w:tc>
          <w:tcPr>
            <w:tcW w:w="1098" w:type="dxa"/>
          </w:tcPr>
          <w:p w14:paraId="136A35DA" w14:textId="1FA20F44" w:rsidR="00F96607" w:rsidRPr="007B0C78" w:rsidRDefault="00FF78A5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เป็นเจ้าของ</w:t>
            </w:r>
          </w:p>
        </w:tc>
        <w:tc>
          <w:tcPr>
            <w:tcW w:w="243" w:type="dxa"/>
          </w:tcPr>
          <w:p w14:paraId="6CA09AF3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9" w:type="dxa"/>
          </w:tcPr>
          <w:p w14:paraId="6865434D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B0C78">
              <w:rPr>
                <w:rFonts w:ascii="Angsana New" w:hAnsi="Angsana New"/>
                <w:sz w:val="30"/>
                <w:szCs w:val="30"/>
                <w:cs/>
                <w:lang w:val="th-TH"/>
              </w:rPr>
              <w:t>ชำระแล้ว</w:t>
            </w:r>
          </w:p>
        </w:tc>
        <w:tc>
          <w:tcPr>
            <w:tcW w:w="236" w:type="dxa"/>
          </w:tcPr>
          <w:p w14:paraId="0FD3D7E3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44" w:type="dxa"/>
          </w:tcPr>
          <w:p w14:paraId="4D0DDD0E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B0C78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ราคาทุน</w:t>
            </w:r>
          </w:p>
        </w:tc>
        <w:tc>
          <w:tcPr>
            <w:tcW w:w="241" w:type="dxa"/>
          </w:tcPr>
          <w:p w14:paraId="27E647C4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09" w:type="dxa"/>
          </w:tcPr>
          <w:p w14:paraId="485BF056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B0C78">
              <w:rPr>
                <w:rFonts w:ascii="Angsana New" w:hAnsi="Angsana New"/>
                <w:sz w:val="30"/>
                <w:szCs w:val="30"/>
                <w:cs/>
              </w:rPr>
              <w:t>ส่วนได้เสีย</w:t>
            </w:r>
          </w:p>
        </w:tc>
      </w:tr>
      <w:tr w:rsidR="00F96607" w:rsidRPr="00DB4490" w14:paraId="36FBEC8E" w14:textId="77777777" w:rsidTr="00FF78A5">
        <w:tc>
          <w:tcPr>
            <w:tcW w:w="2448" w:type="dxa"/>
          </w:tcPr>
          <w:p w14:paraId="05EE0F45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8CC827D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52" w:type="dxa"/>
          </w:tcPr>
          <w:p w14:paraId="78B6C6A1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16EF0ACC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B0C78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(ร้อยละ)</w:t>
            </w:r>
          </w:p>
        </w:tc>
        <w:tc>
          <w:tcPr>
            <w:tcW w:w="243" w:type="dxa"/>
          </w:tcPr>
          <w:p w14:paraId="6B7DF4C5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19" w:type="dxa"/>
            <w:gridSpan w:val="5"/>
          </w:tcPr>
          <w:p w14:paraId="5A242067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B0C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96607" w:rsidRPr="00DB4490" w14:paraId="522CB52B" w14:textId="77777777" w:rsidTr="00FF78A5">
        <w:tc>
          <w:tcPr>
            <w:tcW w:w="2448" w:type="dxa"/>
          </w:tcPr>
          <w:p w14:paraId="79AED4F4" w14:textId="08FE50D3" w:rsidR="00F96607" w:rsidRPr="007B0C78" w:rsidRDefault="00F96607" w:rsidP="00F9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88" w:hanging="18"/>
              <w:rPr>
                <w:rFonts w:ascii="Angsana New" w:hAnsi="Angsana New"/>
                <w:sz w:val="30"/>
                <w:szCs w:val="30"/>
              </w:rPr>
            </w:pPr>
            <w:r w:rsidRPr="007B0C78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ไทยโทเรซินเทติคส์ 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</w:t>
            </w:r>
            <w:r w:rsidRPr="007B0C78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</w:tcPr>
          <w:p w14:paraId="432C9EE2" w14:textId="77777777" w:rsidR="00F96607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1D822E3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B0C78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ผลิตเส้นด้าย</w:t>
            </w:r>
          </w:p>
        </w:tc>
        <w:tc>
          <w:tcPr>
            <w:tcW w:w="1152" w:type="dxa"/>
          </w:tcPr>
          <w:p w14:paraId="7BBF2FAF" w14:textId="77777777" w:rsidR="00F96607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09548E1" w14:textId="37EF2F66" w:rsidR="00F96607" w:rsidRPr="00FF78A5" w:rsidRDefault="00FF78A5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98" w:type="dxa"/>
          </w:tcPr>
          <w:p w14:paraId="2A19C6C4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3" w:type="dxa"/>
          </w:tcPr>
          <w:p w14:paraId="39EB1DC0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9" w:type="dxa"/>
          </w:tcPr>
          <w:p w14:paraId="0BE132B5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</w:tcPr>
          <w:p w14:paraId="59630911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44" w:type="dxa"/>
          </w:tcPr>
          <w:p w14:paraId="475FBDAC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1" w:type="dxa"/>
          </w:tcPr>
          <w:p w14:paraId="3EFC49EC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09" w:type="dxa"/>
          </w:tcPr>
          <w:p w14:paraId="6FACC5C9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4279A2" w:rsidRPr="00DB4490" w14:paraId="2D8880A1" w14:textId="77777777" w:rsidTr="00FF78A5">
        <w:tc>
          <w:tcPr>
            <w:tcW w:w="2448" w:type="dxa"/>
          </w:tcPr>
          <w:p w14:paraId="182F03EC" w14:textId="3E530E99" w:rsidR="004279A2" w:rsidRPr="007B0C78" w:rsidRDefault="004279A2" w:rsidP="00F9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0C7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 </w:t>
            </w:r>
            <w:r w:rsidRPr="007B0C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30 มิถุนายน 25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60</w:t>
            </w:r>
          </w:p>
        </w:tc>
        <w:tc>
          <w:tcPr>
            <w:tcW w:w="1170" w:type="dxa"/>
          </w:tcPr>
          <w:p w14:paraId="5EB62B48" w14:textId="77777777" w:rsidR="004279A2" w:rsidRPr="007B0C78" w:rsidRDefault="004279A2" w:rsidP="00427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DA74BFD" w14:textId="77777777" w:rsidR="004279A2" w:rsidRPr="007B0C78" w:rsidRDefault="004279A2" w:rsidP="00427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661AF2CA" w14:textId="53165FA2" w:rsidR="004279A2" w:rsidRPr="007B0C78" w:rsidRDefault="004279A2" w:rsidP="00427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0C78">
              <w:rPr>
                <w:rFonts w:ascii="Angsana New" w:hAnsi="Angsana New"/>
                <w:b/>
                <w:bCs/>
                <w:sz w:val="30"/>
                <w:szCs w:val="30"/>
              </w:rPr>
              <w:t>18.75</w:t>
            </w:r>
          </w:p>
        </w:tc>
        <w:tc>
          <w:tcPr>
            <w:tcW w:w="243" w:type="dxa"/>
          </w:tcPr>
          <w:p w14:paraId="32E10CF8" w14:textId="77777777" w:rsidR="004279A2" w:rsidRPr="007B0C78" w:rsidRDefault="004279A2" w:rsidP="00427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7EBB5AE9" w14:textId="1C5FA02C" w:rsidR="004279A2" w:rsidRPr="007B0C78" w:rsidRDefault="004279A2" w:rsidP="00FF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0C78">
              <w:rPr>
                <w:rFonts w:ascii="Angsana New" w:hAnsi="Angsana New"/>
                <w:b/>
                <w:bCs/>
                <w:sz w:val="30"/>
                <w:szCs w:val="30"/>
              </w:rPr>
              <w:t>3,078,141</w:t>
            </w:r>
          </w:p>
        </w:tc>
        <w:tc>
          <w:tcPr>
            <w:tcW w:w="236" w:type="dxa"/>
          </w:tcPr>
          <w:p w14:paraId="749B8E28" w14:textId="77777777" w:rsidR="004279A2" w:rsidRPr="007B0C78" w:rsidRDefault="004279A2" w:rsidP="00427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</w:tcPr>
          <w:p w14:paraId="0EA99BEE" w14:textId="1B90750E" w:rsidR="004279A2" w:rsidRPr="007B0C78" w:rsidRDefault="004279A2" w:rsidP="00427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0C78">
              <w:rPr>
                <w:rFonts w:ascii="Angsana New" w:hAnsi="Angsana New"/>
                <w:b/>
                <w:bCs/>
                <w:sz w:val="30"/>
                <w:szCs w:val="30"/>
              </w:rPr>
              <w:t>494,434</w:t>
            </w:r>
          </w:p>
        </w:tc>
        <w:tc>
          <w:tcPr>
            <w:tcW w:w="241" w:type="dxa"/>
          </w:tcPr>
          <w:p w14:paraId="1BCFB5A2" w14:textId="77777777" w:rsidR="004279A2" w:rsidRPr="007B0C78" w:rsidRDefault="004279A2" w:rsidP="00427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</w:tcPr>
          <w:p w14:paraId="0A77B5DC" w14:textId="583D540D" w:rsidR="004279A2" w:rsidRPr="007B0C78" w:rsidRDefault="007E3D5A" w:rsidP="00FF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1,332</w:t>
            </w:r>
            <w:r w:rsidR="00AB722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5709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80</w:t>
            </w:r>
          </w:p>
        </w:tc>
      </w:tr>
      <w:tr w:rsidR="004279A2" w:rsidRPr="007B0C78" w14:paraId="48FED37D" w14:textId="77777777" w:rsidTr="00FF78A5">
        <w:tc>
          <w:tcPr>
            <w:tcW w:w="2448" w:type="dxa"/>
          </w:tcPr>
          <w:p w14:paraId="68BB73CE" w14:textId="4D86DB5B" w:rsidR="004279A2" w:rsidRPr="007B0C78" w:rsidRDefault="004279A2" w:rsidP="00F9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0C7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 </w:t>
            </w:r>
            <w:r w:rsidRPr="007B0C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</w:t>
            </w:r>
            <w:r w:rsidRPr="007B0C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คม </w:t>
            </w:r>
            <w:r w:rsidRPr="007B0C78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FF78A5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170" w:type="dxa"/>
          </w:tcPr>
          <w:p w14:paraId="7A56A570" w14:textId="77777777" w:rsidR="004279A2" w:rsidRPr="007B0C78" w:rsidRDefault="004279A2" w:rsidP="00427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915A056" w14:textId="77777777" w:rsidR="004279A2" w:rsidRPr="007B0C78" w:rsidRDefault="004279A2" w:rsidP="00427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7DB4FDBF" w14:textId="77777777" w:rsidR="004279A2" w:rsidRPr="007B0C78" w:rsidRDefault="004279A2" w:rsidP="00427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0C78">
              <w:rPr>
                <w:rFonts w:ascii="Angsana New" w:hAnsi="Angsana New"/>
                <w:b/>
                <w:bCs/>
                <w:sz w:val="30"/>
                <w:szCs w:val="30"/>
              </w:rPr>
              <w:t>18.75</w:t>
            </w:r>
          </w:p>
        </w:tc>
        <w:tc>
          <w:tcPr>
            <w:tcW w:w="243" w:type="dxa"/>
          </w:tcPr>
          <w:p w14:paraId="237787EB" w14:textId="77777777" w:rsidR="004279A2" w:rsidRPr="007B0C78" w:rsidRDefault="004279A2" w:rsidP="00427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3BA5FBD7" w14:textId="77777777" w:rsidR="004279A2" w:rsidRPr="007B0C78" w:rsidRDefault="004279A2" w:rsidP="00FF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0C78">
              <w:rPr>
                <w:rFonts w:ascii="Angsana New" w:hAnsi="Angsana New"/>
                <w:b/>
                <w:bCs/>
                <w:sz w:val="30"/>
                <w:szCs w:val="30"/>
              </w:rPr>
              <w:t>3,078,141</w:t>
            </w:r>
          </w:p>
        </w:tc>
        <w:tc>
          <w:tcPr>
            <w:tcW w:w="236" w:type="dxa"/>
          </w:tcPr>
          <w:p w14:paraId="69BB4D28" w14:textId="77777777" w:rsidR="004279A2" w:rsidRPr="007B0C78" w:rsidRDefault="004279A2" w:rsidP="00427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</w:tcPr>
          <w:p w14:paraId="518BE081" w14:textId="77777777" w:rsidR="004279A2" w:rsidRPr="007B0C78" w:rsidRDefault="004279A2" w:rsidP="00427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0C78">
              <w:rPr>
                <w:rFonts w:ascii="Angsana New" w:hAnsi="Angsana New"/>
                <w:b/>
                <w:bCs/>
                <w:sz w:val="30"/>
                <w:szCs w:val="30"/>
              </w:rPr>
              <w:t>494,434</w:t>
            </w:r>
          </w:p>
        </w:tc>
        <w:tc>
          <w:tcPr>
            <w:tcW w:w="241" w:type="dxa"/>
          </w:tcPr>
          <w:p w14:paraId="7E30A10E" w14:textId="77777777" w:rsidR="004279A2" w:rsidRPr="007B0C78" w:rsidRDefault="004279A2" w:rsidP="00427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</w:tcPr>
          <w:p w14:paraId="2A9FA161" w14:textId="2ECA7A0A" w:rsidR="004279A2" w:rsidRPr="007B0C78" w:rsidRDefault="00AB7229" w:rsidP="00FF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1,314</w:t>
            </w:r>
            <w:r w:rsidR="004279A2" w:rsidRPr="008D6FC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595</w:t>
            </w:r>
          </w:p>
        </w:tc>
      </w:tr>
    </w:tbl>
    <w:p w14:paraId="67E92AB8" w14:textId="3C0A84DB" w:rsidR="002E0E81" w:rsidRDefault="002E0E81" w:rsidP="00274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706"/>
        <w:jc w:val="both"/>
        <w:rPr>
          <w:rFonts w:ascii="Angsana New" w:hAnsi="Angsana New"/>
          <w:b/>
          <w:bCs/>
          <w:sz w:val="20"/>
          <w:szCs w:val="20"/>
        </w:rPr>
      </w:pPr>
    </w:p>
    <w:p w14:paraId="0A8E86D5" w14:textId="7B832464" w:rsidR="00FF78A5" w:rsidRPr="00FF78A5" w:rsidRDefault="00FF78A5" w:rsidP="00FF78A5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FF78A5">
        <w:rPr>
          <w:rFonts w:ascii="Angsana New" w:hAnsi="Angsana New" w:hint="cs"/>
          <w:sz w:val="30"/>
          <w:szCs w:val="30"/>
          <w:cs/>
        </w:rPr>
        <w:t>บริ</w:t>
      </w:r>
      <w:r>
        <w:rPr>
          <w:rFonts w:ascii="Angsana New" w:hAnsi="Angsana New" w:hint="cs"/>
          <w:sz w:val="30"/>
          <w:szCs w:val="30"/>
          <w:cs/>
        </w:rPr>
        <w:t>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18D7449E" w14:textId="77777777" w:rsidR="00FF78A5" w:rsidRPr="0027451F" w:rsidRDefault="00FF78A5" w:rsidP="00274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706"/>
        <w:jc w:val="both"/>
        <w:rPr>
          <w:rFonts w:ascii="Angsana New" w:hAnsi="Angsana New"/>
          <w:b/>
          <w:bCs/>
          <w:sz w:val="20"/>
          <w:szCs w:val="20"/>
        </w:rPr>
      </w:pPr>
    </w:p>
    <w:p w14:paraId="023F0CD4" w14:textId="6CF273D3" w:rsidR="00F96607" w:rsidRPr="00C52C41" w:rsidRDefault="00F0292C" w:rsidP="00F96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6</w:t>
      </w:r>
      <w:r w:rsidR="00F96607" w:rsidRPr="00C52C41">
        <w:rPr>
          <w:rFonts w:ascii="Angsana New" w:hAnsi="Angsana New"/>
          <w:b/>
          <w:bCs/>
          <w:sz w:val="30"/>
          <w:szCs w:val="30"/>
        </w:rPr>
        <w:tab/>
      </w:r>
      <w:r w:rsidR="00F96607" w:rsidRPr="00C52C41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</w:t>
      </w:r>
    </w:p>
    <w:p w14:paraId="47DBC162" w14:textId="77777777" w:rsidR="00F96607" w:rsidRPr="0027451F" w:rsidRDefault="00F96607" w:rsidP="00F96607">
      <w:pPr>
        <w:pStyle w:val="BodyText2"/>
        <w:ind w:left="547" w:firstLine="0"/>
        <w:jc w:val="thaiDistribute"/>
        <w:rPr>
          <w:rFonts w:ascii="Angsana New" w:hAnsi="Angsana New"/>
          <w:sz w:val="20"/>
          <w:szCs w:val="20"/>
        </w:rPr>
      </w:pPr>
    </w:p>
    <w:p w14:paraId="5496B86D" w14:textId="747A1542" w:rsidR="00F96607" w:rsidRDefault="00F96607" w:rsidP="00F96607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 w:hint="cs"/>
          <w:sz w:val="30"/>
          <w:szCs w:val="30"/>
          <w:cs/>
        </w:rPr>
        <w:t>การซื้อ การจำหน่าย และการโอนที่ดิ</w:t>
      </w:r>
      <w:r w:rsidR="00FF78A5">
        <w:rPr>
          <w:rFonts w:ascii="Angsana New" w:hAnsi="Angsana New" w:hint="cs"/>
          <w:sz w:val="30"/>
          <w:szCs w:val="30"/>
          <w:cs/>
        </w:rPr>
        <w:t>น อาคารและอุปกรณ์</w:t>
      </w:r>
      <w:r>
        <w:rPr>
          <w:rFonts w:ascii="Angsana New" w:hAnsi="Angsana New" w:hint="cs"/>
          <w:sz w:val="30"/>
          <w:szCs w:val="30"/>
          <w:cs/>
        </w:rPr>
        <w:t xml:space="preserve">ในระหว่างงวดสามเดือนสิ้นสุดวันที่ </w:t>
      </w:r>
      <w:r>
        <w:rPr>
          <w:rFonts w:ascii="Angsana New" w:hAnsi="Angsana New"/>
          <w:sz w:val="30"/>
          <w:szCs w:val="30"/>
          <w:cs/>
          <w:lang w:val="th-TH"/>
        </w:rPr>
        <w:t>30 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BC7A95">
        <w:rPr>
          <w:rFonts w:ascii="Angsana New" w:hAnsi="Angsana New"/>
          <w:sz w:val="30"/>
          <w:szCs w:val="30"/>
        </w:rPr>
        <w:t>2560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255</w:t>
      </w:r>
      <w:r w:rsidR="00BC7A95"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</w:t>
      </w:r>
      <w:r w:rsidRPr="00C52C41">
        <w:rPr>
          <w:rFonts w:ascii="Angsana New" w:hAnsi="Angsana New"/>
          <w:sz w:val="30"/>
          <w:szCs w:val="30"/>
          <w:cs/>
          <w:lang w:val="th-TH"/>
        </w:rPr>
        <w:t>ดังนี้</w:t>
      </w:r>
    </w:p>
    <w:p w14:paraId="352E06B0" w14:textId="77777777" w:rsidR="00F96607" w:rsidRPr="0027451F" w:rsidRDefault="00F96607" w:rsidP="0027451F">
      <w:pPr>
        <w:pStyle w:val="BodyText2"/>
        <w:ind w:left="0" w:firstLine="0"/>
        <w:jc w:val="distribute"/>
        <w:rPr>
          <w:rFonts w:ascii="Angsana New" w:hAnsi="Angsana New"/>
          <w:sz w:val="20"/>
          <w:szCs w:val="20"/>
          <w:cs/>
        </w:rPr>
      </w:pPr>
    </w:p>
    <w:tbl>
      <w:tblPr>
        <w:tblW w:w="98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236"/>
        <w:gridCol w:w="1564"/>
        <w:gridCol w:w="270"/>
        <w:gridCol w:w="1168"/>
        <w:gridCol w:w="270"/>
        <w:gridCol w:w="1530"/>
      </w:tblGrid>
      <w:tr w:rsidR="00F96607" w:rsidRPr="000D7E98" w14:paraId="1637BEC3" w14:textId="77777777" w:rsidTr="005F7651">
        <w:tc>
          <w:tcPr>
            <w:tcW w:w="3510" w:type="dxa"/>
          </w:tcPr>
          <w:p w14:paraId="41C366A7" w14:textId="77777777" w:rsidR="00F96607" w:rsidRPr="000D7E9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98" w:type="dxa"/>
            <w:gridSpan w:val="7"/>
          </w:tcPr>
          <w:p w14:paraId="0045F0E9" w14:textId="77777777" w:rsidR="00F96607" w:rsidRPr="000D7E9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7E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F96607" w:rsidRPr="000D7E98" w14:paraId="13E46FF0" w14:textId="77777777" w:rsidTr="005F7651">
        <w:tc>
          <w:tcPr>
            <w:tcW w:w="3510" w:type="dxa"/>
          </w:tcPr>
          <w:p w14:paraId="739E0772" w14:textId="77777777" w:rsidR="00F96607" w:rsidRPr="000D7E9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98" w:type="dxa"/>
            <w:gridSpan w:val="7"/>
          </w:tcPr>
          <w:p w14:paraId="10908900" w14:textId="77777777" w:rsidR="00F96607" w:rsidRPr="000D7E9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7E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0D7E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6607" w:rsidRPr="000D7E98" w14:paraId="2FBB4A9E" w14:textId="77777777" w:rsidTr="005F7651">
        <w:tc>
          <w:tcPr>
            <w:tcW w:w="3510" w:type="dxa"/>
          </w:tcPr>
          <w:p w14:paraId="3DA700BC" w14:textId="77777777" w:rsidR="00F96607" w:rsidRPr="000D7E9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4AD40F21" w14:textId="4A2863DB" w:rsidR="00F96607" w:rsidRPr="00671DFF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84DD8">
              <w:rPr>
                <w:rFonts w:ascii="Angsana New" w:hAnsi="Angsana New"/>
                <w:b/>
                <w:sz w:val="30"/>
                <w:szCs w:val="30"/>
                <w:cs/>
              </w:rPr>
              <w:t>25</w:t>
            </w:r>
            <w:r w:rsidR="00671DFF">
              <w:rPr>
                <w:rFonts w:ascii="Angsana New" w:hAnsi="Angsana New"/>
                <w:bCs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44552EDE" w14:textId="77777777" w:rsidR="00F96607" w:rsidRPr="00D84DD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68" w:type="dxa"/>
            <w:gridSpan w:val="3"/>
          </w:tcPr>
          <w:p w14:paraId="12F3D83D" w14:textId="2AB918B3" w:rsidR="00F96607" w:rsidRPr="00D84DD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4DD8">
              <w:rPr>
                <w:rFonts w:ascii="Angsana New" w:hAnsi="Angsana New"/>
                <w:b/>
                <w:sz w:val="30"/>
                <w:szCs w:val="30"/>
                <w:cs/>
              </w:rPr>
              <w:t>255</w:t>
            </w:r>
            <w:r w:rsidR="0056103D">
              <w:rPr>
                <w:rFonts w:ascii="Angsana New" w:hAnsi="Angsana New"/>
                <w:bCs/>
                <w:sz w:val="30"/>
                <w:szCs w:val="30"/>
              </w:rPr>
              <w:t>9</w:t>
            </w:r>
          </w:p>
        </w:tc>
      </w:tr>
      <w:tr w:rsidR="005F7651" w:rsidRPr="000D7E98" w14:paraId="42977B6A" w14:textId="77777777" w:rsidTr="005F7651">
        <w:tc>
          <w:tcPr>
            <w:tcW w:w="3510" w:type="dxa"/>
          </w:tcPr>
          <w:p w14:paraId="3F2A5A8D" w14:textId="77777777" w:rsidR="00F96607" w:rsidRPr="000D7E9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6E0B42E" w14:textId="77777777" w:rsidR="00F96607" w:rsidRPr="000D7E9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D7E98">
              <w:rPr>
                <w:rFonts w:ascii="Angsana New" w:hAnsi="Angsana New"/>
                <w:b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36" w:type="dxa"/>
          </w:tcPr>
          <w:p w14:paraId="056D2434" w14:textId="77777777" w:rsidR="00F96607" w:rsidRPr="005F7651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564" w:type="dxa"/>
          </w:tcPr>
          <w:p w14:paraId="47128A0D" w14:textId="77777777" w:rsidR="00F96607" w:rsidRPr="000D7E9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D7E98">
              <w:rPr>
                <w:rFonts w:ascii="Angsana New" w:hAnsi="Angsana New"/>
                <w:b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70" w:type="dxa"/>
          </w:tcPr>
          <w:p w14:paraId="2D46E02D" w14:textId="77777777" w:rsidR="00F96607" w:rsidRPr="000D7E9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8" w:type="dxa"/>
          </w:tcPr>
          <w:p w14:paraId="1312F4D1" w14:textId="77777777" w:rsidR="00F96607" w:rsidRPr="000D7E9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D7E98">
              <w:rPr>
                <w:rFonts w:ascii="Angsana New" w:hAnsi="Angsana New"/>
                <w:b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14:paraId="5946C0EE" w14:textId="77777777" w:rsidR="00F96607" w:rsidRPr="000D7E9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14:paraId="0A643D7C" w14:textId="77777777" w:rsidR="00F96607" w:rsidRPr="000D7E9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D7E98">
              <w:rPr>
                <w:rFonts w:ascii="Angsana New" w:hAnsi="Angsana New"/>
                <w:b/>
                <w:sz w:val="30"/>
                <w:szCs w:val="30"/>
                <w:cs/>
              </w:rPr>
              <w:t>การจำหน่าย</w:t>
            </w:r>
          </w:p>
        </w:tc>
      </w:tr>
      <w:tr w:rsidR="005F7651" w:rsidRPr="000D7E98" w14:paraId="6EAE90D3" w14:textId="77777777" w:rsidTr="005F7651">
        <w:tc>
          <w:tcPr>
            <w:tcW w:w="3510" w:type="dxa"/>
          </w:tcPr>
          <w:p w14:paraId="48666248" w14:textId="77777777" w:rsidR="00F96607" w:rsidRPr="000D7E9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AD536A8" w14:textId="365DB3A0" w:rsidR="00F96607" w:rsidRPr="000D7E9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D7E98">
              <w:rPr>
                <w:rFonts w:ascii="Angsana New" w:hAnsi="Angsana New"/>
                <w:b/>
                <w:sz w:val="30"/>
                <w:szCs w:val="30"/>
                <w:cs/>
              </w:rPr>
              <w:t>การโอน</w:t>
            </w:r>
            <w:r w:rsidR="005F7651">
              <w:rPr>
                <w:rFonts w:ascii="Angsana New" w:hAnsi="Angsana New" w:hint="cs"/>
                <w:b/>
                <w:sz w:val="30"/>
                <w:szCs w:val="30"/>
                <w:cs/>
              </w:rPr>
              <w:t>เข้า</w:t>
            </w:r>
          </w:p>
        </w:tc>
        <w:tc>
          <w:tcPr>
            <w:tcW w:w="236" w:type="dxa"/>
          </w:tcPr>
          <w:p w14:paraId="009E7DFD" w14:textId="77777777" w:rsidR="00F96607" w:rsidRPr="005F7651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564" w:type="dxa"/>
          </w:tcPr>
          <w:p w14:paraId="5B53F3CD" w14:textId="2570D09A" w:rsidR="00F96607" w:rsidRPr="000D7E9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D7E98">
              <w:rPr>
                <w:rFonts w:ascii="Angsana New" w:hAnsi="Angsana New"/>
                <w:b/>
                <w:sz w:val="30"/>
                <w:szCs w:val="30"/>
                <w:cs/>
              </w:rPr>
              <w:t>และการโอน</w:t>
            </w:r>
            <w:r w:rsidR="005F7651">
              <w:rPr>
                <w:rFonts w:ascii="Angsana New" w:hAnsi="Angsana New" w:hint="cs"/>
                <w:b/>
                <w:sz w:val="30"/>
                <w:szCs w:val="30"/>
                <w:cs/>
              </w:rPr>
              <w:t>ออก</w:t>
            </w:r>
            <w:r w:rsidRPr="000D7E98">
              <w:rPr>
                <w:rFonts w:ascii="Angsana New" w:hAnsi="Angsana New"/>
                <w:b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EBCF5B6" w14:textId="77777777" w:rsidR="00F96607" w:rsidRPr="000D7E9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8" w:type="dxa"/>
          </w:tcPr>
          <w:p w14:paraId="722B1E2E" w14:textId="43C0D68B" w:rsidR="00F96607" w:rsidRPr="000D7E9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D7E98">
              <w:rPr>
                <w:rFonts w:ascii="Angsana New" w:hAnsi="Angsana New"/>
                <w:b/>
                <w:sz w:val="30"/>
                <w:szCs w:val="30"/>
                <w:cs/>
              </w:rPr>
              <w:t>การโอน</w:t>
            </w:r>
            <w:r w:rsidR="005F7651">
              <w:rPr>
                <w:rFonts w:ascii="Angsana New" w:hAnsi="Angsana New" w:hint="cs"/>
                <w:b/>
                <w:sz w:val="30"/>
                <w:szCs w:val="30"/>
                <w:cs/>
              </w:rPr>
              <w:t>เข้า</w:t>
            </w:r>
          </w:p>
        </w:tc>
        <w:tc>
          <w:tcPr>
            <w:tcW w:w="270" w:type="dxa"/>
          </w:tcPr>
          <w:p w14:paraId="7B31CD75" w14:textId="77777777" w:rsidR="00F96607" w:rsidRPr="000D7E9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14:paraId="40A4005C" w14:textId="69336C96" w:rsidR="00F96607" w:rsidRPr="000D7E9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D7E98">
              <w:rPr>
                <w:rFonts w:ascii="Angsana New" w:hAnsi="Angsana New"/>
                <w:b/>
                <w:sz w:val="30"/>
                <w:szCs w:val="30"/>
                <w:cs/>
              </w:rPr>
              <w:t>และการโอน</w:t>
            </w:r>
            <w:r w:rsidR="005F7651">
              <w:rPr>
                <w:rFonts w:ascii="Angsana New" w:hAnsi="Angsana New" w:hint="cs"/>
                <w:b/>
                <w:sz w:val="30"/>
                <w:szCs w:val="30"/>
                <w:cs/>
              </w:rPr>
              <w:t>ออก</w:t>
            </w:r>
            <w:r w:rsidRPr="000D7E98">
              <w:rPr>
                <w:rFonts w:ascii="Angsana New" w:hAnsi="Angsana New"/>
                <w:b/>
                <w:sz w:val="30"/>
                <w:szCs w:val="30"/>
                <w:cs/>
              </w:rPr>
              <w:t>-</w:t>
            </w:r>
          </w:p>
        </w:tc>
      </w:tr>
      <w:tr w:rsidR="005F7651" w:rsidRPr="000D7E98" w14:paraId="5CDF2EF5" w14:textId="77777777" w:rsidTr="005F7651">
        <w:tc>
          <w:tcPr>
            <w:tcW w:w="3510" w:type="dxa"/>
          </w:tcPr>
          <w:p w14:paraId="39F6F2D4" w14:textId="77777777" w:rsidR="00F96607" w:rsidRPr="000D7E9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1CE7260" w14:textId="77777777" w:rsidR="00F96607" w:rsidRPr="000D7E9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D7E98">
              <w:rPr>
                <w:rFonts w:ascii="Angsana New" w:hAnsi="Angsana New"/>
                <w:b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36" w:type="dxa"/>
          </w:tcPr>
          <w:p w14:paraId="7806B206" w14:textId="77777777" w:rsidR="00F96607" w:rsidRPr="005F7651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564" w:type="dxa"/>
          </w:tcPr>
          <w:p w14:paraId="33E898A0" w14:textId="57F36F08" w:rsidR="00F96607" w:rsidRPr="000D7E9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D7E98">
              <w:rPr>
                <w:rFonts w:ascii="Angsana New" w:hAnsi="Angsana New"/>
                <w:b/>
                <w:sz w:val="30"/>
                <w:szCs w:val="30"/>
                <w:cs/>
              </w:rPr>
              <w:t>ราคาตามบัญชี</w:t>
            </w:r>
            <w:r w:rsidR="005F7651">
              <w:rPr>
                <w:rFonts w:ascii="Angsana New" w:hAnsi="Angsana New" w:hint="cs"/>
                <w:b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7D34031E" w14:textId="77777777" w:rsidR="00F96607" w:rsidRPr="000D7E9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8" w:type="dxa"/>
          </w:tcPr>
          <w:p w14:paraId="4F68A3AA" w14:textId="77777777" w:rsidR="00F96607" w:rsidRPr="000D7E9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D7E98">
              <w:rPr>
                <w:rFonts w:ascii="Angsana New" w:hAnsi="Angsana New"/>
                <w:b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70" w:type="dxa"/>
          </w:tcPr>
          <w:p w14:paraId="7C5B7DB5" w14:textId="77777777" w:rsidR="00F96607" w:rsidRPr="000D7E9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14:paraId="5CF2777F" w14:textId="30F76C42" w:rsidR="00F96607" w:rsidRPr="000D7E9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D7E98">
              <w:rPr>
                <w:rFonts w:ascii="Angsana New" w:hAnsi="Angsana New"/>
                <w:b/>
                <w:sz w:val="30"/>
                <w:szCs w:val="30"/>
                <w:cs/>
              </w:rPr>
              <w:t>ราคาตามบัญชี</w:t>
            </w:r>
            <w:r w:rsidR="005F7651">
              <w:rPr>
                <w:rFonts w:ascii="Angsana New" w:hAnsi="Angsana New" w:hint="cs"/>
                <w:b/>
                <w:sz w:val="30"/>
                <w:szCs w:val="30"/>
                <w:cs/>
              </w:rPr>
              <w:t>สุทธิ</w:t>
            </w:r>
          </w:p>
        </w:tc>
      </w:tr>
      <w:tr w:rsidR="00F96607" w:rsidRPr="000D7E98" w14:paraId="26C54D39" w14:textId="77777777" w:rsidTr="005F7651">
        <w:tc>
          <w:tcPr>
            <w:tcW w:w="3510" w:type="dxa"/>
          </w:tcPr>
          <w:p w14:paraId="79195573" w14:textId="77777777" w:rsidR="00F96607" w:rsidRPr="000D7E9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98" w:type="dxa"/>
            <w:gridSpan w:val="7"/>
          </w:tcPr>
          <w:p w14:paraId="5BF024EC" w14:textId="77777777" w:rsidR="00F96607" w:rsidRPr="000D7E9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7E9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F7651" w:rsidRPr="002576E5" w14:paraId="79DCD610" w14:textId="77777777" w:rsidTr="005F7651">
        <w:tc>
          <w:tcPr>
            <w:tcW w:w="3510" w:type="dxa"/>
          </w:tcPr>
          <w:p w14:paraId="7A30553A" w14:textId="77777777" w:rsidR="00F96607" w:rsidRPr="000D7E98" w:rsidRDefault="00F96607" w:rsidP="005F7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0D7E98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อาคารและส่วนปรับปรุงที่ดิน</w:t>
            </w:r>
          </w:p>
        </w:tc>
        <w:tc>
          <w:tcPr>
            <w:tcW w:w="1260" w:type="dxa"/>
          </w:tcPr>
          <w:p w14:paraId="2B4283E3" w14:textId="169B2304" w:rsidR="00F96607" w:rsidRPr="00203CD3" w:rsidRDefault="0056103D" w:rsidP="005F7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66,321</w:t>
            </w:r>
          </w:p>
        </w:tc>
        <w:tc>
          <w:tcPr>
            <w:tcW w:w="236" w:type="dxa"/>
          </w:tcPr>
          <w:p w14:paraId="31CA7202" w14:textId="77777777" w:rsidR="00F96607" w:rsidRPr="005F7651" w:rsidRDefault="00F96607" w:rsidP="005F7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64" w:type="dxa"/>
          </w:tcPr>
          <w:p w14:paraId="3E8488B3" w14:textId="77777777" w:rsidR="00F96607" w:rsidRPr="00203CD3" w:rsidRDefault="00F96607" w:rsidP="005F7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7D09EC" w14:textId="77777777" w:rsidR="00F96607" w:rsidRPr="000D7E9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40F2AD34" w14:textId="4979E531" w:rsidR="00F96607" w:rsidRPr="00203CD3" w:rsidRDefault="0056103D" w:rsidP="005F7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9,970</w:t>
            </w:r>
          </w:p>
        </w:tc>
        <w:tc>
          <w:tcPr>
            <w:tcW w:w="270" w:type="dxa"/>
          </w:tcPr>
          <w:p w14:paraId="38EB7124" w14:textId="77777777" w:rsidR="00F96607" w:rsidRPr="00203CD3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B605655" w14:textId="77777777" w:rsidR="00F96607" w:rsidRPr="00203CD3" w:rsidRDefault="00F96607" w:rsidP="00AD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7651" w:rsidRPr="002576E5" w14:paraId="7F3CAA71" w14:textId="77777777" w:rsidTr="005F7651">
        <w:tc>
          <w:tcPr>
            <w:tcW w:w="3510" w:type="dxa"/>
          </w:tcPr>
          <w:p w14:paraId="280D2631" w14:textId="77777777" w:rsidR="00F96607" w:rsidRPr="000D7E98" w:rsidRDefault="00F96607" w:rsidP="005F7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0D7E98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60" w:type="dxa"/>
          </w:tcPr>
          <w:p w14:paraId="1B7EDB61" w14:textId="6B61C609" w:rsidR="00F96607" w:rsidRPr="00203CD3" w:rsidRDefault="0056103D" w:rsidP="005F7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57,951</w:t>
            </w:r>
          </w:p>
        </w:tc>
        <w:tc>
          <w:tcPr>
            <w:tcW w:w="236" w:type="dxa"/>
          </w:tcPr>
          <w:p w14:paraId="6CB2C6D7" w14:textId="77777777" w:rsidR="00F96607" w:rsidRPr="005F7651" w:rsidRDefault="00F96607" w:rsidP="005F7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64" w:type="dxa"/>
          </w:tcPr>
          <w:p w14:paraId="21832590" w14:textId="137246B0" w:rsidR="00F96607" w:rsidRPr="00203CD3" w:rsidRDefault="0056103D" w:rsidP="005F7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270" w:type="dxa"/>
          </w:tcPr>
          <w:p w14:paraId="3F44B7BD" w14:textId="77777777" w:rsidR="00F96607" w:rsidRPr="000D7E9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4A49B0DD" w14:textId="5715D274" w:rsidR="00F96607" w:rsidRPr="00203CD3" w:rsidRDefault="0056103D" w:rsidP="005F7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445,546</w:t>
            </w:r>
          </w:p>
        </w:tc>
        <w:tc>
          <w:tcPr>
            <w:tcW w:w="270" w:type="dxa"/>
          </w:tcPr>
          <w:p w14:paraId="0812FB03" w14:textId="77777777" w:rsidR="00F96607" w:rsidRPr="00203CD3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B3444B5" w14:textId="01D7EDA2" w:rsidR="00F96607" w:rsidRPr="00203CD3" w:rsidRDefault="0056103D" w:rsidP="00AD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264</w:t>
            </w:r>
          </w:p>
        </w:tc>
      </w:tr>
      <w:tr w:rsidR="005F7651" w:rsidRPr="002576E5" w14:paraId="725CBBA1" w14:textId="77777777" w:rsidTr="005F7651">
        <w:tc>
          <w:tcPr>
            <w:tcW w:w="3510" w:type="dxa"/>
          </w:tcPr>
          <w:p w14:paraId="5563B752" w14:textId="77777777" w:rsidR="00F96607" w:rsidRPr="000D7E98" w:rsidRDefault="00F96607" w:rsidP="005F7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0D7E98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260" w:type="dxa"/>
          </w:tcPr>
          <w:p w14:paraId="6D7CB1CF" w14:textId="44A116C7" w:rsidR="00F96607" w:rsidRPr="00811483" w:rsidRDefault="0056103D" w:rsidP="005F7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853</w:t>
            </w:r>
          </w:p>
        </w:tc>
        <w:tc>
          <w:tcPr>
            <w:tcW w:w="236" w:type="dxa"/>
          </w:tcPr>
          <w:p w14:paraId="63BE370D" w14:textId="77777777" w:rsidR="00F96607" w:rsidRPr="005F7651" w:rsidRDefault="00F96607" w:rsidP="005F7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64" w:type="dxa"/>
          </w:tcPr>
          <w:p w14:paraId="1352DA72" w14:textId="2444F1A0" w:rsidR="00F96607" w:rsidRPr="00811483" w:rsidRDefault="0056103D" w:rsidP="005F7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6C931064" w14:textId="77777777" w:rsidR="00F96607" w:rsidRPr="000D7E9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60E8C962" w14:textId="379075C5" w:rsidR="00F96607" w:rsidRPr="00203CD3" w:rsidRDefault="0056103D" w:rsidP="005F7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5,961</w:t>
            </w:r>
          </w:p>
        </w:tc>
        <w:tc>
          <w:tcPr>
            <w:tcW w:w="270" w:type="dxa"/>
          </w:tcPr>
          <w:p w14:paraId="5D829495" w14:textId="77777777" w:rsidR="00F96607" w:rsidRPr="00203CD3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58B0C1D" w14:textId="4DAF0246" w:rsidR="00F96607" w:rsidRPr="00203CD3" w:rsidRDefault="0056103D" w:rsidP="00AD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939</w:t>
            </w:r>
          </w:p>
        </w:tc>
      </w:tr>
      <w:tr w:rsidR="005F7651" w:rsidRPr="002576E5" w14:paraId="449CB2CA" w14:textId="77777777" w:rsidTr="005F7651">
        <w:tc>
          <w:tcPr>
            <w:tcW w:w="3510" w:type="dxa"/>
          </w:tcPr>
          <w:p w14:paraId="6A96FC82" w14:textId="77777777" w:rsidR="00F96607" w:rsidRPr="000D7E98" w:rsidRDefault="00F96607" w:rsidP="005F7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0D7E98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1260" w:type="dxa"/>
          </w:tcPr>
          <w:p w14:paraId="3D61EC28" w14:textId="080C54F3" w:rsidR="00F96607" w:rsidRPr="00811483" w:rsidRDefault="0056103D" w:rsidP="005F7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37,586</w:t>
            </w:r>
          </w:p>
        </w:tc>
        <w:tc>
          <w:tcPr>
            <w:tcW w:w="236" w:type="dxa"/>
          </w:tcPr>
          <w:p w14:paraId="70AD87B4" w14:textId="77777777" w:rsidR="00F96607" w:rsidRPr="005F7651" w:rsidRDefault="00F96607" w:rsidP="005F7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64" w:type="dxa"/>
          </w:tcPr>
          <w:p w14:paraId="4C3C080A" w14:textId="1CAB0426" w:rsidR="00F96607" w:rsidRPr="00811483" w:rsidRDefault="0056103D" w:rsidP="005F7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124,204</w:t>
            </w:r>
          </w:p>
        </w:tc>
        <w:tc>
          <w:tcPr>
            <w:tcW w:w="270" w:type="dxa"/>
          </w:tcPr>
          <w:p w14:paraId="360D4704" w14:textId="77777777" w:rsidR="00F96607" w:rsidRPr="000D7E9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8" w:type="dxa"/>
          </w:tcPr>
          <w:p w14:paraId="366A470F" w14:textId="46A04D8B" w:rsidR="00F96607" w:rsidRPr="00203CD3" w:rsidRDefault="0056103D" w:rsidP="005F7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92,391</w:t>
            </w:r>
          </w:p>
        </w:tc>
        <w:tc>
          <w:tcPr>
            <w:tcW w:w="270" w:type="dxa"/>
          </w:tcPr>
          <w:p w14:paraId="2634E5CA" w14:textId="77777777" w:rsidR="00F96607" w:rsidRPr="00203CD3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66039F8" w14:textId="633C88C1" w:rsidR="00F96607" w:rsidRPr="00203CD3" w:rsidRDefault="0056103D" w:rsidP="00AD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457,504</w:t>
            </w:r>
          </w:p>
        </w:tc>
      </w:tr>
      <w:tr w:rsidR="005F7651" w:rsidRPr="002576E5" w14:paraId="1C900A65" w14:textId="77777777" w:rsidTr="005F7651">
        <w:tc>
          <w:tcPr>
            <w:tcW w:w="3510" w:type="dxa"/>
          </w:tcPr>
          <w:p w14:paraId="4A83C51A" w14:textId="77777777" w:rsidR="00F96607" w:rsidRPr="000D7E98" w:rsidRDefault="00F96607" w:rsidP="005F7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0D7E98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เครื่องจักรและอุปกรณ์ระหว่างทาง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C2D487E" w14:textId="19A7E5D6" w:rsidR="00F96607" w:rsidRPr="00811483" w:rsidRDefault="0056103D" w:rsidP="005F7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46,73</w:t>
            </w:r>
            <w:r w:rsidR="0027451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3042DFA4" w14:textId="77777777" w:rsidR="00F96607" w:rsidRPr="005F7651" w:rsidRDefault="00F96607" w:rsidP="005F7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108A7691" w14:textId="6D57614E" w:rsidR="00F96607" w:rsidRPr="00811483" w:rsidRDefault="0056103D" w:rsidP="005F7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21,232</w:t>
            </w:r>
          </w:p>
        </w:tc>
        <w:tc>
          <w:tcPr>
            <w:tcW w:w="270" w:type="dxa"/>
          </w:tcPr>
          <w:p w14:paraId="2AF33FF1" w14:textId="77777777" w:rsidR="00F96607" w:rsidRPr="000D7E9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50E8BAEB" w14:textId="4FF8FB6B" w:rsidR="00F96607" w:rsidRPr="00203CD3" w:rsidRDefault="0056103D" w:rsidP="005F7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33,340</w:t>
            </w:r>
          </w:p>
        </w:tc>
        <w:tc>
          <w:tcPr>
            <w:tcW w:w="270" w:type="dxa"/>
          </w:tcPr>
          <w:p w14:paraId="0B57B652" w14:textId="77777777" w:rsidR="00F96607" w:rsidRPr="00203CD3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EFA1F50" w14:textId="4AF271DE" w:rsidR="00F96607" w:rsidRPr="00203CD3" w:rsidRDefault="0056103D" w:rsidP="00AD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29,863</w:t>
            </w:r>
          </w:p>
        </w:tc>
      </w:tr>
      <w:tr w:rsidR="005F7651" w:rsidRPr="002576E5" w14:paraId="2A4ECC0F" w14:textId="77777777" w:rsidTr="005F7651">
        <w:tc>
          <w:tcPr>
            <w:tcW w:w="3510" w:type="dxa"/>
          </w:tcPr>
          <w:p w14:paraId="5CEB7F5C" w14:textId="77777777" w:rsidR="00F96607" w:rsidRPr="005F7651" w:rsidRDefault="00F96607" w:rsidP="005F7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765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181CEE0" w14:textId="160716A9" w:rsidR="00F96607" w:rsidRPr="00811483" w:rsidRDefault="0056103D" w:rsidP="005F7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209,44</w:t>
            </w:r>
            <w:r w:rsidR="0027451F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7BEA5B23" w14:textId="77777777" w:rsidR="00F96607" w:rsidRPr="005F7651" w:rsidRDefault="00F96607" w:rsidP="005F7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68B73FE7" w14:textId="59015269" w:rsidR="00F96607" w:rsidRPr="00811483" w:rsidRDefault="0056103D" w:rsidP="005F7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145,502</w:t>
            </w:r>
          </w:p>
        </w:tc>
        <w:tc>
          <w:tcPr>
            <w:tcW w:w="270" w:type="dxa"/>
          </w:tcPr>
          <w:p w14:paraId="591B7A3A" w14:textId="77777777" w:rsidR="00F96607" w:rsidRPr="000D7E9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0E2CDFD6" w14:textId="622AD3E3" w:rsidR="00F96607" w:rsidRPr="00203CD3" w:rsidRDefault="0056103D" w:rsidP="005F7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587,208</w:t>
            </w:r>
          </w:p>
        </w:tc>
        <w:tc>
          <w:tcPr>
            <w:tcW w:w="270" w:type="dxa"/>
          </w:tcPr>
          <w:p w14:paraId="6A93C345" w14:textId="77777777" w:rsidR="00F96607" w:rsidRPr="00203CD3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1B7268D" w14:textId="29787EC9" w:rsidR="00F96607" w:rsidRPr="00203CD3" w:rsidRDefault="002C23A4" w:rsidP="00AD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488</w:t>
            </w:r>
            <w:r w:rsidR="00F9660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570</w:t>
            </w:r>
          </w:p>
        </w:tc>
      </w:tr>
    </w:tbl>
    <w:p w14:paraId="2BF73750" w14:textId="77777777" w:rsidR="00F96607" w:rsidRPr="0027451F" w:rsidRDefault="00F96607" w:rsidP="00F96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-6"/>
          <w:sz w:val="20"/>
          <w:szCs w:val="20"/>
          <w:cs/>
        </w:rPr>
      </w:pPr>
    </w:p>
    <w:p w14:paraId="6195B287" w14:textId="01FA525F" w:rsidR="004279A2" w:rsidRDefault="0027451F" w:rsidP="008839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3945B7">
        <w:rPr>
          <w:rFonts w:ascii="Angsana New" w:hAnsi="Angsana New"/>
          <w:sz w:val="30"/>
          <w:szCs w:val="30"/>
          <w:cs/>
        </w:rPr>
        <w:t>ในระหว่าง</w:t>
      </w:r>
      <w:r w:rsidRPr="003945B7">
        <w:rPr>
          <w:rFonts w:ascii="Angsana New" w:hAnsi="Angsana New" w:hint="cs"/>
          <w:sz w:val="30"/>
          <w:szCs w:val="30"/>
          <w:cs/>
        </w:rPr>
        <w:t>งวด</w:t>
      </w:r>
      <w:r>
        <w:rPr>
          <w:rFonts w:ascii="Angsana New" w:hAnsi="Angsana New" w:hint="cs"/>
          <w:sz w:val="30"/>
          <w:szCs w:val="30"/>
          <w:cs/>
        </w:rPr>
        <w:t>สาม</w:t>
      </w:r>
      <w:r w:rsidRPr="003945B7">
        <w:rPr>
          <w:rFonts w:ascii="Angsana New" w:hAnsi="Angsana New" w:hint="cs"/>
          <w:sz w:val="30"/>
          <w:szCs w:val="30"/>
          <w:cs/>
        </w:rPr>
        <w:t>เดือน</w:t>
      </w:r>
      <w:r w:rsidRPr="003945B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3945B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2560</w:t>
      </w:r>
      <w:r w:rsidRPr="00D84DD8">
        <w:rPr>
          <w:rFonts w:ascii="Angsana New" w:hAnsi="Angsana New"/>
          <w:sz w:val="30"/>
          <w:szCs w:val="30"/>
          <w:cs/>
        </w:rPr>
        <w:t xml:space="preserve"> </w:t>
      </w:r>
      <w:r w:rsidRPr="003945B7">
        <w:rPr>
          <w:rFonts w:ascii="Angsana New" w:hAnsi="Angsana New" w:hint="cs"/>
          <w:sz w:val="30"/>
          <w:szCs w:val="30"/>
          <w:cs/>
        </w:rPr>
        <w:t>บริษัทได้มีการบันทึกดอกเบี้ยจ่ายเป็นต้นทุนของสินทรัพย์ระหว่างก่อสร้างและติดตั้งเป็นจำนวนเงิน</w:t>
      </w:r>
      <w:r w:rsidRPr="00A44CB1">
        <w:rPr>
          <w:rFonts w:ascii="Angsana New" w:hAnsi="Angsana New"/>
          <w:sz w:val="30"/>
          <w:szCs w:val="30"/>
          <w:cs/>
        </w:rPr>
        <w:t>ทั้งสิ้น</w:t>
      </w:r>
      <w:r w:rsidRPr="00A44CB1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0</w:t>
      </w:r>
      <w:r w:rsidRPr="00A44CB1">
        <w:rPr>
          <w:rFonts w:ascii="Angsana New" w:hAnsi="Angsana New"/>
          <w:sz w:val="30"/>
          <w:szCs w:val="30"/>
        </w:rPr>
        <w:t>.</w:t>
      </w:r>
      <w:r>
        <w:rPr>
          <w:rFonts w:ascii="Angsana New" w:hAnsi="Angsana New"/>
          <w:sz w:val="30"/>
          <w:szCs w:val="30"/>
        </w:rPr>
        <w:t>2</w:t>
      </w:r>
      <w:r w:rsidRPr="00A44CB1">
        <w:rPr>
          <w:rFonts w:ascii="Times New Roman" w:hAnsi="Times New Roman"/>
          <w:sz w:val="22"/>
          <w:szCs w:val="22"/>
        </w:rPr>
        <w:t xml:space="preserve"> </w:t>
      </w:r>
      <w:r w:rsidRPr="00A44CB1">
        <w:rPr>
          <w:rFonts w:ascii="Angsana New" w:hAnsi="Angsana New"/>
          <w:sz w:val="30"/>
          <w:szCs w:val="30"/>
          <w:cs/>
        </w:rPr>
        <w:t>ล้าน</w:t>
      </w:r>
      <w:r w:rsidRPr="003945B7">
        <w:rPr>
          <w:rFonts w:ascii="Angsana New" w:hAnsi="Angsana New"/>
          <w:sz w:val="30"/>
          <w:szCs w:val="30"/>
          <w:cs/>
        </w:rPr>
        <w:t xml:space="preserve">บาท </w:t>
      </w:r>
      <w:r w:rsidRPr="00E63E93">
        <w:rPr>
          <w:rFonts w:ascii="Angsana New" w:hAnsi="Angsana New"/>
          <w:i/>
          <w:iCs/>
          <w:sz w:val="30"/>
          <w:szCs w:val="30"/>
          <w:cs/>
        </w:rPr>
        <w:t>(</w:t>
      </w:r>
      <w:r w:rsidRPr="00395FB3">
        <w:rPr>
          <w:rFonts w:ascii="Angsana New" w:hAnsi="Angsana New"/>
          <w:i/>
          <w:iCs/>
          <w:sz w:val="30"/>
          <w:szCs w:val="30"/>
        </w:rPr>
        <w:t>255</w:t>
      </w:r>
      <w:r>
        <w:rPr>
          <w:rFonts w:ascii="Angsana New" w:hAnsi="Angsana New"/>
          <w:i/>
          <w:iCs/>
          <w:sz w:val="30"/>
          <w:szCs w:val="30"/>
        </w:rPr>
        <w:t>9</w:t>
      </w:r>
      <w:r w:rsidRPr="00395FB3">
        <w:rPr>
          <w:rFonts w:ascii="Angsana New" w:hAnsi="Angsana New"/>
          <w:i/>
          <w:iCs/>
          <w:sz w:val="30"/>
          <w:szCs w:val="30"/>
        </w:rPr>
        <w:t>:</w:t>
      </w:r>
      <w:r w:rsidRPr="00395FB3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>
        <w:rPr>
          <w:rFonts w:ascii="Angsana New" w:hAnsi="Angsana New"/>
          <w:i/>
          <w:iCs/>
          <w:sz w:val="30"/>
          <w:szCs w:val="30"/>
        </w:rPr>
        <w:t>0.7</w:t>
      </w:r>
      <w:r w:rsidRPr="00395FB3">
        <w:rPr>
          <w:rFonts w:ascii="Angsana New" w:hAnsi="Angsana New"/>
          <w:i/>
          <w:iCs/>
          <w:sz w:val="30"/>
          <w:szCs w:val="30"/>
        </w:rPr>
        <w:t xml:space="preserve"> </w:t>
      </w:r>
      <w:r w:rsidRPr="00395FB3">
        <w:rPr>
          <w:rFonts w:ascii="Angsana New" w:hAnsi="Angsana New" w:hint="cs"/>
          <w:i/>
          <w:iCs/>
          <w:sz w:val="30"/>
          <w:szCs w:val="30"/>
          <w:cs/>
        </w:rPr>
        <w:t>ล้</w:t>
      </w:r>
      <w:r w:rsidRPr="00395FB3">
        <w:rPr>
          <w:rFonts w:ascii="Angsana New" w:hAnsi="Angsana New"/>
          <w:i/>
          <w:iCs/>
          <w:sz w:val="30"/>
          <w:szCs w:val="30"/>
          <w:cs/>
        </w:rPr>
        <w:t>านบาท)</w:t>
      </w:r>
      <w:r w:rsidR="004279A2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7664F349" w14:textId="6416A043" w:rsidR="007903D3" w:rsidRPr="00C52C41" w:rsidRDefault="00A84BFC" w:rsidP="003173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7903D3" w:rsidRPr="00C52C41">
        <w:rPr>
          <w:rFonts w:ascii="Angsana New" w:hAnsi="Angsana New"/>
          <w:sz w:val="30"/>
          <w:szCs w:val="30"/>
        </w:rPr>
        <w:tab/>
      </w:r>
      <w:r w:rsidR="007903D3" w:rsidRPr="00C52C41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p w14:paraId="19D6201F" w14:textId="77777777" w:rsidR="007903D3" w:rsidRPr="00CF7C61" w:rsidRDefault="007903D3" w:rsidP="007903D3">
      <w:pPr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78"/>
        <w:gridCol w:w="1710"/>
        <w:gridCol w:w="270"/>
        <w:gridCol w:w="1710"/>
      </w:tblGrid>
      <w:tr w:rsidR="007903D3" w:rsidRPr="00C52C41" w14:paraId="6C5A3A7F" w14:textId="77777777" w:rsidTr="005F7651">
        <w:tc>
          <w:tcPr>
            <w:tcW w:w="5778" w:type="dxa"/>
          </w:tcPr>
          <w:p w14:paraId="469B0E9E" w14:textId="77777777" w:rsidR="007903D3" w:rsidRPr="00C52C41" w:rsidRDefault="007903D3" w:rsidP="00430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458C9692" w14:textId="77777777" w:rsidR="007903D3" w:rsidRPr="00C52C41" w:rsidRDefault="007903D3" w:rsidP="00430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3D792A58" w14:textId="77777777" w:rsidR="007903D3" w:rsidRPr="00C52C41" w:rsidRDefault="007903D3" w:rsidP="00430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62B8" w:rsidRPr="00C52C41" w14:paraId="1AF5C44E" w14:textId="77777777" w:rsidTr="005F7651">
        <w:tc>
          <w:tcPr>
            <w:tcW w:w="5778" w:type="dxa"/>
          </w:tcPr>
          <w:p w14:paraId="6C501F42" w14:textId="77777777" w:rsidR="003C62B8" w:rsidRPr="00C52C41" w:rsidRDefault="003C62B8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8CC1F63" w14:textId="3DA9B451" w:rsidR="003C62B8" w:rsidRDefault="003C62B8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14:paraId="29DCEEE9" w14:textId="77777777" w:rsidR="003C62B8" w:rsidRPr="00C54FF4" w:rsidRDefault="003C62B8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BC6213C" w14:textId="32776B9B" w:rsidR="003C62B8" w:rsidRDefault="003C62B8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</w:tr>
      <w:tr w:rsidR="003C62B8" w:rsidRPr="00C52C41" w14:paraId="41581875" w14:textId="77777777" w:rsidTr="005F7651">
        <w:tc>
          <w:tcPr>
            <w:tcW w:w="5778" w:type="dxa"/>
          </w:tcPr>
          <w:p w14:paraId="5C8313BE" w14:textId="77777777" w:rsidR="003C62B8" w:rsidRPr="00C52C41" w:rsidRDefault="003C62B8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B9958BC" w14:textId="7010342C" w:rsidR="003C62B8" w:rsidRPr="00C54FF4" w:rsidRDefault="003C62B8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14:paraId="34EDEFAD" w14:textId="77777777" w:rsidR="003C62B8" w:rsidRPr="00C54FF4" w:rsidRDefault="003C62B8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7108F59" w14:textId="68DCC657" w:rsidR="003C62B8" w:rsidRPr="00C54FF4" w:rsidRDefault="003C62B8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BC7A95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3C62B8" w:rsidRPr="00C52C41" w14:paraId="2E037E9D" w14:textId="77777777" w:rsidTr="005F7651">
        <w:tc>
          <w:tcPr>
            <w:tcW w:w="5778" w:type="dxa"/>
          </w:tcPr>
          <w:p w14:paraId="6BAF1326" w14:textId="77777777" w:rsidR="003C62B8" w:rsidRPr="00C52C41" w:rsidRDefault="003C62B8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367E800F" w14:textId="77777777" w:rsidR="003C62B8" w:rsidRPr="00C52C41" w:rsidRDefault="003C62B8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62B8" w:rsidRPr="00C52C41" w14:paraId="675A2BD1" w14:textId="77777777" w:rsidTr="005F7651">
        <w:tc>
          <w:tcPr>
            <w:tcW w:w="5778" w:type="dxa"/>
          </w:tcPr>
          <w:p w14:paraId="571D2B98" w14:textId="77777777" w:rsidR="003C62B8" w:rsidRPr="00C52C41" w:rsidRDefault="003C62B8" w:rsidP="005F7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-ไม่มีหลักประกัน</w:t>
            </w:r>
          </w:p>
        </w:tc>
        <w:tc>
          <w:tcPr>
            <w:tcW w:w="1710" w:type="dxa"/>
          </w:tcPr>
          <w:p w14:paraId="151E48E7" w14:textId="77777777" w:rsidR="003C62B8" w:rsidRPr="00C52C41" w:rsidRDefault="003C62B8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DF81DC" w14:textId="77777777" w:rsidR="003C62B8" w:rsidRPr="00C52C41" w:rsidRDefault="003C62B8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A85BAC0" w14:textId="77777777" w:rsidR="003C62B8" w:rsidRPr="003C62B8" w:rsidRDefault="003C62B8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62B8" w:rsidRPr="00C52C41" w14:paraId="0D26A201" w14:textId="77777777" w:rsidTr="005F7651">
        <w:tc>
          <w:tcPr>
            <w:tcW w:w="5778" w:type="dxa"/>
          </w:tcPr>
          <w:p w14:paraId="094FE97D" w14:textId="77777777" w:rsidR="003C62B8" w:rsidRPr="00C52C41" w:rsidRDefault="003C62B8" w:rsidP="005F7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เงินกู้ยืมระยะสั้นจากสถาบัน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การเงิน </w:t>
            </w:r>
          </w:p>
        </w:tc>
        <w:tc>
          <w:tcPr>
            <w:tcW w:w="1710" w:type="dxa"/>
          </w:tcPr>
          <w:p w14:paraId="59BD1DDA" w14:textId="644641BF" w:rsidR="003C62B8" w:rsidRPr="00C52C41" w:rsidRDefault="00125324" w:rsidP="00BC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1,141,483</w:t>
            </w:r>
          </w:p>
        </w:tc>
        <w:tc>
          <w:tcPr>
            <w:tcW w:w="270" w:type="dxa"/>
          </w:tcPr>
          <w:p w14:paraId="472F0BF0" w14:textId="77777777" w:rsidR="003C62B8" w:rsidRPr="00C52C41" w:rsidRDefault="003C62B8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2E9C48F" w14:textId="78E58750" w:rsidR="003C62B8" w:rsidRPr="00C52C41" w:rsidRDefault="003C62B8" w:rsidP="00BC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881,144</w:t>
            </w:r>
          </w:p>
        </w:tc>
      </w:tr>
      <w:tr w:rsidR="003C62B8" w:rsidRPr="00C52C41" w14:paraId="7C8B08AA" w14:textId="77777777" w:rsidTr="005F7651">
        <w:tc>
          <w:tcPr>
            <w:tcW w:w="5778" w:type="dxa"/>
          </w:tcPr>
          <w:p w14:paraId="1E21C42D" w14:textId="77777777" w:rsidR="003C62B8" w:rsidRPr="00C52C41" w:rsidRDefault="003C62B8" w:rsidP="005F7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710" w:type="dxa"/>
          </w:tcPr>
          <w:p w14:paraId="106FB496" w14:textId="76552A3B" w:rsidR="003C62B8" w:rsidRPr="00C52C41" w:rsidRDefault="00125324" w:rsidP="00BC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6FA7D9" w14:textId="77777777" w:rsidR="003C62B8" w:rsidRPr="00C52C41" w:rsidRDefault="003C62B8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E870300" w14:textId="42E88708" w:rsidR="003C62B8" w:rsidRDefault="003C62B8" w:rsidP="00BC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534,172</w:t>
            </w:r>
          </w:p>
        </w:tc>
      </w:tr>
      <w:tr w:rsidR="003C62B8" w:rsidRPr="00C52C41" w14:paraId="594A5656" w14:textId="77777777" w:rsidTr="005F7651">
        <w:tc>
          <w:tcPr>
            <w:tcW w:w="5778" w:type="dxa"/>
          </w:tcPr>
          <w:p w14:paraId="7CD850A6" w14:textId="77777777" w:rsidR="003C62B8" w:rsidRPr="00C52C41" w:rsidRDefault="003C62B8" w:rsidP="005F7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ส่วนของหนี้สินตามสัญญาเช่าการเงินที่ถึงกำหนดชำระภายในหนึ่งปี</w:t>
            </w:r>
          </w:p>
        </w:tc>
        <w:tc>
          <w:tcPr>
            <w:tcW w:w="1710" w:type="dxa"/>
          </w:tcPr>
          <w:p w14:paraId="119AE9EB" w14:textId="3C41FE36" w:rsidR="003C62B8" w:rsidRPr="00C52C41" w:rsidRDefault="00125324" w:rsidP="00BC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17,926</w:t>
            </w:r>
          </w:p>
        </w:tc>
        <w:tc>
          <w:tcPr>
            <w:tcW w:w="270" w:type="dxa"/>
          </w:tcPr>
          <w:p w14:paraId="7F0C885A" w14:textId="77777777" w:rsidR="003C62B8" w:rsidRPr="00C52C41" w:rsidRDefault="003C62B8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ED7D670" w14:textId="74E0CE2E" w:rsidR="003C62B8" w:rsidRDefault="003C62B8" w:rsidP="00BC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17,667</w:t>
            </w:r>
          </w:p>
        </w:tc>
      </w:tr>
      <w:tr w:rsidR="003C62B8" w:rsidRPr="00C52C41" w14:paraId="1288EAB6" w14:textId="77777777" w:rsidTr="005F7651">
        <w:tc>
          <w:tcPr>
            <w:tcW w:w="5778" w:type="dxa"/>
          </w:tcPr>
          <w:p w14:paraId="13DEFE4E" w14:textId="77777777" w:rsidR="003C62B8" w:rsidRPr="00C52C41" w:rsidRDefault="003C62B8" w:rsidP="00843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26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710" w:type="dxa"/>
          </w:tcPr>
          <w:p w14:paraId="6CCEC0BD" w14:textId="77777777" w:rsidR="003C62B8" w:rsidRPr="0091236A" w:rsidRDefault="003C62B8" w:rsidP="00BC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C4FAA9" w14:textId="77777777" w:rsidR="003C62B8" w:rsidRPr="00C52C41" w:rsidRDefault="003C62B8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9D103BA" w14:textId="77777777" w:rsidR="003C62B8" w:rsidRPr="0091236A" w:rsidRDefault="003C62B8" w:rsidP="00BC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62B8" w:rsidRPr="00C52C41" w14:paraId="13A5BE60" w14:textId="77777777" w:rsidTr="005F7651">
        <w:tc>
          <w:tcPr>
            <w:tcW w:w="5778" w:type="dxa"/>
          </w:tcPr>
          <w:p w14:paraId="29A1106D" w14:textId="77777777" w:rsidR="003C62B8" w:rsidRPr="00C52C41" w:rsidRDefault="003C62B8" w:rsidP="005F7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3173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173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-ไม่มีหลักประกัน</w:t>
            </w:r>
          </w:p>
        </w:tc>
        <w:tc>
          <w:tcPr>
            <w:tcW w:w="1710" w:type="dxa"/>
          </w:tcPr>
          <w:p w14:paraId="22FFE3F1" w14:textId="77777777" w:rsidR="003C62B8" w:rsidRPr="00C52C41" w:rsidRDefault="003C62B8" w:rsidP="00BC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D84CD2" w14:textId="77777777" w:rsidR="003C62B8" w:rsidRPr="00C52C41" w:rsidRDefault="003C62B8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E07FDEF" w14:textId="77777777" w:rsidR="003C62B8" w:rsidRPr="00C52C41" w:rsidRDefault="003C62B8" w:rsidP="00BC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62B8" w:rsidRPr="00C52C41" w14:paraId="67F4516D" w14:textId="77777777" w:rsidTr="005F7651">
        <w:tc>
          <w:tcPr>
            <w:tcW w:w="5778" w:type="dxa"/>
          </w:tcPr>
          <w:p w14:paraId="588528CA" w14:textId="77777777" w:rsidR="003C62B8" w:rsidRPr="003173E5" w:rsidRDefault="003C62B8" w:rsidP="005F7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173E5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710" w:type="dxa"/>
          </w:tcPr>
          <w:p w14:paraId="077AA4E7" w14:textId="4AC2434B" w:rsidR="003C62B8" w:rsidRPr="0091236A" w:rsidRDefault="00125324" w:rsidP="00BC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1,024,449</w:t>
            </w:r>
          </w:p>
        </w:tc>
        <w:tc>
          <w:tcPr>
            <w:tcW w:w="270" w:type="dxa"/>
          </w:tcPr>
          <w:p w14:paraId="0714EB64" w14:textId="77777777" w:rsidR="003C62B8" w:rsidRPr="00C52C41" w:rsidRDefault="003C62B8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8971B04" w14:textId="54DC291D" w:rsidR="003C62B8" w:rsidRPr="0091236A" w:rsidRDefault="003C62B8" w:rsidP="00BC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1,038,432</w:t>
            </w:r>
          </w:p>
        </w:tc>
      </w:tr>
      <w:tr w:rsidR="003C62B8" w:rsidRPr="00C52C41" w14:paraId="35D7339D" w14:textId="77777777" w:rsidTr="005F7651">
        <w:tc>
          <w:tcPr>
            <w:tcW w:w="5778" w:type="dxa"/>
          </w:tcPr>
          <w:p w14:paraId="22E4AECC" w14:textId="77777777" w:rsidR="003C62B8" w:rsidRPr="003173E5" w:rsidRDefault="003C62B8" w:rsidP="005F7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173E5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A1286AD" w14:textId="199C80BF" w:rsidR="003C62B8" w:rsidRPr="0091236A" w:rsidRDefault="00125324" w:rsidP="00BC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378,762</w:t>
            </w:r>
          </w:p>
        </w:tc>
        <w:tc>
          <w:tcPr>
            <w:tcW w:w="270" w:type="dxa"/>
          </w:tcPr>
          <w:p w14:paraId="73C56805" w14:textId="77777777" w:rsidR="003C62B8" w:rsidRPr="00C52C41" w:rsidRDefault="003C62B8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7348B76" w14:textId="42CD2E2E" w:rsidR="003C62B8" w:rsidRDefault="003C62B8" w:rsidP="00BC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383,342</w:t>
            </w:r>
          </w:p>
        </w:tc>
      </w:tr>
      <w:tr w:rsidR="003C62B8" w:rsidRPr="00C52C41" w14:paraId="11D3021E" w14:textId="77777777" w:rsidTr="005F7651">
        <w:tc>
          <w:tcPr>
            <w:tcW w:w="5778" w:type="dxa"/>
          </w:tcPr>
          <w:p w14:paraId="1BE3F0B8" w14:textId="77777777" w:rsidR="003C62B8" w:rsidRPr="00595A13" w:rsidRDefault="003C62B8" w:rsidP="005F7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595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2967ECA" w14:textId="2403D377" w:rsidR="003C62B8" w:rsidRPr="0091236A" w:rsidRDefault="00125324" w:rsidP="00BC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2,562,620</w:t>
            </w:r>
          </w:p>
        </w:tc>
        <w:tc>
          <w:tcPr>
            <w:tcW w:w="270" w:type="dxa"/>
          </w:tcPr>
          <w:p w14:paraId="328ACAD9" w14:textId="77777777" w:rsidR="003C62B8" w:rsidRPr="0091236A" w:rsidRDefault="003C62B8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194BAE8" w14:textId="212384CB" w:rsidR="003C62B8" w:rsidRPr="0091236A" w:rsidRDefault="003C62B8" w:rsidP="00BC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6000">
              <w:rPr>
                <w:rFonts w:ascii="Angsana New" w:hAnsi="Angsana New"/>
                <w:b/>
                <w:bCs/>
                <w:sz w:val="30"/>
                <w:szCs w:val="30"/>
              </w:rPr>
              <w:t>2,854,75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</w:tbl>
    <w:p w14:paraId="6704F656" w14:textId="77777777" w:rsidR="007903D3" w:rsidRPr="00CF7C61" w:rsidRDefault="007903D3" w:rsidP="007903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firstLine="540"/>
        <w:jc w:val="thaiDistribute"/>
        <w:rPr>
          <w:rFonts w:ascii="Angsana New" w:hAnsi="Angsana New"/>
          <w:sz w:val="20"/>
          <w:szCs w:val="20"/>
        </w:rPr>
      </w:pPr>
    </w:p>
    <w:p w14:paraId="446B3F59" w14:textId="77777777" w:rsidR="007903D3" w:rsidRPr="00CF3C5D" w:rsidRDefault="007903D3" w:rsidP="007903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F3C5D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616A07B5" w14:textId="77777777" w:rsidR="007903D3" w:rsidRPr="00CF7C61" w:rsidRDefault="007903D3" w:rsidP="007903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firstLine="540"/>
        <w:jc w:val="thaiDistribute"/>
        <w:rPr>
          <w:rFonts w:ascii="Angsana New" w:hAnsi="Angsana New"/>
          <w:sz w:val="20"/>
          <w:szCs w:val="20"/>
        </w:rPr>
      </w:pPr>
    </w:p>
    <w:p w14:paraId="3BB68472" w14:textId="3681BF1A" w:rsidR="00634FC7" w:rsidRDefault="00B24675" w:rsidP="00AC71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เม</w:t>
      </w:r>
      <w:r>
        <w:rPr>
          <w:rFonts w:ascii="Angsana New" w:hAnsi="Angsana New" w:hint="cs"/>
          <w:sz w:val="30"/>
          <w:szCs w:val="30"/>
          <w:cs/>
        </w:rPr>
        <w:t>ื่</w:t>
      </w:r>
      <w:r w:rsidR="007903D3" w:rsidRPr="00C52C41">
        <w:rPr>
          <w:rFonts w:ascii="Angsana New" w:hAnsi="Angsana New"/>
          <w:sz w:val="30"/>
          <w:szCs w:val="30"/>
          <w:cs/>
        </w:rPr>
        <w:t xml:space="preserve">อวันที่ </w:t>
      </w:r>
      <w:r w:rsidR="00634FC7" w:rsidRPr="00C52C41">
        <w:rPr>
          <w:rFonts w:ascii="Angsana New" w:hAnsi="Angsana New"/>
          <w:sz w:val="30"/>
          <w:szCs w:val="30"/>
          <w:cs/>
        </w:rPr>
        <w:t>9</w:t>
      </w:r>
      <w:r w:rsidR="007903D3" w:rsidRPr="00C52C41">
        <w:rPr>
          <w:rFonts w:ascii="Angsana New" w:hAnsi="Angsana New"/>
          <w:sz w:val="30"/>
          <w:szCs w:val="30"/>
        </w:rPr>
        <w:t xml:space="preserve"> </w:t>
      </w:r>
      <w:r w:rsidR="00634FC7" w:rsidRPr="00C52C41">
        <w:rPr>
          <w:rFonts w:ascii="Angsana New" w:hAnsi="Angsana New"/>
          <w:sz w:val="30"/>
          <w:szCs w:val="30"/>
          <w:cs/>
        </w:rPr>
        <w:t>พฤษภาคม</w:t>
      </w:r>
      <w:r w:rsidR="007903D3" w:rsidRPr="00C52C41">
        <w:rPr>
          <w:rFonts w:ascii="Angsana New" w:hAnsi="Angsana New"/>
          <w:sz w:val="30"/>
          <w:szCs w:val="30"/>
          <w:cs/>
        </w:rPr>
        <w:t xml:space="preserve"> </w:t>
      </w:r>
      <w:r w:rsidR="00634FC7" w:rsidRPr="00C52C41">
        <w:rPr>
          <w:rFonts w:ascii="Angsana New" w:hAnsi="Angsana New"/>
          <w:sz w:val="30"/>
          <w:szCs w:val="30"/>
        </w:rPr>
        <w:t>255</w:t>
      </w:r>
      <w:r w:rsidR="00634FC7" w:rsidRPr="00C52C41">
        <w:rPr>
          <w:rFonts w:ascii="Angsana New" w:hAnsi="Angsana New"/>
          <w:sz w:val="30"/>
          <w:szCs w:val="30"/>
          <w:cs/>
        </w:rPr>
        <w:t>7</w:t>
      </w:r>
      <w:r w:rsidR="007903D3" w:rsidRPr="00C52C41">
        <w:rPr>
          <w:rFonts w:ascii="Angsana New" w:hAnsi="Angsana New"/>
          <w:sz w:val="30"/>
          <w:szCs w:val="30"/>
        </w:rPr>
        <w:t xml:space="preserve"> </w:t>
      </w:r>
      <w:r w:rsidR="007903D3" w:rsidRPr="00C52C41">
        <w:rPr>
          <w:rFonts w:ascii="Angsana New" w:hAnsi="Angsana New"/>
          <w:sz w:val="30"/>
          <w:szCs w:val="30"/>
          <w:cs/>
        </w:rPr>
        <w:t xml:space="preserve">บริษัทได้ทำสัญญาเงินกู้ยืมระยะยาวกับสาขาของธนาคารต่างประเทศแห่งหนึ่งจำนวน </w:t>
      </w:r>
      <w:r w:rsidR="00634FC7" w:rsidRPr="00C52C41">
        <w:rPr>
          <w:rFonts w:ascii="Angsana New" w:hAnsi="Angsana New"/>
          <w:sz w:val="30"/>
          <w:szCs w:val="30"/>
          <w:cs/>
        </w:rPr>
        <w:t>15</w:t>
      </w:r>
      <w:r w:rsidR="001C70EB" w:rsidRPr="00C52C41">
        <w:rPr>
          <w:rFonts w:ascii="Angsana New" w:hAnsi="Angsana New"/>
          <w:sz w:val="30"/>
          <w:szCs w:val="30"/>
        </w:rPr>
        <w:t>.</w:t>
      </w:r>
      <w:r w:rsidR="00634FC7" w:rsidRPr="00C52C41">
        <w:rPr>
          <w:rFonts w:ascii="Angsana New" w:hAnsi="Angsana New"/>
          <w:sz w:val="30"/>
          <w:szCs w:val="30"/>
        </w:rPr>
        <w:t>43</w:t>
      </w:r>
      <w:r w:rsidR="007903D3" w:rsidRPr="00C52C41">
        <w:rPr>
          <w:rFonts w:ascii="Angsana New" w:hAnsi="Angsana New"/>
          <w:sz w:val="30"/>
          <w:szCs w:val="30"/>
        </w:rPr>
        <w:t xml:space="preserve"> </w:t>
      </w:r>
      <w:r w:rsidR="001C70EB" w:rsidRPr="00C52C41">
        <w:rPr>
          <w:rFonts w:ascii="Angsana New" w:hAnsi="Angsana New"/>
          <w:sz w:val="30"/>
          <w:szCs w:val="30"/>
          <w:cs/>
        </w:rPr>
        <w:t>ล้าน</w:t>
      </w:r>
      <w:r w:rsidR="00634FC7" w:rsidRPr="00C52C41">
        <w:rPr>
          <w:rFonts w:ascii="Angsana New" w:hAnsi="Angsana New"/>
          <w:sz w:val="30"/>
          <w:szCs w:val="30"/>
          <w:cs/>
        </w:rPr>
        <w:t>เหรียญสหรัฐ</w:t>
      </w:r>
      <w:r>
        <w:rPr>
          <w:rFonts w:ascii="Angsana New" w:hAnsi="Angsana New" w:hint="cs"/>
          <w:sz w:val="30"/>
          <w:szCs w:val="30"/>
          <w:cs/>
        </w:rPr>
        <w:t>อเมริกา</w:t>
      </w:r>
      <w:r w:rsidR="007903D3" w:rsidRPr="00C52C4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ซึ่งมี</w:t>
      </w:r>
      <w:r w:rsidR="007903D3" w:rsidRPr="00C52C41">
        <w:rPr>
          <w:rFonts w:ascii="Angsana New" w:hAnsi="Angsana New"/>
          <w:sz w:val="30"/>
          <w:szCs w:val="30"/>
          <w:cs/>
        </w:rPr>
        <w:t>อัตรา</w:t>
      </w:r>
      <w:r>
        <w:rPr>
          <w:rFonts w:ascii="Angsana New" w:hAnsi="Angsana New" w:hint="cs"/>
          <w:sz w:val="30"/>
          <w:szCs w:val="30"/>
          <w:cs/>
        </w:rPr>
        <w:t xml:space="preserve">ดอกเบี้ย </w:t>
      </w:r>
      <w:r>
        <w:rPr>
          <w:rFonts w:ascii="Angsana New" w:hAnsi="Angsana New"/>
          <w:sz w:val="30"/>
          <w:szCs w:val="30"/>
        </w:rPr>
        <w:t xml:space="preserve">LIBOR </w:t>
      </w:r>
      <w:r>
        <w:rPr>
          <w:rFonts w:ascii="Angsana New" w:hAnsi="Angsana New" w:hint="cs"/>
          <w:sz w:val="30"/>
          <w:szCs w:val="30"/>
          <w:cs/>
        </w:rPr>
        <w:t>บวก</w:t>
      </w:r>
      <w:r w:rsidR="007903D3" w:rsidRPr="00C52C41">
        <w:rPr>
          <w:rFonts w:ascii="Angsana New" w:hAnsi="Angsana New"/>
          <w:sz w:val="30"/>
          <w:szCs w:val="30"/>
          <w:cs/>
        </w:rPr>
        <w:t xml:space="preserve">ร้อยละ </w:t>
      </w:r>
      <w:r w:rsidR="00634FC7" w:rsidRPr="00C52C41">
        <w:rPr>
          <w:rFonts w:ascii="Angsana New" w:hAnsi="Angsana New"/>
          <w:sz w:val="30"/>
          <w:szCs w:val="30"/>
          <w:cs/>
        </w:rPr>
        <w:t>0</w:t>
      </w:r>
      <w:r w:rsidR="007903D3" w:rsidRPr="00C52C41">
        <w:rPr>
          <w:rFonts w:ascii="Angsana New" w:hAnsi="Angsana New"/>
          <w:sz w:val="30"/>
          <w:szCs w:val="30"/>
        </w:rPr>
        <w:t>.</w:t>
      </w:r>
      <w:r w:rsidR="00634FC7" w:rsidRPr="00C52C41">
        <w:rPr>
          <w:rFonts w:ascii="Angsana New" w:hAnsi="Angsana New"/>
          <w:sz w:val="30"/>
          <w:szCs w:val="30"/>
          <w:cs/>
        </w:rPr>
        <w:t>25</w:t>
      </w:r>
      <w:r w:rsidR="007903D3" w:rsidRPr="00C52C41">
        <w:rPr>
          <w:rFonts w:ascii="Angsana New" w:hAnsi="Angsana New"/>
          <w:sz w:val="30"/>
          <w:szCs w:val="30"/>
        </w:rPr>
        <w:t xml:space="preserve"> </w:t>
      </w:r>
      <w:r w:rsidR="009B475B">
        <w:rPr>
          <w:rFonts w:ascii="Angsana New" w:hAnsi="Angsana New"/>
          <w:sz w:val="30"/>
          <w:szCs w:val="30"/>
          <w:cs/>
        </w:rPr>
        <w:t>ต่อปี เงินกู้ยืมนี้</w:t>
      </w:r>
      <w:r w:rsidR="007903D3" w:rsidRPr="00C52C41">
        <w:rPr>
          <w:rFonts w:ascii="Angsana New" w:hAnsi="Angsana New"/>
          <w:sz w:val="30"/>
          <w:szCs w:val="30"/>
          <w:cs/>
        </w:rPr>
        <w:t>มีกำหนดชำระ</w:t>
      </w:r>
      <w:r w:rsidR="009B475B">
        <w:rPr>
          <w:rFonts w:ascii="Angsana New" w:hAnsi="Angsana New" w:hint="cs"/>
          <w:sz w:val="30"/>
          <w:szCs w:val="30"/>
          <w:cs/>
        </w:rPr>
        <w:t>คืน</w:t>
      </w:r>
      <w:r w:rsidR="00083BC2">
        <w:rPr>
          <w:rFonts w:ascii="Angsana New" w:hAnsi="Angsana New"/>
          <w:sz w:val="30"/>
          <w:szCs w:val="30"/>
        </w:rPr>
        <w:t xml:space="preserve">  </w:t>
      </w:r>
      <w:r w:rsidR="009B475B">
        <w:rPr>
          <w:rFonts w:ascii="Angsana New" w:hAnsi="Angsana New" w:hint="cs"/>
          <w:sz w:val="30"/>
          <w:szCs w:val="30"/>
          <w:cs/>
        </w:rPr>
        <w:t xml:space="preserve"> </w:t>
      </w:r>
      <w:r w:rsidR="00083BC2">
        <w:rPr>
          <w:rFonts w:ascii="Angsana New" w:hAnsi="Angsana New"/>
          <w:sz w:val="30"/>
          <w:szCs w:val="30"/>
        </w:rPr>
        <w:t xml:space="preserve">      </w:t>
      </w:r>
      <w:r w:rsidR="007903D3" w:rsidRPr="00C52C41">
        <w:rPr>
          <w:rFonts w:ascii="Angsana New" w:hAnsi="Angsana New"/>
          <w:sz w:val="30"/>
          <w:szCs w:val="30"/>
          <w:cs/>
        </w:rPr>
        <w:t>ในเดือน</w:t>
      </w:r>
      <w:r w:rsidR="00634FC7" w:rsidRPr="00C52C41">
        <w:rPr>
          <w:rFonts w:ascii="Angsana New" w:hAnsi="Angsana New"/>
          <w:sz w:val="30"/>
          <w:szCs w:val="30"/>
          <w:cs/>
        </w:rPr>
        <w:t>พฤษภาคม</w:t>
      </w:r>
      <w:r w:rsidR="007903D3" w:rsidRPr="00C52C41">
        <w:rPr>
          <w:rFonts w:ascii="Angsana New" w:hAnsi="Angsana New"/>
          <w:sz w:val="30"/>
          <w:szCs w:val="30"/>
          <w:cs/>
        </w:rPr>
        <w:t xml:space="preserve"> </w:t>
      </w:r>
      <w:r w:rsidR="007903D3" w:rsidRPr="00C52C41">
        <w:rPr>
          <w:rFonts w:ascii="Angsana New" w:hAnsi="Angsana New"/>
          <w:sz w:val="30"/>
          <w:szCs w:val="30"/>
        </w:rPr>
        <w:t>25</w:t>
      </w:r>
      <w:r w:rsidR="00634FC7" w:rsidRPr="00C52C41">
        <w:rPr>
          <w:rFonts w:ascii="Angsana New" w:hAnsi="Angsana New"/>
          <w:sz w:val="30"/>
          <w:szCs w:val="30"/>
          <w:cs/>
        </w:rPr>
        <w:t>60</w:t>
      </w:r>
      <w:r w:rsidR="00AC714C">
        <w:rPr>
          <w:rFonts w:ascii="Angsana New" w:hAnsi="Angsana New" w:hint="cs"/>
          <w:sz w:val="30"/>
          <w:szCs w:val="30"/>
          <w:cs/>
        </w:rPr>
        <w:t xml:space="preserve"> </w:t>
      </w:r>
      <w:r w:rsidR="00634FC7" w:rsidRPr="00C52C41">
        <w:rPr>
          <w:rFonts w:ascii="Angsana New" w:hAnsi="Angsana New"/>
          <w:sz w:val="30"/>
          <w:szCs w:val="30"/>
          <w:cs/>
        </w:rPr>
        <w:t>ในวันเดียวกันบริษัทได้</w:t>
      </w:r>
      <w:r>
        <w:rPr>
          <w:rFonts w:ascii="Angsana New" w:hAnsi="Angsana New" w:hint="cs"/>
          <w:sz w:val="30"/>
          <w:szCs w:val="30"/>
          <w:cs/>
        </w:rPr>
        <w:t>ทำ</w:t>
      </w:r>
      <w:r w:rsidR="00634FC7" w:rsidRPr="00C52C41">
        <w:rPr>
          <w:rFonts w:ascii="Angsana New" w:hAnsi="Angsana New"/>
          <w:sz w:val="30"/>
          <w:szCs w:val="30"/>
          <w:cs/>
        </w:rPr>
        <w:t>สัญญาแลกเปลี่ยนเงิน</w:t>
      </w:r>
      <w:r>
        <w:rPr>
          <w:rFonts w:ascii="Angsana New" w:hAnsi="Angsana New" w:hint="cs"/>
          <w:sz w:val="30"/>
          <w:szCs w:val="30"/>
          <w:cs/>
        </w:rPr>
        <w:t>ต้นของ</w:t>
      </w:r>
      <w:r w:rsidR="00634FC7" w:rsidRPr="00C52C41">
        <w:rPr>
          <w:rFonts w:ascii="Angsana New" w:hAnsi="Angsana New"/>
          <w:sz w:val="30"/>
          <w:szCs w:val="30"/>
          <w:cs/>
        </w:rPr>
        <w:t>เงินกู้ยืมระยะยาว</w:t>
      </w:r>
      <w:r w:rsidR="005F7651">
        <w:rPr>
          <w:rFonts w:ascii="Angsana New" w:hAnsi="Angsana New" w:hint="cs"/>
          <w:sz w:val="30"/>
          <w:szCs w:val="30"/>
          <w:cs/>
        </w:rPr>
        <w:t xml:space="preserve"> </w:t>
      </w:r>
      <w:r w:rsidR="00634FC7" w:rsidRPr="00C52C41">
        <w:rPr>
          <w:rFonts w:ascii="Angsana New" w:hAnsi="Angsana New"/>
          <w:sz w:val="30"/>
          <w:szCs w:val="30"/>
          <w:cs/>
        </w:rPr>
        <w:t>เป็น</w:t>
      </w:r>
      <w:r>
        <w:rPr>
          <w:rFonts w:ascii="Angsana New" w:hAnsi="Angsana New" w:hint="cs"/>
          <w:sz w:val="30"/>
          <w:szCs w:val="30"/>
          <w:cs/>
        </w:rPr>
        <w:t>จำนวน</w:t>
      </w:r>
      <w:r w:rsidR="00634FC7" w:rsidRPr="00C52C41">
        <w:rPr>
          <w:rFonts w:ascii="Angsana New" w:hAnsi="Angsana New"/>
          <w:sz w:val="30"/>
          <w:szCs w:val="30"/>
          <w:cs/>
        </w:rPr>
        <w:t xml:space="preserve"> 500 ล้านบาท และ</w:t>
      </w:r>
      <w:r w:rsidR="005F7651">
        <w:rPr>
          <w:rFonts w:ascii="Angsana New" w:hAnsi="Angsana New" w:hint="cs"/>
          <w:sz w:val="30"/>
          <w:szCs w:val="30"/>
          <w:cs/>
        </w:rPr>
        <w:t>สัญญา</w:t>
      </w:r>
      <w:r>
        <w:rPr>
          <w:rFonts w:ascii="Angsana New" w:hAnsi="Angsana New" w:hint="cs"/>
          <w:sz w:val="30"/>
          <w:szCs w:val="30"/>
          <w:cs/>
        </w:rPr>
        <w:t>แลกเปลี่ยน</w:t>
      </w:r>
      <w:r>
        <w:rPr>
          <w:rFonts w:ascii="Angsana New" w:hAnsi="Angsana New"/>
          <w:sz w:val="30"/>
          <w:szCs w:val="30"/>
          <w:cs/>
        </w:rPr>
        <w:t>อัตราดอกเบี้ย</w:t>
      </w:r>
      <w:r>
        <w:rPr>
          <w:rFonts w:ascii="Angsana New" w:hAnsi="Angsana New" w:hint="cs"/>
          <w:sz w:val="30"/>
          <w:szCs w:val="30"/>
          <w:cs/>
        </w:rPr>
        <w:t>เป็น</w:t>
      </w:r>
      <w:r w:rsidR="00C75544" w:rsidRPr="00C52C41">
        <w:rPr>
          <w:rFonts w:ascii="Angsana New" w:hAnsi="Angsana New"/>
          <w:sz w:val="30"/>
          <w:szCs w:val="30"/>
          <w:cs/>
        </w:rPr>
        <w:t>ร้อยละ 2.8</w:t>
      </w:r>
      <w:r w:rsidR="00675B4A">
        <w:rPr>
          <w:rFonts w:ascii="Angsana New" w:hAnsi="Angsana New"/>
          <w:sz w:val="30"/>
          <w:szCs w:val="30"/>
        </w:rPr>
        <w:t>0</w:t>
      </w:r>
      <w:r w:rsidR="00C75544" w:rsidRPr="00C52C41">
        <w:rPr>
          <w:rFonts w:ascii="Angsana New" w:hAnsi="Angsana New"/>
          <w:sz w:val="30"/>
          <w:szCs w:val="30"/>
          <w:cs/>
        </w:rPr>
        <w:t xml:space="preserve"> ต่อปี</w:t>
      </w:r>
      <w:r>
        <w:rPr>
          <w:rFonts w:ascii="Angsana New" w:hAnsi="Angsana New" w:hint="cs"/>
          <w:sz w:val="30"/>
          <w:szCs w:val="30"/>
          <w:cs/>
        </w:rPr>
        <w:t>สำหรับสกุลเงินบาท</w:t>
      </w:r>
      <w:r w:rsidR="00F9542C">
        <w:rPr>
          <w:rFonts w:ascii="Angsana New" w:hAnsi="Angsana New"/>
          <w:sz w:val="30"/>
          <w:szCs w:val="30"/>
          <w:cs/>
        </w:rPr>
        <w:t xml:space="preserve"> </w:t>
      </w:r>
      <w:r w:rsidR="005F7651">
        <w:rPr>
          <w:rFonts w:ascii="Angsana New" w:hAnsi="Angsana New" w:hint="cs"/>
          <w:sz w:val="30"/>
          <w:szCs w:val="30"/>
          <w:cs/>
        </w:rPr>
        <w:t>เงินกู้ยืมนี้จ่าย</w:t>
      </w:r>
      <w:r w:rsidR="00F9542C">
        <w:rPr>
          <w:rFonts w:ascii="Angsana New" w:hAnsi="Angsana New" w:hint="cs"/>
          <w:sz w:val="30"/>
          <w:szCs w:val="30"/>
          <w:cs/>
        </w:rPr>
        <w:t>ชำระ</w:t>
      </w:r>
      <w:r w:rsidR="005F7651">
        <w:rPr>
          <w:rFonts w:ascii="Angsana New" w:hAnsi="Angsana New" w:hint="cs"/>
          <w:sz w:val="30"/>
          <w:szCs w:val="30"/>
          <w:cs/>
        </w:rPr>
        <w:t>แล้ว</w:t>
      </w:r>
      <w:r w:rsidR="00F9542C">
        <w:rPr>
          <w:rFonts w:ascii="Angsana New" w:hAnsi="Angsana New" w:hint="cs"/>
          <w:sz w:val="30"/>
          <w:szCs w:val="30"/>
          <w:cs/>
        </w:rPr>
        <w:t>ในเดือนพฤษภาคม</w:t>
      </w:r>
      <w:r w:rsidR="001C70EB" w:rsidRPr="00C52C41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2</w:t>
      </w:r>
      <w:r>
        <w:rPr>
          <w:rFonts w:ascii="Angsana New" w:hAnsi="Angsana New"/>
          <w:sz w:val="30"/>
          <w:szCs w:val="30"/>
        </w:rPr>
        <w:t>560</w:t>
      </w:r>
    </w:p>
    <w:p w14:paraId="6403CD26" w14:textId="77777777" w:rsidR="00545AFE" w:rsidRPr="00545AFE" w:rsidRDefault="00545AFE" w:rsidP="004A5C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0E20C71" w14:textId="5CCC70D5" w:rsidR="00545AFE" w:rsidRDefault="00545AFE" w:rsidP="00AC71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เม</w:t>
      </w:r>
      <w:r>
        <w:rPr>
          <w:rFonts w:ascii="Angsana New" w:hAnsi="Angsana New" w:hint="cs"/>
          <w:sz w:val="30"/>
          <w:szCs w:val="30"/>
          <w:cs/>
        </w:rPr>
        <w:t>ื่</w:t>
      </w:r>
      <w:r w:rsidRPr="00C52C41">
        <w:rPr>
          <w:rFonts w:ascii="Angsana New" w:hAnsi="Angsana New"/>
          <w:sz w:val="30"/>
          <w:szCs w:val="30"/>
          <w:cs/>
        </w:rPr>
        <w:t xml:space="preserve">อวันที่ </w:t>
      </w:r>
      <w:r>
        <w:rPr>
          <w:rFonts w:ascii="Angsana New" w:hAnsi="Angsana New"/>
          <w:sz w:val="30"/>
          <w:szCs w:val="30"/>
        </w:rPr>
        <w:t>18</w:t>
      </w:r>
      <w:r w:rsidRPr="00C52C41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C52C41">
        <w:rPr>
          <w:rFonts w:ascii="Angsana New" w:hAnsi="Angsana New"/>
          <w:sz w:val="30"/>
          <w:szCs w:val="30"/>
          <w:cs/>
        </w:rPr>
        <w:t xml:space="preserve"> </w:t>
      </w:r>
      <w:r w:rsidRPr="00C52C41">
        <w:rPr>
          <w:rFonts w:ascii="Angsana New" w:hAnsi="Angsana New"/>
          <w:sz w:val="30"/>
          <w:szCs w:val="30"/>
        </w:rPr>
        <w:t>255</w:t>
      </w:r>
      <w:r>
        <w:rPr>
          <w:rFonts w:ascii="Angsana New" w:hAnsi="Angsana New"/>
          <w:sz w:val="30"/>
          <w:szCs w:val="30"/>
        </w:rPr>
        <w:t>9</w:t>
      </w:r>
      <w:r w:rsidRPr="00C52C41">
        <w:rPr>
          <w:rFonts w:ascii="Angsana New" w:hAnsi="Angsana New"/>
          <w:sz w:val="30"/>
          <w:szCs w:val="30"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บริษัทได้ทำสัญญาเงินกู้ยืมระยะยาวกับสาขาของธ</w:t>
      </w:r>
      <w:r w:rsidR="00126988">
        <w:rPr>
          <w:rFonts w:ascii="Angsana New" w:hAnsi="Angsana New"/>
          <w:sz w:val="30"/>
          <w:szCs w:val="30"/>
          <w:cs/>
        </w:rPr>
        <w:t xml:space="preserve">นาคารต่างประเทศแห่งหนึ่งจำนวน </w:t>
      </w:r>
      <w:r w:rsidR="00AC6E16">
        <w:rPr>
          <w:rFonts w:ascii="Angsana New" w:hAnsi="Angsana New"/>
          <w:sz w:val="30"/>
          <w:szCs w:val="30"/>
        </w:rPr>
        <w:t xml:space="preserve">   </w:t>
      </w:r>
      <w:r w:rsidR="00126988">
        <w:rPr>
          <w:rFonts w:ascii="Angsana New" w:hAnsi="Angsana New"/>
          <w:sz w:val="30"/>
          <w:szCs w:val="30"/>
          <w:cs/>
        </w:rPr>
        <w:t>1</w:t>
      </w:r>
      <w:r w:rsidR="00126988">
        <w:rPr>
          <w:rFonts w:ascii="Angsana New" w:hAnsi="Angsana New"/>
          <w:sz w:val="30"/>
          <w:szCs w:val="30"/>
        </w:rPr>
        <w:t>5</w:t>
      </w:r>
      <w:r w:rsidRPr="00C52C41">
        <w:rPr>
          <w:rFonts w:ascii="Angsana New" w:hAnsi="Angsana New"/>
          <w:sz w:val="30"/>
          <w:szCs w:val="30"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ล้านเหรียญสหรัฐ</w:t>
      </w:r>
      <w:r>
        <w:rPr>
          <w:rFonts w:ascii="Angsana New" w:hAnsi="Angsana New" w:hint="cs"/>
          <w:sz w:val="30"/>
          <w:szCs w:val="30"/>
          <w:cs/>
        </w:rPr>
        <w:t>อเมริกา</w:t>
      </w:r>
      <w:r w:rsidRPr="00C52C4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ซึ่งมี</w:t>
      </w:r>
      <w:r w:rsidRPr="00C52C41">
        <w:rPr>
          <w:rFonts w:ascii="Angsana New" w:hAnsi="Angsana New"/>
          <w:sz w:val="30"/>
          <w:szCs w:val="30"/>
          <w:cs/>
        </w:rPr>
        <w:t>อัตรา</w:t>
      </w:r>
      <w:r>
        <w:rPr>
          <w:rFonts w:ascii="Angsana New" w:hAnsi="Angsana New" w:hint="cs"/>
          <w:sz w:val="30"/>
          <w:szCs w:val="30"/>
          <w:cs/>
        </w:rPr>
        <w:t xml:space="preserve">ดอกเบี้ย </w:t>
      </w:r>
      <w:r>
        <w:rPr>
          <w:rFonts w:ascii="Angsana New" w:hAnsi="Angsana New"/>
          <w:sz w:val="30"/>
          <w:szCs w:val="30"/>
        </w:rPr>
        <w:t xml:space="preserve">LIBOR </w:t>
      </w:r>
      <w:r>
        <w:rPr>
          <w:rFonts w:ascii="Angsana New" w:hAnsi="Angsana New" w:hint="cs"/>
          <w:sz w:val="30"/>
          <w:szCs w:val="30"/>
          <w:cs/>
        </w:rPr>
        <w:t>บวก</w:t>
      </w:r>
      <w:r w:rsidRPr="00C52C41">
        <w:rPr>
          <w:rFonts w:ascii="Angsana New" w:hAnsi="Angsana New"/>
          <w:sz w:val="30"/>
          <w:szCs w:val="30"/>
          <w:cs/>
        </w:rPr>
        <w:t>ร้อยละ 0</w:t>
      </w:r>
      <w:r w:rsidRPr="00C52C41">
        <w:rPr>
          <w:rFonts w:ascii="Angsana New" w:hAnsi="Angsana New"/>
          <w:sz w:val="30"/>
          <w:szCs w:val="30"/>
        </w:rPr>
        <w:t>.</w:t>
      </w:r>
      <w:r w:rsidR="00F223BE">
        <w:rPr>
          <w:rFonts w:ascii="Angsana New" w:hAnsi="Angsana New"/>
          <w:sz w:val="30"/>
          <w:szCs w:val="30"/>
        </w:rPr>
        <w:t>30</w:t>
      </w:r>
      <w:r w:rsidRPr="00C52C41">
        <w:rPr>
          <w:rFonts w:ascii="Angsana New" w:hAnsi="Angsana New"/>
          <w:sz w:val="30"/>
          <w:szCs w:val="30"/>
        </w:rPr>
        <w:t xml:space="preserve"> </w:t>
      </w:r>
      <w:r w:rsidR="009B475B">
        <w:rPr>
          <w:rFonts w:ascii="Angsana New" w:hAnsi="Angsana New"/>
          <w:sz w:val="30"/>
          <w:szCs w:val="30"/>
          <w:cs/>
        </w:rPr>
        <w:t>ต่อปี เงินกู้ยืมนี้</w:t>
      </w:r>
      <w:r w:rsidRPr="00C52C41">
        <w:rPr>
          <w:rFonts w:ascii="Angsana New" w:hAnsi="Angsana New"/>
          <w:sz w:val="30"/>
          <w:szCs w:val="30"/>
          <w:cs/>
        </w:rPr>
        <w:t>มีกำหนดชำระ</w:t>
      </w:r>
      <w:r w:rsidR="009B475B">
        <w:rPr>
          <w:rFonts w:ascii="Angsana New" w:hAnsi="Angsana New" w:hint="cs"/>
          <w:sz w:val="30"/>
          <w:szCs w:val="30"/>
          <w:cs/>
        </w:rPr>
        <w:t>คืน</w:t>
      </w:r>
      <w:r w:rsidRPr="00C52C41">
        <w:rPr>
          <w:rFonts w:ascii="Angsana New" w:hAnsi="Angsana New"/>
          <w:sz w:val="30"/>
          <w:szCs w:val="30"/>
          <w:cs/>
        </w:rPr>
        <w:t xml:space="preserve">ในเดือน </w:t>
      </w:r>
      <w:r w:rsidR="00F223BE">
        <w:rPr>
          <w:rFonts w:ascii="Angsana New" w:hAnsi="Angsana New" w:hint="cs"/>
          <w:sz w:val="30"/>
          <w:szCs w:val="30"/>
          <w:cs/>
        </w:rPr>
        <w:t>มีนาคม</w:t>
      </w:r>
      <w:r w:rsidRPr="00C52C41">
        <w:rPr>
          <w:rFonts w:ascii="Angsana New" w:hAnsi="Angsana New"/>
          <w:sz w:val="30"/>
          <w:szCs w:val="30"/>
          <w:cs/>
        </w:rPr>
        <w:t xml:space="preserve"> </w:t>
      </w:r>
      <w:r w:rsidRPr="00C52C41">
        <w:rPr>
          <w:rFonts w:ascii="Angsana New" w:hAnsi="Angsana New"/>
          <w:sz w:val="30"/>
          <w:szCs w:val="30"/>
        </w:rPr>
        <w:t>25</w:t>
      </w:r>
      <w:r w:rsidR="00F223BE">
        <w:rPr>
          <w:rFonts w:ascii="Angsana New" w:hAnsi="Angsana New"/>
          <w:sz w:val="30"/>
          <w:szCs w:val="30"/>
          <w:cs/>
        </w:rPr>
        <w:t>6</w:t>
      </w:r>
      <w:r w:rsidR="00F223BE">
        <w:rPr>
          <w:rFonts w:ascii="Angsana New" w:hAnsi="Angsana New"/>
          <w:sz w:val="30"/>
          <w:szCs w:val="30"/>
        </w:rPr>
        <w:t>4</w:t>
      </w:r>
      <w:r w:rsidR="00AC714C">
        <w:rPr>
          <w:rFonts w:ascii="Angsana New" w:hAnsi="Angsana New" w:hint="cs"/>
          <w:sz w:val="30"/>
          <w:szCs w:val="30"/>
          <w:cs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ในวันเดียวกันบริษัทได้</w:t>
      </w:r>
      <w:r>
        <w:rPr>
          <w:rFonts w:ascii="Angsana New" w:hAnsi="Angsana New" w:hint="cs"/>
          <w:sz w:val="30"/>
          <w:szCs w:val="30"/>
          <w:cs/>
        </w:rPr>
        <w:t>ทำ</w:t>
      </w:r>
      <w:r w:rsidRPr="00C52C41">
        <w:rPr>
          <w:rFonts w:ascii="Angsana New" w:hAnsi="Angsana New"/>
          <w:sz w:val="30"/>
          <w:szCs w:val="30"/>
          <w:cs/>
        </w:rPr>
        <w:t>สัญญาแลกเปลี่ยนเงิน</w:t>
      </w:r>
      <w:r>
        <w:rPr>
          <w:rFonts w:ascii="Angsana New" w:hAnsi="Angsana New" w:hint="cs"/>
          <w:sz w:val="30"/>
          <w:szCs w:val="30"/>
          <w:cs/>
        </w:rPr>
        <w:t>ต้นของ</w:t>
      </w:r>
      <w:r w:rsidRPr="00C52C41">
        <w:rPr>
          <w:rFonts w:ascii="Angsana New" w:hAnsi="Angsana New"/>
          <w:sz w:val="30"/>
          <w:szCs w:val="30"/>
          <w:cs/>
        </w:rPr>
        <w:t>เงินกู้ยืมระยะยาว</w:t>
      </w:r>
      <w:r w:rsidR="00563310">
        <w:rPr>
          <w:rFonts w:ascii="Angsana New" w:hAnsi="Angsana New" w:hint="cs"/>
          <w:sz w:val="30"/>
          <w:szCs w:val="30"/>
          <w:cs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เป็น</w:t>
      </w:r>
      <w:r>
        <w:rPr>
          <w:rFonts w:ascii="Angsana New" w:hAnsi="Angsana New" w:hint="cs"/>
          <w:sz w:val="30"/>
          <w:szCs w:val="30"/>
          <w:cs/>
        </w:rPr>
        <w:t>จำนวน</w:t>
      </w:r>
      <w:r w:rsidR="00F223BE">
        <w:rPr>
          <w:rFonts w:ascii="Angsana New" w:hAnsi="Angsana New"/>
          <w:sz w:val="30"/>
          <w:szCs w:val="30"/>
          <w:cs/>
        </w:rPr>
        <w:t xml:space="preserve"> 5</w:t>
      </w:r>
      <w:r w:rsidR="00F223BE">
        <w:rPr>
          <w:rFonts w:ascii="Angsana New" w:hAnsi="Angsana New"/>
          <w:sz w:val="30"/>
          <w:szCs w:val="30"/>
        </w:rPr>
        <w:t>34</w:t>
      </w:r>
      <w:r w:rsidRPr="00C52C41">
        <w:rPr>
          <w:rFonts w:ascii="Angsana New" w:hAnsi="Angsana New"/>
          <w:sz w:val="30"/>
          <w:szCs w:val="30"/>
          <w:cs/>
        </w:rPr>
        <w:t xml:space="preserve"> ล้านบาท และ</w:t>
      </w:r>
      <w:r w:rsidR="00563310">
        <w:rPr>
          <w:rFonts w:ascii="Angsana New" w:hAnsi="Angsana New" w:hint="cs"/>
          <w:sz w:val="30"/>
          <w:szCs w:val="30"/>
          <w:cs/>
        </w:rPr>
        <w:t>สัญญา</w:t>
      </w:r>
      <w:r>
        <w:rPr>
          <w:rFonts w:ascii="Angsana New" w:hAnsi="Angsana New" w:hint="cs"/>
          <w:sz w:val="30"/>
          <w:szCs w:val="30"/>
          <w:cs/>
        </w:rPr>
        <w:t>แลกเปลี่ยน</w:t>
      </w:r>
      <w:r>
        <w:rPr>
          <w:rFonts w:ascii="Angsana New" w:hAnsi="Angsana New"/>
          <w:sz w:val="30"/>
          <w:szCs w:val="30"/>
          <w:cs/>
        </w:rPr>
        <w:t>อัตราดอกเบี้ย</w:t>
      </w:r>
      <w:r>
        <w:rPr>
          <w:rFonts w:ascii="Angsana New" w:hAnsi="Angsana New" w:hint="cs"/>
          <w:sz w:val="30"/>
          <w:szCs w:val="30"/>
          <w:cs/>
        </w:rPr>
        <w:t>เป็น</w:t>
      </w:r>
      <w:r w:rsidR="00F223BE">
        <w:rPr>
          <w:rFonts w:ascii="Angsana New" w:hAnsi="Angsana New"/>
          <w:sz w:val="30"/>
          <w:szCs w:val="30"/>
          <w:cs/>
        </w:rPr>
        <w:t>ร้อยละ 2.</w:t>
      </w:r>
      <w:r w:rsidR="00F223BE">
        <w:rPr>
          <w:rFonts w:ascii="Angsana New" w:hAnsi="Angsana New"/>
          <w:sz w:val="30"/>
          <w:szCs w:val="30"/>
        </w:rPr>
        <w:t>09</w:t>
      </w:r>
      <w:r w:rsidRPr="00C52C41">
        <w:rPr>
          <w:rFonts w:ascii="Angsana New" w:hAnsi="Angsana New"/>
          <w:sz w:val="30"/>
          <w:szCs w:val="30"/>
          <w:cs/>
        </w:rPr>
        <w:t xml:space="preserve"> ต่อปี</w:t>
      </w:r>
      <w:r>
        <w:rPr>
          <w:rFonts w:ascii="Angsana New" w:hAnsi="Angsana New" w:hint="cs"/>
          <w:sz w:val="30"/>
          <w:szCs w:val="30"/>
          <w:cs/>
        </w:rPr>
        <w:t>สำหรับสกุลเงินบาท</w:t>
      </w:r>
      <w:r w:rsidRPr="00C52C41">
        <w:rPr>
          <w:rFonts w:ascii="Angsana New" w:hAnsi="Angsana New"/>
          <w:sz w:val="30"/>
          <w:szCs w:val="30"/>
          <w:cs/>
        </w:rPr>
        <w:t xml:space="preserve"> </w:t>
      </w:r>
    </w:p>
    <w:p w14:paraId="7B03F229" w14:textId="77777777" w:rsidR="00D90475" w:rsidRDefault="00D90475" w:rsidP="00545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4B15A06" w14:textId="77777777" w:rsidR="00563310" w:rsidRDefault="00563310" w:rsidP="00AC71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16E080E" w14:textId="7E32A6B9" w:rsidR="00D90475" w:rsidRPr="00C52C41" w:rsidRDefault="00D90475" w:rsidP="00AC71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lastRenderedPageBreak/>
        <w:t>เม</w:t>
      </w:r>
      <w:r>
        <w:rPr>
          <w:rFonts w:ascii="Angsana New" w:hAnsi="Angsana New" w:hint="cs"/>
          <w:sz w:val="30"/>
          <w:szCs w:val="30"/>
          <w:cs/>
        </w:rPr>
        <w:t>ื่</w:t>
      </w:r>
      <w:r w:rsidRPr="00C52C41">
        <w:rPr>
          <w:rFonts w:ascii="Angsana New" w:hAnsi="Angsana New"/>
          <w:sz w:val="30"/>
          <w:szCs w:val="30"/>
          <w:cs/>
        </w:rPr>
        <w:t xml:space="preserve">อวันที่ </w:t>
      </w:r>
      <w:r w:rsidR="00D73F08">
        <w:rPr>
          <w:rFonts w:ascii="Angsana New" w:hAnsi="Angsana New"/>
          <w:sz w:val="30"/>
          <w:szCs w:val="30"/>
        </w:rPr>
        <w:t>24</w:t>
      </w:r>
      <w:r w:rsidRPr="00C52C41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C52C41">
        <w:rPr>
          <w:rFonts w:ascii="Angsana New" w:hAnsi="Angsana New"/>
          <w:sz w:val="30"/>
          <w:szCs w:val="30"/>
          <w:cs/>
        </w:rPr>
        <w:t xml:space="preserve"> </w:t>
      </w:r>
      <w:r w:rsidRPr="00C52C41">
        <w:rPr>
          <w:rFonts w:ascii="Angsana New" w:hAnsi="Angsana New"/>
          <w:sz w:val="30"/>
          <w:szCs w:val="30"/>
        </w:rPr>
        <w:t>255</w:t>
      </w:r>
      <w:r>
        <w:rPr>
          <w:rFonts w:ascii="Angsana New" w:hAnsi="Angsana New"/>
          <w:sz w:val="30"/>
          <w:szCs w:val="30"/>
        </w:rPr>
        <w:t>9</w:t>
      </w:r>
      <w:r w:rsidRPr="00C52C41">
        <w:rPr>
          <w:rFonts w:ascii="Angsana New" w:hAnsi="Angsana New"/>
          <w:sz w:val="30"/>
          <w:szCs w:val="30"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 xml:space="preserve">บริษัทได้ทำสัญญาเงินกู้ยืมระยะยาวกับสาขาของธนาคารต่างประเทศแห่งหนึ่งจำนวน </w:t>
      </w:r>
      <w:r w:rsidR="00AC6E16">
        <w:rPr>
          <w:rFonts w:ascii="Angsana New" w:hAnsi="Angsana New"/>
          <w:sz w:val="30"/>
          <w:szCs w:val="30"/>
        </w:rPr>
        <w:t xml:space="preserve">   </w:t>
      </w:r>
      <w:r w:rsidRPr="00C52C41">
        <w:rPr>
          <w:rFonts w:ascii="Angsana New" w:hAnsi="Angsana New"/>
          <w:sz w:val="30"/>
          <w:szCs w:val="30"/>
          <w:cs/>
        </w:rPr>
        <w:t>15</w:t>
      </w:r>
      <w:r w:rsidRPr="00C52C41">
        <w:rPr>
          <w:rFonts w:ascii="Angsana New" w:hAnsi="Angsana New"/>
          <w:sz w:val="30"/>
          <w:szCs w:val="30"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ล้านเหรียญสหรัฐ</w:t>
      </w:r>
      <w:r>
        <w:rPr>
          <w:rFonts w:ascii="Angsana New" w:hAnsi="Angsana New" w:hint="cs"/>
          <w:sz w:val="30"/>
          <w:szCs w:val="30"/>
          <w:cs/>
        </w:rPr>
        <w:t>อเมริกา</w:t>
      </w:r>
      <w:r w:rsidRPr="00C52C4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ซึ่งมี</w:t>
      </w:r>
      <w:r w:rsidRPr="00C52C41">
        <w:rPr>
          <w:rFonts w:ascii="Angsana New" w:hAnsi="Angsana New"/>
          <w:sz w:val="30"/>
          <w:szCs w:val="30"/>
          <w:cs/>
        </w:rPr>
        <w:t>อัตรา</w:t>
      </w:r>
      <w:r>
        <w:rPr>
          <w:rFonts w:ascii="Angsana New" w:hAnsi="Angsana New" w:hint="cs"/>
          <w:sz w:val="30"/>
          <w:szCs w:val="30"/>
          <w:cs/>
        </w:rPr>
        <w:t xml:space="preserve">ดอกเบี้ย </w:t>
      </w:r>
      <w:r>
        <w:rPr>
          <w:rFonts w:ascii="Angsana New" w:hAnsi="Angsana New"/>
          <w:sz w:val="30"/>
          <w:szCs w:val="30"/>
        </w:rPr>
        <w:t xml:space="preserve">LIBOR </w:t>
      </w:r>
      <w:r>
        <w:rPr>
          <w:rFonts w:ascii="Angsana New" w:hAnsi="Angsana New" w:hint="cs"/>
          <w:sz w:val="30"/>
          <w:szCs w:val="30"/>
          <w:cs/>
        </w:rPr>
        <w:t>บวก</w:t>
      </w:r>
      <w:r w:rsidRPr="00C52C41">
        <w:rPr>
          <w:rFonts w:ascii="Angsana New" w:hAnsi="Angsana New"/>
          <w:sz w:val="30"/>
          <w:szCs w:val="30"/>
          <w:cs/>
        </w:rPr>
        <w:t>ร้อยละ 0</w:t>
      </w:r>
      <w:r w:rsidRPr="00C52C41">
        <w:rPr>
          <w:rFonts w:ascii="Angsana New" w:hAnsi="Angsana New"/>
          <w:sz w:val="30"/>
          <w:szCs w:val="30"/>
        </w:rPr>
        <w:t>.</w:t>
      </w:r>
      <w:r>
        <w:rPr>
          <w:rFonts w:ascii="Angsana New" w:hAnsi="Angsana New"/>
          <w:sz w:val="30"/>
          <w:szCs w:val="30"/>
        </w:rPr>
        <w:t>30</w:t>
      </w:r>
      <w:r w:rsidRPr="00C52C41">
        <w:rPr>
          <w:rFonts w:ascii="Angsana New" w:hAnsi="Angsana New"/>
          <w:sz w:val="30"/>
          <w:szCs w:val="30"/>
        </w:rPr>
        <w:t xml:space="preserve"> </w:t>
      </w:r>
      <w:r w:rsidR="009B475B">
        <w:rPr>
          <w:rFonts w:ascii="Angsana New" w:hAnsi="Angsana New"/>
          <w:sz w:val="30"/>
          <w:szCs w:val="30"/>
          <w:cs/>
        </w:rPr>
        <w:t>ต่อปี เงินกู้ยืมนี้</w:t>
      </w:r>
      <w:r w:rsidRPr="00C52C41">
        <w:rPr>
          <w:rFonts w:ascii="Angsana New" w:hAnsi="Angsana New"/>
          <w:sz w:val="30"/>
          <w:szCs w:val="30"/>
          <w:cs/>
        </w:rPr>
        <w:t>มีกำหนดชำระ</w:t>
      </w:r>
      <w:r w:rsidR="009B475B">
        <w:rPr>
          <w:rFonts w:ascii="Angsana New" w:hAnsi="Angsana New" w:hint="cs"/>
          <w:sz w:val="30"/>
          <w:szCs w:val="30"/>
          <w:cs/>
        </w:rPr>
        <w:t>คืน</w:t>
      </w:r>
      <w:r w:rsidRPr="00C52C41">
        <w:rPr>
          <w:rFonts w:ascii="Angsana New" w:hAnsi="Angsana New"/>
          <w:sz w:val="30"/>
          <w:szCs w:val="30"/>
          <w:cs/>
        </w:rPr>
        <w:t xml:space="preserve">ในเดือน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C52C41">
        <w:rPr>
          <w:rFonts w:ascii="Angsana New" w:hAnsi="Angsana New"/>
          <w:sz w:val="30"/>
          <w:szCs w:val="30"/>
          <w:cs/>
        </w:rPr>
        <w:t xml:space="preserve"> </w:t>
      </w:r>
      <w:r w:rsidRPr="00C52C41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  <w:cs/>
        </w:rPr>
        <w:t>6</w:t>
      </w:r>
      <w:r>
        <w:rPr>
          <w:rFonts w:ascii="Angsana New" w:hAnsi="Angsana New"/>
          <w:sz w:val="30"/>
          <w:szCs w:val="30"/>
        </w:rPr>
        <w:t>4</w:t>
      </w:r>
      <w:r w:rsidR="00AC714C">
        <w:rPr>
          <w:rFonts w:ascii="Angsana New" w:hAnsi="Angsana New" w:hint="cs"/>
          <w:sz w:val="30"/>
          <w:szCs w:val="30"/>
          <w:cs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ในวันเดียวกันบริษัทได้</w:t>
      </w:r>
      <w:r>
        <w:rPr>
          <w:rFonts w:ascii="Angsana New" w:hAnsi="Angsana New" w:hint="cs"/>
          <w:sz w:val="30"/>
          <w:szCs w:val="30"/>
          <w:cs/>
        </w:rPr>
        <w:t>ทำ</w:t>
      </w:r>
      <w:r w:rsidRPr="00C52C41">
        <w:rPr>
          <w:rFonts w:ascii="Angsana New" w:hAnsi="Angsana New"/>
          <w:sz w:val="30"/>
          <w:szCs w:val="30"/>
          <w:cs/>
        </w:rPr>
        <w:t>สัญญาแลกเปลี่ยนเงิน</w:t>
      </w:r>
      <w:r>
        <w:rPr>
          <w:rFonts w:ascii="Angsana New" w:hAnsi="Angsana New" w:hint="cs"/>
          <w:sz w:val="30"/>
          <w:szCs w:val="30"/>
          <w:cs/>
        </w:rPr>
        <w:t>ต้นของ</w:t>
      </w:r>
      <w:r w:rsidRPr="00C52C41">
        <w:rPr>
          <w:rFonts w:ascii="Angsana New" w:hAnsi="Angsana New"/>
          <w:sz w:val="30"/>
          <w:szCs w:val="30"/>
          <w:cs/>
        </w:rPr>
        <w:t>เงินกู้ยืมระยะ</w:t>
      </w:r>
      <w:r w:rsidR="009B475B">
        <w:rPr>
          <w:rFonts w:ascii="Angsana New" w:hAnsi="Angsana New" w:hint="cs"/>
          <w:sz w:val="30"/>
          <w:szCs w:val="30"/>
          <w:cs/>
        </w:rPr>
        <w:t>ยาว</w:t>
      </w:r>
      <w:r w:rsidRPr="00C52C41">
        <w:rPr>
          <w:rFonts w:ascii="Angsana New" w:hAnsi="Angsana New"/>
          <w:sz w:val="30"/>
          <w:szCs w:val="30"/>
          <w:cs/>
        </w:rPr>
        <w:t xml:space="preserve"> เป็น</w:t>
      </w:r>
      <w:r>
        <w:rPr>
          <w:rFonts w:ascii="Angsana New" w:hAnsi="Angsana New" w:hint="cs"/>
          <w:sz w:val="30"/>
          <w:szCs w:val="30"/>
          <w:cs/>
        </w:rPr>
        <w:t>จำนวน</w:t>
      </w:r>
      <w:r>
        <w:rPr>
          <w:rFonts w:ascii="Angsana New" w:hAnsi="Angsana New"/>
          <w:sz w:val="30"/>
          <w:szCs w:val="30"/>
          <w:cs/>
        </w:rPr>
        <w:t xml:space="preserve"> 5</w:t>
      </w:r>
      <w:r w:rsidR="00D73F08">
        <w:rPr>
          <w:rFonts w:ascii="Angsana New" w:hAnsi="Angsana New"/>
          <w:sz w:val="30"/>
          <w:szCs w:val="30"/>
        </w:rPr>
        <w:t>22.60</w:t>
      </w:r>
      <w:r w:rsidRPr="00C52C41">
        <w:rPr>
          <w:rFonts w:ascii="Angsana New" w:hAnsi="Angsana New"/>
          <w:sz w:val="30"/>
          <w:szCs w:val="30"/>
          <w:cs/>
        </w:rPr>
        <w:t xml:space="preserve"> ล้านบาท และ</w:t>
      </w:r>
      <w:r w:rsidR="00563310">
        <w:rPr>
          <w:rFonts w:ascii="Angsana New" w:hAnsi="Angsana New" w:hint="cs"/>
          <w:sz w:val="30"/>
          <w:szCs w:val="30"/>
          <w:cs/>
        </w:rPr>
        <w:t>สัญญา</w:t>
      </w:r>
      <w:r>
        <w:rPr>
          <w:rFonts w:ascii="Angsana New" w:hAnsi="Angsana New" w:hint="cs"/>
          <w:sz w:val="30"/>
          <w:szCs w:val="30"/>
          <w:cs/>
        </w:rPr>
        <w:t>แลกเปลี่ยน</w:t>
      </w:r>
      <w:r>
        <w:rPr>
          <w:rFonts w:ascii="Angsana New" w:hAnsi="Angsana New"/>
          <w:sz w:val="30"/>
          <w:szCs w:val="30"/>
          <w:cs/>
        </w:rPr>
        <w:t>อัตราดอกเบี้ย</w:t>
      </w:r>
      <w:r>
        <w:rPr>
          <w:rFonts w:ascii="Angsana New" w:hAnsi="Angsana New" w:hint="cs"/>
          <w:sz w:val="30"/>
          <w:szCs w:val="30"/>
          <w:cs/>
        </w:rPr>
        <w:t>เป็น</w:t>
      </w:r>
      <w:r w:rsidR="00D73F08">
        <w:rPr>
          <w:rFonts w:ascii="Angsana New" w:hAnsi="Angsana New"/>
          <w:sz w:val="30"/>
          <w:szCs w:val="30"/>
          <w:cs/>
        </w:rPr>
        <w:t xml:space="preserve">ร้อยละ </w:t>
      </w:r>
      <w:r w:rsidR="00D73F08">
        <w:rPr>
          <w:rFonts w:ascii="Angsana New" w:hAnsi="Angsana New"/>
          <w:sz w:val="30"/>
          <w:szCs w:val="30"/>
        </w:rPr>
        <w:t>1.83</w:t>
      </w:r>
      <w:r w:rsidRPr="00C52C41">
        <w:rPr>
          <w:rFonts w:ascii="Angsana New" w:hAnsi="Angsana New"/>
          <w:sz w:val="30"/>
          <w:szCs w:val="30"/>
          <w:cs/>
        </w:rPr>
        <w:t xml:space="preserve"> ต่อปี</w:t>
      </w:r>
      <w:r>
        <w:rPr>
          <w:rFonts w:ascii="Angsana New" w:hAnsi="Angsana New" w:hint="cs"/>
          <w:sz w:val="30"/>
          <w:szCs w:val="30"/>
          <w:cs/>
        </w:rPr>
        <w:t>สำหรับสกุลเงินบาท</w:t>
      </w:r>
      <w:r w:rsidRPr="00C52C41">
        <w:rPr>
          <w:rFonts w:ascii="Angsana New" w:hAnsi="Angsana New"/>
          <w:sz w:val="30"/>
          <w:szCs w:val="30"/>
          <w:cs/>
        </w:rPr>
        <w:t xml:space="preserve"> </w:t>
      </w:r>
    </w:p>
    <w:p w14:paraId="040DC3C2" w14:textId="77777777" w:rsidR="00563310" w:rsidRPr="00563310" w:rsidRDefault="00563310" w:rsidP="00563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5AED86BC" w14:textId="315E20DF" w:rsidR="008226DE" w:rsidRDefault="008226DE" w:rsidP="008226DE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ภายใต้เงื่อนไขของสัญญา</w:t>
      </w:r>
      <w:r w:rsidR="00563310">
        <w:rPr>
          <w:rFonts w:ascii="Angsana New" w:hAnsi="Angsana New" w:hint="cs"/>
          <w:sz w:val="30"/>
          <w:szCs w:val="30"/>
          <w:cs/>
        </w:rPr>
        <w:t>เงินกู้ยืมระยะยาว</w:t>
      </w:r>
      <w:r w:rsidR="00563310">
        <w:rPr>
          <w:rFonts w:ascii="Angsana New" w:hAnsi="Angsana New"/>
          <w:sz w:val="30"/>
          <w:szCs w:val="30"/>
          <w:cs/>
        </w:rPr>
        <w:t>ดังกล่าว</w:t>
      </w:r>
      <w:r>
        <w:rPr>
          <w:rFonts w:ascii="Angsana New" w:hAnsi="Angsana New"/>
          <w:sz w:val="30"/>
          <w:szCs w:val="30"/>
          <w:cs/>
        </w:rPr>
        <w:t xml:space="preserve"> บริษัทต้องปฏิบัติตาม</w:t>
      </w:r>
      <w:r w:rsidR="00043D66">
        <w:rPr>
          <w:rFonts w:ascii="Angsana New" w:hAnsi="Angsana New" w:hint="cs"/>
          <w:sz w:val="30"/>
          <w:szCs w:val="30"/>
          <w:cs/>
        </w:rPr>
        <w:t>เงื่อนไข</w:t>
      </w:r>
      <w:r w:rsidR="00563310">
        <w:rPr>
          <w:rFonts w:ascii="Angsana New" w:hAnsi="Angsana New" w:hint="cs"/>
          <w:sz w:val="30"/>
          <w:szCs w:val="30"/>
          <w:cs/>
        </w:rPr>
        <w:t xml:space="preserve">บางประการตามที่ระบุในสัญญา </w:t>
      </w:r>
      <w:r>
        <w:rPr>
          <w:rFonts w:ascii="Angsana New" w:hAnsi="Angsana New"/>
          <w:sz w:val="30"/>
          <w:szCs w:val="30"/>
          <w:cs/>
        </w:rPr>
        <w:t>เช่น การผิดนัดชำระหนี้ การให้ข้อมูลทางการเงินแก่ผู้ให้กู้ และอื่นๆ เป็นต้น</w:t>
      </w:r>
    </w:p>
    <w:p w14:paraId="6556B914" w14:textId="77777777" w:rsidR="008226DE" w:rsidRPr="00CF7C61" w:rsidRDefault="008226DE" w:rsidP="00634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  <w:cs/>
        </w:rPr>
      </w:pPr>
    </w:p>
    <w:p w14:paraId="4B072BDA" w14:textId="0AFA95A8" w:rsidR="00430A0E" w:rsidRDefault="007903D3" w:rsidP="00664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 w:rsidRPr="00664947">
        <w:rPr>
          <w:rFonts w:ascii="Angsana New" w:hAnsi="Angsana New"/>
          <w:spacing w:val="-2"/>
          <w:sz w:val="30"/>
          <w:szCs w:val="30"/>
          <w:cs/>
        </w:rPr>
        <w:t>ณ วันที่ 3</w:t>
      </w:r>
      <w:r w:rsidR="00BC7A95">
        <w:rPr>
          <w:rFonts w:ascii="Angsana New" w:hAnsi="Angsana New"/>
          <w:spacing w:val="-2"/>
          <w:sz w:val="30"/>
          <w:szCs w:val="30"/>
        </w:rPr>
        <w:t>0</w:t>
      </w:r>
      <w:r w:rsidRPr="0066494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C7A95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="00CF7C61" w:rsidRPr="00664947">
        <w:rPr>
          <w:rFonts w:ascii="Angsana New" w:hAnsi="Angsana New" w:hint="cs"/>
          <w:spacing w:val="-2"/>
          <w:sz w:val="30"/>
          <w:szCs w:val="30"/>
          <w:cs/>
        </w:rPr>
        <w:t xml:space="preserve"> 25</w:t>
      </w:r>
      <w:r w:rsidR="005A5A90">
        <w:rPr>
          <w:rFonts w:ascii="Angsana New" w:hAnsi="Angsana New" w:hint="cs"/>
          <w:spacing w:val="-2"/>
          <w:sz w:val="30"/>
          <w:szCs w:val="30"/>
          <w:cs/>
        </w:rPr>
        <w:t xml:space="preserve">60 </w:t>
      </w:r>
      <w:r w:rsidRPr="00664947">
        <w:rPr>
          <w:rFonts w:ascii="Angsana New" w:hAnsi="Angsana New"/>
          <w:spacing w:val="-2"/>
          <w:sz w:val="30"/>
          <w:szCs w:val="30"/>
          <w:cs/>
        </w:rPr>
        <w:t>บริษัทมีวงเงินสินเชื่อซึ่งยังมิได้เบิกใช้เป็นจำนวนเงินรวม</w:t>
      </w:r>
      <w:r w:rsidR="00BC7A95">
        <w:rPr>
          <w:rFonts w:ascii="Angsana New" w:hAnsi="Angsana New"/>
          <w:spacing w:val="-2"/>
          <w:sz w:val="30"/>
          <w:szCs w:val="30"/>
        </w:rPr>
        <w:t xml:space="preserve"> 78</w:t>
      </w:r>
      <w:r w:rsidR="00D73F08" w:rsidRPr="00664947">
        <w:rPr>
          <w:rFonts w:ascii="Angsana New" w:hAnsi="Angsana New"/>
          <w:spacing w:val="-2"/>
          <w:sz w:val="30"/>
          <w:szCs w:val="30"/>
        </w:rPr>
        <w:t xml:space="preserve"> </w:t>
      </w:r>
      <w:r w:rsidRPr="00664947">
        <w:rPr>
          <w:rFonts w:ascii="Angsana New" w:hAnsi="Angsana New"/>
          <w:spacing w:val="-2"/>
          <w:sz w:val="30"/>
          <w:szCs w:val="30"/>
          <w:cs/>
        </w:rPr>
        <w:t>ล้</w:t>
      </w:r>
      <w:r w:rsidR="001C70EB" w:rsidRPr="00664947">
        <w:rPr>
          <w:rFonts w:ascii="Angsana New" w:hAnsi="Angsana New"/>
          <w:spacing w:val="-2"/>
          <w:sz w:val="30"/>
          <w:szCs w:val="30"/>
          <w:cs/>
        </w:rPr>
        <w:t>านเหรียญสหรัฐ</w:t>
      </w:r>
      <w:r w:rsidR="0080537F">
        <w:rPr>
          <w:rFonts w:ascii="Angsana New" w:hAnsi="Angsana New" w:hint="cs"/>
          <w:spacing w:val="-2"/>
          <w:sz w:val="30"/>
          <w:szCs w:val="30"/>
          <w:cs/>
        </w:rPr>
        <w:t>อเมริกา</w:t>
      </w:r>
      <w:r w:rsidR="001C70EB" w:rsidRPr="0066494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64947">
        <w:rPr>
          <w:rFonts w:ascii="Angsana New" w:hAnsi="Angsana New"/>
          <w:spacing w:val="-2"/>
          <w:sz w:val="30"/>
          <w:szCs w:val="30"/>
        </w:rPr>
        <w:br/>
      </w:r>
      <w:r w:rsidR="001C70EB" w:rsidRPr="00664947">
        <w:rPr>
          <w:rFonts w:ascii="Angsana New" w:hAnsi="Angsana New"/>
          <w:spacing w:val="-2"/>
          <w:sz w:val="30"/>
          <w:szCs w:val="30"/>
          <w:cs/>
        </w:rPr>
        <w:t xml:space="preserve">และ </w:t>
      </w:r>
      <w:r w:rsidR="00BC7A95">
        <w:rPr>
          <w:rFonts w:ascii="Angsana New" w:hAnsi="Angsana New"/>
          <w:spacing w:val="-2"/>
          <w:sz w:val="30"/>
          <w:szCs w:val="30"/>
        </w:rPr>
        <w:t>4</w:t>
      </w:r>
      <w:r w:rsidR="00946000" w:rsidRPr="00BB7B9B">
        <w:rPr>
          <w:rFonts w:ascii="Angsana New" w:hAnsi="Angsana New"/>
          <w:spacing w:val="-2"/>
          <w:sz w:val="30"/>
          <w:szCs w:val="30"/>
        </w:rPr>
        <w:t>,</w:t>
      </w:r>
      <w:r w:rsidR="00BC7A95">
        <w:rPr>
          <w:rFonts w:ascii="Angsana New" w:hAnsi="Angsana New"/>
          <w:spacing w:val="-2"/>
          <w:sz w:val="30"/>
          <w:szCs w:val="30"/>
        </w:rPr>
        <w:t>921</w:t>
      </w:r>
      <w:r w:rsidR="00D73F08" w:rsidRPr="00664947">
        <w:rPr>
          <w:rFonts w:ascii="Angsana New" w:hAnsi="Angsana New"/>
          <w:spacing w:val="-2"/>
          <w:sz w:val="30"/>
          <w:szCs w:val="30"/>
        </w:rPr>
        <w:t xml:space="preserve"> </w:t>
      </w:r>
      <w:r w:rsidR="001C70EB" w:rsidRPr="00664947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Pr="0066494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664947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="00BC7A95">
        <w:rPr>
          <w:rFonts w:ascii="Angsana New" w:hAnsi="Angsana New"/>
          <w:i/>
          <w:iCs/>
          <w:spacing w:val="-2"/>
          <w:sz w:val="30"/>
          <w:szCs w:val="30"/>
        </w:rPr>
        <w:t>31</w:t>
      </w:r>
      <w:r w:rsidR="00BC7A95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มีนาคม 25</w:t>
      </w:r>
      <w:r w:rsidR="00BC7A95">
        <w:rPr>
          <w:rFonts w:ascii="Angsana New" w:hAnsi="Angsana New"/>
          <w:i/>
          <w:iCs/>
          <w:spacing w:val="-2"/>
          <w:sz w:val="30"/>
          <w:szCs w:val="30"/>
        </w:rPr>
        <w:t>60</w:t>
      </w:r>
      <w:r w:rsidRPr="00664947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="005A5A90">
        <w:rPr>
          <w:rFonts w:ascii="Angsana New" w:hAnsi="Angsana New" w:hint="cs"/>
          <w:i/>
          <w:iCs/>
          <w:spacing w:val="-2"/>
          <w:sz w:val="30"/>
          <w:szCs w:val="30"/>
          <w:cs/>
        </w:rPr>
        <w:t>63</w:t>
      </w:r>
      <w:r w:rsidR="00FF075F" w:rsidRPr="00664947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Pr="00664947">
        <w:rPr>
          <w:rFonts w:ascii="Angsana New" w:hAnsi="Angsana New"/>
          <w:i/>
          <w:iCs/>
          <w:spacing w:val="-2"/>
          <w:sz w:val="30"/>
          <w:szCs w:val="30"/>
          <w:cs/>
        </w:rPr>
        <w:t>ล้าน</w:t>
      </w:r>
      <w:r w:rsidR="006908BF" w:rsidRPr="00664947">
        <w:rPr>
          <w:rFonts w:ascii="Angsana New" w:hAnsi="Angsana New" w:hint="cs"/>
          <w:i/>
          <w:iCs/>
          <w:spacing w:val="-2"/>
          <w:sz w:val="30"/>
          <w:szCs w:val="30"/>
          <w:cs/>
        </w:rPr>
        <w:t>เหรียญสหรัฐ</w:t>
      </w:r>
      <w:r w:rsidR="0080537F">
        <w:rPr>
          <w:rFonts w:ascii="Angsana New" w:hAnsi="Angsana New" w:hint="cs"/>
          <w:i/>
          <w:iCs/>
          <w:spacing w:val="-2"/>
          <w:sz w:val="30"/>
          <w:szCs w:val="30"/>
          <w:cs/>
        </w:rPr>
        <w:t>อเมริกา</w:t>
      </w:r>
      <w:r w:rsidR="00C75544" w:rsidRPr="00664947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6908BF" w:rsidRPr="00664947">
        <w:rPr>
          <w:rFonts w:ascii="Angsana New" w:hAnsi="Angsana New"/>
          <w:i/>
          <w:iCs/>
          <w:spacing w:val="-2"/>
          <w:sz w:val="30"/>
          <w:szCs w:val="30"/>
          <w:cs/>
        </w:rPr>
        <w:t>และ</w:t>
      </w:r>
      <w:r w:rsidR="00FF075F" w:rsidRPr="00664947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="00BC7A95">
        <w:rPr>
          <w:rFonts w:ascii="Angsana New" w:hAnsi="Angsana New"/>
          <w:i/>
          <w:iCs/>
          <w:spacing w:val="-2"/>
          <w:sz w:val="30"/>
          <w:szCs w:val="30"/>
        </w:rPr>
        <w:t>5</w:t>
      </w:r>
      <w:r w:rsidR="00FF075F" w:rsidRPr="00664947">
        <w:rPr>
          <w:rFonts w:ascii="Angsana New" w:hAnsi="Angsana New"/>
          <w:i/>
          <w:iCs/>
          <w:spacing w:val="-2"/>
          <w:sz w:val="30"/>
          <w:szCs w:val="30"/>
        </w:rPr>
        <w:t>,</w:t>
      </w:r>
      <w:r w:rsidR="00BC7A95">
        <w:rPr>
          <w:rFonts w:ascii="Angsana New" w:hAnsi="Angsana New"/>
          <w:i/>
          <w:iCs/>
          <w:spacing w:val="-2"/>
          <w:sz w:val="30"/>
          <w:szCs w:val="30"/>
        </w:rPr>
        <w:t>3</w:t>
      </w:r>
      <w:r w:rsidR="00F2350E">
        <w:rPr>
          <w:rFonts w:ascii="Angsana New" w:hAnsi="Angsana New"/>
          <w:i/>
          <w:iCs/>
          <w:spacing w:val="-2"/>
          <w:sz w:val="30"/>
          <w:szCs w:val="30"/>
        </w:rPr>
        <w:t>1</w:t>
      </w:r>
      <w:r w:rsidR="0084301B">
        <w:rPr>
          <w:rFonts w:ascii="Angsana New" w:hAnsi="Angsana New"/>
          <w:i/>
          <w:iCs/>
          <w:spacing w:val="-2"/>
          <w:sz w:val="30"/>
          <w:szCs w:val="30"/>
        </w:rPr>
        <w:t>2</w:t>
      </w:r>
      <w:r w:rsidR="005A5A90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="00C75544" w:rsidRPr="00664947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ล้านบาท</w:t>
      </w:r>
      <w:r w:rsidRPr="00664947">
        <w:rPr>
          <w:rFonts w:ascii="Angsana New" w:hAnsi="Angsana New"/>
          <w:i/>
          <w:iCs/>
          <w:spacing w:val="-2"/>
          <w:sz w:val="30"/>
          <w:szCs w:val="30"/>
          <w:cs/>
        </w:rPr>
        <w:t>)</w:t>
      </w:r>
    </w:p>
    <w:p w14:paraId="6D2A2023" w14:textId="77777777" w:rsidR="003173E5" w:rsidRPr="003173E5" w:rsidRDefault="003173E5" w:rsidP="003173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tab/>
      </w:r>
    </w:p>
    <w:p w14:paraId="23119C9E" w14:textId="77777777" w:rsidR="005934E5" w:rsidRPr="009A4D72" w:rsidRDefault="005934E5" w:rsidP="005934E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8D7287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หนี้สินตามสัญญาเช่าการเงิน</w:t>
      </w:r>
    </w:p>
    <w:p w14:paraId="75B21AA8" w14:textId="77777777" w:rsidR="005934E5" w:rsidRPr="00761DD8" w:rsidRDefault="005934E5" w:rsidP="005934E5">
      <w:pPr>
        <w:rPr>
          <w:sz w:val="20"/>
          <w:szCs w:val="20"/>
        </w:rPr>
      </w:pPr>
    </w:p>
    <w:p w14:paraId="4CB5A740" w14:textId="1112B181" w:rsidR="005934E5" w:rsidRDefault="005934E5" w:rsidP="00593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305EA">
        <w:rPr>
          <w:rFonts w:ascii="Angsana New" w:hAnsi="Angsana New" w:hint="cs"/>
          <w:sz w:val="30"/>
          <w:szCs w:val="30"/>
          <w:cs/>
        </w:rPr>
        <w:t>หนี้สินตามสัญญาเช่าการเงิน</w:t>
      </w:r>
      <w:r w:rsidRPr="00E305EA">
        <w:rPr>
          <w:rFonts w:ascii="Angsana New" w:hAnsi="Angsana New"/>
          <w:sz w:val="30"/>
          <w:szCs w:val="30"/>
        </w:rPr>
        <w:t xml:space="preserve"> </w:t>
      </w:r>
      <w:r w:rsidRPr="00E305EA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E305EA">
        <w:rPr>
          <w:rFonts w:ascii="Angsana New" w:hAnsi="Angsana New"/>
          <w:sz w:val="30"/>
          <w:szCs w:val="30"/>
        </w:rPr>
        <w:t>3</w:t>
      </w:r>
      <w:r w:rsidR="003C62B8">
        <w:rPr>
          <w:rFonts w:ascii="Angsana New" w:hAnsi="Angsana New" w:hint="cs"/>
          <w:sz w:val="30"/>
          <w:szCs w:val="30"/>
          <w:cs/>
        </w:rPr>
        <w:t>0</w:t>
      </w:r>
      <w:r w:rsidRPr="00E305EA">
        <w:rPr>
          <w:rFonts w:ascii="Angsana New" w:hAnsi="Angsana New"/>
          <w:sz w:val="30"/>
          <w:szCs w:val="30"/>
        </w:rPr>
        <w:t xml:space="preserve"> </w:t>
      </w:r>
      <w:r w:rsidR="003C62B8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="00761DD8">
        <w:rPr>
          <w:rFonts w:ascii="Angsana New" w:hAnsi="Angsana New"/>
          <w:spacing w:val="-2"/>
          <w:sz w:val="30"/>
          <w:szCs w:val="30"/>
        </w:rPr>
        <w:t xml:space="preserve"> 2560 </w:t>
      </w:r>
      <w:r w:rsidR="00761DD8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="00761DD8">
        <w:rPr>
          <w:rFonts w:ascii="Angsana New" w:hAnsi="Angsana New"/>
          <w:spacing w:val="-2"/>
          <w:sz w:val="30"/>
          <w:szCs w:val="30"/>
        </w:rPr>
        <w:t>31</w:t>
      </w:r>
      <w:r w:rsidR="00761DD8">
        <w:rPr>
          <w:rFonts w:ascii="Angsana New" w:hAnsi="Angsana New" w:hint="cs"/>
          <w:spacing w:val="-2"/>
          <w:sz w:val="30"/>
          <w:szCs w:val="30"/>
          <w:cs/>
        </w:rPr>
        <w:t xml:space="preserve"> มีนาคม </w:t>
      </w:r>
      <w:r w:rsidR="00761DD8">
        <w:rPr>
          <w:rFonts w:ascii="Angsana New" w:hAnsi="Angsana New"/>
          <w:spacing w:val="-2"/>
          <w:sz w:val="30"/>
          <w:szCs w:val="30"/>
        </w:rPr>
        <w:t>2560</w:t>
      </w:r>
      <w:r w:rsidRPr="00E305EA">
        <w:rPr>
          <w:rFonts w:ascii="Angsana New" w:hAnsi="Angsana New"/>
          <w:sz w:val="30"/>
          <w:szCs w:val="30"/>
        </w:rPr>
        <w:t xml:space="preserve"> </w:t>
      </w:r>
      <w:r w:rsidRPr="00E305EA">
        <w:rPr>
          <w:rFonts w:ascii="Angsana New" w:hAnsi="Angsana New" w:hint="cs"/>
          <w:sz w:val="30"/>
          <w:szCs w:val="30"/>
          <w:cs/>
        </w:rPr>
        <w:t>มีรายละเอียดดังนี้</w:t>
      </w:r>
    </w:p>
    <w:p w14:paraId="18C2B5F9" w14:textId="77777777" w:rsidR="003C62B8" w:rsidRPr="00761DD8" w:rsidRDefault="003C62B8" w:rsidP="00761D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firstLine="706"/>
        <w:jc w:val="thaiDistribute"/>
        <w:rPr>
          <w:rFonts w:ascii="Angsana New" w:hAnsi="Angsana New"/>
          <w:sz w:val="20"/>
          <w:szCs w:val="20"/>
        </w:rPr>
      </w:pPr>
    </w:p>
    <w:tbl>
      <w:tblPr>
        <w:tblW w:w="954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56"/>
        <w:gridCol w:w="990"/>
        <w:gridCol w:w="237"/>
        <w:gridCol w:w="755"/>
        <w:gridCol w:w="270"/>
        <w:gridCol w:w="1050"/>
        <w:gridCol w:w="29"/>
        <w:gridCol w:w="241"/>
        <w:gridCol w:w="29"/>
        <w:gridCol w:w="1098"/>
        <w:gridCol w:w="29"/>
        <w:gridCol w:w="241"/>
        <w:gridCol w:w="29"/>
        <w:gridCol w:w="836"/>
        <w:gridCol w:w="269"/>
        <w:gridCol w:w="8"/>
        <w:gridCol w:w="1071"/>
        <w:gridCol w:w="10"/>
      </w:tblGrid>
      <w:tr w:rsidR="005934E5" w:rsidRPr="00996FF1" w14:paraId="06069167" w14:textId="77777777" w:rsidTr="002E53D5">
        <w:trPr>
          <w:gridAfter w:val="1"/>
          <w:wAfter w:w="10" w:type="dxa"/>
        </w:trPr>
        <w:tc>
          <w:tcPr>
            <w:tcW w:w="2356" w:type="dxa"/>
          </w:tcPr>
          <w:p w14:paraId="6FDE24C7" w14:textId="77777777" w:rsidR="005934E5" w:rsidRPr="00F92902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82" w:type="dxa"/>
            <w:gridSpan w:val="16"/>
          </w:tcPr>
          <w:p w14:paraId="3835E107" w14:textId="5C06333C" w:rsidR="005934E5" w:rsidRPr="003515CA" w:rsidRDefault="00F24574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งบการเงินที่แสดงเงินลงทุน</w:t>
            </w:r>
            <w:r w:rsidR="005934E5" w:rsidRPr="003515C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ตามวิธีส่วนได้เสีย </w:t>
            </w:r>
            <w:r w:rsidR="005934E5" w:rsidRPr="003515CA">
              <w:rPr>
                <w:rFonts w:ascii="Angsana New" w:hAnsi="Angsana New"/>
                <w:b/>
                <w:bCs/>
                <w:sz w:val="26"/>
                <w:szCs w:val="26"/>
              </w:rPr>
              <w:t>/</w:t>
            </w:r>
            <w:r w:rsidR="005934E5" w:rsidRPr="003515C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5934E5" w:rsidRPr="003515CA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5934E5" w:rsidRPr="00996FF1" w14:paraId="603A752F" w14:textId="77777777" w:rsidTr="002E53D5">
        <w:trPr>
          <w:gridAfter w:val="1"/>
          <w:wAfter w:w="10" w:type="dxa"/>
        </w:trPr>
        <w:tc>
          <w:tcPr>
            <w:tcW w:w="2356" w:type="dxa"/>
          </w:tcPr>
          <w:p w14:paraId="4504D750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65C4E90F" w14:textId="5665E9F6" w:rsidR="005934E5" w:rsidRPr="006052C1" w:rsidRDefault="003C62B8" w:rsidP="0059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30 มิถุนายน </w:t>
            </w:r>
            <w:r w:rsidR="005934E5">
              <w:rPr>
                <w:rFonts w:ascii="Angsana New" w:hAnsi="Angsana New"/>
                <w:sz w:val="26"/>
                <w:szCs w:val="26"/>
                <w:lang w:val="en-GB"/>
              </w:rPr>
              <w:t>2560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E2DCBDA" w14:textId="77777777" w:rsidR="005934E5" w:rsidRPr="006052C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3581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4DF23725" w14:textId="1C584487" w:rsidR="005934E5" w:rsidRPr="006052C1" w:rsidRDefault="003C62B8" w:rsidP="0059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31 มีนาคม </w:t>
            </w:r>
            <w:r w:rsidR="00761DD8">
              <w:rPr>
                <w:rFonts w:ascii="Angsana New" w:hAnsi="Angsana New"/>
                <w:sz w:val="26"/>
                <w:szCs w:val="26"/>
                <w:lang w:val="en-GB"/>
              </w:rPr>
              <w:t>2560</w:t>
            </w:r>
          </w:p>
        </w:tc>
      </w:tr>
      <w:tr w:rsidR="005934E5" w:rsidRPr="00996FF1" w14:paraId="1049C971" w14:textId="77777777" w:rsidTr="002E53D5">
        <w:trPr>
          <w:gridAfter w:val="1"/>
          <w:wAfter w:w="10" w:type="dxa"/>
        </w:trPr>
        <w:tc>
          <w:tcPr>
            <w:tcW w:w="2356" w:type="dxa"/>
            <w:shd w:val="clear" w:color="auto" w:fill="auto"/>
          </w:tcPr>
          <w:p w14:paraId="3DAE77BF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34B4E6" w14:textId="77777777" w:rsidR="005934E5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มูลค่าอนาคตของจำนวน</w:t>
            </w:r>
          </w:p>
          <w:p w14:paraId="260CC595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เงินขั้นต่ำที่</w:t>
            </w:r>
            <w:r w:rsidRPr="00996FF1">
              <w:rPr>
                <w:rFonts w:ascii="Angsana New" w:hAnsi="Angsana New"/>
                <w:sz w:val="26"/>
                <w:szCs w:val="26"/>
                <w:cs/>
              </w:rPr>
              <w:t>ต้องจ่าย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304996E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5" w:type="dxa"/>
            <w:shd w:val="clear" w:color="auto" w:fill="auto"/>
            <w:vAlign w:val="bottom"/>
          </w:tcPr>
          <w:p w14:paraId="727EE28E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C65A60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3C85C0DC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/>
                <w:sz w:val="26"/>
                <w:szCs w:val="26"/>
                <w:cs/>
              </w:rPr>
              <w:t>มูลค่า</w:t>
            </w:r>
          </w:p>
          <w:p w14:paraId="7244834C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9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96FF1">
              <w:rPr>
                <w:rFonts w:ascii="Angsana New" w:hAnsi="Angsana New"/>
                <w:sz w:val="26"/>
                <w:szCs w:val="26"/>
                <w:cs/>
              </w:rPr>
              <w:t>ปัจจุบันของจำนวนเงินขั้นต่ำที่ต้องจ่าย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96DF079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19AF2129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มูลค่าอนาคตของจำนวนเงินขั้นต่ำที่</w:t>
            </w:r>
            <w:r w:rsidRPr="00996FF1">
              <w:rPr>
                <w:rFonts w:ascii="Angsana New" w:hAnsi="Angsana New"/>
                <w:sz w:val="26"/>
                <w:szCs w:val="26"/>
                <w:cs/>
              </w:rPr>
              <w:t>ต้องจ่าย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E97D525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5" w:type="dxa"/>
            <w:gridSpan w:val="2"/>
            <w:shd w:val="clear" w:color="auto" w:fill="auto"/>
            <w:vAlign w:val="bottom"/>
          </w:tcPr>
          <w:p w14:paraId="51D8CF92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59FF9DF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gridSpan w:val="2"/>
            <w:shd w:val="clear" w:color="auto" w:fill="auto"/>
            <w:vAlign w:val="bottom"/>
          </w:tcPr>
          <w:p w14:paraId="65418DB7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/>
                <w:sz w:val="26"/>
                <w:szCs w:val="26"/>
                <w:cs/>
              </w:rPr>
              <w:t>มูลค่า</w:t>
            </w:r>
          </w:p>
          <w:p w14:paraId="1EE69E0B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/>
                <w:sz w:val="26"/>
                <w:szCs w:val="26"/>
                <w:cs/>
              </w:rPr>
              <w:t>ปัจจุบันของจำนวนเงินขั้นต่ำที่ต้องจ่าย</w:t>
            </w:r>
          </w:p>
        </w:tc>
      </w:tr>
      <w:tr w:rsidR="005934E5" w:rsidRPr="00996FF1" w14:paraId="78952C14" w14:textId="77777777" w:rsidTr="002E53D5">
        <w:trPr>
          <w:gridAfter w:val="1"/>
          <w:wAfter w:w="10" w:type="dxa"/>
        </w:trPr>
        <w:tc>
          <w:tcPr>
            <w:tcW w:w="2356" w:type="dxa"/>
          </w:tcPr>
          <w:p w14:paraId="79C1A56D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82" w:type="dxa"/>
            <w:gridSpan w:val="16"/>
          </w:tcPr>
          <w:p w14:paraId="14F43B57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</w:t>
            </w:r>
            <w:r w:rsidRPr="00996FF1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3C62B8" w:rsidRPr="00996FF1" w14:paraId="57ED0AD5" w14:textId="77777777" w:rsidTr="002E53D5">
        <w:tc>
          <w:tcPr>
            <w:tcW w:w="2356" w:type="dxa"/>
          </w:tcPr>
          <w:p w14:paraId="0DC8F34E" w14:textId="77777777" w:rsidR="003C62B8" w:rsidRPr="00996FF1" w:rsidRDefault="003C62B8" w:rsidP="002E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ครบกำหนดชำระภายในหนึ่งปี</w:t>
            </w:r>
          </w:p>
        </w:tc>
        <w:tc>
          <w:tcPr>
            <w:tcW w:w="990" w:type="dxa"/>
            <w:shd w:val="clear" w:color="auto" w:fill="auto"/>
          </w:tcPr>
          <w:p w14:paraId="712AAA82" w14:textId="428F4BBB" w:rsidR="003C62B8" w:rsidRPr="00742D90" w:rsidRDefault="00022CAA" w:rsidP="003C62B8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40,622</w:t>
            </w:r>
          </w:p>
        </w:tc>
        <w:tc>
          <w:tcPr>
            <w:tcW w:w="237" w:type="dxa"/>
            <w:shd w:val="clear" w:color="auto" w:fill="auto"/>
          </w:tcPr>
          <w:p w14:paraId="0CDC3FC1" w14:textId="77777777" w:rsidR="003C62B8" w:rsidRPr="00996FF1" w:rsidRDefault="003C62B8" w:rsidP="003C62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55" w:type="dxa"/>
            <w:shd w:val="clear" w:color="auto" w:fill="auto"/>
          </w:tcPr>
          <w:p w14:paraId="788692C5" w14:textId="0E591376" w:rsidR="003C62B8" w:rsidRPr="00D957EC" w:rsidRDefault="00022CAA" w:rsidP="003C62B8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-7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22,696</w:t>
            </w:r>
          </w:p>
        </w:tc>
        <w:tc>
          <w:tcPr>
            <w:tcW w:w="270" w:type="dxa"/>
            <w:shd w:val="clear" w:color="auto" w:fill="auto"/>
          </w:tcPr>
          <w:p w14:paraId="5DB99097" w14:textId="77777777" w:rsidR="003C62B8" w:rsidRPr="00D957EC" w:rsidRDefault="003C62B8" w:rsidP="003C62B8">
            <w:pPr>
              <w:pStyle w:val="acctfourfigures"/>
              <w:tabs>
                <w:tab w:val="clear" w:pos="765"/>
                <w:tab w:val="decimal" w:pos="709"/>
                <w:tab w:val="decimal" w:pos="951"/>
              </w:tabs>
              <w:spacing w:line="240" w:lineRule="atLeast"/>
              <w:ind w:right="-7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32ECE8F7" w14:textId="0A4C5722" w:rsidR="003C62B8" w:rsidRPr="00996FF1" w:rsidRDefault="00022CAA" w:rsidP="00DF4AA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17,926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5B22C17" w14:textId="77777777" w:rsidR="003C62B8" w:rsidRPr="00996FF1" w:rsidRDefault="003C62B8" w:rsidP="003C62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5F523875" w14:textId="2267E62C" w:rsidR="003C62B8" w:rsidRPr="00996FF1" w:rsidRDefault="003C62B8" w:rsidP="003C62B8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40,622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04CD2FE" w14:textId="77777777" w:rsidR="003C62B8" w:rsidRPr="00996FF1" w:rsidRDefault="003C62B8" w:rsidP="003C62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36" w:type="dxa"/>
            <w:shd w:val="clear" w:color="auto" w:fill="auto"/>
          </w:tcPr>
          <w:p w14:paraId="4E474918" w14:textId="21B28962" w:rsidR="003C62B8" w:rsidRPr="00996FF1" w:rsidRDefault="003C62B8" w:rsidP="003C62B8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934E5">
              <w:rPr>
                <w:rFonts w:ascii="Angsana New" w:hAnsi="Angsana New"/>
                <w:sz w:val="26"/>
                <w:szCs w:val="26"/>
                <w:lang w:val="en-US" w:bidi="th-TH"/>
              </w:rPr>
              <w:t>22,955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1FCBEA13" w14:textId="77777777" w:rsidR="003C62B8" w:rsidRPr="00996FF1" w:rsidRDefault="003C62B8" w:rsidP="003C62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1" w:type="dxa"/>
            <w:gridSpan w:val="2"/>
          </w:tcPr>
          <w:p w14:paraId="6CDF91E6" w14:textId="05261DF8" w:rsidR="003C62B8" w:rsidRPr="00996FF1" w:rsidRDefault="003C62B8" w:rsidP="003C62B8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934E5">
              <w:rPr>
                <w:rFonts w:ascii="Angsana New" w:hAnsi="Angsana New"/>
                <w:sz w:val="26"/>
                <w:szCs w:val="26"/>
                <w:lang w:bidi="th-TH"/>
              </w:rPr>
              <w:t>17,667</w:t>
            </w:r>
          </w:p>
        </w:tc>
      </w:tr>
      <w:tr w:rsidR="003C62B8" w:rsidRPr="00996FF1" w14:paraId="2AE1035D" w14:textId="77777777" w:rsidTr="002E53D5">
        <w:tc>
          <w:tcPr>
            <w:tcW w:w="2356" w:type="dxa"/>
          </w:tcPr>
          <w:p w14:paraId="3BC564F8" w14:textId="08C357B5" w:rsidR="003C62B8" w:rsidRPr="00996FF1" w:rsidRDefault="0084301B" w:rsidP="002E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" w:right="-79" w:hanging="5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ครบกำหนดชำระหลังจากหนึ่ง</w:t>
            </w:r>
            <w:r w:rsidR="00DF4AA9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="003C62B8" w:rsidRPr="00996FF1">
              <w:rPr>
                <w:rFonts w:ascii="Angsana New" w:hAnsi="Angsana New" w:hint="cs"/>
                <w:sz w:val="26"/>
                <w:szCs w:val="26"/>
                <w:cs/>
              </w:rPr>
              <w:t>แต่ไม่เกินห้าปี</w:t>
            </w:r>
          </w:p>
        </w:tc>
        <w:tc>
          <w:tcPr>
            <w:tcW w:w="990" w:type="dxa"/>
            <w:shd w:val="clear" w:color="auto" w:fill="auto"/>
          </w:tcPr>
          <w:p w14:paraId="0EA4BF63" w14:textId="77777777" w:rsidR="002C23A4" w:rsidRDefault="002C23A4" w:rsidP="003C62B8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F8E8720" w14:textId="07AD5C33" w:rsidR="003C62B8" w:rsidRPr="00022CAA" w:rsidRDefault="00022CAA" w:rsidP="003C62B8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162,488</w:t>
            </w:r>
          </w:p>
        </w:tc>
        <w:tc>
          <w:tcPr>
            <w:tcW w:w="237" w:type="dxa"/>
            <w:shd w:val="clear" w:color="auto" w:fill="auto"/>
          </w:tcPr>
          <w:p w14:paraId="09E2999D" w14:textId="77777777" w:rsidR="003C62B8" w:rsidRPr="00996FF1" w:rsidRDefault="003C62B8" w:rsidP="003C62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5" w:type="dxa"/>
            <w:shd w:val="clear" w:color="auto" w:fill="auto"/>
          </w:tcPr>
          <w:p w14:paraId="614EEEB0" w14:textId="77777777" w:rsidR="002C23A4" w:rsidRDefault="002C23A4" w:rsidP="003C62B8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EFDCCA9" w14:textId="487A68BD" w:rsidR="003C62B8" w:rsidRPr="00022CAA" w:rsidRDefault="00022CAA" w:rsidP="003C62B8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79,363</w:t>
            </w:r>
          </w:p>
        </w:tc>
        <w:tc>
          <w:tcPr>
            <w:tcW w:w="270" w:type="dxa"/>
            <w:shd w:val="clear" w:color="auto" w:fill="auto"/>
          </w:tcPr>
          <w:p w14:paraId="39A11815" w14:textId="77777777" w:rsidR="003C62B8" w:rsidRPr="00996FF1" w:rsidRDefault="003C62B8" w:rsidP="003C62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2C27B8D8" w14:textId="77777777" w:rsidR="002C23A4" w:rsidRDefault="002C23A4" w:rsidP="00DF4AA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3DD00B5" w14:textId="1AF9BAAB" w:rsidR="003C62B8" w:rsidRPr="00022CAA" w:rsidRDefault="00022CAA" w:rsidP="00DF4AA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83,125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07104D5" w14:textId="77777777" w:rsidR="003C62B8" w:rsidRPr="00996FF1" w:rsidRDefault="003C62B8" w:rsidP="003C62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38937E8B" w14:textId="77777777" w:rsidR="003C62B8" w:rsidRDefault="003C62B8" w:rsidP="003C62B8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1477C8D2" w14:textId="4E71B34A" w:rsidR="003C62B8" w:rsidRPr="00996FF1" w:rsidRDefault="003C62B8" w:rsidP="003C62B8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162,488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25FDA0F" w14:textId="77777777" w:rsidR="003C62B8" w:rsidRPr="00996FF1" w:rsidRDefault="003C62B8" w:rsidP="003C62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36" w:type="dxa"/>
            <w:shd w:val="clear" w:color="auto" w:fill="auto"/>
          </w:tcPr>
          <w:p w14:paraId="144678A2" w14:textId="77777777" w:rsidR="003C62B8" w:rsidRDefault="003C62B8" w:rsidP="003C62B8">
            <w:pPr>
              <w:pStyle w:val="acctfourfigures"/>
              <w:tabs>
                <w:tab w:val="clear" w:pos="765"/>
                <w:tab w:val="decimal" w:pos="548"/>
                <w:tab w:val="decimal" w:pos="635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</w:p>
          <w:p w14:paraId="44C04495" w14:textId="73344DA4" w:rsidR="003C62B8" w:rsidRPr="00996FF1" w:rsidRDefault="003C62B8" w:rsidP="003C62B8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934E5">
              <w:rPr>
                <w:rFonts w:ascii="Angsana New" w:hAnsi="Angsana New"/>
                <w:sz w:val="26"/>
                <w:szCs w:val="26"/>
                <w:lang w:val="en-US" w:bidi="th-TH"/>
              </w:rPr>
              <w:t>80,565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1F13CF77" w14:textId="77777777" w:rsidR="003C62B8" w:rsidRPr="00996FF1" w:rsidRDefault="003C62B8" w:rsidP="003C62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1" w:type="dxa"/>
            <w:gridSpan w:val="2"/>
          </w:tcPr>
          <w:p w14:paraId="0D6A7EFA" w14:textId="77777777" w:rsidR="003C62B8" w:rsidRDefault="003C62B8" w:rsidP="003C62B8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</w:p>
          <w:p w14:paraId="745CE599" w14:textId="28F6921F" w:rsidR="003C62B8" w:rsidRPr="00996FF1" w:rsidRDefault="003C62B8" w:rsidP="003C62B8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90E7D">
              <w:rPr>
                <w:rFonts w:ascii="Angsana New" w:hAnsi="Angsana New"/>
                <w:sz w:val="26"/>
                <w:szCs w:val="26"/>
              </w:rPr>
              <w:t>81,923</w:t>
            </w:r>
          </w:p>
        </w:tc>
      </w:tr>
      <w:tr w:rsidR="003C62B8" w:rsidRPr="00996FF1" w14:paraId="716F3BEF" w14:textId="77777777" w:rsidTr="002E53D5">
        <w:tc>
          <w:tcPr>
            <w:tcW w:w="2356" w:type="dxa"/>
          </w:tcPr>
          <w:p w14:paraId="154AC61A" w14:textId="77777777" w:rsidR="003C62B8" w:rsidRPr="00996FF1" w:rsidRDefault="003C62B8" w:rsidP="002E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ครบกำหนดชำระหลังจากห้าปี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09E9993" w14:textId="797AF148" w:rsidR="003C62B8" w:rsidRPr="00996FF1" w:rsidRDefault="00022CAA" w:rsidP="003C62B8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385,910</w:t>
            </w:r>
          </w:p>
        </w:tc>
        <w:tc>
          <w:tcPr>
            <w:tcW w:w="237" w:type="dxa"/>
            <w:shd w:val="clear" w:color="auto" w:fill="auto"/>
          </w:tcPr>
          <w:p w14:paraId="0F769D35" w14:textId="77777777" w:rsidR="003C62B8" w:rsidRPr="00996FF1" w:rsidRDefault="003C62B8" w:rsidP="003C62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55" w:type="dxa"/>
            <w:tcBorders>
              <w:bottom w:val="single" w:sz="4" w:space="0" w:color="auto"/>
            </w:tcBorders>
            <w:shd w:val="clear" w:color="auto" w:fill="auto"/>
          </w:tcPr>
          <w:p w14:paraId="5479B705" w14:textId="7C875C13" w:rsidR="003C62B8" w:rsidRPr="00996FF1" w:rsidRDefault="00022CAA" w:rsidP="003C62B8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90,273</w:t>
            </w:r>
          </w:p>
        </w:tc>
        <w:tc>
          <w:tcPr>
            <w:tcW w:w="270" w:type="dxa"/>
            <w:shd w:val="clear" w:color="auto" w:fill="auto"/>
          </w:tcPr>
          <w:p w14:paraId="5C6F2091" w14:textId="77777777" w:rsidR="003C62B8" w:rsidRPr="00996FF1" w:rsidRDefault="003C62B8" w:rsidP="003C62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414E24" w14:textId="2494DF0A" w:rsidR="003C62B8" w:rsidRPr="00996FF1" w:rsidRDefault="00022CAA" w:rsidP="00DF4AA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295,637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A5F9166" w14:textId="77777777" w:rsidR="003C62B8" w:rsidRPr="00996FF1" w:rsidRDefault="003C62B8" w:rsidP="003C62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59B31F" w14:textId="26055188" w:rsidR="003C62B8" w:rsidRPr="00996FF1" w:rsidRDefault="003C62B8" w:rsidP="003C62B8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934E5">
              <w:rPr>
                <w:rFonts w:ascii="Angsana New" w:hAnsi="Angsana New"/>
                <w:sz w:val="26"/>
                <w:szCs w:val="26"/>
                <w:lang w:bidi="th-TH"/>
              </w:rPr>
              <w:t>396,065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F398787" w14:textId="77777777" w:rsidR="003C62B8" w:rsidRPr="00996FF1" w:rsidRDefault="003C62B8" w:rsidP="003C62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36" w:type="dxa"/>
            <w:tcBorders>
              <w:bottom w:val="single" w:sz="4" w:space="0" w:color="auto"/>
            </w:tcBorders>
            <w:shd w:val="clear" w:color="auto" w:fill="auto"/>
          </w:tcPr>
          <w:p w14:paraId="2D1102A9" w14:textId="172CD55E" w:rsidR="003C62B8" w:rsidRPr="00996FF1" w:rsidRDefault="003C62B8" w:rsidP="003C62B8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90E7D">
              <w:rPr>
                <w:rFonts w:ascii="Angsana New" w:hAnsi="Angsana New"/>
                <w:sz w:val="26"/>
                <w:szCs w:val="26"/>
              </w:rPr>
              <w:t>94,646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009FE537" w14:textId="77777777" w:rsidR="003C62B8" w:rsidRPr="00996FF1" w:rsidRDefault="003C62B8" w:rsidP="003C62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1" w:type="dxa"/>
            <w:gridSpan w:val="2"/>
            <w:tcBorders>
              <w:bottom w:val="single" w:sz="4" w:space="0" w:color="auto"/>
            </w:tcBorders>
          </w:tcPr>
          <w:p w14:paraId="11291DF7" w14:textId="274C09B7" w:rsidR="003C62B8" w:rsidRPr="00996FF1" w:rsidRDefault="003C62B8" w:rsidP="003C62B8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90E7D">
              <w:rPr>
                <w:rFonts w:ascii="Angsana New" w:hAnsi="Angsana New"/>
                <w:sz w:val="26"/>
                <w:szCs w:val="26"/>
                <w:lang w:bidi="th-TH"/>
              </w:rPr>
              <w:t>301,419</w:t>
            </w:r>
          </w:p>
        </w:tc>
      </w:tr>
      <w:tr w:rsidR="003C62B8" w:rsidRPr="00F92902" w14:paraId="16BD33E8" w14:textId="77777777" w:rsidTr="002E53D5">
        <w:tc>
          <w:tcPr>
            <w:tcW w:w="2356" w:type="dxa"/>
          </w:tcPr>
          <w:p w14:paraId="535B35CC" w14:textId="77777777" w:rsidR="003C62B8" w:rsidRPr="00996FF1" w:rsidRDefault="003C62B8" w:rsidP="002E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6FF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2BBFFA" w14:textId="7E3D40E5" w:rsidR="003C62B8" w:rsidRPr="00996FF1" w:rsidRDefault="00022CAA" w:rsidP="003C62B8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589,020</w:t>
            </w:r>
          </w:p>
        </w:tc>
        <w:tc>
          <w:tcPr>
            <w:tcW w:w="237" w:type="dxa"/>
            <w:shd w:val="clear" w:color="auto" w:fill="auto"/>
          </w:tcPr>
          <w:p w14:paraId="4270D71A" w14:textId="77777777" w:rsidR="003C62B8" w:rsidRPr="00996FF1" w:rsidRDefault="003C62B8" w:rsidP="003C62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F8CEE4" w14:textId="0EEF8F39" w:rsidR="003C62B8" w:rsidRPr="00996FF1" w:rsidRDefault="00022CAA" w:rsidP="003C62B8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192,332</w:t>
            </w:r>
          </w:p>
        </w:tc>
        <w:tc>
          <w:tcPr>
            <w:tcW w:w="270" w:type="dxa"/>
            <w:shd w:val="clear" w:color="auto" w:fill="auto"/>
          </w:tcPr>
          <w:p w14:paraId="4D2607D9" w14:textId="77777777" w:rsidR="003C62B8" w:rsidRPr="00996FF1" w:rsidRDefault="003C62B8" w:rsidP="003C62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07F5F6" w14:textId="17564544" w:rsidR="003C62B8" w:rsidRPr="00996FF1" w:rsidRDefault="00022CAA" w:rsidP="00DF4AA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396,688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773A7F3" w14:textId="77777777" w:rsidR="003C62B8" w:rsidRPr="00996FF1" w:rsidRDefault="003C62B8" w:rsidP="003C62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FED6FD" w14:textId="2790794C" w:rsidR="003C62B8" w:rsidRPr="00A66ABA" w:rsidRDefault="003C62B8" w:rsidP="003C62B8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5934E5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599,175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D8A8D37" w14:textId="77777777" w:rsidR="003C62B8" w:rsidRPr="00A66ABA" w:rsidRDefault="003C62B8" w:rsidP="003C62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5840A3" w14:textId="0CDDD608" w:rsidR="003C62B8" w:rsidRPr="00A66ABA" w:rsidRDefault="003C62B8" w:rsidP="003C62B8">
            <w:pPr>
              <w:pStyle w:val="acctfourfigures"/>
              <w:tabs>
                <w:tab w:val="clear" w:pos="765"/>
                <w:tab w:val="decimal" w:pos="296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790E7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198,166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4FB475E5" w14:textId="77777777" w:rsidR="003C62B8" w:rsidRPr="00A66ABA" w:rsidRDefault="003C62B8" w:rsidP="003C62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91BB35F" w14:textId="095D61F3" w:rsidR="003C62B8" w:rsidRPr="00A66ABA" w:rsidRDefault="003C62B8" w:rsidP="003C62B8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790E7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401,009</w:t>
            </w:r>
          </w:p>
        </w:tc>
      </w:tr>
    </w:tbl>
    <w:p w14:paraId="6FA37100" w14:textId="77777777" w:rsidR="00761DD8" w:rsidRPr="00761DD8" w:rsidRDefault="00761DD8" w:rsidP="00790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1FEC8BA1" w14:textId="390428F1" w:rsidR="00790E7D" w:rsidRDefault="00790E7D" w:rsidP="00790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D7287">
        <w:rPr>
          <w:rFonts w:ascii="Angsana New" w:hAnsi="Angsana New"/>
          <w:i/>
          <w:iCs/>
          <w:sz w:val="30"/>
          <w:szCs w:val="30"/>
          <w:cs/>
        </w:rPr>
        <w:t>การ</w:t>
      </w:r>
      <w:r w:rsidRPr="008D7287">
        <w:rPr>
          <w:rFonts w:ascii="Angsana New" w:hAnsi="Angsana New" w:hint="cs"/>
          <w:i/>
          <w:iCs/>
          <w:sz w:val="30"/>
          <w:szCs w:val="30"/>
          <w:cs/>
        </w:rPr>
        <w:t>เช่าเครื่องผลิตไฟฟ้า</w:t>
      </w:r>
      <w:r w:rsidR="00F24574">
        <w:rPr>
          <w:rFonts w:ascii="Angsana New" w:hAnsi="Angsana New"/>
          <w:i/>
          <w:iCs/>
          <w:sz w:val="30"/>
          <w:szCs w:val="30"/>
          <w:cs/>
        </w:rPr>
        <w:t>ซึ่ง</w:t>
      </w:r>
      <w:r w:rsidRPr="008D7287">
        <w:rPr>
          <w:rFonts w:ascii="Angsana New" w:hAnsi="Angsana New"/>
          <w:i/>
          <w:iCs/>
          <w:sz w:val="30"/>
          <w:szCs w:val="30"/>
          <w:cs/>
        </w:rPr>
        <w:t>มีรูปแบบของสัญญา</w:t>
      </w:r>
      <w:r w:rsidR="00F24574">
        <w:rPr>
          <w:rFonts w:ascii="Angsana New" w:hAnsi="Angsana New" w:hint="cs"/>
          <w:i/>
          <w:iCs/>
          <w:sz w:val="30"/>
          <w:szCs w:val="30"/>
          <w:cs/>
        </w:rPr>
        <w:t>ไม่ใช่สัญญา</w:t>
      </w:r>
      <w:r w:rsidRPr="008D7287">
        <w:rPr>
          <w:rFonts w:ascii="Angsana New" w:hAnsi="Angsana New"/>
          <w:i/>
          <w:iCs/>
          <w:sz w:val="30"/>
          <w:szCs w:val="30"/>
          <w:cs/>
        </w:rPr>
        <w:t>เช่าตามกฎหมาย</w:t>
      </w:r>
    </w:p>
    <w:p w14:paraId="50B56B8A" w14:textId="77777777" w:rsidR="00595A13" w:rsidRPr="00761DD8" w:rsidRDefault="00595A13" w:rsidP="00790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5AEB74FB" w14:textId="632CC700" w:rsidR="00790E7D" w:rsidRDefault="00790E7D" w:rsidP="00790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D7287">
        <w:rPr>
          <w:rFonts w:ascii="Angsana New" w:hAnsi="Angsana New"/>
          <w:sz w:val="30"/>
          <w:szCs w:val="30"/>
          <w:cs/>
        </w:rPr>
        <w:t>บริษัทได้ทำสัญญาการจัดหาพลังงานกับ</w:t>
      </w:r>
      <w:hyperlink r:id="rId9" w:history="1">
        <w:r w:rsidRPr="008D7287">
          <w:rPr>
            <w:rFonts w:ascii="Angsana New" w:hAnsi="Angsana New"/>
            <w:sz w:val="30"/>
            <w:szCs w:val="30"/>
            <w:cs/>
          </w:rPr>
          <w:t xml:space="preserve">บริษัทในประเทศแห่งหนึ่ง </w:t>
        </w:r>
      </w:hyperlink>
      <w:r w:rsidRPr="008D7287">
        <w:rPr>
          <w:rFonts w:ascii="Angsana New" w:hAnsi="Angsana New"/>
          <w:sz w:val="30"/>
          <w:szCs w:val="30"/>
          <w:cs/>
        </w:rPr>
        <w:t>ซึ่งบริษัทจะได้รับพลังงานไฟฟ้าและไอน้ำจากบริษัทดังกล่าวเพื่อใช้ในการดำเนินงานของโรงงานที่</w:t>
      </w:r>
      <w:r w:rsidRPr="008D7287">
        <w:rPr>
          <w:rFonts w:ascii="Angsana New" w:hAnsi="Angsana New" w:hint="cs"/>
          <w:sz w:val="30"/>
          <w:szCs w:val="30"/>
          <w:cs/>
        </w:rPr>
        <w:t>จังหวัด</w:t>
      </w:r>
      <w:r w:rsidRPr="008D7287">
        <w:rPr>
          <w:rFonts w:ascii="Angsana New" w:hAnsi="Angsana New"/>
          <w:sz w:val="30"/>
          <w:szCs w:val="30"/>
          <w:cs/>
        </w:rPr>
        <w:t>สมุทรปราการ สัญญาดังกล่าว</w:t>
      </w:r>
      <w:r w:rsidRPr="008D7287">
        <w:rPr>
          <w:rFonts w:ascii="Angsana New" w:hAnsi="Angsana New" w:hint="cs"/>
          <w:sz w:val="30"/>
          <w:szCs w:val="30"/>
          <w:cs/>
        </w:rPr>
        <w:t xml:space="preserve"> </w:t>
      </w:r>
      <w:r w:rsidRPr="008D7287">
        <w:rPr>
          <w:rFonts w:ascii="Angsana New" w:hAnsi="Angsana New"/>
          <w:sz w:val="30"/>
          <w:szCs w:val="30"/>
          <w:cs/>
        </w:rPr>
        <w:t>มีระยะเวลา</w:t>
      </w:r>
      <w:r w:rsidRPr="008D7287">
        <w:rPr>
          <w:rFonts w:ascii="Angsana New" w:hAnsi="Angsana New"/>
          <w:sz w:val="30"/>
          <w:szCs w:val="30"/>
        </w:rPr>
        <w:t xml:space="preserve"> 15 </w:t>
      </w:r>
      <w:r w:rsidRPr="008D7287">
        <w:rPr>
          <w:rFonts w:ascii="Angsana New" w:hAnsi="Angsana New"/>
          <w:sz w:val="30"/>
          <w:szCs w:val="30"/>
          <w:cs/>
        </w:rPr>
        <w:t>ปี</w:t>
      </w:r>
      <w:r w:rsidRPr="008D7287">
        <w:rPr>
          <w:rFonts w:ascii="Angsana New" w:hAnsi="Angsana New"/>
          <w:sz w:val="30"/>
          <w:szCs w:val="30"/>
        </w:rPr>
        <w:t xml:space="preserve"> </w:t>
      </w:r>
      <w:r w:rsidRPr="008D7287">
        <w:rPr>
          <w:rFonts w:ascii="Angsana New" w:hAnsi="Angsana New" w:hint="cs"/>
          <w:sz w:val="30"/>
          <w:szCs w:val="30"/>
          <w:cs/>
        </w:rPr>
        <w:t xml:space="preserve">เริ่มตั้งแต่วันที่ </w:t>
      </w:r>
      <w:r w:rsidRPr="008D7287">
        <w:rPr>
          <w:rFonts w:ascii="Angsana New" w:hAnsi="Angsana New"/>
          <w:sz w:val="30"/>
          <w:szCs w:val="30"/>
        </w:rPr>
        <w:t>1</w:t>
      </w:r>
      <w:r w:rsidRPr="008D7287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8D7287">
        <w:rPr>
          <w:rFonts w:ascii="Angsana New" w:hAnsi="Angsana New"/>
          <w:sz w:val="30"/>
          <w:szCs w:val="30"/>
        </w:rPr>
        <w:t>2559</w:t>
      </w:r>
      <w:r w:rsidRPr="008D7287">
        <w:rPr>
          <w:rFonts w:ascii="Angsana New" w:hAnsi="Angsana New"/>
          <w:sz w:val="30"/>
          <w:szCs w:val="30"/>
          <w:cs/>
        </w:rPr>
        <w:t xml:space="preserve"> ในการนี้บริษัท</w:t>
      </w:r>
      <w:r w:rsidRPr="008D7287">
        <w:rPr>
          <w:rFonts w:ascii="Angsana New" w:hAnsi="Angsana New" w:hint="cs"/>
          <w:sz w:val="30"/>
          <w:szCs w:val="30"/>
          <w:cs/>
        </w:rPr>
        <w:t>มีภาระ</w:t>
      </w:r>
      <w:r w:rsidRPr="008D7287">
        <w:rPr>
          <w:rFonts w:ascii="Angsana New" w:hAnsi="Angsana New"/>
          <w:sz w:val="30"/>
          <w:szCs w:val="30"/>
          <w:cs/>
        </w:rPr>
        <w:t>ผูกพันที่จะต้องจ่ายค่าธรรมเนียมตามที่ระบุไว้ในสัญญา ภายใต้</w:t>
      </w:r>
      <w:r w:rsidRPr="005F0987">
        <w:rPr>
          <w:rFonts w:ascii="Angsana New" w:hAnsi="Angsana New"/>
          <w:spacing w:val="-2"/>
          <w:sz w:val="30"/>
          <w:szCs w:val="30"/>
          <w:cs/>
        </w:rPr>
        <w:t>เงื่อนไขของสัญญาดังกล่าวบริษัทต้องปฏิบัติตามเงื่อนไขสัญญา เช่น การให้เช่าสถานที่</w:t>
      </w:r>
      <w:r w:rsidRPr="005F0987">
        <w:rPr>
          <w:rFonts w:ascii="Angsana New" w:hAnsi="Angsana New"/>
          <w:spacing w:val="-2"/>
          <w:sz w:val="30"/>
          <w:szCs w:val="30"/>
        </w:rPr>
        <w:t xml:space="preserve"> </w:t>
      </w:r>
      <w:r w:rsidRPr="005F0987">
        <w:rPr>
          <w:rFonts w:ascii="Angsana New" w:hAnsi="Angsana New"/>
          <w:spacing w:val="-2"/>
          <w:sz w:val="30"/>
          <w:szCs w:val="30"/>
          <w:cs/>
        </w:rPr>
        <w:t>และการยกเลิกสัญญา เป็นต้น</w:t>
      </w:r>
    </w:p>
    <w:p w14:paraId="15F3B7F3" w14:textId="77777777" w:rsidR="009644E6" w:rsidRPr="00761DD8" w:rsidRDefault="009644E6" w:rsidP="00964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0"/>
          <w:szCs w:val="20"/>
        </w:rPr>
      </w:pPr>
    </w:p>
    <w:p w14:paraId="0453F1F4" w14:textId="77777777" w:rsidR="00F9542C" w:rsidRDefault="00F9542C" w:rsidP="00790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1E494EF" w14:textId="09801B7D" w:rsidR="00790E7D" w:rsidRPr="0031578C" w:rsidRDefault="00790E7D" w:rsidP="00790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D7287">
        <w:rPr>
          <w:rFonts w:ascii="Angsana New" w:hAnsi="Angsana New"/>
          <w:sz w:val="30"/>
          <w:szCs w:val="30"/>
          <w:cs/>
        </w:rPr>
        <w:lastRenderedPageBreak/>
        <w:t>เนื่องจาก</w:t>
      </w:r>
      <w:r w:rsidRPr="008D7287">
        <w:rPr>
          <w:rFonts w:ascii="Angsana New" w:hAnsi="Angsana New" w:hint="cs"/>
          <w:sz w:val="30"/>
          <w:szCs w:val="30"/>
          <w:cs/>
        </w:rPr>
        <w:t>สินทรัพย์</w:t>
      </w:r>
      <w:r w:rsidRPr="008D7287">
        <w:rPr>
          <w:rFonts w:ascii="Angsana New" w:hAnsi="Angsana New"/>
          <w:sz w:val="30"/>
          <w:szCs w:val="30"/>
          <w:cs/>
        </w:rPr>
        <w:t xml:space="preserve">มีลักษณะเฉพาะ </w:t>
      </w:r>
      <w:r w:rsidRPr="008D7287">
        <w:rPr>
          <w:rFonts w:ascii="Angsana New" w:hAnsi="Angsana New" w:hint="cs"/>
          <w:sz w:val="30"/>
          <w:szCs w:val="30"/>
          <w:cs/>
        </w:rPr>
        <w:t>มีความเป็นไปได้ยากที่บุคคลหนึ่งหรือกลุ่มคนอื่น นอกเหนือจากบริษัทจะได้รับผลผลิตในจำ</w:t>
      </w:r>
      <w:r>
        <w:rPr>
          <w:rFonts w:ascii="Angsana New" w:hAnsi="Angsana New" w:hint="cs"/>
          <w:sz w:val="30"/>
          <w:szCs w:val="30"/>
          <w:cs/>
        </w:rPr>
        <w:t>นวนที่มากกว่าจำนวนที่มีนัยสำคัญ</w:t>
      </w:r>
      <w:r w:rsidRPr="008D7287">
        <w:rPr>
          <w:rFonts w:ascii="Angsana New" w:hAnsi="Angsana New" w:hint="cs"/>
          <w:sz w:val="30"/>
          <w:szCs w:val="30"/>
          <w:cs/>
        </w:rPr>
        <w:t>ซึ่งผลิตจากสินทรัพย์นั้</w:t>
      </w:r>
      <w:r w:rsidR="00F9542C">
        <w:rPr>
          <w:rFonts w:ascii="Angsana New" w:hAnsi="Angsana New" w:hint="cs"/>
          <w:sz w:val="30"/>
          <w:szCs w:val="30"/>
          <w:cs/>
        </w:rPr>
        <w:t>นในระหว่างระยะเวลาตามข้อตกลง</w:t>
      </w:r>
      <w:r>
        <w:rPr>
          <w:rFonts w:ascii="Angsana New" w:hAnsi="Angsana New"/>
          <w:sz w:val="30"/>
          <w:szCs w:val="30"/>
          <w:cs/>
        </w:rPr>
        <w:br/>
      </w:r>
      <w:r w:rsidRPr="008D7287">
        <w:rPr>
          <w:rFonts w:ascii="Angsana New" w:hAnsi="Angsana New" w:hint="cs"/>
          <w:sz w:val="30"/>
          <w:szCs w:val="30"/>
          <w:cs/>
        </w:rPr>
        <w:t>เครื่องผลิตไฟ</w:t>
      </w:r>
      <w:r>
        <w:rPr>
          <w:rFonts w:ascii="Angsana New" w:hAnsi="Angsana New" w:hint="cs"/>
          <w:sz w:val="30"/>
          <w:szCs w:val="30"/>
          <w:cs/>
        </w:rPr>
        <w:t>ฟ้า</w:t>
      </w:r>
      <w:r w:rsidRPr="008D7287">
        <w:rPr>
          <w:rFonts w:ascii="Angsana New" w:hAnsi="Angsana New" w:hint="cs"/>
          <w:sz w:val="30"/>
          <w:szCs w:val="30"/>
          <w:cs/>
        </w:rPr>
        <w:t>ตั้งอยู่ที่โรงงานของบริษัทในจังหวัดสมุทรปราก</w:t>
      </w:r>
      <w:r w:rsidR="00ED78F9">
        <w:rPr>
          <w:rFonts w:ascii="Angsana New" w:hAnsi="Angsana New" w:hint="cs"/>
          <w:sz w:val="30"/>
          <w:szCs w:val="30"/>
          <w:cs/>
        </w:rPr>
        <w:t>า</w:t>
      </w:r>
      <w:r w:rsidRPr="008D7287">
        <w:rPr>
          <w:rFonts w:ascii="Angsana New" w:hAnsi="Angsana New" w:hint="cs"/>
          <w:sz w:val="30"/>
          <w:szCs w:val="30"/>
          <w:cs/>
        </w:rPr>
        <w:t>ร ซึ่งบริษัทมีความสามารถหรือมีสิทธิควบคุม</w:t>
      </w:r>
      <w:r>
        <w:rPr>
          <w:rFonts w:ascii="Angsana New" w:hAnsi="Angsana New"/>
          <w:sz w:val="30"/>
          <w:szCs w:val="30"/>
          <w:cs/>
        </w:rPr>
        <w:br/>
      </w:r>
      <w:r w:rsidRPr="008D7287">
        <w:rPr>
          <w:rFonts w:ascii="Angsana New" w:hAnsi="Angsana New" w:hint="cs"/>
          <w:sz w:val="30"/>
          <w:szCs w:val="30"/>
          <w:cs/>
        </w:rPr>
        <w:t xml:space="preserve">การเข้าถึงทางกายภาพของสินทรัพย์ </w:t>
      </w:r>
      <w:r w:rsidRPr="008D7287">
        <w:rPr>
          <w:rFonts w:ascii="Angsana New" w:hAnsi="Angsana New"/>
          <w:sz w:val="30"/>
          <w:szCs w:val="30"/>
          <w:cs/>
        </w:rPr>
        <w:t>ดังนั้นบริษัทสรุปว่าข้อตกลงดังกล่าวเป็นสัญญาเช่า</w:t>
      </w:r>
      <w:r w:rsidRPr="008D7287">
        <w:rPr>
          <w:rFonts w:ascii="Angsana New" w:hAnsi="Angsana New" w:hint="cs"/>
          <w:sz w:val="30"/>
          <w:szCs w:val="30"/>
          <w:cs/>
        </w:rPr>
        <w:t>เครื่องผลิตไฟฟ้า</w:t>
      </w:r>
      <w:r w:rsidRPr="008D7287">
        <w:rPr>
          <w:rFonts w:ascii="Angsana New" w:hAnsi="Angsana New"/>
          <w:sz w:val="30"/>
          <w:szCs w:val="30"/>
          <w:cs/>
        </w:rPr>
        <w:t xml:space="preserve"> แม้ว่ารูปแบบของสัญญาจะไม่ใช่สั</w:t>
      </w:r>
      <w:r w:rsidRPr="008D7287">
        <w:rPr>
          <w:rFonts w:ascii="Angsana New" w:hAnsi="Angsana New" w:hint="cs"/>
          <w:sz w:val="30"/>
          <w:szCs w:val="30"/>
          <w:cs/>
        </w:rPr>
        <w:t>ญญาเช่า</w:t>
      </w:r>
      <w:r w:rsidRPr="008D7287">
        <w:rPr>
          <w:rFonts w:ascii="Angsana New" w:hAnsi="Angsana New"/>
          <w:sz w:val="30"/>
          <w:szCs w:val="30"/>
          <w:cs/>
        </w:rPr>
        <w:t>ตามกฎหมาย การเช่าดังกล่าวจัดประเภทเป็นสัญญาเช่าการเงิน ณ วันที่เริ่มต้น</w:t>
      </w:r>
      <w:r w:rsidR="00761DD8">
        <w:rPr>
          <w:rFonts w:ascii="Angsana New" w:hAnsi="Angsana New"/>
          <w:sz w:val="30"/>
          <w:szCs w:val="30"/>
        </w:rPr>
        <w:br/>
      </w:r>
      <w:r w:rsidRPr="008D7287">
        <w:rPr>
          <w:rFonts w:ascii="Angsana New" w:hAnsi="Angsana New"/>
          <w:sz w:val="30"/>
          <w:szCs w:val="30"/>
          <w:cs/>
        </w:rPr>
        <w:t>ของข้อตกลง</w:t>
      </w:r>
      <w:r w:rsidRPr="008D7287">
        <w:rPr>
          <w:rFonts w:ascii="Angsana New" w:hAnsi="Angsana New" w:hint="cs"/>
          <w:sz w:val="30"/>
          <w:szCs w:val="30"/>
          <w:cs/>
        </w:rPr>
        <w:t xml:space="preserve"> บริษัท</w:t>
      </w:r>
      <w:r w:rsidRPr="008D7287">
        <w:rPr>
          <w:rFonts w:ascii="Angsana New" w:hAnsi="Angsana New"/>
          <w:sz w:val="30"/>
          <w:szCs w:val="30"/>
          <w:cs/>
        </w:rPr>
        <w:t>ได</w:t>
      </w:r>
      <w:r w:rsidRPr="008D7287">
        <w:rPr>
          <w:rFonts w:ascii="Angsana New" w:hAnsi="Angsana New" w:hint="cs"/>
          <w:sz w:val="30"/>
          <w:szCs w:val="30"/>
          <w:cs/>
        </w:rPr>
        <w:t>้ใช้เกณฑ์มูลค่ายุติธรรมในการแยกค่าเช่าและองค์ประกอบอื่นออกจากค่าตอบแทน</w:t>
      </w:r>
      <w:r w:rsidRPr="008D7287">
        <w:rPr>
          <w:rFonts w:ascii="Angsana New" w:hAnsi="Angsana New"/>
          <w:sz w:val="30"/>
          <w:szCs w:val="30"/>
          <w:cs/>
        </w:rPr>
        <w:t xml:space="preserve"> ต้นทุนทางการเงินของหนี้สินถูกกำหนดโดยอ้างอิงกับอัตราดอกเบี้ยเงินกู้ยืมส่วนเพิ่มของบริษัท (ร้อยละ </w:t>
      </w:r>
      <w:r w:rsidRPr="008D7287">
        <w:rPr>
          <w:rFonts w:ascii="Angsana New" w:hAnsi="Angsana New"/>
          <w:sz w:val="30"/>
          <w:szCs w:val="30"/>
        </w:rPr>
        <w:t>6</w:t>
      </w:r>
      <w:r w:rsidRPr="008D7287">
        <w:rPr>
          <w:rFonts w:ascii="Angsana New" w:hAnsi="Angsana New"/>
          <w:sz w:val="30"/>
          <w:szCs w:val="30"/>
          <w:cs/>
        </w:rPr>
        <w:t>)</w:t>
      </w:r>
    </w:p>
    <w:p w14:paraId="79325C61" w14:textId="77777777" w:rsidR="00790E7D" w:rsidRDefault="00790E7D" w:rsidP="007903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202C911E" w14:textId="27E91A84" w:rsidR="00C7183F" w:rsidRPr="00CF7C61" w:rsidRDefault="00563310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8</w:t>
      </w:r>
      <w:r w:rsidR="00C7183F">
        <w:rPr>
          <w:rFonts w:ascii="Angsana New" w:hAnsi="Angsana New"/>
          <w:b/>
          <w:bCs/>
        </w:rPr>
        <w:tab/>
      </w:r>
      <w:r w:rsidR="00C7183F" w:rsidRPr="00CF7C61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</w:p>
    <w:p w14:paraId="68C7F002" w14:textId="77777777" w:rsidR="00C7183F" w:rsidRPr="00CF7C61" w:rsidRDefault="00C7183F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94F5AD6" w14:textId="77777777" w:rsidR="00C7183F" w:rsidRPr="00CF7C61" w:rsidRDefault="00C7183F" w:rsidP="00C7183F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CF7C61">
        <w:rPr>
          <w:rFonts w:ascii="Angsana New" w:hAnsi="Angsana New"/>
          <w:sz w:val="30"/>
          <w:szCs w:val="30"/>
          <w:cs/>
        </w:rPr>
        <w:t xml:space="preserve">บริษัทมี 2 ส่วนงานที่รายงาน ดังรายละเอียดข้างล่าง ซึ่งเป็นหน่วยงานธุรกิจที่สำคัญของบริษัท หน่วยงานธุรกิจที่สำคัญนี้ผลิตสินค้าที่แตกต่างกัน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การดำเนินงานของแต่ละส่วนงานที่รายงานของบริษัทโดยสรุปมีดังนี้ </w:t>
      </w:r>
    </w:p>
    <w:p w14:paraId="545CA2FA" w14:textId="77777777" w:rsidR="00C7183F" w:rsidRPr="00CF7C61" w:rsidRDefault="00C7183F" w:rsidP="00C7183F">
      <w:pPr>
        <w:spacing w:line="240" w:lineRule="auto"/>
        <w:ind w:left="518"/>
        <w:jc w:val="thaiDistribute"/>
        <w:rPr>
          <w:rFonts w:ascii="Angsana New" w:hAnsi="Angsana New"/>
          <w:b/>
          <w:bCs/>
          <w:sz w:val="30"/>
          <w:szCs w:val="30"/>
          <w:lang w:bidi="ar-SA"/>
        </w:rPr>
      </w:pPr>
    </w:p>
    <w:p w14:paraId="00E5257E" w14:textId="77777777" w:rsidR="00C7183F" w:rsidRPr="00CF7C61" w:rsidRDefault="00C7183F" w:rsidP="00C7183F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867926">
        <w:rPr>
          <w:rFonts w:ascii="Angsana New" w:hAnsi="Angsana New"/>
          <w:i/>
          <w:iCs/>
          <w:sz w:val="30"/>
          <w:szCs w:val="30"/>
          <w:cs/>
        </w:rPr>
        <w:t xml:space="preserve">ส่วนงานที่ </w:t>
      </w:r>
      <w:r w:rsidRPr="00867926">
        <w:rPr>
          <w:rFonts w:ascii="Angsana New" w:hAnsi="Angsana New"/>
          <w:i/>
          <w:iCs/>
          <w:sz w:val="30"/>
          <w:szCs w:val="30"/>
        </w:rPr>
        <w:t>1</w:t>
      </w:r>
      <w:r w:rsidRPr="00CF7C61">
        <w:rPr>
          <w:rFonts w:ascii="Angsana New" w:hAnsi="Angsana New"/>
          <w:sz w:val="30"/>
          <w:szCs w:val="30"/>
          <w:cs/>
        </w:rPr>
        <w:t xml:space="preserve"> </w:t>
      </w:r>
      <w:r w:rsidRPr="00CF7C61">
        <w:rPr>
          <w:rFonts w:ascii="Angsana New" w:hAnsi="Angsana New"/>
          <w:sz w:val="30"/>
          <w:szCs w:val="30"/>
        </w:rPr>
        <w:tab/>
      </w:r>
      <w:r w:rsidRPr="00CF7C61">
        <w:rPr>
          <w:rFonts w:ascii="Angsana New" w:hAnsi="Angsana New"/>
          <w:sz w:val="30"/>
          <w:szCs w:val="30"/>
        </w:rPr>
        <w:tab/>
      </w:r>
      <w:r w:rsidRPr="00CF7C61">
        <w:rPr>
          <w:rFonts w:ascii="Angsana New" w:hAnsi="Angsana New"/>
          <w:sz w:val="30"/>
          <w:szCs w:val="30"/>
          <w:cs/>
        </w:rPr>
        <w:t>สิ่งทอ</w:t>
      </w:r>
    </w:p>
    <w:p w14:paraId="71DC0FFD" w14:textId="77777777" w:rsidR="00C7183F" w:rsidRPr="00CF7C61" w:rsidRDefault="00C7183F" w:rsidP="00C7183F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867926">
        <w:rPr>
          <w:rFonts w:ascii="Angsana New" w:hAnsi="Angsana New"/>
          <w:i/>
          <w:iCs/>
          <w:sz w:val="30"/>
          <w:szCs w:val="30"/>
          <w:cs/>
        </w:rPr>
        <w:t xml:space="preserve">ส่วนงานที่ </w:t>
      </w:r>
      <w:r w:rsidRPr="00867926">
        <w:rPr>
          <w:rFonts w:ascii="Angsana New" w:hAnsi="Angsana New"/>
          <w:i/>
          <w:iCs/>
          <w:sz w:val="30"/>
          <w:szCs w:val="30"/>
        </w:rPr>
        <w:t>2</w:t>
      </w:r>
      <w:r w:rsidRPr="00CF7C61">
        <w:rPr>
          <w:rFonts w:ascii="Angsana New" w:hAnsi="Angsana New"/>
          <w:sz w:val="30"/>
          <w:szCs w:val="30"/>
          <w:cs/>
        </w:rPr>
        <w:t xml:space="preserve"> </w:t>
      </w:r>
      <w:r w:rsidRPr="00CF7C61">
        <w:rPr>
          <w:rFonts w:ascii="Angsana New" w:hAnsi="Angsana New"/>
          <w:sz w:val="30"/>
          <w:szCs w:val="30"/>
          <w:cs/>
        </w:rPr>
        <w:tab/>
      </w:r>
      <w:r w:rsidRPr="00CF7C61">
        <w:rPr>
          <w:rFonts w:ascii="Angsana New" w:hAnsi="Angsana New"/>
          <w:sz w:val="30"/>
          <w:szCs w:val="30"/>
          <w:cs/>
        </w:rPr>
        <w:tab/>
        <w:t>ผลิตภัณฑ์สิ่งทอเพื่ออุตสาหกรรมการผลิต</w:t>
      </w:r>
    </w:p>
    <w:p w14:paraId="225E461D" w14:textId="77777777" w:rsidR="00C7183F" w:rsidRPr="00CF7C61" w:rsidRDefault="00C7183F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rFonts w:ascii="Angsana New" w:hAnsi="Angsana New"/>
          <w:sz w:val="30"/>
          <w:szCs w:val="30"/>
        </w:rPr>
      </w:pPr>
    </w:p>
    <w:p w14:paraId="15B48674" w14:textId="77777777" w:rsidR="00C7183F" w:rsidRPr="00CF7C61" w:rsidRDefault="00C7183F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F7C61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ผลการดำเนินงานวัดโดยใช้กำไรขั้นต้นของส่วนงาน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ซึ่งนำเสนอในรายงานการจัดการภายในและสอบทานโดยผู้มีอำนาจตัดสินใจสูงสุดด้านการดำเนินงานของบริษัท ผู้บริหารเชื่อว่าการใช้กำไรขั้นต้น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CF7C61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4996C14B" w14:textId="77777777" w:rsidR="00C7183F" w:rsidRDefault="00C7183F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66" w:firstLine="374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  <w:r w:rsidRPr="00CF7C61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14:paraId="37823A15" w14:textId="77777777" w:rsidR="00C7183F" w:rsidRPr="005E4F88" w:rsidRDefault="00C7183F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16"/>
          <w:szCs w:val="16"/>
        </w:rPr>
      </w:pPr>
    </w:p>
    <w:tbl>
      <w:tblPr>
        <w:tblpPr w:leftFromText="180" w:rightFromText="180" w:vertAnchor="text" w:tblpX="450" w:tblpY="1"/>
        <w:tblOverlap w:val="never"/>
        <w:tblW w:w="9745" w:type="dxa"/>
        <w:tblLayout w:type="fixed"/>
        <w:tblLook w:val="0000" w:firstRow="0" w:lastRow="0" w:firstColumn="0" w:lastColumn="0" w:noHBand="0" w:noVBand="0"/>
      </w:tblPr>
      <w:tblGrid>
        <w:gridCol w:w="2384"/>
        <w:gridCol w:w="1047"/>
        <w:gridCol w:w="243"/>
        <w:gridCol w:w="976"/>
        <w:gridCol w:w="236"/>
        <w:gridCol w:w="951"/>
        <w:gridCol w:w="241"/>
        <w:gridCol w:w="1016"/>
        <w:gridCol w:w="236"/>
        <w:gridCol w:w="1080"/>
        <w:gridCol w:w="270"/>
        <w:gridCol w:w="11"/>
        <w:gridCol w:w="1054"/>
      </w:tblGrid>
      <w:tr w:rsidR="00C7183F" w:rsidRPr="00D47FE8" w14:paraId="112A1473" w14:textId="77777777" w:rsidTr="00C64BA9">
        <w:tc>
          <w:tcPr>
            <w:tcW w:w="2384" w:type="dxa"/>
          </w:tcPr>
          <w:p w14:paraId="0498FC2F" w14:textId="77777777" w:rsidR="00C7183F" w:rsidRPr="00D47FE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266" w:type="dxa"/>
            <w:gridSpan w:val="3"/>
          </w:tcPr>
          <w:p w14:paraId="7C0F3DE2" w14:textId="77777777" w:rsidR="00C7183F" w:rsidRPr="00D47FE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6FC60ABF" w14:textId="77777777" w:rsidR="00C7183F" w:rsidRPr="00D47FE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08" w:type="dxa"/>
            <w:gridSpan w:val="3"/>
          </w:tcPr>
          <w:p w14:paraId="1B974723" w14:textId="77777777" w:rsidR="00C7183F" w:rsidRPr="00D47FE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1590C609" w14:textId="77777777" w:rsidR="00C7183F" w:rsidRPr="00D47FE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5" w:type="dxa"/>
            <w:gridSpan w:val="4"/>
          </w:tcPr>
          <w:p w14:paraId="6E0A0336" w14:textId="571D6E38" w:rsidR="00C7183F" w:rsidRPr="00D47FE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0"/>
                <w:tab w:val="center" w:pos="109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ab/>
            </w:r>
            <w:r w:rsidR="00C7183F" w:rsidRPr="00D47FE8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C7183F" w:rsidRPr="006C7560" w14:paraId="547CFFB0" w14:textId="77777777" w:rsidTr="00C64BA9">
        <w:tc>
          <w:tcPr>
            <w:tcW w:w="2384" w:type="dxa"/>
          </w:tcPr>
          <w:p w14:paraId="165F2D90" w14:textId="77777777" w:rsidR="00C7183F" w:rsidRPr="00D47FE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047" w:type="dxa"/>
          </w:tcPr>
          <w:p w14:paraId="5C63A01D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4DD8">
              <w:rPr>
                <w:rFonts w:ascii="Angsana New" w:hAnsi="Angsana New"/>
                <w:sz w:val="26"/>
                <w:szCs w:val="26"/>
                <w:cs/>
              </w:rPr>
              <w:t>25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243" w:type="dxa"/>
          </w:tcPr>
          <w:p w14:paraId="75025837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14:paraId="75FF3475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4DD8">
              <w:rPr>
                <w:rFonts w:ascii="Angsana New" w:hAnsi="Angsana New"/>
                <w:sz w:val="26"/>
                <w:szCs w:val="26"/>
                <w:cs/>
              </w:rPr>
              <w:t>255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236" w:type="dxa"/>
          </w:tcPr>
          <w:p w14:paraId="5A8C5DB8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1" w:type="dxa"/>
          </w:tcPr>
          <w:p w14:paraId="55F4475D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4DD8">
              <w:rPr>
                <w:rFonts w:ascii="Angsana New" w:hAnsi="Angsana New"/>
                <w:sz w:val="26"/>
                <w:szCs w:val="26"/>
                <w:cs/>
              </w:rPr>
              <w:t>25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241" w:type="dxa"/>
          </w:tcPr>
          <w:p w14:paraId="1762ADBA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</w:tcPr>
          <w:p w14:paraId="3FAF8479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4DD8">
              <w:rPr>
                <w:rFonts w:ascii="Angsana New" w:hAnsi="Angsana New"/>
                <w:sz w:val="26"/>
                <w:szCs w:val="26"/>
                <w:cs/>
              </w:rPr>
              <w:t>255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236" w:type="dxa"/>
          </w:tcPr>
          <w:p w14:paraId="4B79EFDF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FF416A7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4DD8">
              <w:rPr>
                <w:rFonts w:ascii="Angsana New" w:hAnsi="Angsana New"/>
                <w:sz w:val="26"/>
                <w:szCs w:val="26"/>
                <w:cs/>
              </w:rPr>
              <w:t>25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270" w:type="dxa"/>
          </w:tcPr>
          <w:p w14:paraId="7215D9EF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gridSpan w:val="2"/>
          </w:tcPr>
          <w:p w14:paraId="4B569AC9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4DD8">
              <w:rPr>
                <w:rFonts w:ascii="Angsana New" w:hAnsi="Angsana New"/>
                <w:sz w:val="26"/>
                <w:szCs w:val="26"/>
                <w:cs/>
              </w:rPr>
              <w:t>255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</w:tr>
      <w:tr w:rsidR="00C7183F" w:rsidRPr="00D47FE8" w14:paraId="0C4CCA45" w14:textId="77777777" w:rsidTr="00C64BA9">
        <w:tc>
          <w:tcPr>
            <w:tcW w:w="2384" w:type="dxa"/>
          </w:tcPr>
          <w:p w14:paraId="5A69E7A4" w14:textId="77777777" w:rsidR="00C7183F" w:rsidRPr="00D47FE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61" w:type="dxa"/>
            <w:gridSpan w:val="12"/>
          </w:tcPr>
          <w:p w14:paraId="2BE85D37" w14:textId="77777777" w:rsidR="00C7183F" w:rsidRPr="00D47FE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5"/>
                <w:tab w:val="center" w:pos="3572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  <w:r w:rsidRPr="00D47FE8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</w:p>
        </w:tc>
      </w:tr>
      <w:tr w:rsidR="00C7183F" w:rsidRPr="00C96298" w14:paraId="352E33DE" w14:textId="77777777" w:rsidTr="00C64BA9">
        <w:tc>
          <w:tcPr>
            <w:tcW w:w="2384" w:type="dxa"/>
          </w:tcPr>
          <w:p w14:paraId="78F870E3" w14:textId="4A4BF571" w:rsidR="00C7183F" w:rsidRPr="00D47FE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  <w:r w:rsidR="0084301B">
              <w:rPr>
                <w:rFonts w:ascii="Angsana New" w:hAnsi="Angsana New" w:hint="cs"/>
                <w:sz w:val="26"/>
                <w:szCs w:val="26"/>
                <w:cs/>
              </w:rPr>
              <w:t>จากลูกค้าภายนอก</w:t>
            </w:r>
          </w:p>
        </w:tc>
        <w:tc>
          <w:tcPr>
            <w:tcW w:w="1047" w:type="dxa"/>
            <w:vAlign w:val="bottom"/>
          </w:tcPr>
          <w:p w14:paraId="6E0F9AAA" w14:textId="0876F419" w:rsidR="00C7183F" w:rsidRPr="00A37CBE" w:rsidRDefault="00974E6C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1,193,079</w:t>
            </w:r>
          </w:p>
        </w:tc>
        <w:tc>
          <w:tcPr>
            <w:tcW w:w="243" w:type="dxa"/>
          </w:tcPr>
          <w:p w14:paraId="67AD62AB" w14:textId="77777777" w:rsidR="00C7183F" w:rsidRPr="00A37CBE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01AF1E28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sz w:val="26"/>
                <w:szCs w:val="26"/>
              </w:rPr>
            </w:pPr>
            <w:r w:rsidRPr="00A37CBE">
              <w:rPr>
                <w:rFonts w:ascii="Angsana New" w:hAnsi="Angsana New"/>
                <w:bCs/>
                <w:sz w:val="26"/>
                <w:szCs w:val="26"/>
              </w:rPr>
              <w:t>1,281,534</w:t>
            </w:r>
          </w:p>
        </w:tc>
        <w:tc>
          <w:tcPr>
            <w:tcW w:w="236" w:type="dxa"/>
            <w:vAlign w:val="bottom"/>
          </w:tcPr>
          <w:p w14:paraId="36248474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31FA1828" w14:textId="38688DBD" w:rsidR="00C7183F" w:rsidRPr="00D84DD8" w:rsidRDefault="00974E6C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978,471</w:t>
            </w:r>
          </w:p>
        </w:tc>
        <w:tc>
          <w:tcPr>
            <w:tcW w:w="241" w:type="dxa"/>
            <w:vAlign w:val="bottom"/>
          </w:tcPr>
          <w:p w14:paraId="627D81FB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03F07705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 w:rsidRPr="00A37CBE">
              <w:rPr>
                <w:rFonts w:ascii="Angsana New" w:hAnsi="Angsana New"/>
                <w:bCs/>
                <w:sz w:val="26"/>
                <w:szCs w:val="26"/>
              </w:rPr>
              <w:t>1,009,409</w:t>
            </w:r>
          </w:p>
        </w:tc>
        <w:tc>
          <w:tcPr>
            <w:tcW w:w="236" w:type="dxa"/>
            <w:vAlign w:val="bottom"/>
          </w:tcPr>
          <w:p w14:paraId="3B129F75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47C1E86" w14:textId="29E09E29" w:rsidR="00C7183F" w:rsidRPr="00D84DD8" w:rsidRDefault="00377BB5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2,171,550</w:t>
            </w:r>
          </w:p>
        </w:tc>
        <w:tc>
          <w:tcPr>
            <w:tcW w:w="281" w:type="dxa"/>
            <w:gridSpan w:val="2"/>
            <w:vAlign w:val="bottom"/>
          </w:tcPr>
          <w:p w14:paraId="38ABDE69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54" w:type="dxa"/>
            <w:vAlign w:val="bottom"/>
          </w:tcPr>
          <w:p w14:paraId="348032EB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  <w:r w:rsidRPr="00A37CBE">
              <w:rPr>
                <w:rFonts w:ascii="Angsana New" w:hAnsi="Angsana New"/>
                <w:bCs/>
                <w:sz w:val="26"/>
                <w:szCs w:val="26"/>
              </w:rPr>
              <w:t>2,290,943</w:t>
            </w:r>
          </w:p>
        </w:tc>
      </w:tr>
      <w:tr w:rsidR="00C7183F" w:rsidRPr="00C96298" w14:paraId="6B19D214" w14:textId="77777777" w:rsidTr="00C64BA9">
        <w:tc>
          <w:tcPr>
            <w:tcW w:w="2384" w:type="dxa"/>
          </w:tcPr>
          <w:p w14:paraId="4888A4F6" w14:textId="77777777" w:rsidR="00C7183F" w:rsidRPr="00D47FE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vAlign w:val="bottom"/>
          </w:tcPr>
          <w:p w14:paraId="3D2D5EFD" w14:textId="65F88D74" w:rsidR="00C7183F" w:rsidRPr="00A37CBE" w:rsidRDefault="00974E6C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(1,054,260)</w:t>
            </w:r>
          </w:p>
        </w:tc>
        <w:tc>
          <w:tcPr>
            <w:tcW w:w="243" w:type="dxa"/>
          </w:tcPr>
          <w:p w14:paraId="10A1DFC9" w14:textId="77777777" w:rsidR="00C7183F" w:rsidRPr="00A37CBE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vAlign w:val="bottom"/>
          </w:tcPr>
          <w:p w14:paraId="2D12EDA0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sz w:val="26"/>
                <w:szCs w:val="26"/>
              </w:rPr>
            </w:pPr>
            <w:r w:rsidRPr="00A37CBE">
              <w:rPr>
                <w:rFonts w:ascii="Angsana New" w:hAnsi="Angsana New"/>
                <w:bCs/>
                <w:sz w:val="26"/>
                <w:szCs w:val="26"/>
              </w:rPr>
              <w:t>(1,113,206)</w:t>
            </w:r>
          </w:p>
        </w:tc>
        <w:tc>
          <w:tcPr>
            <w:tcW w:w="236" w:type="dxa"/>
          </w:tcPr>
          <w:p w14:paraId="4A32D12A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  <w:vAlign w:val="bottom"/>
          </w:tcPr>
          <w:p w14:paraId="1A8F2163" w14:textId="43B586B2" w:rsidR="00C7183F" w:rsidRPr="00D84DD8" w:rsidRDefault="00974E6C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(874,648)</w:t>
            </w:r>
          </w:p>
        </w:tc>
        <w:tc>
          <w:tcPr>
            <w:tcW w:w="241" w:type="dxa"/>
            <w:vAlign w:val="bottom"/>
          </w:tcPr>
          <w:p w14:paraId="00008060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2E499933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 w:rsidRPr="00A37CBE">
              <w:rPr>
                <w:rFonts w:ascii="Angsana New" w:hAnsi="Angsana New"/>
                <w:bCs/>
                <w:sz w:val="26"/>
                <w:szCs w:val="26"/>
              </w:rPr>
              <w:t>(921,844)</w:t>
            </w:r>
          </w:p>
        </w:tc>
        <w:tc>
          <w:tcPr>
            <w:tcW w:w="236" w:type="dxa"/>
            <w:vAlign w:val="bottom"/>
          </w:tcPr>
          <w:p w14:paraId="58870774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F35D12B" w14:textId="5AE7D06A" w:rsidR="00C7183F" w:rsidRPr="00D84DD8" w:rsidRDefault="00377BB5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(1,928,908)</w:t>
            </w:r>
          </w:p>
        </w:tc>
        <w:tc>
          <w:tcPr>
            <w:tcW w:w="281" w:type="dxa"/>
            <w:gridSpan w:val="2"/>
            <w:vAlign w:val="bottom"/>
          </w:tcPr>
          <w:p w14:paraId="5EA64B44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vAlign w:val="bottom"/>
          </w:tcPr>
          <w:p w14:paraId="2CA25814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  <w:r w:rsidRPr="00A37CBE">
              <w:rPr>
                <w:rFonts w:ascii="Angsana New" w:hAnsi="Angsana New"/>
                <w:bCs/>
                <w:sz w:val="26"/>
                <w:szCs w:val="26"/>
              </w:rPr>
              <w:t>(2,035,050)</w:t>
            </w:r>
          </w:p>
        </w:tc>
      </w:tr>
      <w:tr w:rsidR="00C7183F" w:rsidRPr="00C96298" w14:paraId="77C67EEB" w14:textId="77777777" w:rsidTr="00C64BA9">
        <w:tc>
          <w:tcPr>
            <w:tcW w:w="2384" w:type="dxa"/>
          </w:tcPr>
          <w:p w14:paraId="589D28CC" w14:textId="4568B3E4" w:rsidR="00C7183F" w:rsidRPr="00C00342" w:rsidRDefault="00C7183F" w:rsidP="00C0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C00342">
              <w:rPr>
                <w:rFonts w:ascii="Angsana New" w:hAnsi="Angsana New"/>
                <w:sz w:val="26"/>
                <w:szCs w:val="26"/>
                <w:cs/>
              </w:rPr>
              <w:t>กำไรขั้นต้น</w:t>
            </w:r>
            <w:r w:rsidR="00C00342" w:rsidRPr="00C00342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330ABB" w14:textId="0B578A7D" w:rsidR="00C7183F" w:rsidRPr="00C00342" w:rsidRDefault="00974E6C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sz w:val="26"/>
                <w:szCs w:val="26"/>
              </w:rPr>
            </w:pPr>
            <w:r w:rsidRPr="00C00342">
              <w:rPr>
                <w:rFonts w:ascii="Angsana New" w:hAnsi="Angsana New"/>
                <w:sz w:val="26"/>
                <w:szCs w:val="26"/>
              </w:rPr>
              <w:t>138,819</w:t>
            </w:r>
          </w:p>
        </w:tc>
        <w:tc>
          <w:tcPr>
            <w:tcW w:w="243" w:type="dxa"/>
          </w:tcPr>
          <w:p w14:paraId="612F5BA2" w14:textId="77777777" w:rsidR="00C7183F" w:rsidRPr="00C00342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DB3C6D" w14:textId="77777777" w:rsidR="00C7183F" w:rsidRPr="00C00342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sz w:val="26"/>
                <w:szCs w:val="26"/>
              </w:rPr>
            </w:pPr>
            <w:r w:rsidRPr="00C00342">
              <w:rPr>
                <w:rFonts w:ascii="Angsana New" w:hAnsi="Angsana New"/>
                <w:sz w:val="26"/>
                <w:szCs w:val="26"/>
              </w:rPr>
              <w:t>168,328</w:t>
            </w:r>
          </w:p>
        </w:tc>
        <w:tc>
          <w:tcPr>
            <w:tcW w:w="236" w:type="dxa"/>
            <w:vAlign w:val="bottom"/>
          </w:tcPr>
          <w:p w14:paraId="25AA14FD" w14:textId="77777777" w:rsidR="00C7183F" w:rsidRPr="00C00342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F3FD43" w14:textId="25FD3F85" w:rsidR="00C7183F" w:rsidRPr="00C00342" w:rsidRDefault="00974E6C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sz w:val="26"/>
                <w:szCs w:val="26"/>
              </w:rPr>
            </w:pPr>
            <w:r w:rsidRPr="00C00342">
              <w:rPr>
                <w:rFonts w:ascii="Angsana New" w:hAnsi="Angsana New"/>
                <w:sz w:val="26"/>
                <w:szCs w:val="26"/>
              </w:rPr>
              <w:t>103,823</w:t>
            </w:r>
          </w:p>
        </w:tc>
        <w:tc>
          <w:tcPr>
            <w:tcW w:w="241" w:type="dxa"/>
            <w:vAlign w:val="bottom"/>
          </w:tcPr>
          <w:p w14:paraId="1347B488" w14:textId="77777777" w:rsidR="00C7183F" w:rsidRPr="00C00342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E579EE" w14:textId="77777777" w:rsidR="00C7183F" w:rsidRPr="00C00342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sz w:val="26"/>
                <w:szCs w:val="26"/>
              </w:rPr>
            </w:pPr>
            <w:r w:rsidRPr="00C00342">
              <w:rPr>
                <w:rFonts w:ascii="Angsana New" w:hAnsi="Angsana New"/>
                <w:sz w:val="26"/>
                <w:szCs w:val="26"/>
              </w:rPr>
              <w:t>87,565</w:t>
            </w:r>
          </w:p>
        </w:tc>
        <w:tc>
          <w:tcPr>
            <w:tcW w:w="236" w:type="dxa"/>
            <w:vAlign w:val="bottom"/>
          </w:tcPr>
          <w:p w14:paraId="3E8385F7" w14:textId="77777777" w:rsidR="00C7183F" w:rsidRPr="00C00342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B71ACA" w14:textId="0A33672D" w:rsidR="00C7183F" w:rsidRPr="00C00342" w:rsidRDefault="00377BB5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 w:firstLine="260"/>
              <w:rPr>
                <w:rFonts w:ascii="Angsana New" w:hAnsi="Angsana New"/>
                <w:sz w:val="26"/>
                <w:szCs w:val="26"/>
              </w:rPr>
            </w:pPr>
            <w:r w:rsidRPr="00C00342">
              <w:rPr>
                <w:rFonts w:ascii="Angsana New" w:hAnsi="Angsana New"/>
                <w:sz w:val="26"/>
                <w:szCs w:val="26"/>
              </w:rPr>
              <w:t>242,642</w:t>
            </w:r>
          </w:p>
        </w:tc>
        <w:tc>
          <w:tcPr>
            <w:tcW w:w="281" w:type="dxa"/>
            <w:gridSpan w:val="2"/>
            <w:vAlign w:val="bottom"/>
          </w:tcPr>
          <w:p w14:paraId="498B8ADA" w14:textId="77777777" w:rsidR="00C7183F" w:rsidRPr="00C00342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64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5AB460" w14:textId="77777777" w:rsidR="00C7183F" w:rsidRPr="00C00342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14" w:right="-108"/>
              <w:rPr>
                <w:rFonts w:ascii="Angsana New" w:hAnsi="Angsana New"/>
                <w:sz w:val="26"/>
                <w:szCs w:val="26"/>
              </w:rPr>
            </w:pPr>
            <w:r w:rsidRPr="00C00342">
              <w:rPr>
                <w:rFonts w:ascii="Angsana New" w:hAnsi="Angsana New"/>
                <w:sz w:val="26"/>
                <w:szCs w:val="26"/>
              </w:rPr>
              <w:t>255,893</w:t>
            </w:r>
          </w:p>
        </w:tc>
      </w:tr>
      <w:tr w:rsidR="00C7183F" w:rsidRPr="00D47FE8" w14:paraId="50AEDD58" w14:textId="77777777" w:rsidTr="00C64BA9">
        <w:tc>
          <w:tcPr>
            <w:tcW w:w="2384" w:type="dxa"/>
          </w:tcPr>
          <w:p w14:paraId="14FFF87B" w14:textId="77777777" w:rsidR="00C7183F" w:rsidRPr="00D47FE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3AEC4AF2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1603EB9A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</w:tcPr>
          <w:p w14:paraId="2F722393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8CB93D2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</w:tcPr>
          <w:p w14:paraId="44F2BBD3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2F1C7401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</w:tcPr>
          <w:p w14:paraId="719B28D8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87AE88B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E3802EC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81" w:type="dxa"/>
            <w:gridSpan w:val="2"/>
          </w:tcPr>
          <w:p w14:paraId="55D4FD30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</w:tcPr>
          <w:p w14:paraId="6701F207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C7183F" w:rsidRPr="00D47FE8" w14:paraId="549E50D3" w14:textId="77777777" w:rsidTr="00C64BA9">
        <w:tc>
          <w:tcPr>
            <w:tcW w:w="2384" w:type="dxa"/>
          </w:tcPr>
          <w:p w14:paraId="5F6E5AE6" w14:textId="75E02DA5" w:rsidR="00C7183F" w:rsidRPr="00D47FE8" w:rsidRDefault="00563310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047" w:type="dxa"/>
          </w:tcPr>
          <w:p w14:paraId="27A212E8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0FBC1099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6" w:type="dxa"/>
          </w:tcPr>
          <w:p w14:paraId="3CD5678B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1F20E8B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1" w:type="dxa"/>
          </w:tcPr>
          <w:p w14:paraId="1E24DC8A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072D5F25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</w:tcPr>
          <w:p w14:paraId="72A7CD14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A7372C6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A06EF2C" w14:textId="2158489D" w:rsidR="00C7183F" w:rsidRPr="00D84DD8" w:rsidRDefault="00377BB5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(58,262)</w:t>
            </w:r>
          </w:p>
        </w:tc>
        <w:tc>
          <w:tcPr>
            <w:tcW w:w="281" w:type="dxa"/>
            <w:gridSpan w:val="2"/>
          </w:tcPr>
          <w:p w14:paraId="67122B45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vAlign w:val="bottom"/>
          </w:tcPr>
          <w:p w14:paraId="3F12F06D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A37CBE">
              <w:rPr>
                <w:rFonts w:ascii="Angsana New" w:hAnsi="Angsana New"/>
                <w:bCs/>
                <w:sz w:val="26"/>
                <w:szCs w:val="26"/>
              </w:rPr>
              <w:t>(98,587)</w:t>
            </w:r>
          </w:p>
        </w:tc>
      </w:tr>
      <w:tr w:rsidR="00C7183F" w:rsidRPr="00D47FE8" w14:paraId="4B71887C" w14:textId="77777777" w:rsidTr="00C64BA9">
        <w:tc>
          <w:tcPr>
            <w:tcW w:w="2384" w:type="dxa"/>
          </w:tcPr>
          <w:p w14:paraId="588F9694" w14:textId="77777777" w:rsidR="00C7183F" w:rsidRPr="00D47FE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47" w:type="dxa"/>
          </w:tcPr>
          <w:p w14:paraId="17908323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1E038140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6" w:type="dxa"/>
          </w:tcPr>
          <w:p w14:paraId="07823C2F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A4B98F0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1" w:type="dxa"/>
          </w:tcPr>
          <w:p w14:paraId="3136FC11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2570D997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</w:tcPr>
          <w:p w14:paraId="75583F48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580ADA8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492F3A7" w14:textId="6C7D8054" w:rsidR="00C7183F" w:rsidRPr="00D84DD8" w:rsidRDefault="00377BB5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(64,117)</w:t>
            </w:r>
          </w:p>
        </w:tc>
        <w:tc>
          <w:tcPr>
            <w:tcW w:w="281" w:type="dxa"/>
            <w:gridSpan w:val="2"/>
          </w:tcPr>
          <w:p w14:paraId="549A1D8A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vAlign w:val="bottom"/>
          </w:tcPr>
          <w:p w14:paraId="376C2919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A37CBE">
              <w:rPr>
                <w:rFonts w:ascii="Angsana New" w:hAnsi="Angsana New"/>
                <w:bCs/>
                <w:sz w:val="26"/>
                <w:szCs w:val="26"/>
              </w:rPr>
              <w:t>(47,291)</w:t>
            </w:r>
          </w:p>
        </w:tc>
      </w:tr>
      <w:tr w:rsidR="00C7183F" w:rsidRPr="00D47FE8" w14:paraId="1192CB76" w14:textId="77777777" w:rsidTr="00C64BA9">
        <w:tc>
          <w:tcPr>
            <w:tcW w:w="2384" w:type="dxa"/>
          </w:tcPr>
          <w:p w14:paraId="5D8DE62B" w14:textId="77777777" w:rsidR="00C7183F" w:rsidRPr="00D47FE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047" w:type="dxa"/>
          </w:tcPr>
          <w:p w14:paraId="27C3F9C2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24513DCD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76" w:type="dxa"/>
          </w:tcPr>
          <w:p w14:paraId="5BBCAF66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0A1B24B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51" w:type="dxa"/>
          </w:tcPr>
          <w:p w14:paraId="0641EA13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29BD9413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6" w:type="dxa"/>
          </w:tcPr>
          <w:p w14:paraId="68E66714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A0D63B9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EB79AE8" w14:textId="116BD483" w:rsidR="00C7183F" w:rsidRPr="00D84DD8" w:rsidRDefault="00377BB5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(16,168)</w:t>
            </w:r>
          </w:p>
        </w:tc>
        <w:tc>
          <w:tcPr>
            <w:tcW w:w="281" w:type="dxa"/>
            <w:gridSpan w:val="2"/>
          </w:tcPr>
          <w:p w14:paraId="04BE82F0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vAlign w:val="bottom"/>
          </w:tcPr>
          <w:p w14:paraId="1BB1DDB3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  <w:r w:rsidRPr="00A37CBE">
              <w:rPr>
                <w:rFonts w:ascii="Angsana New" w:hAnsi="Angsana New"/>
                <w:bCs/>
                <w:sz w:val="26"/>
                <w:szCs w:val="26"/>
              </w:rPr>
              <w:t>(13,078)</w:t>
            </w:r>
          </w:p>
        </w:tc>
      </w:tr>
      <w:tr w:rsidR="00C7183F" w:rsidRPr="00D47FE8" w14:paraId="4EEA1B39" w14:textId="77777777" w:rsidTr="00C64BA9">
        <w:tc>
          <w:tcPr>
            <w:tcW w:w="2384" w:type="dxa"/>
          </w:tcPr>
          <w:p w14:paraId="47942085" w14:textId="77777777" w:rsidR="00C7183F" w:rsidRPr="00D47FE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47" w:type="dxa"/>
          </w:tcPr>
          <w:p w14:paraId="18B06011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4162262C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76" w:type="dxa"/>
          </w:tcPr>
          <w:p w14:paraId="6D5F3016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7C4AE7B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51" w:type="dxa"/>
          </w:tcPr>
          <w:p w14:paraId="4F669380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2D358837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6" w:type="dxa"/>
          </w:tcPr>
          <w:p w14:paraId="79B78357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03686E3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6E163B2" w14:textId="1DD376C4" w:rsidR="00C7183F" w:rsidRPr="00D84DD8" w:rsidRDefault="00377BB5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23,159</w:t>
            </w:r>
          </w:p>
        </w:tc>
        <w:tc>
          <w:tcPr>
            <w:tcW w:w="281" w:type="dxa"/>
            <w:gridSpan w:val="2"/>
          </w:tcPr>
          <w:p w14:paraId="5FBA641A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vAlign w:val="bottom"/>
          </w:tcPr>
          <w:p w14:paraId="0C9F1B61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  <w:r w:rsidRPr="00A37CBE">
              <w:rPr>
                <w:rFonts w:ascii="Angsana New" w:hAnsi="Angsana New"/>
                <w:bCs/>
                <w:sz w:val="26"/>
                <w:szCs w:val="26"/>
              </w:rPr>
              <w:t>33,976</w:t>
            </w:r>
          </w:p>
        </w:tc>
      </w:tr>
      <w:tr w:rsidR="00C7183F" w:rsidRPr="00D47FE8" w14:paraId="5A0BF1B3" w14:textId="77777777" w:rsidTr="00C64BA9">
        <w:tc>
          <w:tcPr>
            <w:tcW w:w="2384" w:type="dxa"/>
          </w:tcPr>
          <w:p w14:paraId="06234263" w14:textId="77777777" w:rsidR="00C7183F" w:rsidRPr="00D47FE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ส่วนแบ่งกำไรจากเงินลงทุน</w:t>
            </w:r>
          </w:p>
        </w:tc>
        <w:tc>
          <w:tcPr>
            <w:tcW w:w="1047" w:type="dxa"/>
          </w:tcPr>
          <w:p w14:paraId="11B679EE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20704826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76" w:type="dxa"/>
          </w:tcPr>
          <w:p w14:paraId="0E8CA57C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4B54B0E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51" w:type="dxa"/>
          </w:tcPr>
          <w:p w14:paraId="7A0D3D16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68ED6F7F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6" w:type="dxa"/>
          </w:tcPr>
          <w:p w14:paraId="77DB5ABD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534EB50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A343035" w14:textId="77777777" w:rsidR="00C7183F" w:rsidRPr="00A37CBE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81" w:type="dxa"/>
            <w:gridSpan w:val="2"/>
          </w:tcPr>
          <w:p w14:paraId="4F2A3A6B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220FFA8F" w14:textId="77777777" w:rsidR="00C7183F" w:rsidRPr="001B5CF2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C7183F" w:rsidRPr="00D47FE8" w14:paraId="4CFF5500" w14:textId="77777777" w:rsidTr="00C64BA9">
        <w:tc>
          <w:tcPr>
            <w:tcW w:w="2384" w:type="dxa"/>
          </w:tcPr>
          <w:p w14:paraId="1744513F" w14:textId="01D3A1AD" w:rsidR="00C7183F" w:rsidRPr="00D47FE8" w:rsidRDefault="00C7183F" w:rsidP="00715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71560A">
              <w:rPr>
                <w:rFonts w:ascii="Angsana New" w:hAnsi="Angsana New" w:hint="cs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1047" w:type="dxa"/>
          </w:tcPr>
          <w:p w14:paraId="32EDA2F9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6191F010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76" w:type="dxa"/>
          </w:tcPr>
          <w:p w14:paraId="36B38C33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1165A12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51" w:type="dxa"/>
          </w:tcPr>
          <w:p w14:paraId="718A1A56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5A213F1D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6" w:type="dxa"/>
          </w:tcPr>
          <w:p w14:paraId="487F2EB3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22F69D5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FFC044A" w14:textId="48C6B9AF" w:rsidR="00C7183F" w:rsidRPr="00A37CBE" w:rsidRDefault="007E3D5A" w:rsidP="007E3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17</w:t>
            </w:r>
            <w:r w:rsidR="00D8053B">
              <w:rPr>
                <w:rFonts w:ascii="Angsana New" w:hAnsi="Angsana New"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Cs/>
                <w:sz w:val="26"/>
                <w:szCs w:val="26"/>
              </w:rPr>
              <w:t>685</w:t>
            </w:r>
          </w:p>
        </w:tc>
        <w:tc>
          <w:tcPr>
            <w:tcW w:w="281" w:type="dxa"/>
            <w:gridSpan w:val="2"/>
          </w:tcPr>
          <w:p w14:paraId="023D8B04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vAlign w:val="bottom"/>
          </w:tcPr>
          <w:p w14:paraId="0E0ABCF2" w14:textId="77777777" w:rsidR="00C7183F" w:rsidRPr="001B5CF2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36,204</w:t>
            </w:r>
          </w:p>
        </w:tc>
      </w:tr>
      <w:tr w:rsidR="00C7183F" w:rsidRPr="00D47FE8" w14:paraId="289D7DFC" w14:textId="77777777" w:rsidTr="00C64BA9">
        <w:tc>
          <w:tcPr>
            <w:tcW w:w="2384" w:type="dxa"/>
          </w:tcPr>
          <w:p w14:paraId="7A6CBD9C" w14:textId="77777777" w:rsidR="00C7183F" w:rsidRPr="00D47FE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047" w:type="dxa"/>
          </w:tcPr>
          <w:p w14:paraId="38B2F6FE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44BA48B6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76" w:type="dxa"/>
          </w:tcPr>
          <w:p w14:paraId="3984512C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42AE3C5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51" w:type="dxa"/>
          </w:tcPr>
          <w:p w14:paraId="1C70CDCB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2E939454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6" w:type="dxa"/>
          </w:tcPr>
          <w:p w14:paraId="6EAE1B1A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852A451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5767240" w14:textId="359CB47F" w:rsidR="00C7183F" w:rsidRPr="00D84DD8" w:rsidRDefault="007E3D5A" w:rsidP="007E3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144</w:t>
            </w:r>
            <w:r w:rsidR="00D8053B">
              <w:rPr>
                <w:rFonts w:ascii="Angsana New" w:hAnsi="Angsana New"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Cs/>
                <w:sz w:val="26"/>
                <w:szCs w:val="26"/>
              </w:rPr>
              <w:t>939</w:t>
            </w:r>
          </w:p>
        </w:tc>
        <w:tc>
          <w:tcPr>
            <w:tcW w:w="281" w:type="dxa"/>
            <w:gridSpan w:val="2"/>
          </w:tcPr>
          <w:p w14:paraId="2C09A4EB" w14:textId="77777777" w:rsidR="00C7183F" w:rsidRPr="0055214D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vAlign w:val="bottom"/>
          </w:tcPr>
          <w:p w14:paraId="09089089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167,117</w:t>
            </w:r>
          </w:p>
        </w:tc>
      </w:tr>
      <w:tr w:rsidR="00C7183F" w:rsidRPr="00D47FE8" w14:paraId="3FC1D6A7" w14:textId="77777777" w:rsidTr="00C64BA9">
        <w:tc>
          <w:tcPr>
            <w:tcW w:w="2384" w:type="dxa"/>
          </w:tcPr>
          <w:p w14:paraId="3CF6F873" w14:textId="344408BB" w:rsidR="00C7183F" w:rsidRPr="00D47FE8" w:rsidRDefault="00563310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 w:rsidR="00C7183F" w:rsidRPr="00D47FE8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047" w:type="dxa"/>
          </w:tcPr>
          <w:p w14:paraId="69A62DB0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2733B7F1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76" w:type="dxa"/>
          </w:tcPr>
          <w:p w14:paraId="06246DD3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E95DFE4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51" w:type="dxa"/>
          </w:tcPr>
          <w:p w14:paraId="16BAF610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1D7E7B30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6" w:type="dxa"/>
          </w:tcPr>
          <w:p w14:paraId="18489CD5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4B55A4A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C55AA97" w14:textId="3B3FE8D1" w:rsidR="00C7183F" w:rsidRPr="00D84DD8" w:rsidRDefault="00377BB5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(28,203)</w:t>
            </w:r>
          </w:p>
        </w:tc>
        <w:tc>
          <w:tcPr>
            <w:tcW w:w="281" w:type="dxa"/>
            <w:gridSpan w:val="2"/>
          </w:tcPr>
          <w:p w14:paraId="6D7E374C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vAlign w:val="bottom"/>
          </w:tcPr>
          <w:p w14:paraId="1E1C53A6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  <w:r w:rsidRPr="00A37CBE">
              <w:rPr>
                <w:rFonts w:ascii="Angsana New" w:hAnsi="Angsana New"/>
                <w:bCs/>
                <w:sz w:val="26"/>
                <w:szCs w:val="26"/>
              </w:rPr>
              <w:t>(25,928)</w:t>
            </w:r>
          </w:p>
        </w:tc>
      </w:tr>
      <w:tr w:rsidR="00C7183F" w:rsidRPr="00D47FE8" w14:paraId="304B3BA9" w14:textId="77777777" w:rsidTr="00C64BA9">
        <w:tc>
          <w:tcPr>
            <w:tcW w:w="2384" w:type="dxa"/>
          </w:tcPr>
          <w:p w14:paraId="0A54AC39" w14:textId="77777777" w:rsidR="00C7183F" w:rsidRPr="00D47FE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</w:t>
            </w: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047" w:type="dxa"/>
          </w:tcPr>
          <w:p w14:paraId="6D5FBB3B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0C9EACF0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6" w:type="dxa"/>
          </w:tcPr>
          <w:p w14:paraId="3E5D393F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969F95C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1" w:type="dxa"/>
          </w:tcPr>
          <w:p w14:paraId="118FFF3D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5C3F7F35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</w:tcPr>
          <w:p w14:paraId="0AFFE900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69A6930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C21527" w14:textId="494BC505" w:rsidR="00C7183F" w:rsidRPr="00D84DD8" w:rsidRDefault="007E3D5A" w:rsidP="007E3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 w:firstLine="2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116</w:t>
            </w:r>
            <w:r w:rsidR="00D8053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736</w:t>
            </w:r>
          </w:p>
        </w:tc>
        <w:tc>
          <w:tcPr>
            <w:tcW w:w="281" w:type="dxa"/>
            <w:gridSpan w:val="2"/>
          </w:tcPr>
          <w:p w14:paraId="7CB25447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 w:firstLine="26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582333" w14:textId="77777777" w:rsidR="00C7183F" w:rsidRPr="001B5CF2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14" w:right="-108"/>
              <w:rPr>
                <w:rFonts w:ascii="Angsana New" w:hAnsi="Angsana New"/>
                <w:b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141,189</w:t>
            </w:r>
          </w:p>
        </w:tc>
      </w:tr>
      <w:tr w:rsidR="00C7183F" w:rsidRPr="00D47FE8" w14:paraId="48BD059C" w14:textId="77777777" w:rsidTr="00C64BA9">
        <w:tc>
          <w:tcPr>
            <w:tcW w:w="2384" w:type="dxa"/>
            <w:shd w:val="clear" w:color="auto" w:fill="auto"/>
          </w:tcPr>
          <w:p w14:paraId="513C9DF5" w14:textId="77777777" w:rsidR="00C7183F" w:rsidRPr="00D47FE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7" w:type="dxa"/>
            <w:shd w:val="clear" w:color="auto" w:fill="auto"/>
          </w:tcPr>
          <w:p w14:paraId="1D84987F" w14:textId="77777777" w:rsidR="00C7183F" w:rsidRPr="00D84DD8" w:rsidRDefault="00C7183F" w:rsidP="00C64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02DB0779" w14:textId="77777777" w:rsidR="00C7183F" w:rsidRPr="00D84DD8" w:rsidRDefault="00C7183F" w:rsidP="00C64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6" w:type="dxa"/>
            <w:shd w:val="clear" w:color="auto" w:fill="auto"/>
          </w:tcPr>
          <w:p w14:paraId="27BA5D70" w14:textId="77777777" w:rsidR="00C7183F" w:rsidRPr="00D84DD8" w:rsidRDefault="00C7183F" w:rsidP="00C64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39F592C" w14:textId="77777777" w:rsidR="00C7183F" w:rsidRPr="00D84DD8" w:rsidRDefault="00C7183F" w:rsidP="00C64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</w:tcPr>
          <w:p w14:paraId="032CC268" w14:textId="77777777" w:rsidR="00C7183F" w:rsidRPr="00D84DD8" w:rsidRDefault="00C7183F" w:rsidP="00C64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672AC5F4" w14:textId="77777777" w:rsidR="00C7183F" w:rsidRPr="00D84DD8" w:rsidRDefault="00C7183F" w:rsidP="00C64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</w:tcPr>
          <w:p w14:paraId="6EF907FE" w14:textId="77777777" w:rsidR="00C7183F" w:rsidRPr="00D84DD8" w:rsidRDefault="00C7183F" w:rsidP="00C64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2B490C2" w14:textId="77777777" w:rsidR="00C7183F" w:rsidRPr="00D84DD8" w:rsidRDefault="00C7183F" w:rsidP="00C64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4225B7C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" w:type="dxa"/>
            <w:gridSpan w:val="2"/>
            <w:shd w:val="clear" w:color="auto" w:fill="auto"/>
          </w:tcPr>
          <w:p w14:paraId="751C8B4C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auto"/>
          </w:tcPr>
          <w:p w14:paraId="6318C7FC" w14:textId="77777777" w:rsidR="00C7183F" w:rsidRPr="00D84DD8" w:rsidRDefault="00C7183F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07743" w:rsidRPr="00D47FE8" w14:paraId="489413DC" w14:textId="77777777" w:rsidTr="00B61D9B">
        <w:tc>
          <w:tcPr>
            <w:tcW w:w="2384" w:type="dxa"/>
            <w:shd w:val="clear" w:color="auto" w:fill="auto"/>
          </w:tcPr>
          <w:p w14:paraId="09B5B372" w14:textId="77777777" w:rsidR="00707743" w:rsidRPr="00D47FE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6" w:type="dxa"/>
            <w:gridSpan w:val="3"/>
            <w:shd w:val="clear" w:color="auto" w:fill="auto"/>
          </w:tcPr>
          <w:p w14:paraId="30F9EA0B" w14:textId="7899AAE0" w:rsidR="00707743" w:rsidRPr="00D84DD8" w:rsidRDefault="00707743" w:rsidP="00707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7E94765E" w14:textId="77777777" w:rsidR="00707743" w:rsidRPr="00D84DD8" w:rsidRDefault="00707743" w:rsidP="00707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08" w:type="dxa"/>
            <w:gridSpan w:val="3"/>
            <w:shd w:val="clear" w:color="auto" w:fill="auto"/>
          </w:tcPr>
          <w:p w14:paraId="674BE5A0" w14:textId="1A93649C" w:rsidR="00707743" w:rsidRPr="00D84DD8" w:rsidRDefault="00707743" w:rsidP="00707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65B51AD8" w14:textId="77777777" w:rsidR="00707743" w:rsidRPr="00D84DD8" w:rsidRDefault="00707743" w:rsidP="00707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5" w:type="dxa"/>
            <w:gridSpan w:val="4"/>
            <w:shd w:val="clear" w:color="auto" w:fill="auto"/>
          </w:tcPr>
          <w:p w14:paraId="154D110E" w14:textId="4C46155B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0"/>
                <w:tab w:val="center" w:pos="109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707743" w:rsidRPr="00D47FE8" w14:paraId="282EDCE9" w14:textId="77777777" w:rsidTr="00C64BA9">
        <w:tc>
          <w:tcPr>
            <w:tcW w:w="2384" w:type="dxa"/>
            <w:shd w:val="clear" w:color="auto" w:fill="auto"/>
          </w:tcPr>
          <w:p w14:paraId="168CFD34" w14:textId="77777777" w:rsidR="00707743" w:rsidRPr="00D47FE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7" w:type="dxa"/>
            <w:shd w:val="clear" w:color="auto" w:fill="auto"/>
          </w:tcPr>
          <w:p w14:paraId="39DA6AF7" w14:textId="77777777" w:rsidR="00707743" w:rsidRPr="00682900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900">
              <w:rPr>
                <w:rFonts w:ascii="Angsana New" w:hAnsi="Angsana New"/>
                <w:sz w:val="26"/>
                <w:szCs w:val="26"/>
              </w:rPr>
              <w:t>30</w:t>
            </w:r>
            <w:r w:rsidRPr="00682900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43" w:type="dxa"/>
            <w:shd w:val="clear" w:color="auto" w:fill="auto"/>
          </w:tcPr>
          <w:p w14:paraId="0B464C9E" w14:textId="77777777" w:rsidR="00707743" w:rsidRPr="00D84DD8" w:rsidRDefault="00707743" w:rsidP="00707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6" w:type="dxa"/>
            <w:shd w:val="clear" w:color="auto" w:fill="auto"/>
          </w:tcPr>
          <w:p w14:paraId="22F5F66F" w14:textId="77777777" w:rsidR="00707743" w:rsidRPr="00682900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900">
              <w:rPr>
                <w:rFonts w:ascii="Angsana New" w:hAnsi="Angsana New"/>
                <w:sz w:val="26"/>
                <w:szCs w:val="26"/>
              </w:rPr>
              <w:t>31</w:t>
            </w:r>
            <w:r w:rsidRPr="0068290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82900">
              <w:rPr>
                <w:rFonts w:ascii="Angsana New" w:hAnsi="Angsana New" w:hint="cs"/>
                <w:sz w:val="26"/>
                <w:szCs w:val="26"/>
                <w:cs/>
              </w:rPr>
              <w:t>มีนา</w:t>
            </w:r>
            <w:r w:rsidRPr="00682900">
              <w:rPr>
                <w:rFonts w:ascii="Angsana New" w:hAnsi="Angsana New"/>
                <w:sz w:val="26"/>
                <w:szCs w:val="26"/>
                <w:cs/>
              </w:rPr>
              <w:t>คม</w:t>
            </w:r>
          </w:p>
        </w:tc>
        <w:tc>
          <w:tcPr>
            <w:tcW w:w="236" w:type="dxa"/>
            <w:shd w:val="clear" w:color="auto" w:fill="auto"/>
          </w:tcPr>
          <w:p w14:paraId="50FBBA2B" w14:textId="77777777" w:rsidR="00707743" w:rsidRPr="00D84DD8" w:rsidRDefault="00707743" w:rsidP="00707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</w:tcPr>
          <w:p w14:paraId="6421E626" w14:textId="77777777" w:rsidR="00707743" w:rsidRPr="00682900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900">
              <w:rPr>
                <w:rFonts w:ascii="Angsana New" w:hAnsi="Angsana New"/>
                <w:sz w:val="26"/>
                <w:szCs w:val="26"/>
              </w:rPr>
              <w:t>30</w:t>
            </w:r>
            <w:r w:rsidRPr="00682900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41" w:type="dxa"/>
            <w:shd w:val="clear" w:color="auto" w:fill="auto"/>
          </w:tcPr>
          <w:p w14:paraId="03873A8B" w14:textId="77777777" w:rsidR="00707743" w:rsidRPr="00D84DD8" w:rsidRDefault="00707743" w:rsidP="00707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</w:tcPr>
          <w:p w14:paraId="75DD87D6" w14:textId="77777777" w:rsidR="00707743" w:rsidRPr="00682900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900">
              <w:rPr>
                <w:rFonts w:ascii="Angsana New" w:hAnsi="Angsana New"/>
                <w:sz w:val="26"/>
                <w:szCs w:val="26"/>
              </w:rPr>
              <w:t>31</w:t>
            </w:r>
            <w:r w:rsidRPr="0068290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82900">
              <w:rPr>
                <w:rFonts w:ascii="Angsana New" w:hAnsi="Angsana New" w:hint="cs"/>
                <w:sz w:val="26"/>
                <w:szCs w:val="26"/>
                <w:cs/>
              </w:rPr>
              <w:t>มีนา</w:t>
            </w:r>
            <w:r w:rsidRPr="00682900">
              <w:rPr>
                <w:rFonts w:ascii="Angsana New" w:hAnsi="Angsana New"/>
                <w:sz w:val="26"/>
                <w:szCs w:val="26"/>
                <w:cs/>
              </w:rPr>
              <w:t>คม</w:t>
            </w:r>
          </w:p>
        </w:tc>
        <w:tc>
          <w:tcPr>
            <w:tcW w:w="236" w:type="dxa"/>
            <w:shd w:val="clear" w:color="auto" w:fill="auto"/>
          </w:tcPr>
          <w:p w14:paraId="4EB1166D" w14:textId="77777777" w:rsidR="00707743" w:rsidRPr="00D84DD8" w:rsidRDefault="00707743" w:rsidP="00707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AB62CD6" w14:textId="77777777" w:rsidR="00707743" w:rsidRPr="00682900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900">
              <w:rPr>
                <w:rFonts w:ascii="Angsana New" w:hAnsi="Angsana New"/>
                <w:sz w:val="26"/>
                <w:szCs w:val="26"/>
              </w:rPr>
              <w:t>30</w:t>
            </w:r>
            <w:r w:rsidRPr="00682900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81" w:type="dxa"/>
            <w:gridSpan w:val="2"/>
            <w:shd w:val="clear" w:color="auto" w:fill="auto"/>
          </w:tcPr>
          <w:p w14:paraId="39E2F465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auto"/>
          </w:tcPr>
          <w:p w14:paraId="52C69AD6" w14:textId="77777777" w:rsidR="00707743" w:rsidRPr="00682900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900">
              <w:rPr>
                <w:rFonts w:ascii="Angsana New" w:hAnsi="Angsana New"/>
                <w:sz w:val="26"/>
                <w:szCs w:val="26"/>
              </w:rPr>
              <w:t>31</w:t>
            </w:r>
            <w:r w:rsidRPr="0068290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82900">
              <w:rPr>
                <w:rFonts w:ascii="Angsana New" w:hAnsi="Angsana New" w:hint="cs"/>
                <w:sz w:val="26"/>
                <w:szCs w:val="26"/>
                <w:cs/>
              </w:rPr>
              <w:t>มีนา</w:t>
            </w:r>
            <w:r w:rsidRPr="00682900">
              <w:rPr>
                <w:rFonts w:ascii="Angsana New" w:hAnsi="Angsana New"/>
                <w:sz w:val="26"/>
                <w:szCs w:val="26"/>
                <w:cs/>
              </w:rPr>
              <w:t>คม</w:t>
            </w:r>
          </w:p>
        </w:tc>
      </w:tr>
      <w:tr w:rsidR="00707743" w:rsidRPr="00D47FE8" w14:paraId="2B5A5969" w14:textId="77777777" w:rsidTr="00C64BA9">
        <w:tc>
          <w:tcPr>
            <w:tcW w:w="2384" w:type="dxa"/>
            <w:shd w:val="clear" w:color="auto" w:fill="auto"/>
          </w:tcPr>
          <w:p w14:paraId="28DD8FF7" w14:textId="77777777" w:rsidR="00707743" w:rsidRPr="00D47FE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7" w:type="dxa"/>
            <w:shd w:val="clear" w:color="auto" w:fill="auto"/>
          </w:tcPr>
          <w:p w14:paraId="56E8CED8" w14:textId="77777777" w:rsidR="00707743" w:rsidRPr="00682900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4DD8">
              <w:rPr>
                <w:rFonts w:ascii="Angsana New" w:hAnsi="Angsana New"/>
                <w:sz w:val="26"/>
                <w:szCs w:val="26"/>
                <w:cs/>
              </w:rPr>
              <w:t>25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243" w:type="dxa"/>
            <w:shd w:val="clear" w:color="auto" w:fill="auto"/>
          </w:tcPr>
          <w:p w14:paraId="3C5425B0" w14:textId="77777777" w:rsidR="00707743" w:rsidRPr="00D84DD8" w:rsidRDefault="00707743" w:rsidP="00707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6" w:type="dxa"/>
            <w:shd w:val="clear" w:color="auto" w:fill="auto"/>
          </w:tcPr>
          <w:p w14:paraId="03369607" w14:textId="3E07DE54" w:rsidR="00707743" w:rsidRPr="00682900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4DD8">
              <w:rPr>
                <w:rFonts w:ascii="Angsana New" w:hAnsi="Angsana New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236" w:type="dxa"/>
            <w:shd w:val="clear" w:color="auto" w:fill="auto"/>
          </w:tcPr>
          <w:p w14:paraId="602629C9" w14:textId="77777777" w:rsidR="00707743" w:rsidRPr="00D84DD8" w:rsidRDefault="00707743" w:rsidP="00707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</w:tcPr>
          <w:p w14:paraId="331DFA69" w14:textId="77777777" w:rsidR="00707743" w:rsidRPr="00682900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4DD8">
              <w:rPr>
                <w:rFonts w:ascii="Angsana New" w:hAnsi="Angsana New"/>
                <w:sz w:val="26"/>
                <w:szCs w:val="26"/>
                <w:cs/>
              </w:rPr>
              <w:t>25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241" w:type="dxa"/>
            <w:shd w:val="clear" w:color="auto" w:fill="auto"/>
          </w:tcPr>
          <w:p w14:paraId="201C5853" w14:textId="77777777" w:rsidR="00707743" w:rsidRPr="00D84DD8" w:rsidRDefault="00707743" w:rsidP="00707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</w:tcPr>
          <w:p w14:paraId="7A753B3F" w14:textId="78EEAFC1" w:rsidR="00707743" w:rsidRPr="00682900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4DD8">
              <w:rPr>
                <w:rFonts w:ascii="Angsana New" w:hAnsi="Angsana New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236" w:type="dxa"/>
            <w:shd w:val="clear" w:color="auto" w:fill="auto"/>
          </w:tcPr>
          <w:p w14:paraId="7E6ECA95" w14:textId="77777777" w:rsidR="00707743" w:rsidRPr="00D84DD8" w:rsidRDefault="00707743" w:rsidP="00707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B5EA924" w14:textId="77777777" w:rsidR="00707743" w:rsidRPr="00682900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4DD8">
              <w:rPr>
                <w:rFonts w:ascii="Angsana New" w:hAnsi="Angsana New"/>
                <w:sz w:val="26"/>
                <w:szCs w:val="26"/>
                <w:cs/>
              </w:rPr>
              <w:t>25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281" w:type="dxa"/>
            <w:gridSpan w:val="2"/>
            <w:shd w:val="clear" w:color="auto" w:fill="auto"/>
          </w:tcPr>
          <w:p w14:paraId="798BC362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auto"/>
          </w:tcPr>
          <w:p w14:paraId="01D389CE" w14:textId="0FAFFBAE" w:rsidR="00707743" w:rsidRPr="00682900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4DD8">
              <w:rPr>
                <w:rFonts w:ascii="Angsana New" w:hAnsi="Angsana New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  <w:tr w:rsidR="00707743" w:rsidRPr="00D47FE8" w14:paraId="59E2AE23" w14:textId="77777777" w:rsidTr="00C64BA9">
        <w:tc>
          <w:tcPr>
            <w:tcW w:w="2384" w:type="dxa"/>
            <w:shd w:val="clear" w:color="auto" w:fill="auto"/>
          </w:tcPr>
          <w:p w14:paraId="4424E61E" w14:textId="77777777" w:rsidR="00707743" w:rsidRPr="00D47FE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61" w:type="dxa"/>
            <w:gridSpan w:val="12"/>
            <w:shd w:val="clear" w:color="auto" w:fill="auto"/>
          </w:tcPr>
          <w:p w14:paraId="569CD6A0" w14:textId="77777777" w:rsidR="00707743" w:rsidRPr="00D47FE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5"/>
                <w:tab w:val="center" w:pos="3572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  <w:r w:rsidRPr="00D47FE8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</w:p>
        </w:tc>
      </w:tr>
      <w:tr w:rsidR="00707743" w:rsidRPr="00D47FE8" w14:paraId="1A343854" w14:textId="77777777" w:rsidTr="00C64BA9">
        <w:tc>
          <w:tcPr>
            <w:tcW w:w="4650" w:type="dxa"/>
            <w:gridSpan w:val="4"/>
            <w:shd w:val="clear" w:color="auto" w:fill="auto"/>
          </w:tcPr>
          <w:p w14:paraId="683F51C6" w14:textId="77777777" w:rsidR="00707743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  <w:r w:rsidRPr="007E143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ข้อมูลเกี่ยวกับฐานะการเงินตามส่วนงานที่รายงาน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3109B2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544DD9AA" w14:textId="77777777" w:rsidR="00707743" w:rsidRPr="0086629D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49A42D18" w14:textId="77777777" w:rsidR="00707743" w:rsidRPr="00D84DD8" w:rsidRDefault="00707743" w:rsidP="00707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3A62BF7F" w14:textId="77777777" w:rsidR="00707743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9593370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175AC0" w14:textId="77777777" w:rsidR="00707743" w:rsidRPr="001E53FD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81" w:type="dxa"/>
            <w:gridSpan w:val="2"/>
            <w:shd w:val="clear" w:color="auto" w:fill="auto"/>
            <w:vAlign w:val="bottom"/>
          </w:tcPr>
          <w:p w14:paraId="11017CC0" w14:textId="77777777" w:rsidR="00707743" w:rsidRPr="00D84DD8" w:rsidRDefault="00707743" w:rsidP="00707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011B951D" w14:textId="77777777" w:rsidR="00707743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707743" w:rsidRPr="00D47FE8" w14:paraId="6DA75038" w14:textId="77777777" w:rsidTr="00C64BA9">
        <w:tc>
          <w:tcPr>
            <w:tcW w:w="2384" w:type="dxa"/>
            <w:shd w:val="clear" w:color="auto" w:fill="auto"/>
          </w:tcPr>
          <w:p w14:paraId="6061AA3C" w14:textId="77777777" w:rsidR="00707743" w:rsidRPr="00D47FE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1DCC9C39" w14:textId="6D56F29D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487,731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D91FF63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74FF5A25" w14:textId="5C455B76" w:rsidR="00707743" w:rsidRPr="0086629D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640,931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322DD6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37152FE7" w14:textId="3BA657EA" w:rsidR="00707743" w:rsidRPr="0086629D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928,548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2DB7D7F" w14:textId="77777777" w:rsidR="00707743" w:rsidRPr="00D84DD8" w:rsidRDefault="00707743" w:rsidP="00707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796A540A" w14:textId="264AE031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1,033,976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26FAD7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720A03" w14:textId="40C5A064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2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1,416,279</w:t>
            </w:r>
          </w:p>
        </w:tc>
        <w:tc>
          <w:tcPr>
            <w:tcW w:w="281" w:type="dxa"/>
            <w:gridSpan w:val="2"/>
            <w:shd w:val="clear" w:color="auto" w:fill="auto"/>
            <w:vAlign w:val="bottom"/>
          </w:tcPr>
          <w:p w14:paraId="52F6CAF6" w14:textId="77777777" w:rsidR="00707743" w:rsidRPr="00D84DD8" w:rsidRDefault="00707743" w:rsidP="00707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60D53035" w14:textId="21CAFA84" w:rsidR="00707743" w:rsidRPr="00D9745D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1,674,907</w:t>
            </w:r>
          </w:p>
        </w:tc>
      </w:tr>
      <w:tr w:rsidR="00707743" w:rsidRPr="00D87B1A" w14:paraId="002A2DE7" w14:textId="77777777" w:rsidTr="00C64BA9">
        <w:tc>
          <w:tcPr>
            <w:tcW w:w="2384" w:type="dxa"/>
            <w:shd w:val="clear" w:color="auto" w:fill="auto"/>
          </w:tcPr>
          <w:p w14:paraId="46BD74EC" w14:textId="04076A8B" w:rsidR="00707743" w:rsidRPr="00D47FE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ที่ดิน อาคาร และ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 xml:space="preserve">อุปกรณ์ </w:t>
            </w:r>
            <w:r w:rsidRPr="00D47FE8"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47" w:type="dxa"/>
            <w:shd w:val="clear" w:color="auto" w:fill="auto"/>
          </w:tcPr>
          <w:p w14:paraId="6D3B4FE2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17747C40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76" w:type="dxa"/>
            <w:shd w:val="clear" w:color="auto" w:fill="auto"/>
          </w:tcPr>
          <w:p w14:paraId="6ACF737F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38EBD95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060BCD15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0DC74AD7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318ED407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F68D3AE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8D8A77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81" w:type="dxa"/>
            <w:gridSpan w:val="2"/>
            <w:shd w:val="clear" w:color="auto" w:fill="auto"/>
            <w:vAlign w:val="bottom"/>
          </w:tcPr>
          <w:p w14:paraId="680598F2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39C97214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707743" w:rsidRPr="00D87B1A" w14:paraId="2807927E" w14:textId="77777777" w:rsidTr="00C64BA9">
        <w:tc>
          <w:tcPr>
            <w:tcW w:w="2384" w:type="dxa"/>
            <w:shd w:val="clear" w:color="auto" w:fill="auto"/>
          </w:tcPr>
          <w:p w14:paraId="6D2FB914" w14:textId="77777777" w:rsidR="00707743" w:rsidRPr="00D47FE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1047" w:type="dxa"/>
            <w:shd w:val="clear" w:color="auto" w:fill="auto"/>
          </w:tcPr>
          <w:p w14:paraId="5ADC1D04" w14:textId="37829AF3" w:rsidR="00707743" w:rsidRPr="00A37CBE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3,510,389</w:t>
            </w:r>
          </w:p>
        </w:tc>
        <w:tc>
          <w:tcPr>
            <w:tcW w:w="243" w:type="dxa"/>
            <w:shd w:val="clear" w:color="auto" w:fill="auto"/>
          </w:tcPr>
          <w:p w14:paraId="49520821" w14:textId="77777777" w:rsidR="00707743" w:rsidRPr="00A37CBE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76" w:type="dxa"/>
            <w:shd w:val="clear" w:color="auto" w:fill="auto"/>
          </w:tcPr>
          <w:p w14:paraId="6B0EC67B" w14:textId="2940637D" w:rsidR="00707743" w:rsidRPr="00A37CBE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3,594,712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E15D7D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50CC412D" w14:textId="287F33B8" w:rsidR="00707743" w:rsidRPr="00A37CBE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1,022,308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6ED411A" w14:textId="77777777" w:rsidR="00707743" w:rsidRPr="00A37CBE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806"/>
              </w:tabs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16E74F8D" w14:textId="40DF6EBA" w:rsidR="00707743" w:rsidRPr="00A37CBE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1,033,379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E3842D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5295C7" w14:textId="32EFF2B6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4,532,697</w:t>
            </w:r>
          </w:p>
        </w:tc>
        <w:tc>
          <w:tcPr>
            <w:tcW w:w="281" w:type="dxa"/>
            <w:gridSpan w:val="2"/>
            <w:shd w:val="clear" w:color="auto" w:fill="auto"/>
            <w:vAlign w:val="bottom"/>
          </w:tcPr>
          <w:p w14:paraId="5448CE8E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08290092" w14:textId="40DFEA3B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4,628,091</w:t>
            </w:r>
          </w:p>
        </w:tc>
      </w:tr>
      <w:tr w:rsidR="00707743" w:rsidRPr="00D87B1A" w14:paraId="35EDB395" w14:textId="77777777" w:rsidTr="00C64BA9">
        <w:tc>
          <w:tcPr>
            <w:tcW w:w="2384" w:type="dxa"/>
            <w:shd w:val="clear" w:color="auto" w:fill="auto"/>
          </w:tcPr>
          <w:p w14:paraId="458BC11E" w14:textId="77777777" w:rsidR="00707743" w:rsidRPr="00D47FE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 w:rsidRPr="00D47FE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1047" w:type="dxa"/>
            <w:shd w:val="clear" w:color="auto" w:fill="auto"/>
          </w:tcPr>
          <w:p w14:paraId="1D7C7178" w14:textId="0600CD64" w:rsidR="00707743" w:rsidRPr="00A37CBE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4A19CCB4" w14:textId="77777777" w:rsidR="00707743" w:rsidRPr="00A37CBE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76" w:type="dxa"/>
            <w:shd w:val="clear" w:color="auto" w:fill="auto"/>
          </w:tcPr>
          <w:p w14:paraId="5ACEF380" w14:textId="62843C0E" w:rsidR="00707743" w:rsidRPr="00A37CBE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06054BC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1A9F84F8" w14:textId="17DBB38F" w:rsidR="00707743" w:rsidRPr="00A37CBE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74BCDB4F" w14:textId="77777777" w:rsidR="00707743" w:rsidRPr="00A37CBE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806"/>
              </w:tabs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0C364EE7" w14:textId="28888178" w:rsidR="00707743" w:rsidRPr="00A37CBE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A7DA84C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AE1DCF" w14:textId="3A3EF3EE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189,004</w:t>
            </w:r>
          </w:p>
        </w:tc>
        <w:tc>
          <w:tcPr>
            <w:tcW w:w="281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6FBA82DC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3B2B01" w14:textId="7F41BBA6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195,015</w:t>
            </w:r>
          </w:p>
        </w:tc>
      </w:tr>
      <w:tr w:rsidR="00707743" w:rsidRPr="00D87B1A" w14:paraId="1FA9FECA" w14:textId="77777777" w:rsidTr="00C64BA9">
        <w:tc>
          <w:tcPr>
            <w:tcW w:w="2384" w:type="dxa"/>
            <w:shd w:val="clear" w:color="auto" w:fill="auto"/>
          </w:tcPr>
          <w:p w14:paraId="7B0F3C62" w14:textId="77777777" w:rsidR="00707743" w:rsidRPr="00D47FE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รว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</w:t>
            </w:r>
          </w:p>
        </w:tc>
        <w:tc>
          <w:tcPr>
            <w:tcW w:w="1047" w:type="dxa"/>
            <w:shd w:val="clear" w:color="auto" w:fill="auto"/>
          </w:tcPr>
          <w:p w14:paraId="128C72F7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41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31232ED8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76" w:type="dxa"/>
            <w:shd w:val="clear" w:color="auto" w:fill="auto"/>
          </w:tcPr>
          <w:p w14:paraId="2DC8E864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441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880897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70BE4E89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4FD7DB20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26FE301F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088D268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FC9BA7" w14:textId="1E6CB31B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4,721,701</w:t>
            </w:r>
          </w:p>
        </w:tc>
        <w:tc>
          <w:tcPr>
            <w:tcW w:w="281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44EC0E2A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844F4" w14:textId="0B078B62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4,823,106</w:t>
            </w:r>
          </w:p>
        </w:tc>
      </w:tr>
      <w:tr w:rsidR="00707743" w:rsidRPr="00D87B1A" w14:paraId="05D959BF" w14:textId="77777777" w:rsidTr="00C64BA9">
        <w:tc>
          <w:tcPr>
            <w:tcW w:w="2384" w:type="dxa"/>
            <w:shd w:val="clear" w:color="auto" w:fill="auto"/>
          </w:tcPr>
          <w:p w14:paraId="57A03D0F" w14:textId="06F630A9" w:rsidR="00707743" w:rsidRPr="00D47FE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047" w:type="dxa"/>
            <w:shd w:val="clear" w:color="auto" w:fill="auto"/>
          </w:tcPr>
          <w:p w14:paraId="395352B3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41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4C98663B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76" w:type="dxa"/>
            <w:shd w:val="clear" w:color="auto" w:fill="auto"/>
          </w:tcPr>
          <w:p w14:paraId="0D96D109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441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DDDF373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76D170EB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5BE5E82C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1E08C31E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1321549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6784FD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81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63658DDD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003AB7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707743" w:rsidRPr="00D87B1A" w14:paraId="00D69482" w14:textId="77777777" w:rsidTr="00C64BA9">
        <w:tc>
          <w:tcPr>
            <w:tcW w:w="2384" w:type="dxa"/>
            <w:shd w:val="clear" w:color="auto" w:fill="auto"/>
          </w:tcPr>
          <w:p w14:paraId="7E54B100" w14:textId="77777777" w:rsidR="00707743" w:rsidRPr="00D47FE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12174B2F" w14:textId="78A6FD6F" w:rsidR="00707743" w:rsidRPr="0071560A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 w:rsidRPr="0071560A">
              <w:rPr>
                <w:rFonts w:ascii="Angsana New" w:hAnsi="Angsana New"/>
                <w:bCs/>
                <w:sz w:val="26"/>
                <w:szCs w:val="26"/>
              </w:rPr>
              <w:t>900,872</w:t>
            </w:r>
          </w:p>
        </w:tc>
        <w:tc>
          <w:tcPr>
            <w:tcW w:w="243" w:type="dxa"/>
            <w:shd w:val="clear" w:color="auto" w:fill="auto"/>
          </w:tcPr>
          <w:p w14:paraId="22ABF90E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3A7E63A8" w14:textId="67730851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ind w:right="-108"/>
              <w:rPr>
                <w:rFonts w:ascii="Angsana New" w:hAnsi="Angsana New"/>
                <w:b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956,458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C1E825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32F38B30" w14:textId="395574C0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379,606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42F8FAC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6FA78E27" w14:textId="56A7AD16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244,642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0551C0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1DF5AA" w14:textId="7005F41E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1,280,478</w:t>
            </w:r>
          </w:p>
        </w:tc>
        <w:tc>
          <w:tcPr>
            <w:tcW w:w="281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5D663619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353657E4" w14:textId="77172A3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1,201,100</w:t>
            </w:r>
          </w:p>
        </w:tc>
      </w:tr>
      <w:tr w:rsidR="00707743" w:rsidRPr="00D87B1A" w14:paraId="25C9A1A2" w14:textId="77777777" w:rsidTr="00C64BA9">
        <w:tc>
          <w:tcPr>
            <w:tcW w:w="2384" w:type="dxa"/>
            <w:shd w:val="clear" w:color="auto" w:fill="auto"/>
          </w:tcPr>
          <w:p w14:paraId="430BE810" w14:textId="77777777" w:rsidR="00707743" w:rsidRPr="00D47FE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1047" w:type="dxa"/>
            <w:shd w:val="clear" w:color="auto" w:fill="auto"/>
          </w:tcPr>
          <w:p w14:paraId="3AD2876E" w14:textId="5F23E76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441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39A24F31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76" w:type="dxa"/>
            <w:shd w:val="clear" w:color="auto" w:fill="auto"/>
          </w:tcPr>
          <w:p w14:paraId="22C4E88A" w14:textId="7F39955C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 w:right="-441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19B286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2FE2A7F5" w14:textId="504842DA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25521D6D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5A3F93A5" w14:textId="67D422CF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64" w:right="-27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41011DC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89F480" w14:textId="6F6F8A41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181,719</w:t>
            </w:r>
          </w:p>
        </w:tc>
        <w:tc>
          <w:tcPr>
            <w:tcW w:w="281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5275823B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11DFF6" w14:textId="5A17851F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195,583</w:t>
            </w:r>
          </w:p>
        </w:tc>
      </w:tr>
      <w:tr w:rsidR="00707743" w:rsidRPr="00D87B1A" w14:paraId="05EF2909" w14:textId="77777777" w:rsidTr="00C64BA9">
        <w:tc>
          <w:tcPr>
            <w:tcW w:w="2384" w:type="dxa"/>
            <w:shd w:val="clear" w:color="auto" w:fill="auto"/>
          </w:tcPr>
          <w:p w14:paraId="434A7F59" w14:textId="77777777" w:rsidR="00707743" w:rsidRPr="00D47FE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47" w:type="dxa"/>
            <w:shd w:val="clear" w:color="auto" w:fill="auto"/>
          </w:tcPr>
          <w:p w14:paraId="1C0440DB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41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6A38C050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76" w:type="dxa"/>
            <w:shd w:val="clear" w:color="auto" w:fill="auto"/>
          </w:tcPr>
          <w:p w14:paraId="1E36A417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441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141D6D4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45DB6000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0BFEC9CD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4890833B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B074C64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0A8FFE" w14:textId="1A5CB011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1,462,197</w:t>
            </w:r>
          </w:p>
        </w:tc>
        <w:tc>
          <w:tcPr>
            <w:tcW w:w="281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3A42B9E6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E26FFE" w14:textId="20887955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1,396,683</w:t>
            </w:r>
          </w:p>
        </w:tc>
      </w:tr>
      <w:tr w:rsidR="00707743" w:rsidRPr="00D47FE8" w14:paraId="0422ED77" w14:textId="77777777" w:rsidTr="00C64BA9">
        <w:tc>
          <w:tcPr>
            <w:tcW w:w="2384" w:type="dxa"/>
            <w:shd w:val="clear" w:color="auto" w:fill="auto"/>
          </w:tcPr>
          <w:p w14:paraId="4305F5DE" w14:textId="77777777" w:rsidR="00707743" w:rsidRPr="00D47FE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 w:hint="cs"/>
                <w:sz w:val="26"/>
                <w:szCs w:val="26"/>
                <w:cs/>
              </w:rPr>
              <w:t>สินทรัพย์อื่นที่ไม่สามารถ</w:t>
            </w:r>
          </w:p>
        </w:tc>
        <w:tc>
          <w:tcPr>
            <w:tcW w:w="1047" w:type="dxa"/>
            <w:shd w:val="clear" w:color="auto" w:fill="auto"/>
          </w:tcPr>
          <w:p w14:paraId="56B616F2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41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229B1ED4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76" w:type="dxa"/>
            <w:shd w:val="clear" w:color="auto" w:fill="auto"/>
          </w:tcPr>
          <w:p w14:paraId="33FA677C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441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860C9EE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242F66AF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49831C65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45E519D8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11D546E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3CB515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81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7CFBDE83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9444DE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707743" w:rsidRPr="00D87B1A" w14:paraId="3B279961" w14:textId="77777777" w:rsidTr="00C64BA9">
        <w:tc>
          <w:tcPr>
            <w:tcW w:w="2384" w:type="dxa"/>
            <w:shd w:val="clear" w:color="auto" w:fill="auto"/>
          </w:tcPr>
          <w:p w14:paraId="4AFCA886" w14:textId="77777777" w:rsidR="00707743" w:rsidRPr="00D47FE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D47FE8">
              <w:rPr>
                <w:rFonts w:ascii="Angsana New" w:hAnsi="Angsana New" w:hint="cs"/>
                <w:sz w:val="26"/>
                <w:szCs w:val="26"/>
                <w:cs/>
              </w:rPr>
              <w:t>ปันส่วนได้</w:t>
            </w:r>
          </w:p>
        </w:tc>
        <w:tc>
          <w:tcPr>
            <w:tcW w:w="1047" w:type="dxa"/>
            <w:shd w:val="clear" w:color="auto" w:fill="auto"/>
          </w:tcPr>
          <w:p w14:paraId="59DA02A8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41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1BA4C90A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76" w:type="dxa"/>
            <w:shd w:val="clear" w:color="auto" w:fill="auto"/>
          </w:tcPr>
          <w:p w14:paraId="1BC14E97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441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1F0B50B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6A5E5E0E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414B30FA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7CA2C441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B4FDEDD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57178" w14:textId="226E911D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1,953,208</w:t>
            </w:r>
          </w:p>
        </w:tc>
        <w:tc>
          <w:tcPr>
            <w:tcW w:w="281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417ED060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  <w:tab w:val="decimal" w:pos="860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0CCD2A" w14:textId="42615171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1,703,628</w:t>
            </w:r>
          </w:p>
        </w:tc>
      </w:tr>
      <w:tr w:rsidR="00707743" w:rsidRPr="00D87B1A" w14:paraId="19A066A7" w14:textId="77777777" w:rsidTr="00C64BA9">
        <w:trPr>
          <w:trHeight w:val="379"/>
        </w:trPr>
        <w:tc>
          <w:tcPr>
            <w:tcW w:w="2384" w:type="dxa"/>
          </w:tcPr>
          <w:p w14:paraId="7933DEE6" w14:textId="77777777" w:rsidR="00707743" w:rsidRPr="00D47FE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047" w:type="dxa"/>
          </w:tcPr>
          <w:p w14:paraId="55FB1464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1C4A1D77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6" w:type="dxa"/>
          </w:tcPr>
          <w:p w14:paraId="62592F9A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2840AD4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6EA01F5C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0FDFFD0B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1EFB42C6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83D6D1D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8FBA70" w14:textId="258641D1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9,553,385</w:t>
            </w:r>
          </w:p>
        </w:tc>
        <w:tc>
          <w:tcPr>
            <w:tcW w:w="281" w:type="dxa"/>
            <w:gridSpan w:val="2"/>
            <w:vAlign w:val="bottom"/>
          </w:tcPr>
          <w:p w14:paraId="3FF050C6" w14:textId="77777777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  <w:tab w:val="decimal" w:pos="860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579FF7" w14:textId="0C358962" w:rsidR="00707743" w:rsidRPr="00D84DD8" w:rsidRDefault="00707743" w:rsidP="0070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9,598,324</w:t>
            </w:r>
          </w:p>
        </w:tc>
      </w:tr>
    </w:tbl>
    <w:p w14:paraId="398ED6AF" w14:textId="77777777" w:rsidR="00C7183F" w:rsidRPr="00C52C41" w:rsidRDefault="00C7183F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ส่วนงานภูมิศาสตร์</w:t>
      </w:r>
    </w:p>
    <w:p w14:paraId="37CEB787" w14:textId="77777777" w:rsidR="00C7183F" w:rsidRPr="00C52C41" w:rsidRDefault="00C7183F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288EAFAC" w14:textId="77777777" w:rsidR="00C7183F" w:rsidRDefault="00C7183F" w:rsidP="00C718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C52C41">
        <w:rPr>
          <w:rFonts w:ascii="Angsana New" w:hAnsi="Angsana New"/>
          <w:snapToGrid w:val="0"/>
          <w:sz w:val="30"/>
          <w:szCs w:val="30"/>
          <w:cs/>
          <w:lang w:eastAsia="th-TH"/>
        </w:rPr>
        <w:t>ในการนำเสนอการจำแนกส่วนงานภูมิศาสตร์ รายได้ตามส่วนงานแยกตามเขตภูมิศาสตร์โดยกำหนดจากสถานที่ตั้งของลูกค้า</w:t>
      </w:r>
    </w:p>
    <w:p w14:paraId="04F61A27" w14:textId="77777777" w:rsidR="00C7183F" w:rsidRDefault="00C7183F" w:rsidP="00C718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7055F446" w14:textId="77777777" w:rsidR="00C7183F" w:rsidRDefault="00C7183F" w:rsidP="00C718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</w:t>
      </w: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2C8924C8" w14:textId="77777777" w:rsidR="00C7183F" w:rsidRDefault="00C7183F" w:rsidP="00C718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98"/>
        <w:gridCol w:w="1701"/>
        <w:gridCol w:w="279"/>
        <w:gridCol w:w="1800"/>
      </w:tblGrid>
      <w:tr w:rsidR="005621EA" w:rsidRPr="000D7E98" w14:paraId="1F3BDA9E" w14:textId="77777777" w:rsidTr="00C00342">
        <w:tc>
          <w:tcPr>
            <w:tcW w:w="5598" w:type="dxa"/>
          </w:tcPr>
          <w:p w14:paraId="7DEB3850" w14:textId="12A629B1" w:rsidR="005621EA" w:rsidRPr="005621EA" w:rsidRDefault="005621EA" w:rsidP="00C0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hanging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621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  <w:r w:rsidR="005F71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701" w:type="dxa"/>
          </w:tcPr>
          <w:p w14:paraId="43DC43CE" w14:textId="77777777" w:rsidR="005621EA" w:rsidRPr="00CF7C61" w:rsidRDefault="005621EA" w:rsidP="0056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79" w:type="dxa"/>
          </w:tcPr>
          <w:p w14:paraId="742221A8" w14:textId="77777777" w:rsidR="005621EA" w:rsidRPr="00CF7C61" w:rsidRDefault="005621EA" w:rsidP="0056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C72127B" w14:textId="77777777" w:rsidR="005621EA" w:rsidRPr="00CF7C61" w:rsidRDefault="005621EA" w:rsidP="0056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5621EA" w:rsidRPr="000D7E98" w14:paraId="5F74DE1D" w14:textId="77777777" w:rsidTr="00C00342">
        <w:tc>
          <w:tcPr>
            <w:tcW w:w="5598" w:type="dxa"/>
          </w:tcPr>
          <w:p w14:paraId="563EA262" w14:textId="77777777" w:rsidR="005621EA" w:rsidRPr="000D7E98" w:rsidRDefault="005621EA" w:rsidP="00C0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hanging="1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  <w:gridSpan w:val="3"/>
          </w:tcPr>
          <w:p w14:paraId="3BE87247" w14:textId="77777777" w:rsidR="005621EA" w:rsidRPr="000D7E98" w:rsidRDefault="005621EA" w:rsidP="0056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D7E9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D7E9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621EA" w:rsidRPr="00BB507E" w14:paraId="3E122CDD" w14:textId="77777777" w:rsidTr="00C00342">
        <w:tc>
          <w:tcPr>
            <w:tcW w:w="5598" w:type="dxa"/>
          </w:tcPr>
          <w:p w14:paraId="2179F3F3" w14:textId="77777777" w:rsidR="005621EA" w:rsidRPr="00BB507E" w:rsidRDefault="005621EA" w:rsidP="00C0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hanging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B50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1701" w:type="dxa"/>
          </w:tcPr>
          <w:p w14:paraId="5E907CF4" w14:textId="77777777" w:rsidR="005621EA" w:rsidRPr="00BB507E" w:rsidRDefault="005621EA" w:rsidP="0056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68168803" w14:textId="77777777" w:rsidR="005621EA" w:rsidRPr="00BB507E" w:rsidRDefault="005621EA" w:rsidP="0056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36CC018" w14:textId="77777777" w:rsidR="005621EA" w:rsidRPr="00BB507E" w:rsidRDefault="005621EA" w:rsidP="0056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21EA" w:rsidRPr="00D57D69" w14:paraId="5F2BEA80" w14:textId="77777777" w:rsidTr="00C00342">
        <w:tc>
          <w:tcPr>
            <w:tcW w:w="5598" w:type="dxa"/>
          </w:tcPr>
          <w:p w14:paraId="5A4FF373" w14:textId="77777777" w:rsidR="005621EA" w:rsidRPr="00BB507E" w:rsidRDefault="005621EA" w:rsidP="00C0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701" w:type="dxa"/>
          </w:tcPr>
          <w:p w14:paraId="483B6276" w14:textId="1F8B00E9" w:rsidR="005621EA" w:rsidRPr="00D57D69" w:rsidRDefault="005621EA" w:rsidP="0056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1,231,707</w:t>
            </w:r>
          </w:p>
        </w:tc>
        <w:tc>
          <w:tcPr>
            <w:tcW w:w="279" w:type="dxa"/>
          </w:tcPr>
          <w:p w14:paraId="293D20FC" w14:textId="77777777" w:rsidR="005621EA" w:rsidRPr="00D57D69" w:rsidRDefault="005621EA" w:rsidP="0056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9272E67" w14:textId="3E6E1DC2" w:rsidR="005621EA" w:rsidRPr="00D57D69" w:rsidRDefault="005621EA" w:rsidP="0056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1,087,692</w:t>
            </w:r>
          </w:p>
        </w:tc>
      </w:tr>
      <w:tr w:rsidR="005621EA" w:rsidRPr="00D57D69" w14:paraId="32C437F8" w14:textId="77777777" w:rsidTr="00C00342">
        <w:tc>
          <w:tcPr>
            <w:tcW w:w="5598" w:type="dxa"/>
          </w:tcPr>
          <w:p w14:paraId="32D01C79" w14:textId="77777777" w:rsidR="005621EA" w:rsidRPr="00BB507E" w:rsidRDefault="005621EA" w:rsidP="00C0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701" w:type="dxa"/>
          </w:tcPr>
          <w:p w14:paraId="74E11DFA" w14:textId="32AEA9BC" w:rsidR="005621EA" w:rsidRPr="00D57D69" w:rsidRDefault="005621EA" w:rsidP="0056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343,765</w:t>
            </w:r>
          </w:p>
        </w:tc>
        <w:tc>
          <w:tcPr>
            <w:tcW w:w="279" w:type="dxa"/>
          </w:tcPr>
          <w:p w14:paraId="7B47FFB8" w14:textId="77777777" w:rsidR="005621EA" w:rsidRPr="00D57D69" w:rsidRDefault="005621EA" w:rsidP="0056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42A3872" w14:textId="27757C5D" w:rsidR="005621EA" w:rsidRPr="00D57D69" w:rsidRDefault="005621EA" w:rsidP="0056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601,416</w:t>
            </w:r>
          </w:p>
        </w:tc>
      </w:tr>
      <w:tr w:rsidR="008E7880" w:rsidRPr="00D57D69" w14:paraId="68235121" w14:textId="77777777" w:rsidTr="00C00342">
        <w:tc>
          <w:tcPr>
            <w:tcW w:w="5598" w:type="dxa"/>
          </w:tcPr>
          <w:p w14:paraId="007E4F08" w14:textId="08588D46" w:rsidR="008E7880" w:rsidRDefault="008E7880" w:rsidP="00C0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บังกลาเทศ</w:t>
            </w:r>
          </w:p>
        </w:tc>
        <w:tc>
          <w:tcPr>
            <w:tcW w:w="1701" w:type="dxa"/>
          </w:tcPr>
          <w:p w14:paraId="08AA859B" w14:textId="31AB56ED" w:rsidR="008E7880" w:rsidRDefault="008E7880" w:rsidP="008E7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124,933</w:t>
            </w:r>
          </w:p>
        </w:tc>
        <w:tc>
          <w:tcPr>
            <w:tcW w:w="279" w:type="dxa"/>
          </w:tcPr>
          <w:p w14:paraId="10D4386B" w14:textId="77777777" w:rsidR="008E7880" w:rsidRPr="00D57D69" w:rsidRDefault="008E7880" w:rsidP="008E7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8852D30" w14:textId="15328D41" w:rsidR="008E7880" w:rsidRDefault="008E7880" w:rsidP="008E7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91,480</w:t>
            </w:r>
          </w:p>
        </w:tc>
      </w:tr>
      <w:tr w:rsidR="008E7880" w:rsidRPr="00D57D69" w14:paraId="3F165744" w14:textId="77777777" w:rsidTr="00C00342">
        <w:tc>
          <w:tcPr>
            <w:tcW w:w="5598" w:type="dxa"/>
          </w:tcPr>
          <w:p w14:paraId="2CA3F4AB" w14:textId="47B913CD" w:rsidR="008E7880" w:rsidRPr="00BB507E" w:rsidRDefault="008E7880" w:rsidP="00C0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2B49BF">
              <w:rPr>
                <w:rFonts w:ascii="Angsana New" w:hAnsi="Angsana New"/>
                <w:sz w:val="30"/>
                <w:szCs w:val="30"/>
                <w:cs/>
              </w:rPr>
              <w:t>สหรัฐอาหรับเอมิเรตส์</w:t>
            </w:r>
          </w:p>
        </w:tc>
        <w:tc>
          <w:tcPr>
            <w:tcW w:w="1701" w:type="dxa"/>
          </w:tcPr>
          <w:p w14:paraId="28EE1A37" w14:textId="71B268E3" w:rsidR="008E7880" w:rsidRPr="00D57D69" w:rsidRDefault="008E7880" w:rsidP="008E7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74,584</w:t>
            </w:r>
          </w:p>
        </w:tc>
        <w:tc>
          <w:tcPr>
            <w:tcW w:w="279" w:type="dxa"/>
          </w:tcPr>
          <w:p w14:paraId="51707E81" w14:textId="77777777" w:rsidR="008E7880" w:rsidRPr="00D57D69" w:rsidRDefault="008E7880" w:rsidP="008E7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3B2027D" w14:textId="27442689" w:rsidR="008E7880" w:rsidRPr="00D57D69" w:rsidRDefault="008E7880" w:rsidP="008E7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124,154</w:t>
            </w:r>
          </w:p>
        </w:tc>
      </w:tr>
      <w:tr w:rsidR="008E7880" w:rsidRPr="00D57D69" w14:paraId="1A79BFBF" w14:textId="77777777" w:rsidTr="00C00342">
        <w:tc>
          <w:tcPr>
            <w:tcW w:w="5598" w:type="dxa"/>
          </w:tcPr>
          <w:p w14:paraId="13511607" w14:textId="310FCD2B" w:rsidR="008E7880" w:rsidRPr="00D57D69" w:rsidRDefault="008E7880" w:rsidP="0056331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D57D69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8C6B46E" w14:textId="05E019A3" w:rsidR="008E7880" w:rsidRPr="00D57D69" w:rsidRDefault="008E7880" w:rsidP="008E7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396,561</w:t>
            </w:r>
          </w:p>
        </w:tc>
        <w:tc>
          <w:tcPr>
            <w:tcW w:w="279" w:type="dxa"/>
          </w:tcPr>
          <w:p w14:paraId="6A04A80A" w14:textId="77777777" w:rsidR="008E7880" w:rsidRPr="00D57D69" w:rsidRDefault="008E7880" w:rsidP="008E7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FAF7DCB" w14:textId="65940F5F" w:rsidR="008E7880" w:rsidRPr="00D57D69" w:rsidRDefault="008E7880" w:rsidP="008E7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386,201</w:t>
            </w:r>
          </w:p>
        </w:tc>
      </w:tr>
      <w:tr w:rsidR="008E7880" w:rsidRPr="00BB507E" w14:paraId="3FA69772" w14:textId="77777777" w:rsidTr="00C00342">
        <w:tc>
          <w:tcPr>
            <w:tcW w:w="5598" w:type="dxa"/>
          </w:tcPr>
          <w:p w14:paraId="4BBDC48C" w14:textId="77777777" w:rsidR="008E7880" w:rsidRPr="00BB507E" w:rsidRDefault="008E7880" w:rsidP="00C0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50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A2A179C" w14:textId="50A686B7" w:rsidR="008E7880" w:rsidRPr="00BB507E" w:rsidRDefault="008E7880" w:rsidP="008E7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2,171,550</w:t>
            </w:r>
          </w:p>
        </w:tc>
        <w:tc>
          <w:tcPr>
            <w:tcW w:w="279" w:type="dxa"/>
          </w:tcPr>
          <w:p w14:paraId="4BD892F7" w14:textId="77777777" w:rsidR="008E7880" w:rsidRPr="00BB507E" w:rsidRDefault="008E7880" w:rsidP="008E7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E8AD8A8" w14:textId="70679405" w:rsidR="008E7880" w:rsidRPr="00BB507E" w:rsidRDefault="008E7880" w:rsidP="008E7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2,290,943</w:t>
            </w:r>
          </w:p>
        </w:tc>
      </w:tr>
    </w:tbl>
    <w:p w14:paraId="750CD843" w14:textId="77777777" w:rsidR="00C7183F" w:rsidRDefault="00C7183F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8D1791B" w14:textId="77777777" w:rsidR="00C7183F" w:rsidRPr="00C52C41" w:rsidRDefault="00C7183F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สินทรัพย์ตามส่วนงาน</w:t>
      </w:r>
    </w:p>
    <w:p w14:paraId="671FB089" w14:textId="77777777" w:rsidR="00C7183F" w:rsidRPr="00C52C41" w:rsidRDefault="00C7183F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  <w:lang w:val="th-TH"/>
        </w:rPr>
      </w:pPr>
    </w:p>
    <w:p w14:paraId="45C46CA8" w14:textId="77777777" w:rsidR="00C7183F" w:rsidRPr="00C52C41" w:rsidRDefault="00C7183F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  <w:lang w:val="th-TH"/>
        </w:rPr>
      </w:pPr>
      <w:r w:rsidRPr="00C52C41">
        <w:rPr>
          <w:rFonts w:ascii="Angsana New" w:hAnsi="Angsana New"/>
          <w:sz w:val="30"/>
          <w:szCs w:val="30"/>
          <w:cs/>
          <w:lang w:val="th-TH"/>
        </w:rPr>
        <w:t>สินทรัพย์ตามส่วนงานของบริษัททั้งหมดอยู่ในประเทศไทย</w:t>
      </w:r>
    </w:p>
    <w:p w14:paraId="1B8950A9" w14:textId="77777777" w:rsidR="00C7183F" w:rsidRPr="00C52C41" w:rsidRDefault="00C7183F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7DE81EE2" w14:textId="77777777" w:rsidR="00C7183F" w:rsidRPr="00C52C41" w:rsidRDefault="00C7183F" w:rsidP="00C7183F">
      <w:pPr>
        <w:ind w:left="680" w:hanging="140"/>
        <w:rPr>
          <w:rFonts w:ascii="Angsana New" w:hAnsi="Angsana New"/>
          <w:b/>
          <w:bCs/>
          <w:i/>
          <w:iCs/>
          <w:sz w:val="30"/>
          <w:szCs w:val="30"/>
        </w:rPr>
      </w:pP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  <w:r w:rsidRPr="00C52C41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4CF5CCD8" w14:textId="77777777" w:rsidR="00C7183F" w:rsidRPr="00C52C41" w:rsidRDefault="00C7183F" w:rsidP="00C7183F">
      <w:pPr>
        <w:ind w:left="540"/>
        <w:rPr>
          <w:rFonts w:ascii="Angsana New" w:hAnsi="Angsana New"/>
          <w:sz w:val="30"/>
          <w:szCs w:val="30"/>
        </w:rPr>
      </w:pPr>
    </w:p>
    <w:p w14:paraId="0CC06758" w14:textId="31B8822E" w:rsidR="00C7183F" w:rsidRPr="00C52C41" w:rsidRDefault="00C7183F" w:rsidP="00C7183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 xml:space="preserve">รายได้จากลูกค้ารายหนึ่งจากส่วนงานที่ </w:t>
      </w:r>
      <w:r w:rsidRPr="00C52C41">
        <w:rPr>
          <w:rFonts w:ascii="Angsana New" w:hAnsi="Angsana New"/>
          <w:sz w:val="30"/>
          <w:szCs w:val="30"/>
        </w:rPr>
        <w:t xml:space="preserve">1 </w:t>
      </w:r>
      <w:r w:rsidRPr="00C52C41">
        <w:rPr>
          <w:rFonts w:ascii="Angsana New" w:hAnsi="Angsana New"/>
          <w:sz w:val="30"/>
          <w:szCs w:val="30"/>
          <w:cs/>
        </w:rPr>
        <w:t xml:space="preserve">และ </w:t>
      </w:r>
      <w:r w:rsidRPr="00C52C41">
        <w:rPr>
          <w:rFonts w:ascii="Angsana New" w:hAnsi="Angsana New"/>
          <w:sz w:val="30"/>
          <w:szCs w:val="30"/>
        </w:rPr>
        <w:t xml:space="preserve">2 </w:t>
      </w:r>
      <w:r w:rsidR="00796FF5">
        <w:rPr>
          <w:rFonts w:ascii="Angsana New" w:hAnsi="Angsana New" w:hint="cs"/>
          <w:sz w:val="30"/>
          <w:szCs w:val="30"/>
          <w:cs/>
        </w:rPr>
        <w:t xml:space="preserve">สำหรับงวดสามเดือนสิ้นสุดวันที่ </w:t>
      </w:r>
      <w:r w:rsidR="00796FF5">
        <w:rPr>
          <w:rFonts w:ascii="Angsana New" w:hAnsi="Angsana New"/>
          <w:sz w:val="30"/>
          <w:szCs w:val="30"/>
        </w:rPr>
        <w:t>30</w:t>
      </w:r>
      <w:r w:rsidR="00796FF5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796FF5">
        <w:rPr>
          <w:rFonts w:ascii="Angsana New" w:hAnsi="Angsana New"/>
          <w:sz w:val="30"/>
          <w:szCs w:val="30"/>
        </w:rPr>
        <w:t xml:space="preserve">2560 </w:t>
      </w:r>
      <w:r>
        <w:rPr>
          <w:rFonts w:ascii="Angsana New" w:hAnsi="Angsana New"/>
          <w:sz w:val="30"/>
          <w:szCs w:val="30"/>
          <w:cs/>
        </w:rPr>
        <w:t>ของบริษัท</w:t>
      </w:r>
      <w:r w:rsidR="00796FF5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  <w:cs/>
        </w:rPr>
        <w:t>เป็นเงินประมาณ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6C1800">
        <w:rPr>
          <w:rFonts w:ascii="Angsana New" w:hAnsi="Angsana New"/>
          <w:sz w:val="30"/>
          <w:szCs w:val="30"/>
        </w:rPr>
        <w:t>272</w:t>
      </w:r>
      <w:r>
        <w:rPr>
          <w:rFonts w:ascii="Angsana New" w:hAnsi="Angsana New"/>
          <w:sz w:val="30"/>
          <w:szCs w:val="30"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ล้านบาท</w:t>
      </w:r>
      <w:r w:rsidRPr="00C52C41">
        <w:rPr>
          <w:rFonts w:ascii="Angsana New" w:hAnsi="Angsana New"/>
          <w:i/>
          <w:iCs/>
          <w:sz w:val="30"/>
          <w:szCs w:val="30"/>
          <w:cs/>
        </w:rPr>
        <w:t xml:space="preserve"> (</w:t>
      </w:r>
      <w:r>
        <w:rPr>
          <w:rFonts w:ascii="Angsana New" w:hAnsi="Angsana New" w:hint="cs"/>
          <w:i/>
          <w:iCs/>
          <w:sz w:val="30"/>
          <w:szCs w:val="30"/>
          <w:cs/>
        </w:rPr>
        <w:t>255</w:t>
      </w:r>
      <w:r>
        <w:rPr>
          <w:rFonts w:ascii="Angsana New" w:hAnsi="Angsana New"/>
          <w:i/>
          <w:iCs/>
          <w:sz w:val="30"/>
          <w:szCs w:val="30"/>
        </w:rPr>
        <w:t>9</w:t>
      </w:r>
      <w:r w:rsidRPr="00C52C41">
        <w:rPr>
          <w:rFonts w:ascii="Angsana New" w:hAnsi="Angsana New"/>
          <w:i/>
          <w:iCs/>
          <w:sz w:val="30"/>
          <w:szCs w:val="30"/>
        </w:rPr>
        <w:t>: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5F71A2">
        <w:rPr>
          <w:rFonts w:ascii="Angsana New" w:hAnsi="Angsana New"/>
          <w:i/>
          <w:iCs/>
          <w:sz w:val="30"/>
          <w:szCs w:val="30"/>
        </w:rPr>
        <w:t>473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 w:rsidRPr="00C52C41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C52C41">
        <w:rPr>
          <w:rFonts w:ascii="Angsana New" w:hAnsi="Angsana New"/>
          <w:sz w:val="30"/>
          <w:szCs w:val="30"/>
          <w:cs/>
        </w:rPr>
        <w:t xml:space="preserve"> จากรายได้รวมของบริษัท</w:t>
      </w:r>
    </w:p>
    <w:p w14:paraId="6CE7BC33" w14:textId="6831FEB9" w:rsidR="004B3181" w:rsidRPr="006E42B1" w:rsidRDefault="004B3181" w:rsidP="004B3181">
      <w:pPr>
        <w:pStyle w:val="a"/>
        <w:tabs>
          <w:tab w:val="clear" w:pos="1080"/>
          <w:tab w:val="left" w:pos="540"/>
        </w:tabs>
        <w:rPr>
          <w:rFonts w:ascii="Angsana New" w:hAnsi="Angsana New"/>
          <w:b/>
          <w:bCs/>
          <w:lang w:val="en-US"/>
        </w:rPr>
      </w:pPr>
    </w:p>
    <w:p w14:paraId="65657654" w14:textId="1FD7A712" w:rsidR="00447597" w:rsidRDefault="00447597" w:rsidP="00CD4C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07957F3" w14:textId="77777777" w:rsidR="00447597" w:rsidRPr="002349F4" w:rsidRDefault="00447597" w:rsidP="003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D376110" w14:textId="77777777" w:rsidR="00563310" w:rsidRDefault="00563310" w:rsidP="007156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2DC534F0" w14:textId="1B96F037" w:rsidR="002059AA" w:rsidRDefault="002059AA" w:rsidP="00205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Pr="00C52C41">
        <w:rPr>
          <w:rFonts w:ascii="Angsana New" w:hAnsi="Angsana New"/>
          <w:b/>
          <w:bCs/>
          <w:sz w:val="30"/>
          <w:szCs w:val="30"/>
        </w:rPr>
        <w:tab/>
      </w:r>
      <w:r w:rsidR="00AD04D6">
        <w:rPr>
          <w:rFonts w:ascii="Angsana New" w:hAnsi="Angsana New" w:hint="cs"/>
          <w:b/>
          <w:bCs/>
          <w:sz w:val="30"/>
          <w:szCs w:val="30"/>
          <w:cs/>
        </w:rPr>
        <w:t>ค่าใช้จ่ายภาษีเงินได้</w:t>
      </w:r>
    </w:p>
    <w:p w14:paraId="37310343" w14:textId="77777777" w:rsidR="002059AA" w:rsidRPr="00796FF5" w:rsidRDefault="002059AA" w:rsidP="00205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cs/>
        </w:rPr>
      </w:pPr>
    </w:p>
    <w:p w14:paraId="0A16ECD4" w14:textId="69767813" w:rsidR="002059AA" w:rsidRPr="00796FF5" w:rsidRDefault="002059AA" w:rsidP="002059AA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531D2E">
        <w:rPr>
          <w:rFonts w:ascii="Angsana New" w:hAnsi="Angsana New"/>
          <w:sz w:val="30"/>
          <w:szCs w:val="30"/>
        </w:rPr>
        <w:br/>
      </w:r>
      <w:r w:rsidRPr="002059AA">
        <w:rPr>
          <w:rFonts w:ascii="Angsana New" w:hAnsi="Angsana New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</w:t>
      </w:r>
      <w:r w:rsidR="00531D2E">
        <w:rPr>
          <w:rFonts w:ascii="Angsana New" w:hAnsi="Angsana New"/>
          <w:sz w:val="30"/>
          <w:szCs w:val="30"/>
        </w:rPr>
        <w:br/>
      </w:r>
      <w:r w:rsidRPr="002059AA">
        <w:rPr>
          <w:rFonts w:ascii="Angsana New" w:hAnsi="Angsana New"/>
          <w:sz w:val="30"/>
          <w:szCs w:val="30"/>
          <w:cs/>
        </w:rPr>
        <w:t>ที่แท้จริง</w:t>
      </w:r>
      <w:r>
        <w:rPr>
          <w:rFonts w:ascii="Angsana New" w:hAnsi="Angsana New"/>
          <w:sz w:val="30"/>
          <w:szCs w:val="30"/>
          <w:cs/>
        </w:rPr>
        <w:t xml:space="preserve">ของบริษัทเป็นระยะเวลาสามเดือนสิ้นสุดวันที่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z w:val="30"/>
          <w:szCs w:val="30"/>
        </w:rPr>
        <w:t xml:space="preserve">2560 </w:t>
      </w:r>
      <w:r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 xml:space="preserve">2559 </w:t>
      </w:r>
      <w:r>
        <w:rPr>
          <w:rFonts w:ascii="Angsana New" w:hAnsi="Angsana New"/>
          <w:sz w:val="30"/>
          <w:szCs w:val="30"/>
          <w:cs/>
        </w:rPr>
        <w:t xml:space="preserve">ในงบการเงินที่แสดงเงินลงทุนตามวิธีส่วนได้เสียคือร้อยละ </w:t>
      </w:r>
      <w:r>
        <w:rPr>
          <w:rFonts w:ascii="Angsana New" w:hAnsi="Angsana New"/>
          <w:sz w:val="30"/>
          <w:szCs w:val="30"/>
        </w:rPr>
        <w:t xml:space="preserve">19.5 </w:t>
      </w:r>
      <w:r>
        <w:rPr>
          <w:rFonts w:ascii="Angsana New" w:hAnsi="Angsana New"/>
          <w:sz w:val="30"/>
          <w:szCs w:val="30"/>
          <w:cs/>
        </w:rPr>
        <w:t xml:space="preserve">และร้อยละ </w:t>
      </w:r>
      <w:r>
        <w:rPr>
          <w:rFonts w:ascii="Angsana New" w:hAnsi="Angsana New"/>
          <w:sz w:val="30"/>
          <w:szCs w:val="30"/>
        </w:rPr>
        <w:t xml:space="preserve">15.5 </w:t>
      </w:r>
      <w:r>
        <w:rPr>
          <w:rFonts w:ascii="Angsana New" w:hAnsi="Angsana New"/>
          <w:sz w:val="30"/>
          <w:szCs w:val="30"/>
          <w:cs/>
        </w:rPr>
        <w:t xml:space="preserve">ตามลำดับ </w:t>
      </w:r>
      <w:r w:rsidRPr="00796FF5">
        <w:rPr>
          <w:rFonts w:ascii="Angsana New" w:hAnsi="Angsana New"/>
          <w:i/>
          <w:iCs/>
          <w:sz w:val="30"/>
          <w:szCs w:val="30"/>
          <w:cs/>
        </w:rPr>
        <w:t xml:space="preserve">(งบการเงินเฉพาะกิจการสำหรับงวดสามเดือนสิ้นสุดวันที่ </w:t>
      </w:r>
      <w:r w:rsidRPr="00796FF5">
        <w:rPr>
          <w:rFonts w:ascii="Angsana New" w:hAnsi="Angsana New"/>
          <w:i/>
          <w:iCs/>
          <w:sz w:val="30"/>
          <w:szCs w:val="30"/>
        </w:rPr>
        <w:t xml:space="preserve">30 </w:t>
      </w:r>
      <w:r w:rsidRPr="00796FF5">
        <w:rPr>
          <w:rFonts w:ascii="Angsana New" w:hAnsi="Angsana New"/>
          <w:i/>
          <w:iCs/>
          <w:sz w:val="30"/>
          <w:szCs w:val="30"/>
          <w:cs/>
        </w:rPr>
        <w:t xml:space="preserve">มิถุนายน </w:t>
      </w:r>
      <w:r w:rsidRPr="00796FF5">
        <w:rPr>
          <w:rFonts w:ascii="Angsana New" w:hAnsi="Angsana New"/>
          <w:i/>
          <w:iCs/>
          <w:sz w:val="30"/>
          <w:szCs w:val="30"/>
        </w:rPr>
        <w:t>2560</w:t>
      </w:r>
      <w:r w:rsidRPr="00796FF5">
        <w:rPr>
          <w:rFonts w:ascii="Angsana New" w:hAnsi="Angsana New"/>
          <w:i/>
          <w:iCs/>
          <w:sz w:val="30"/>
          <w:szCs w:val="30"/>
          <w:cs/>
        </w:rPr>
        <w:t xml:space="preserve"> และ </w:t>
      </w:r>
      <w:r w:rsidRPr="00796FF5">
        <w:rPr>
          <w:rFonts w:ascii="Angsana New" w:hAnsi="Angsana New"/>
          <w:i/>
          <w:iCs/>
          <w:sz w:val="30"/>
          <w:szCs w:val="30"/>
        </w:rPr>
        <w:t xml:space="preserve">2559: </w:t>
      </w:r>
      <w:r w:rsidRPr="00796FF5">
        <w:rPr>
          <w:rFonts w:ascii="Angsana New" w:hAnsi="Angsana New"/>
          <w:i/>
          <w:iCs/>
          <w:sz w:val="30"/>
          <w:szCs w:val="30"/>
          <w:cs/>
        </w:rPr>
        <w:t>ร้อยละ</w:t>
      </w:r>
      <w:r w:rsidRPr="00796FF5">
        <w:rPr>
          <w:rFonts w:ascii="Angsana New" w:hAnsi="Angsana New"/>
          <w:i/>
          <w:iCs/>
          <w:sz w:val="30"/>
          <w:szCs w:val="30"/>
        </w:rPr>
        <w:t xml:space="preserve"> 22.2 </w:t>
      </w:r>
      <w:r w:rsidRPr="00796FF5">
        <w:rPr>
          <w:rFonts w:ascii="Angsana New" w:hAnsi="Angsana New"/>
          <w:i/>
          <w:iCs/>
          <w:sz w:val="30"/>
          <w:szCs w:val="30"/>
          <w:cs/>
        </w:rPr>
        <w:t xml:space="preserve">และร้อยละ </w:t>
      </w:r>
      <w:r w:rsidRPr="00796FF5">
        <w:rPr>
          <w:rFonts w:ascii="Angsana New" w:hAnsi="Angsana New"/>
          <w:i/>
          <w:iCs/>
          <w:sz w:val="30"/>
          <w:szCs w:val="30"/>
        </w:rPr>
        <w:t xml:space="preserve">19.8 </w:t>
      </w:r>
      <w:r w:rsidRPr="00796FF5">
        <w:rPr>
          <w:rFonts w:ascii="Angsana New" w:hAnsi="Angsana New"/>
          <w:i/>
          <w:iCs/>
          <w:sz w:val="30"/>
          <w:szCs w:val="30"/>
          <w:cs/>
        </w:rPr>
        <w:t>ตามลำดับ)</w:t>
      </w:r>
      <w:r>
        <w:rPr>
          <w:rFonts w:ascii="Angsana New" w:hAnsi="Angsana New"/>
          <w:sz w:val="30"/>
          <w:szCs w:val="30"/>
          <w:cs/>
        </w:rPr>
        <w:t xml:space="preserve"> การเปลี่ยนแปลงในอัตราภาษีเงินได้</w:t>
      </w:r>
      <w:r w:rsidR="00531D2E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  <w:cs/>
        </w:rPr>
        <w:t>ที่แท้จริงมีสาเหตุหลักจากผลแตกต่างของรายได้ทางบัญชีและทางภาษี ซึ่งบริษัทมีความแตกต่างระหว่างการรับรู้</w:t>
      </w:r>
      <w:r w:rsidRPr="002059AA">
        <w:rPr>
          <w:rFonts w:ascii="Angsana New" w:hAnsi="Angsana New"/>
          <w:sz w:val="30"/>
          <w:szCs w:val="30"/>
          <w:cs/>
        </w:rPr>
        <w:t>รายได้และค่าใช้จ่าย</w:t>
      </w:r>
      <w:r>
        <w:rPr>
          <w:rFonts w:ascii="Angsana New" w:hAnsi="Angsana New"/>
          <w:sz w:val="30"/>
          <w:szCs w:val="30"/>
          <w:cs/>
        </w:rPr>
        <w:t>ทางบัญชีกับ</w:t>
      </w:r>
      <w:r w:rsidRPr="002059AA">
        <w:rPr>
          <w:rFonts w:ascii="Angsana New" w:hAnsi="Angsana New"/>
          <w:sz w:val="30"/>
          <w:szCs w:val="30"/>
          <w:cs/>
        </w:rPr>
        <w:t>รายได้และค่าใช้จ่าย</w:t>
      </w:r>
      <w:r>
        <w:rPr>
          <w:rFonts w:ascii="Angsana New" w:hAnsi="Angsana New"/>
          <w:sz w:val="30"/>
          <w:szCs w:val="30"/>
          <w:cs/>
        </w:rPr>
        <w:t>ทางภาษีบางรายการ</w:t>
      </w:r>
      <w:r w:rsidR="00796FF5">
        <w:rPr>
          <w:rFonts w:ascii="Angsana New" w:hAnsi="Angsana New"/>
          <w:sz w:val="30"/>
          <w:szCs w:val="30"/>
        </w:rPr>
        <w:t xml:space="preserve"> </w:t>
      </w:r>
      <w:r w:rsidR="00796FF5">
        <w:rPr>
          <w:rFonts w:ascii="Angsana New" w:hAnsi="Angsana New" w:hint="cs"/>
          <w:sz w:val="30"/>
          <w:szCs w:val="30"/>
          <w:cs/>
        </w:rPr>
        <w:t>โดยเฉพาะอย่างยิ่งในเรื่องเกี่ยวกับ</w:t>
      </w:r>
      <w:r w:rsidR="002E44DC">
        <w:rPr>
          <w:rFonts w:ascii="Angsana New" w:hAnsi="Angsana New" w:hint="cs"/>
          <w:sz w:val="30"/>
          <w:szCs w:val="30"/>
          <w:cs/>
        </w:rPr>
        <w:t>ขาดทุนจากสัญญาซื้อหรือขายเงินตราต่างประเทศล่วงหน้า</w:t>
      </w:r>
    </w:p>
    <w:p w14:paraId="285D69C8" w14:textId="77777777" w:rsidR="002059AA" w:rsidRPr="00796FF5" w:rsidRDefault="002059AA" w:rsidP="00205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</w:rPr>
      </w:pPr>
    </w:p>
    <w:p w14:paraId="4A2FBA2D" w14:textId="703D5D76" w:rsidR="00C7187D" w:rsidRDefault="00CD4C18" w:rsidP="007156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10</w:t>
      </w:r>
      <w:r w:rsidR="00C7187D" w:rsidRPr="00C52C41">
        <w:rPr>
          <w:rFonts w:ascii="Angsana New" w:hAnsi="Angsana New"/>
          <w:b/>
          <w:bCs/>
          <w:sz w:val="30"/>
          <w:szCs w:val="30"/>
        </w:rPr>
        <w:tab/>
      </w:r>
      <w:r w:rsidR="00C7187D" w:rsidRPr="00F935F5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</w:p>
    <w:p w14:paraId="69C15032" w14:textId="77777777" w:rsidR="00E5503D" w:rsidRPr="00796FF5" w:rsidRDefault="00E5503D" w:rsidP="00E55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</w:rPr>
      </w:pPr>
    </w:p>
    <w:p w14:paraId="24063355" w14:textId="1DE7A9D4" w:rsidR="000B2667" w:rsidRDefault="00C7187D" w:rsidP="0079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40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กำไรต่อหุ้นขั้นพื้นฐานสำหรับ</w:t>
      </w:r>
      <w:r w:rsidR="00AD608F">
        <w:rPr>
          <w:rFonts w:ascii="Angsana New" w:hAnsi="Angsana New" w:hint="cs"/>
          <w:sz w:val="30"/>
          <w:szCs w:val="30"/>
          <w:cs/>
        </w:rPr>
        <w:t>งวดสามเดือน</w:t>
      </w:r>
      <w:r w:rsidRPr="00C52C41">
        <w:rPr>
          <w:rFonts w:ascii="Angsana New" w:hAnsi="Angsana New"/>
          <w:sz w:val="30"/>
          <w:szCs w:val="30"/>
          <w:cs/>
        </w:rPr>
        <w:t>สิ้นสุดวันที่ 3</w:t>
      </w:r>
      <w:r w:rsidR="00AD608F">
        <w:rPr>
          <w:rFonts w:ascii="Angsana New" w:hAnsi="Angsana New" w:hint="cs"/>
          <w:sz w:val="30"/>
          <w:szCs w:val="30"/>
          <w:cs/>
        </w:rPr>
        <w:t>0</w:t>
      </w:r>
      <w:r w:rsidRPr="00C52C41">
        <w:rPr>
          <w:rFonts w:ascii="Angsana New" w:hAnsi="Angsana New"/>
          <w:sz w:val="30"/>
          <w:szCs w:val="30"/>
          <w:cs/>
        </w:rPr>
        <w:t xml:space="preserve"> </w:t>
      </w:r>
      <w:r w:rsidR="00AD608F">
        <w:rPr>
          <w:rFonts w:ascii="Angsana New" w:hAnsi="Angsana New" w:hint="cs"/>
          <w:sz w:val="30"/>
          <w:szCs w:val="30"/>
          <w:cs/>
        </w:rPr>
        <w:t>มิถุนายน</w:t>
      </w:r>
      <w:r w:rsidR="00FF075F">
        <w:rPr>
          <w:rFonts w:ascii="Angsana New" w:hAnsi="Angsana New" w:hint="cs"/>
          <w:sz w:val="30"/>
          <w:szCs w:val="30"/>
          <w:cs/>
        </w:rPr>
        <w:t xml:space="preserve"> 25</w:t>
      </w:r>
      <w:r w:rsidR="005A5A90">
        <w:rPr>
          <w:rFonts w:ascii="Angsana New" w:hAnsi="Angsana New"/>
          <w:sz w:val="30"/>
          <w:szCs w:val="30"/>
        </w:rPr>
        <w:t xml:space="preserve">60 </w:t>
      </w:r>
      <w:r w:rsidR="00FF075F">
        <w:rPr>
          <w:rFonts w:ascii="Angsana New" w:hAnsi="Angsana New" w:hint="cs"/>
          <w:sz w:val="30"/>
          <w:szCs w:val="30"/>
          <w:cs/>
        </w:rPr>
        <w:t>และ 255</w:t>
      </w:r>
      <w:r w:rsidR="005A5A90">
        <w:rPr>
          <w:rFonts w:ascii="Angsana New" w:hAnsi="Angsana New"/>
          <w:sz w:val="30"/>
          <w:szCs w:val="30"/>
        </w:rPr>
        <w:t xml:space="preserve">9 </w:t>
      </w:r>
      <w:r w:rsidRPr="00C52C41">
        <w:rPr>
          <w:rFonts w:ascii="Angsana New" w:hAnsi="Angsana New"/>
          <w:sz w:val="30"/>
          <w:szCs w:val="30"/>
          <w:cs/>
        </w:rPr>
        <w:t>คำนวณจากกำไรสำหรับ</w:t>
      </w:r>
      <w:r w:rsidR="00563310">
        <w:rPr>
          <w:rFonts w:ascii="Angsana New" w:hAnsi="Angsana New" w:hint="cs"/>
          <w:sz w:val="30"/>
          <w:szCs w:val="30"/>
          <w:cs/>
        </w:rPr>
        <w:t>งวด</w:t>
      </w:r>
      <w:r w:rsidR="00563310">
        <w:rPr>
          <w:rFonts w:ascii="Angsana New" w:hAnsi="Angsana New"/>
          <w:sz w:val="30"/>
          <w:szCs w:val="30"/>
          <w:cs/>
        </w:rPr>
        <w:br/>
      </w:r>
      <w:r w:rsidRPr="00C52C41">
        <w:rPr>
          <w:rFonts w:ascii="Angsana New" w:hAnsi="Angsana New"/>
          <w:sz w:val="30"/>
          <w:szCs w:val="30"/>
          <w:cs/>
        </w:rPr>
        <w:t>ที่เป็นส่วนของผู้ถือหุ้น</w:t>
      </w:r>
      <w:r w:rsidR="00563310">
        <w:rPr>
          <w:rFonts w:ascii="Angsana New" w:hAnsi="Angsana New" w:hint="cs"/>
          <w:sz w:val="30"/>
          <w:szCs w:val="30"/>
          <w:cs/>
        </w:rPr>
        <w:t>สามัญ</w:t>
      </w:r>
      <w:r w:rsidRPr="00C52C41">
        <w:rPr>
          <w:rFonts w:ascii="Angsana New" w:hAnsi="Angsana New"/>
          <w:sz w:val="30"/>
          <w:szCs w:val="30"/>
          <w:cs/>
        </w:rPr>
        <w:t>ของบริษัทและจำนวนหุ้</w:t>
      </w:r>
      <w:r w:rsidR="00563310">
        <w:rPr>
          <w:rFonts w:ascii="Angsana New" w:hAnsi="Angsana New"/>
          <w:sz w:val="30"/>
          <w:szCs w:val="30"/>
          <w:cs/>
        </w:rPr>
        <w:t>นสามัญที่ออกจำหน่ายแล้วระหว่างงวด</w:t>
      </w:r>
      <w:r w:rsidRPr="00C52C41">
        <w:rPr>
          <w:rFonts w:ascii="Angsana New" w:hAnsi="Angsana New"/>
          <w:sz w:val="30"/>
          <w:szCs w:val="30"/>
          <w:cs/>
        </w:rPr>
        <w:t>โดยแสดงการคำนวณดังนี้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170"/>
        <w:gridCol w:w="270"/>
        <w:gridCol w:w="1170"/>
        <w:gridCol w:w="270"/>
        <w:gridCol w:w="1170"/>
      </w:tblGrid>
      <w:tr w:rsidR="00C00342" w:rsidRPr="001C3563" w14:paraId="1188DD7D" w14:textId="77777777" w:rsidTr="00C00342">
        <w:tc>
          <w:tcPr>
            <w:tcW w:w="2095" w:type="pct"/>
          </w:tcPr>
          <w:p w14:paraId="1CEC00CC" w14:textId="77777777" w:rsidR="000B2667" w:rsidRPr="001C3563" w:rsidRDefault="000B2667" w:rsidP="000B2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1" w:type="pct"/>
            <w:gridSpan w:val="3"/>
          </w:tcPr>
          <w:p w14:paraId="24E75F70" w14:textId="77777777" w:rsidR="000B2667" w:rsidRPr="001C3563" w:rsidRDefault="000B2667" w:rsidP="000B2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35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143" w:type="pct"/>
          </w:tcPr>
          <w:p w14:paraId="5B45108C" w14:textId="77777777" w:rsidR="000B2667" w:rsidRPr="001C3563" w:rsidRDefault="000B2667" w:rsidP="000B2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pct"/>
            <w:gridSpan w:val="3"/>
          </w:tcPr>
          <w:p w14:paraId="0398A1EE" w14:textId="77777777" w:rsidR="000B2667" w:rsidRPr="001C3563" w:rsidRDefault="000B2667" w:rsidP="000B2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0342" w:rsidRPr="001C3563" w14:paraId="768BC802" w14:textId="77777777" w:rsidTr="00C00342">
        <w:tc>
          <w:tcPr>
            <w:tcW w:w="2095" w:type="pct"/>
          </w:tcPr>
          <w:p w14:paraId="4AA5B676" w14:textId="77777777" w:rsidR="000B2667" w:rsidRPr="001C3563" w:rsidRDefault="000B2667" w:rsidP="000B2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1" w:type="pct"/>
            <w:gridSpan w:val="3"/>
          </w:tcPr>
          <w:p w14:paraId="5255B398" w14:textId="77777777" w:rsidR="000B2667" w:rsidRPr="001C3563" w:rsidRDefault="000B2667" w:rsidP="000B2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35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143" w:type="pct"/>
          </w:tcPr>
          <w:p w14:paraId="3CD7A92F" w14:textId="77777777" w:rsidR="000B2667" w:rsidRPr="001C3563" w:rsidRDefault="000B2667" w:rsidP="000B2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pct"/>
            <w:gridSpan w:val="3"/>
          </w:tcPr>
          <w:p w14:paraId="3882372F" w14:textId="77777777" w:rsidR="000B2667" w:rsidRPr="001C3563" w:rsidRDefault="000B2667" w:rsidP="000B2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35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C356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C35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C00342" w:rsidRPr="001C3563" w14:paraId="5D2C3B81" w14:textId="77777777" w:rsidTr="00C00342">
        <w:tc>
          <w:tcPr>
            <w:tcW w:w="2095" w:type="pct"/>
          </w:tcPr>
          <w:p w14:paraId="6B84EEEF" w14:textId="27C2A0E5" w:rsidR="00C00342" w:rsidRPr="001C3563" w:rsidRDefault="00C00342" w:rsidP="00C0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621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19" w:type="pct"/>
          </w:tcPr>
          <w:p w14:paraId="65CF2A8D" w14:textId="77777777" w:rsidR="00C00342" w:rsidRPr="001C3563" w:rsidRDefault="00C00342" w:rsidP="00C00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601AD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3" w:type="pct"/>
          </w:tcPr>
          <w:p w14:paraId="57A05A6F" w14:textId="77777777" w:rsidR="00C00342" w:rsidRPr="001C3563" w:rsidRDefault="00C00342" w:rsidP="00C00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3DBA2DCA" w14:textId="77777777" w:rsidR="00C00342" w:rsidRPr="001C3563" w:rsidRDefault="00C00342" w:rsidP="00C00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601AD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3" w:type="pct"/>
          </w:tcPr>
          <w:p w14:paraId="2A7B7394" w14:textId="77777777" w:rsidR="00C00342" w:rsidRPr="001C3563" w:rsidRDefault="00C00342" w:rsidP="00C00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5D0DBC65" w14:textId="65FA128D" w:rsidR="00C00342" w:rsidRPr="001C3563" w:rsidRDefault="00C00342" w:rsidP="00C00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601AD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3" w:type="pct"/>
          </w:tcPr>
          <w:p w14:paraId="73016167" w14:textId="77777777" w:rsidR="00C00342" w:rsidRPr="001C3563" w:rsidRDefault="00C00342" w:rsidP="00C00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1702B025" w14:textId="20E6C181" w:rsidR="00C00342" w:rsidRPr="001C3563" w:rsidRDefault="00C00342" w:rsidP="00C00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601AD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C00342" w:rsidRPr="001C3563" w14:paraId="06776042" w14:textId="77777777" w:rsidTr="00C00342">
        <w:tc>
          <w:tcPr>
            <w:tcW w:w="2095" w:type="pct"/>
          </w:tcPr>
          <w:p w14:paraId="04F3A952" w14:textId="77777777" w:rsidR="00C00342" w:rsidRPr="001C3563" w:rsidRDefault="00C00342" w:rsidP="00C00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5" w:type="pct"/>
            <w:gridSpan w:val="7"/>
          </w:tcPr>
          <w:p w14:paraId="12B36005" w14:textId="77777777" w:rsidR="00C00342" w:rsidRPr="001C3563" w:rsidRDefault="00C00342" w:rsidP="00C00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356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1C3563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/ </w:t>
            </w:r>
            <w:r w:rsidRPr="001C356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C00342" w:rsidRPr="001C3563" w14:paraId="2E2AC67D" w14:textId="77777777" w:rsidTr="00C00342">
        <w:tc>
          <w:tcPr>
            <w:tcW w:w="2095" w:type="pct"/>
          </w:tcPr>
          <w:p w14:paraId="5C501944" w14:textId="77777777" w:rsidR="00C00342" w:rsidRPr="00C00342" w:rsidRDefault="00C00342" w:rsidP="00C00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C00342">
              <w:rPr>
                <w:rFonts w:ascii="Angsana New" w:hAnsi="Angsana New"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  <w:p w14:paraId="2CB47F8C" w14:textId="07E625D7" w:rsidR="00C00342" w:rsidRPr="00C00342" w:rsidRDefault="00C00342" w:rsidP="00C00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00342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00342">
              <w:rPr>
                <w:rFonts w:ascii="Angsana New" w:hAnsi="Angsana New"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0CD77717" w14:textId="77777777" w:rsidR="00C00342" w:rsidRPr="00D8053B" w:rsidRDefault="00C00342" w:rsidP="00C00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  <w:p w14:paraId="238DE0D9" w14:textId="6B18FFF8" w:rsidR="00C00342" w:rsidRPr="001C3563" w:rsidRDefault="007E3D5A" w:rsidP="007E3D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116</w:t>
            </w:r>
            <w:r w:rsidR="00C00342" w:rsidRPr="00D8053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C00342" w:rsidRPr="00D8053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14F7A726" w14:textId="77777777" w:rsidR="00C00342" w:rsidRPr="001C3563" w:rsidRDefault="00C00342" w:rsidP="00C00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299930D5" w14:textId="77777777" w:rsidR="00C00342" w:rsidRPr="00BF5982" w:rsidRDefault="00C00342" w:rsidP="00C00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  <w:p w14:paraId="7BD406C3" w14:textId="51B0B7C7" w:rsidR="00C00342" w:rsidRPr="00BF5982" w:rsidRDefault="00C00342" w:rsidP="00C00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BF5982">
              <w:rPr>
                <w:rFonts w:ascii="Angsana New" w:hAnsi="Angsana New"/>
                <w:sz w:val="30"/>
                <w:szCs w:val="30"/>
              </w:rPr>
              <w:t>141,189</w:t>
            </w:r>
          </w:p>
        </w:tc>
        <w:tc>
          <w:tcPr>
            <w:tcW w:w="143" w:type="pct"/>
          </w:tcPr>
          <w:p w14:paraId="10145C41" w14:textId="77777777" w:rsidR="00C00342" w:rsidRPr="00BF5982" w:rsidRDefault="00C00342" w:rsidP="00C00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74F319CB" w14:textId="77777777" w:rsidR="00C00342" w:rsidRPr="00BF5982" w:rsidRDefault="00C00342" w:rsidP="00C00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823F55D" w14:textId="46C9EE54" w:rsidR="00C00342" w:rsidRPr="00BF5982" w:rsidRDefault="00C00342" w:rsidP="00C00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5982">
              <w:rPr>
                <w:rFonts w:ascii="Angsana New" w:hAnsi="Angsana New"/>
                <w:sz w:val="30"/>
                <w:szCs w:val="30"/>
              </w:rPr>
              <w:t>99,051</w:t>
            </w:r>
          </w:p>
        </w:tc>
        <w:tc>
          <w:tcPr>
            <w:tcW w:w="143" w:type="pct"/>
          </w:tcPr>
          <w:p w14:paraId="1688E321" w14:textId="77777777" w:rsidR="00C00342" w:rsidRPr="00BF5982" w:rsidRDefault="00C00342" w:rsidP="00C00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2D31665A" w14:textId="77777777" w:rsidR="00C00342" w:rsidRPr="00BF5982" w:rsidRDefault="00C00342" w:rsidP="00C00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C7E23A9" w14:textId="5E772EEA" w:rsidR="00C00342" w:rsidRPr="00BF5982" w:rsidRDefault="00C00342" w:rsidP="00C00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5982">
              <w:rPr>
                <w:rFonts w:ascii="Angsana New" w:hAnsi="Angsana New"/>
                <w:sz w:val="30"/>
                <w:szCs w:val="30"/>
              </w:rPr>
              <w:t>104,985</w:t>
            </w:r>
          </w:p>
        </w:tc>
      </w:tr>
      <w:tr w:rsidR="00C00342" w:rsidRPr="001C3563" w14:paraId="6C4B4D3B" w14:textId="77777777" w:rsidTr="00C00342">
        <w:tc>
          <w:tcPr>
            <w:tcW w:w="2095" w:type="pct"/>
          </w:tcPr>
          <w:p w14:paraId="3A0D76D0" w14:textId="77777777" w:rsidR="00C00342" w:rsidRPr="00C00342" w:rsidRDefault="00C00342" w:rsidP="00C00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00342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619" w:type="pct"/>
            <w:tcBorders>
              <w:top w:val="double" w:sz="4" w:space="0" w:color="auto"/>
              <w:bottom w:val="double" w:sz="4" w:space="0" w:color="auto"/>
            </w:tcBorders>
          </w:tcPr>
          <w:p w14:paraId="3193D564" w14:textId="7392CC5F" w:rsidR="00C00342" w:rsidRPr="00BF5982" w:rsidRDefault="00C00342" w:rsidP="00C00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BF5982">
              <w:rPr>
                <w:rFonts w:ascii="Angsana New" w:hAnsi="Angsana New"/>
                <w:sz w:val="30"/>
                <w:szCs w:val="30"/>
              </w:rPr>
              <w:t>51,840</w:t>
            </w:r>
          </w:p>
        </w:tc>
        <w:tc>
          <w:tcPr>
            <w:tcW w:w="143" w:type="pct"/>
          </w:tcPr>
          <w:p w14:paraId="0F6E3047" w14:textId="77777777" w:rsidR="00C00342" w:rsidRPr="001C3563" w:rsidRDefault="00C00342" w:rsidP="00C00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double" w:sz="4" w:space="0" w:color="auto"/>
              <w:bottom w:val="double" w:sz="4" w:space="0" w:color="auto"/>
            </w:tcBorders>
          </w:tcPr>
          <w:p w14:paraId="113ECA32" w14:textId="00F288A6" w:rsidR="00C00342" w:rsidRPr="00BF5982" w:rsidRDefault="00C00342" w:rsidP="00C00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BF5982">
              <w:rPr>
                <w:rFonts w:ascii="Angsana New" w:hAnsi="Angsana New"/>
                <w:sz w:val="30"/>
                <w:szCs w:val="30"/>
              </w:rPr>
              <w:t>51,840</w:t>
            </w:r>
          </w:p>
        </w:tc>
        <w:tc>
          <w:tcPr>
            <w:tcW w:w="143" w:type="pct"/>
          </w:tcPr>
          <w:p w14:paraId="30DF8EB2" w14:textId="77777777" w:rsidR="00C00342" w:rsidRPr="00BF5982" w:rsidRDefault="00C00342" w:rsidP="00C00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double" w:sz="4" w:space="0" w:color="auto"/>
              <w:bottom w:val="double" w:sz="4" w:space="0" w:color="auto"/>
            </w:tcBorders>
          </w:tcPr>
          <w:p w14:paraId="0B7214CA" w14:textId="4BC8DAAA" w:rsidR="00C00342" w:rsidRPr="00BF5982" w:rsidRDefault="00C00342" w:rsidP="00C00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5982">
              <w:rPr>
                <w:rFonts w:ascii="Angsana New" w:hAnsi="Angsana New"/>
                <w:sz w:val="30"/>
                <w:szCs w:val="30"/>
              </w:rPr>
              <w:t>51,840</w:t>
            </w:r>
          </w:p>
        </w:tc>
        <w:tc>
          <w:tcPr>
            <w:tcW w:w="143" w:type="pct"/>
          </w:tcPr>
          <w:p w14:paraId="32943FDB" w14:textId="77777777" w:rsidR="00C00342" w:rsidRPr="00BF5982" w:rsidRDefault="00C00342" w:rsidP="00C00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double" w:sz="4" w:space="0" w:color="auto"/>
              <w:bottom w:val="double" w:sz="4" w:space="0" w:color="auto"/>
            </w:tcBorders>
          </w:tcPr>
          <w:p w14:paraId="7C62906B" w14:textId="506A006D" w:rsidR="00C00342" w:rsidRPr="00BF5982" w:rsidRDefault="00C00342" w:rsidP="00C00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1"/>
              </w:tabs>
              <w:spacing w:after="0" w:line="240" w:lineRule="auto"/>
              <w:ind w:left="-115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5982">
              <w:rPr>
                <w:rFonts w:ascii="Angsana New" w:hAnsi="Angsana New"/>
                <w:sz w:val="30"/>
                <w:szCs w:val="30"/>
              </w:rPr>
              <w:t>51,840</w:t>
            </w:r>
          </w:p>
        </w:tc>
      </w:tr>
      <w:tr w:rsidR="00C00342" w:rsidRPr="001C3563" w14:paraId="6AA17A8F" w14:textId="77777777" w:rsidTr="002059AA">
        <w:trPr>
          <w:trHeight w:val="260"/>
        </w:trPr>
        <w:tc>
          <w:tcPr>
            <w:tcW w:w="2095" w:type="pct"/>
          </w:tcPr>
          <w:p w14:paraId="1FDED416" w14:textId="77777777" w:rsidR="00C00342" w:rsidRPr="002059AA" w:rsidRDefault="00C00342" w:rsidP="00C00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427B0903" w14:textId="77777777" w:rsidR="00C00342" w:rsidRPr="002059AA" w:rsidRDefault="00C00342" w:rsidP="00C00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15" w:right="-130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43" w:type="pct"/>
          </w:tcPr>
          <w:p w14:paraId="05159AB3" w14:textId="77777777" w:rsidR="00C00342" w:rsidRPr="002059AA" w:rsidRDefault="00C00342" w:rsidP="00C00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28DC7A01" w14:textId="77777777" w:rsidR="00C00342" w:rsidRPr="002059AA" w:rsidRDefault="00C00342" w:rsidP="00C00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15" w:right="-130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43" w:type="pct"/>
          </w:tcPr>
          <w:p w14:paraId="2D413BF3" w14:textId="77777777" w:rsidR="00C00342" w:rsidRPr="002059AA" w:rsidRDefault="00C00342" w:rsidP="00C00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3AA5ACF9" w14:textId="77777777" w:rsidR="00C00342" w:rsidRPr="002059AA" w:rsidRDefault="00C00342" w:rsidP="00C00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72"/>
              <w:jc w:val="right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43" w:type="pct"/>
          </w:tcPr>
          <w:p w14:paraId="00E9A22E" w14:textId="77777777" w:rsidR="00C00342" w:rsidRPr="002059AA" w:rsidRDefault="00C00342" w:rsidP="00C00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1DFF6A66" w14:textId="77777777" w:rsidR="00C00342" w:rsidRPr="002059AA" w:rsidRDefault="00C00342" w:rsidP="00C00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90"/>
              <w:jc w:val="right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</w:tr>
      <w:tr w:rsidR="00C00342" w:rsidRPr="001C3563" w14:paraId="54AC2850" w14:textId="77777777" w:rsidTr="00C00342">
        <w:tc>
          <w:tcPr>
            <w:tcW w:w="2095" w:type="pct"/>
          </w:tcPr>
          <w:p w14:paraId="4FE7AB6F" w14:textId="77777777" w:rsidR="00C00342" w:rsidRPr="00C00342" w:rsidRDefault="00C00342" w:rsidP="00C00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00342">
              <w:rPr>
                <w:rFonts w:ascii="Angsana New" w:hAnsi="Angsana New"/>
                <w:sz w:val="30"/>
                <w:szCs w:val="30"/>
                <w:cs/>
              </w:rPr>
              <w:t>กำไรต่อหุ้น</w:t>
            </w:r>
            <w:r w:rsidRPr="00C00342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C00342">
              <w:rPr>
                <w:rFonts w:ascii="Angsana New" w:hAnsi="Angsana New"/>
                <w:sz w:val="30"/>
                <w:szCs w:val="30"/>
                <w:cs/>
              </w:rPr>
              <w:t>ขั้นพื้นฐาน</w:t>
            </w:r>
            <w:r w:rsidRPr="00C00342">
              <w:rPr>
                <w:rFonts w:ascii="Angsana New" w:hAnsi="Angsana New"/>
                <w:sz w:val="30"/>
                <w:szCs w:val="30"/>
              </w:rPr>
              <w:t>)</w:t>
            </w:r>
            <w:r w:rsidRPr="00C0034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003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05A89DA4" w14:textId="379F2EBE" w:rsidR="00C00342" w:rsidRPr="001C3563" w:rsidRDefault="00C00342" w:rsidP="00C00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 w:line="240" w:lineRule="auto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2.2</w:t>
            </w:r>
            <w:r w:rsidR="007E3D5A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3" w:type="pct"/>
          </w:tcPr>
          <w:p w14:paraId="30B447AA" w14:textId="77777777" w:rsidR="00C00342" w:rsidRPr="001C3563" w:rsidRDefault="00C00342" w:rsidP="00C00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0F2E093F" w14:textId="759896A1" w:rsidR="00C00342" w:rsidRPr="001C3563" w:rsidRDefault="00C00342" w:rsidP="00C00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2.72</w:t>
            </w:r>
          </w:p>
        </w:tc>
        <w:tc>
          <w:tcPr>
            <w:tcW w:w="143" w:type="pct"/>
          </w:tcPr>
          <w:p w14:paraId="74256A1C" w14:textId="77777777" w:rsidR="00C00342" w:rsidRPr="001C3563" w:rsidRDefault="00C00342" w:rsidP="00C00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5A64A52A" w14:textId="2ACE48C1" w:rsidR="00C00342" w:rsidRPr="001C3563" w:rsidRDefault="00C00342" w:rsidP="00C00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1.91</w:t>
            </w:r>
          </w:p>
        </w:tc>
        <w:tc>
          <w:tcPr>
            <w:tcW w:w="143" w:type="pct"/>
          </w:tcPr>
          <w:p w14:paraId="622112CC" w14:textId="77777777" w:rsidR="00C00342" w:rsidRPr="001C3563" w:rsidRDefault="00C00342" w:rsidP="00C00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29DB1472" w14:textId="1336725E" w:rsidR="00C00342" w:rsidRPr="001C3563" w:rsidRDefault="00C00342" w:rsidP="00C00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2.03</w:t>
            </w:r>
          </w:p>
        </w:tc>
      </w:tr>
    </w:tbl>
    <w:p w14:paraId="27CB49A4" w14:textId="4BC479D3" w:rsidR="002059AA" w:rsidRPr="00796FF5" w:rsidRDefault="002059AA" w:rsidP="00205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</w:rPr>
      </w:pPr>
    </w:p>
    <w:p w14:paraId="18CBF15C" w14:textId="344DCD57" w:rsidR="006B4DD5" w:rsidRPr="008C7E61" w:rsidRDefault="00BF5982" w:rsidP="008C7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11</w:t>
      </w:r>
      <w:r w:rsidR="006B4DD5" w:rsidRPr="004C1375">
        <w:rPr>
          <w:rFonts w:ascii="Angsana New" w:hAnsi="Angsana New"/>
          <w:b/>
          <w:bCs/>
          <w:sz w:val="30"/>
          <w:szCs w:val="30"/>
          <w:cs/>
        </w:rPr>
        <w:tab/>
      </w:r>
      <w:r w:rsidR="00D5793A" w:rsidRPr="004C1375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404A1E0A" w14:textId="77777777" w:rsidR="005D52BC" w:rsidRPr="00796FF5" w:rsidRDefault="005D52BC" w:rsidP="006D7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</w:rPr>
      </w:pPr>
    </w:p>
    <w:p w14:paraId="766F30EF" w14:textId="1EA52978" w:rsidR="009F74BB" w:rsidRDefault="009F74BB" w:rsidP="009F7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F74BB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58D62E66" w14:textId="77777777" w:rsidR="005F71A2" w:rsidRPr="00796FF5" w:rsidRDefault="005F71A2" w:rsidP="009F7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</w:rPr>
      </w:pPr>
    </w:p>
    <w:p w14:paraId="085AC431" w14:textId="3BC3D2BC" w:rsidR="008C7E61" w:rsidRDefault="008C7E61" w:rsidP="008C7E6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</w:t>
      </w:r>
      <w:r w:rsidRPr="00203012">
        <w:rPr>
          <w:rFonts w:asciiTheme="majorBidi" w:hAnsiTheme="majorBidi" w:cs="Angsana New" w:hint="cs"/>
          <w:sz w:val="30"/>
          <w:szCs w:val="30"/>
          <w:cs/>
          <w:lang w:bidi="th-TH"/>
        </w:rPr>
        <w:t>มูล</w:t>
      </w: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>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203012">
        <w:rPr>
          <w:rFonts w:asciiTheme="majorBidi" w:hAnsiTheme="majorBidi" w:cs="Angsana New" w:hint="cs"/>
          <w:sz w:val="30"/>
          <w:szCs w:val="30"/>
          <w:cs/>
          <w:lang w:bidi="th-TH"/>
        </w:rPr>
        <w:t>มูล</w:t>
      </w: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>ค่าด้วยมูลค่ายุติธรรมหากมูลค่า</w:t>
      </w:r>
      <w:r w:rsidR="00796FF5">
        <w:rPr>
          <w:rFonts w:asciiTheme="majorBidi" w:hAnsiTheme="majorBidi" w:cs="Angsana New"/>
          <w:sz w:val="30"/>
          <w:szCs w:val="30"/>
          <w:cs/>
          <w:lang w:bidi="th-TH"/>
        </w:rPr>
        <w:br/>
      </w: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>ตามบัญชีใกล้เคียงกับมูลค่ายุติธรรมอย่างสมเหตุสมผล</w:t>
      </w:r>
      <w:r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81"/>
        <w:gridCol w:w="1170"/>
        <w:gridCol w:w="180"/>
        <w:gridCol w:w="979"/>
        <w:gridCol w:w="184"/>
        <w:gridCol w:w="1166"/>
        <w:gridCol w:w="180"/>
        <w:gridCol w:w="900"/>
        <w:gridCol w:w="180"/>
        <w:gridCol w:w="1350"/>
      </w:tblGrid>
      <w:tr w:rsidR="006C3F07" w:rsidRPr="00A36F32" w14:paraId="64B64624" w14:textId="77777777" w:rsidTr="00D068FA">
        <w:trPr>
          <w:cantSplit/>
          <w:trHeight w:val="326"/>
          <w:tblHeader/>
        </w:trPr>
        <w:tc>
          <w:tcPr>
            <w:tcW w:w="2981" w:type="dxa"/>
            <w:shd w:val="clear" w:color="auto" w:fill="auto"/>
            <w:vAlign w:val="bottom"/>
          </w:tcPr>
          <w:p w14:paraId="630C4816" w14:textId="77777777" w:rsidR="006C3F07" w:rsidRPr="009F74BB" w:rsidRDefault="006C3F07" w:rsidP="00D068F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1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9" w:type="dxa"/>
            <w:gridSpan w:val="9"/>
            <w:vAlign w:val="bottom"/>
          </w:tcPr>
          <w:p w14:paraId="6936570C" w14:textId="77777777" w:rsidR="006C3F07" w:rsidRPr="009F74BB" w:rsidRDefault="006C3F07" w:rsidP="00D068F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74B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 w:rsidRPr="009F74BB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9F74B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C3F07" w:rsidRPr="00A36F32" w14:paraId="5571606B" w14:textId="77777777" w:rsidTr="00D068FA">
        <w:trPr>
          <w:cantSplit/>
          <w:trHeight w:val="453"/>
          <w:tblHeader/>
        </w:trPr>
        <w:tc>
          <w:tcPr>
            <w:tcW w:w="2981" w:type="dxa"/>
            <w:shd w:val="clear" w:color="auto" w:fill="auto"/>
            <w:vAlign w:val="bottom"/>
          </w:tcPr>
          <w:p w14:paraId="3FADCAAA" w14:textId="77777777" w:rsidR="006C3F07" w:rsidRPr="009F74BB" w:rsidRDefault="006C3F07" w:rsidP="00D068F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44B1B4" w14:textId="77777777" w:rsidR="006C3F07" w:rsidRPr="009F74BB" w:rsidRDefault="006C3F07" w:rsidP="00D068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</w:t>
            </w:r>
          </w:p>
          <w:p w14:paraId="2B6206FB" w14:textId="77777777" w:rsidR="006C3F07" w:rsidRPr="009F74BB" w:rsidRDefault="006C3F07" w:rsidP="00D068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180" w:type="dxa"/>
          </w:tcPr>
          <w:p w14:paraId="6AB294B0" w14:textId="77777777" w:rsidR="006C3F07" w:rsidRPr="009F74BB" w:rsidRDefault="006C3F07" w:rsidP="00D068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9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FF050B" w14:textId="77777777" w:rsidR="006C3F07" w:rsidRPr="009F74BB" w:rsidRDefault="006C3F07" w:rsidP="00D068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C3F07" w:rsidRPr="00A36F32" w14:paraId="7A633EF9" w14:textId="77777777" w:rsidTr="00D068FA">
        <w:trPr>
          <w:cantSplit/>
        </w:trPr>
        <w:tc>
          <w:tcPr>
            <w:tcW w:w="2981" w:type="dxa"/>
            <w:shd w:val="clear" w:color="auto" w:fill="auto"/>
          </w:tcPr>
          <w:p w14:paraId="798CD883" w14:textId="77777777" w:rsidR="006C3F07" w:rsidRPr="009F74BB" w:rsidRDefault="006C3F07" w:rsidP="00D068FA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5B0C28" w14:textId="77777777" w:rsidR="006C3F07" w:rsidRPr="009F74BB" w:rsidRDefault="006C3F07" w:rsidP="00D068F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EEE2A07" w14:textId="77777777" w:rsidR="006C3F07" w:rsidRPr="009F74BB" w:rsidRDefault="006C3F07" w:rsidP="00D068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71CF4407" w14:textId="77777777" w:rsidR="006C3F07" w:rsidRPr="009F74BB" w:rsidRDefault="006C3F07" w:rsidP="00D068FA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9F74B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</w:tcPr>
          <w:p w14:paraId="3771B98E" w14:textId="77777777" w:rsidR="006C3F07" w:rsidRPr="009F74BB" w:rsidRDefault="006C3F07" w:rsidP="00D068F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20E83D8D" w14:textId="77777777" w:rsidR="006C3F07" w:rsidRPr="009F74BB" w:rsidRDefault="006C3F07" w:rsidP="00D068FA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9F74BB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88E1036" w14:textId="77777777" w:rsidR="006C3F07" w:rsidRPr="009F74BB" w:rsidRDefault="006C3F07" w:rsidP="00D068F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D108DC1" w14:textId="77777777" w:rsidR="006C3F07" w:rsidRPr="009F74BB" w:rsidRDefault="006C3F07" w:rsidP="00D068FA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9F74B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F1B106A" w14:textId="77777777" w:rsidR="006C3F07" w:rsidRPr="009F74BB" w:rsidRDefault="006C3F07" w:rsidP="00D068F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C516A2F" w14:textId="77777777" w:rsidR="006C3F07" w:rsidRPr="009F74BB" w:rsidRDefault="006C3F07" w:rsidP="00D068FA">
            <w:pPr>
              <w:pStyle w:val="acctfourfigures"/>
              <w:tabs>
                <w:tab w:val="clear" w:pos="765"/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C3F07" w:rsidRPr="00A36F32" w14:paraId="4F82F1F7" w14:textId="77777777" w:rsidTr="00D068FA">
        <w:trPr>
          <w:cantSplit/>
        </w:trPr>
        <w:tc>
          <w:tcPr>
            <w:tcW w:w="2981" w:type="dxa"/>
            <w:shd w:val="clear" w:color="auto" w:fill="auto"/>
          </w:tcPr>
          <w:p w14:paraId="4C73D59C" w14:textId="77777777" w:rsidR="006C3F07" w:rsidRPr="009F74BB" w:rsidRDefault="006C3F07" w:rsidP="00D068FA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9" w:type="dxa"/>
            <w:gridSpan w:val="9"/>
          </w:tcPr>
          <w:p w14:paraId="12D6A4F4" w14:textId="77777777" w:rsidR="006C3F07" w:rsidRPr="009F74BB" w:rsidRDefault="006C3F07" w:rsidP="00D068FA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tLeast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74B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F74B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9F74B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C3F07" w:rsidRPr="00C40E7D" w14:paraId="5CAE3FBC" w14:textId="77777777" w:rsidTr="00D068FA">
        <w:trPr>
          <w:cantSplit/>
        </w:trPr>
        <w:tc>
          <w:tcPr>
            <w:tcW w:w="2981" w:type="dxa"/>
            <w:shd w:val="clear" w:color="auto" w:fill="auto"/>
          </w:tcPr>
          <w:p w14:paraId="6D897BF3" w14:textId="28A6AC2F" w:rsidR="006C3F07" w:rsidRPr="002C402E" w:rsidRDefault="00563310" w:rsidP="00D068FA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5F71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</w:t>
            </w:r>
            <w:r w:rsidR="005F71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ิถุนายน</w:t>
            </w:r>
            <w:r w:rsidR="006C3F07" w:rsidRPr="002C402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</w:t>
            </w:r>
            <w:r w:rsidR="006C3F07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170" w:type="dxa"/>
          </w:tcPr>
          <w:p w14:paraId="4E6516B5" w14:textId="77777777" w:rsidR="006C3F07" w:rsidRPr="00C40E7D" w:rsidRDefault="006C3F07" w:rsidP="00D068F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1724FA4B" w14:textId="77777777" w:rsidR="006C3F07" w:rsidRPr="00C40E7D" w:rsidRDefault="006C3F07" w:rsidP="00D068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</w:tcPr>
          <w:p w14:paraId="00A2CF3D" w14:textId="77777777" w:rsidR="006C3F07" w:rsidRPr="00C40E7D" w:rsidRDefault="006C3F07" w:rsidP="00D068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4" w:type="dxa"/>
            <w:shd w:val="clear" w:color="auto" w:fill="auto"/>
          </w:tcPr>
          <w:p w14:paraId="00F50F49" w14:textId="77777777" w:rsidR="006C3F07" w:rsidRPr="00C40E7D" w:rsidRDefault="006C3F07" w:rsidP="00D068FA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</w:tcPr>
          <w:p w14:paraId="545818DE" w14:textId="77777777" w:rsidR="006C3F07" w:rsidRPr="00C40E7D" w:rsidRDefault="006C3F07" w:rsidP="00D068F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52BEEE93" w14:textId="77777777" w:rsidR="006C3F07" w:rsidRPr="00C40E7D" w:rsidRDefault="006C3F07" w:rsidP="00D068FA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01D35A8B" w14:textId="77777777" w:rsidR="006C3F07" w:rsidRPr="00C40E7D" w:rsidRDefault="006C3F07" w:rsidP="00D068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24453182" w14:textId="77777777" w:rsidR="006C3F07" w:rsidRPr="00C40E7D" w:rsidRDefault="006C3F07" w:rsidP="00D068FA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0D8905C0" w14:textId="77777777" w:rsidR="006C3F07" w:rsidRPr="00C40E7D" w:rsidRDefault="006C3F07" w:rsidP="00D068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6C3F07" w:rsidRPr="00C40E7D" w14:paraId="79530EA6" w14:textId="77777777" w:rsidTr="00D068FA">
        <w:trPr>
          <w:cantSplit/>
        </w:trPr>
        <w:tc>
          <w:tcPr>
            <w:tcW w:w="2981" w:type="dxa"/>
            <w:shd w:val="clear" w:color="auto" w:fill="auto"/>
          </w:tcPr>
          <w:p w14:paraId="23CFF6DA" w14:textId="77777777" w:rsidR="006C3F07" w:rsidRPr="00563310" w:rsidRDefault="006C3F07" w:rsidP="00D068FA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633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และหนี้สิน</w:t>
            </w:r>
          </w:p>
          <w:p w14:paraId="7C3DBDB7" w14:textId="77777777" w:rsidR="006C3F07" w:rsidRPr="00563310" w:rsidRDefault="006C3F07" w:rsidP="00D068FA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63310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ทางการเงินที่วัดมูลค่าด้วยมูลค่า</w:t>
            </w:r>
          </w:p>
          <w:p w14:paraId="67A42258" w14:textId="77777777" w:rsidR="006C3F07" w:rsidRPr="002C402E" w:rsidRDefault="006C3F07" w:rsidP="00D068FA">
            <w:pPr>
              <w:ind w:left="11" w:firstLine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63310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170" w:type="dxa"/>
          </w:tcPr>
          <w:p w14:paraId="1EC67664" w14:textId="77777777" w:rsidR="006C3F07" w:rsidRPr="00C40E7D" w:rsidRDefault="006C3F07" w:rsidP="00D068F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3EB8ADCC" w14:textId="77777777" w:rsidR="006C3F07" w:rsidRPr="00C40E7D" w:rsidRDefault="006C3F07" w:rsidP="00D068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</w:tcPr>
          <w:p w14:paraId="4DF05249" w14:textId="77777777" w:rsidR="006C3F07" w:rsidRPr="00C40E7D" w:rsidRDefault="006C3F07" w:rsidP="00D068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4" w:type="dxa"/>
            <w:shd w:val="clear" w:color="auto" w:fill="auto"/>
          </w:tcPr>
          <w:p w14:paraId="179198EF" w14:textId="77777777" w:rsidR="006C3F07" w:rsidRPr="00C40E7D" w:rsidRDefault="006C3F07" w:rsidP="00D068FA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</w:tcPr>
          <w:p w14:paraId="47A4B734" w14:textId="77777777" w:rsidR="006C3F07" w:rsidRPr="00C40E7D" w:rsidRDefault="006C3F07" w:rsidP="00D068F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15153071" w14:textId="77777777" w:rsidR="006C3F07" w:rsidRPr="00C40E7D" w:rsidRDefault="006C3F07" w:rsidP="00D068FA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68F01DC3" w14:textId="77777777" w:rsidR="006C3F07" w:rsidRPr="00C40E7D" w:rsidRDefault="006C3F07" w:rsidP="00D068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5EB2C350" w14:textId="77777777" w:rsidR="006C3F07" w:rsidRPr="00C40E7D" w:rsidRDefault="006C3F07" w:rsidP="00D068FA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0AFBCF79" w14:textId="77777777" w:rsidR="006C3F07" w:rsidRPr="00C40E7D" w:rsidRDefault="006C3F07" w:rsidP="00D068F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6C3F07" w:rsidRPr="00C40E7D" w14:paraId="4DD63B8F" w14:textId="77777777" w:rsidTr="00D068FA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0265F144" w14:textId="77777777" w:rsidR="006C3F07" w:rsidRPr="00033A8E" w:rsidRDefault="006C3F07" w:rsidP="00D068FA">
            <w:pPr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ตราสาร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  <w:r w:rsidRPr="009A57B8">
              <w:rPr>
                <w:rFonts w:ascii="Angsana New" w:hAnsi="Angsana New" w:hint="cs"/>
                <w:sz w:val="30"/>
                <w:szCs w:val="30"/>
                <w:cs/>
              </w:rPr>
              <w:t>ที่เป็นหลักทรัพย์เผื่อขาย</w:t>
            </w:r>
          </w:p>
        </w:tc>
        <w:tc>
          <w:tcPr>
            <w:tcW w:w="1170" w:type="dxa"/>
          </w:tcPr>
          <w:p w14:paraId="1BE57407" w14:textId="27C11BA7" w:rsidR="006C3F07" w:rsidRPr="00F45CA3" w:rsidRDefault="005F71A2" w:rsidP="005F71A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6C3F07" w:rsidRPr="009D1F6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985</w:t>
            </w:r>
          </w:p>
        </w:tc>
        <w:tc>
          <w:tcPr>
            <w:tcW w:w="180" w:type="dxa"/>
          </w:tcPr>
          <w:p w14:paraId="4CA0FE78" w14:textId="77777777" w:rsidR="006C3F07" w:rsidRPr="00F45CA3" w:rsidRDefault="006C3F07" w:rsidP="00D068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</w:tcPr>
          <w:p w14:paraId="574F2ED7" w14:textId="023113A4" w:rsidR="006C3F07" w:rsidRPr="00F45CA3" w:rsidRDefault="005F71A2" w:rsidP="005F71A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</w:t>
            </w:r>
            <w:r w:rsidR="006C3F07" w:rsidRPr="009D1F6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985</w:t>
            </w:r>
          </w:p>
        </w:tc>
        <w:tc>
          <w:tcPr>
            <w:tcW w:w="184" w:type="dxa"/>
            <w:shd w:val="clear" w:color="auto" w:fill="auto"/>
          </w:tcPr>
          <w:p w14:paraId="13C4C181" w14:textId="77777777" w:rsidR="006C3F07" w:rsidRPr="00C40E7D" w:rsidRDefault="006C3F07" w:rsidP="00D068FA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E402BB4" w14:textId="77777777" w:rsidR="006C3F07" w:rsidRPr="009D1F69" w:rsidRDefault="006C3F07" w:rsidP="00D068FA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ED9A148" w14:textId="77777777" w:rsidR="006C3F07" w:rsidRPr="006B2166" w:rsidRDefault="006C3F07" w:rsidP="00D068FA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E0D41F6" w14:textId="77777777" w:rsidR="006C3F07" w:rsidRPr="006B2166" w:rsidRDefault="006C3F07" w:rsidP="00D068FA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DA86F7B" w14:textId="77777777" w:rsidR="006C3F07" w:rsidRPr="006B2166" w:rsidRDefault="006C3F07" w:rsidP="00D068FA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1C997EE" w14:textId="35087976" w:rsidR="006C3F07" w:rsidRPr="006B2166" w:rsidRDefault="006C3F07" w:rsidP="005F71A2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D1F69">
              <w:rPr>
                <w:rFonts w:ascii="Angsana New" w:hAnsi="Angsana New"/>
                <w:sz w:val="30"/>
                <w:szCs w:val="30"/>
              </w:rPr>
              <w:t>11</w:t>
            </w:r>
            <w:r w:rsidR="005F71A2">
              <w:rPr>
                <w:rFonts w:ascii="Angsana New" w:hAnsi="Angsana New"/>
                <w:sz w:val="30"/>
                <w:szCs w:val="30"/>
              </w:rPr>
              <w:t>3</w:t>
            </w:r>
            <w:r w:rsidRPr="009D1F69">
              <w:rPr>
                <w:rFonts w:ascii="Angsana New" w:hAnsi="Angsana New"/>
                <w:sz w:val="30"/>
                <w:szCs w:val="30"/>
              </w:rPr>
              <w:t>,</w:t>
            </w:r>
            <w:r w:rsidR="005F71A2">
              <w:rPr>
                <w:rFonts w:ascii="Angsana New" w:hAnsi="Angsana New"/>
                <w:sz w:val="30"/>
                <w:szCs w:val="30"/>
              </w:rPr>
              <w:t>985</w:t>
            </w:r>
          </w:p>
        </w:tc>
      </w:tr>
      <w:tr w:rsidR="006C3F07" w:rsidRPr="00C40E7D" w14:paraId="320584A5" w14:textId="77777777" w:rsidTr="00D068FA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2EB7BC56" w14:textId="77777777" w:rsidR="006C3F07" w:rsidRPr="00033A8E" w:rsidRDefault="006C3F07" w:rsidP="00D068FA">
            <w:pPr>
              <w:ind w:left="11" w:firstLine="11"/>
              <w:rPr>
                <w:rFonts w:ascii="Angsana New" w:hAnsi="Angsana New"/>
                <w:sz w:val="30"/>
                <w:szCs w:val="30"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170" w:type="dxa"/>
            <w:vAlign w:val="bottom"/>
          </w:tcPr>
          <w:p w14:paraId="59C0EB7C" w14:textId="754E61C2" w:rsidR="006C3F07" w:rsidRPr="00C40E7D" w:rsidRDefault="005F71A2" w:rsidP="005F71A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(3</w:t>
            </w:r>
            <w:r w:rsidR="006C3F07" w:rsidRPr="009D1F69">
              <w:rPr>
                <w:rFonts w:ascii="Angsana New" w:hAnsi="Angsana New"/>
                <w:sz w:val="30"/>
                <w:szCs w:val="30"/>
              </w:rPr>
              <w:t>7,</w:t>
            </w:r>
            <w:r>
              <w:rPr>
                <w:rFonts w:ascii="Angsana New" w:hAnsi="Angsana New"/>
                <w:sz w:val="30"/>
                <w:szCs w:val="30"/>
              </w:rPr>
              <w:t>877)</w:t>
            </w:r>
          </w:p>
        </w:tc>
        <w:tc>
          <w:tcPr>
            <w:tcW w:w="180" w:type="dxa"/>
            <w:vAlign w:val="bottom"/>
          </w:tcPr>
          <w:p w14:paraId="5916CF62" w14:textId="77777777" w:rsidR="006C3F07" w:rsidRPr="00C40E7D" w:rsidRDefault="006C3F07" w:rsidP="00D068FA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5B1ECC8D" w14:textId="77777777" w:rsidR="006C3F07" w:rsidRPr="009D1F69" w:rsidRDefault="006C3F07" w:rsidP="00D068FA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79A10EB" w14:textId="77777777" w:rsidR="006C3F07" w:rsidRPr="009D1F69" w:rsidRDefault="006C3F07" w:rsidP="00D068FA">
            <w:pPr>
              <w:pStyle w:val="acctfourfigures"/>
              <w:tabs>
                <w:tab w:val="decimal" w:pos="440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C87DD16" w14:textId="15686D22" w:rsidR="006C3F07" w:rsidRPr="006B2166" w:rsidRDefault="005F71A2" w:rsidP="005F71A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(37,877)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398D68" w14:textId="77777777" w:rsidR="006C3F07" w:rsidRPr="006B2166" w:rsidRDefault="006C3F07" w:rsidP="00D068FA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1F27E5C" w14:textId="77777777" w:rsidR="006C3F07" w:rsidRPr="006B2166" w:rsidRDefault="006C3F07" w:rsidP="00D068FA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E67660" w14:textId="77777777" w:rsidR="006C3F07" w:rsidRPr="006B2166" w:rsidRDefault="006C3F07" w:rsidP="00D068FA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A582162" w14:textId="5732EDDD" w:rsidR="006C3F07" w:rsidRPr="006B2166" w:rsidRDefault="005F71A2" w:rsidP="005F71A2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</w:t>
            </w:r>
            <w:r w:rsidR="006C3F07" w:rsidRPr="009D1F69">
              <w:rPr>
                <w:rFonts w:ascii="Angsana New" w:hAnsi="Angsana New"/>
                <w:sz w:val="30"/>
                <w:szCs w:val="30"/>
              </w:rPr>
              <w:t>7,</w:t>
            </w:r>
            <w:r>
              <w:rPr>
                <w:rFonts w:ascii="Angsana New" w:hAnsi="Angsana New"/>
                <w:sz w:val="30"/>
                <w:szCs w:val="30"/>
              </w:rPr>
              <w:t>877)</w:t>
            </w:r>
          </w:p>
        </w:tc>
      </w:tr>
      <w:tr w:rsidR="006C3F07" w:rsidRPr="00C40E7D" w14:paraId="11BBB53A" w14:textId="77777777" w:rsidTr="00D068FA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18BE71D4" w14:textId="77777777" w:rsidR="006C3F07" w:rsidRPr="009A57B8" w:rsidRDefault="006C3F07" w:rsidP="00D068FA">
            <w:pPr>
              <w:ind w:left="11" w:firstLine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D219B38" w14:textId="77777777" w:rsidR="006C3F07" w:rsidRPr="00C40E7D" w:rsidRDefault="006C3F07" w:rsidP="00D068FA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6D4C9EF0" w14:textId="77777777" w:rsidR="006C3F07" w:rsidRPr="00C40E7D" w:rsidRDefault="006C3F07" w:rsidP="00D068FA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F7A5719" w14:textId="77777777" w:rsidR="006C3F07" w:rsidRPr="00C40E7D" w:rsidRDefault="006C3F07" w:rsidP="00D068FA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036C21F1" w14:textId="77777777" w:rsidR="006C3F07" w:rsidRPr="00C40E7D" w:rsidRDefault="006C3F07" w:rsidP="00D068FA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65ED571" w14:textId="77777777" w:rsidR="006C3F07" w:rsidRPr="006B2166" w:rsidRDefault="006C3F07" w:rsidP="00D068FA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F2F4769" w14:textId="77777777" w:rsidR="006C3F07" w:rsidRPr="006B2166" w:rsidRDefault="006C3F07" w:rsidP="00D068FA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3D36E8C" w14:textId="77777777" w:rsidR="006C3F07" w:rsidRPr="006B2166" w:rsidRDefault="006C3F07" w:rsidP="00D068FA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144BDCF" w14:textId="77777777" w:rsidR="006C3F07" w:rsidRPr="006B2166" w:rsidRDefault="006C3F07" w:rsidP="00D068FA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5329CF1" w14:textId="77777777" w:rsidR="006C3F07" w:rsidRPr="006B2166" w:rsidRDefault="006C3F07" w:rsidP="00D068FA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3F07" w:rsidRPr="00C40E7D" w14:paraId="4FE8BFAC" w14:textId="77777777" w:rsidTr="00D068FA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69242638" w14:textId="77777777" w:rsidR="006C3F07" w:rsidRPr="00563310" w:rsidRDefault="006C3F07" w:rsidP="00D068FA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633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และหนี้สิน</w:t>
            </w:r>
          </w:p>
          <w:p w14:paraId="2ADB1C5E" w14:textId="77777777" w:rsidR="006C3F07" w:rsidRPr="00563310" w:rsidRDefault="006C3F07" w:rsidP="00D068FA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63310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ทางการเงินที่ไม่ได้วัดมูลค่าด้วย</w:t>
            </w:r>
          </w:p>
          <w:p w14:paraId="32DC1CD0" w14:textId="77777777" w:rsidR="006C3F07" w:rsidRPr="00210569" w:rsidRDefault="006C3F07" w:rsidP="00D068FA">
            <w:pPr>
              <w:ind w:left="11" w:firstLine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63310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170" w:type="dxa"/>
            <w:vAlign w:val="bottom"/>
          </w:tcPr>
          <w:p w14:paraId="414A2929" w14:textId="77777777" w:rsidR="006C3F07" w:rsidRPr="00210569" w:rsidRDefault="006C3F07" w:rsidP="00D068FA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519DC51" w14:textId="77777777" w:rsidR="006C3F07" w:rsidRPr="00C40E7D" w:rsidRDefault="006C3F07" w:rsidP="00D068FA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5C25E1C5" w14:textId="77777777" w:rsidR="006C3F07" w:rsidRPr="00C40E7D" w:rsidRDefault="006C3F07" w:rsidP="00D068FA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3453344F" w14:textId="77777777" w:rsidR="006C3F07" w:rsidRPr="00C40E7D" w:rsidRDefault="006C3F07" w:rsidP="00D068FA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70A8A32" w14:textId="77777777" w:rsidR="006C3F07" w:rsidRPr="006B2166" w:rsidRDefault="006C3F07" w:rsidP="00D068FA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A6495A6" w14:textId="77777777" w:rsidR="006C3F07" w:rsidRPr="006B2166" w:rsidRDefault="006C3F07" w:rsidP="00D068FA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FCDFA51" w14:textId="77777777" w:rsidR="006C3F07" w:rsidRPr="006B2166" w:rsidRDefault="006C3F07" w:rsidP="00D068FA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08B651" w14:textId="77777777" w:rsidR="006C3F07" w:rsidRPr="006B2166" w:rsidRDefault="006C3F07" w:rsidP="00D068FA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5470071" w14:textId="77777777" w:rsidR="006C3F07" w:rsidRPr="006B2166" w:rsidRDefault="006C3F07" w:rsidP="00D068FA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3F07" w:rsidRPr="00C40E7D" w14:paraId="1E633980" w14:textId="77777777" w:rsidTr="00D068FA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2F0E1469" w14:textId="77777777" w:rsidR="006C3F07" w:rsidRDefault="006C3F07" w:rsidP="00D068FA">
            <w:pPr>
              <w:ind w:left="11" w:firstLine="11"/>
              <w:rPr>
                <w:rFonts w:ascii="Angsana New" w:hAnsi="Angsana New"/>
                <w:sz w:val="30"/>
                <w:szCs w:val="30"/>
              </w:rPr>
            </w:pPr>
            <w:r w:rsidRPr="00033A8E"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</w:p>
          <w:p w14:paraId="4A31BB56" w14:textId="77777777" w:rsidR="006C3F07" w:rsidRPr="00033A8E" w:rsidRDefault="006C3F07" w:rsidP="00D068FA">
            <w:pPr>
              <w:ind w:left="11" w:firstLine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033A8E">
              <w:rPr>
                <w:rFonts w:ascii="Angsana New" w:hAnsi="Angsana New" w:hint="cs"/>
                <w:sz w:val="30"/>
                <w:szCs w:val="30"/>
                <w:cs/>
              </w:rPr>
              <w:t>จากส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ถาบันการเงิน</w:t>
            </w:r>
          </w:p>
        </w:tc>
        <w:tc>
          <w:tcPr>
            <w:tcW w:w="1170" w:type="dxa"/>
            <w:vAlign w:val="bottom"/>
          </w:tcPr>
          <w:p w14:paraId="70ECBF1C" w14:textId="2262E44B" w:rsidR="006C3F07" w:rsidRPr="00210569" w:rsidRDefault="006C3F07" w:rsidP="001C2308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D1F69">
              <w:rPr>
                <w:rFonts w:ascii="Angsana New" w:hAnsi="Angsana New"/>
                <w:sz w:val="30"/>
                <w:szCs w:val="30"/>
              </w:rPr>
              <w:t>(1,</w:t>
            </w:r>
            <w:r w:rsidR="001C2308">
              <w:rPr>
                <w:rFonts w:ascii="Angsana New" w:hAnsi="Angsana New"/>
                <w:sz w:val="30"/>
                <w:szCs w:val="30"/>
              </w:rPr>
              <w:t>0</w:t>
            </w:r>
            <w:r w:rsidRPr="009D1F69">
              <w:rPr>
                <w:rFonts w:ascii="Angsana New" w:hAnsi="Angsana New"/>
                <w:sz w:val="30"/>
                <w:szCs w:val="30"/>
              </w:rPr>
              <w:t>2</w:t>
            </w:r>
            <w:r w:rsidR="001C2308">
              <w:rPr>
                <w:rFonts w:ascii="Angsana New" w:hAnsi="Angsana New"/>
                <w:sz w:val="30"/>
                <w:szCs w:val="30"/>
              </w:rPr>
              <w:t>4</w:t>
            </w:r>
            <w:r w:rsidRPr="009D1F69">
              <w:rPr>
                <w:rFonts w:ascii="Angsana New" w:hAnsi="Angsana New"/>
                <w:sz w:val="30"/>
                <w:szCs w:val="30"/>
              </w:rPr>
              <w:t>,</w:t>
            </w:r>
            <w:r w:rsidR="001C2308">
              <w:rPr>
                <w:rFonts w:ascii="Angsana New" w:hAnsi="Angsana New"/>
                <w:sz w:val="30"/>
                <w:szCs w:val="30"/>
              </w:rPr>
              <w:t>4</w:t>
            </w:r>
            <w:r w:rsidRPr="00C805DC">
              <w:rPr>
                <w:rFonts w:ascii="Angsana New" w:hAnsi="Angsana New"/>
                <w:sz w:val="30"/>
                <w:szCs w:val="30"/>
              </w:rPr>
              <w:t>4</w:t>
            </w:r>
            <w:r w:rsidR="001C2308">
              <w:rPr>
                <w:rFonts w:ascii="Angsana New" w:hAnsi="Angsana New"/>
                <w:sz w:val="30"/>
                <w:szCs w:val="30"/>
              </w:rPr>
              <w:t>9</w:t>
            </w:r>
            <w:r w:rsidRPr="009D1F6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56C9274" w14:textId="77777777" w:rsidR="006C3F07" w:rsidRPr="00C40E7D" w:rsidRDefault="006C3F07" w:rsidP="00D068FA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13B3A96" w14:textId="77777777" w:rsidR="006C3F07" w:rsidRPr="009D1F69" w:rsidRDefault="006C3F07" w:rsidP="00D068FA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8439384" w14:textId="77777777" w:rsidR="006C3F07" w:rsidRPr="00C40E7D" w:rsidRDefault="006C3F07" w:rsidP="00D068FA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37EEEB8" w14:textId="68A8C603" w:rsidR="006C3F07" w:rsidRPr="007A4CC0" w:rsidRDefault="001C2308" w:rsidP="001C2308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(952</w:t>
            </w:r>
            <w:r w:rsidR="006C3F07" w:rsidRPr="009D1F69">
              <w:rPr>
                <w:rFonts w:ascii="Angsana New" w:hAnsi="Angsana New"/>
                <w:sz w:val="30"/>
                <w:szCs w:val="30"/>
              </w:rPr>
              <w:t>,9</w:t>
            </w:r>
            <w:r>
              <w:rPr>
                <w:rFonts w:ascii="Angsana New" w:hAnsi="Angsana New"/>
                <w:sz w:val="30"/>
                <w:szCs w:val="30"/>
              </w:rPr>
              <w:t>96</w:t>
            </w:r>
            <w:r w:rsidR="006C3F07" w:rsidRPr="009D1F6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98D26C" w14:textId="77777777" w:rsidR="006C3F07" w:rsidRPr="009D1F69" w:rsidRDefault="006C3F07" w:rsidP="00D068FA">
            <w:pPr>
              <w:pStyle w:val="acctfourfigures"/>
              <w:tabs>
                <w:tab w:val="decimal" w:pos="91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CCD6150" w14:textId="77777777" w:rsidR="006C3F07" w:rsidRPr="00515CBE" w:rsidRDefault="006C3F07" w:rsidP="00D068FA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1AF901" w14:textId="77777777" w:rsidR="006C3F07" w:rsidRPr="009D1F69" w:rsidRDefault="006C3F07" w:rsidP="00D068FA">
            <w:pPr>
              <w:pStyle w:val="acctfourfigures"/>
              <w:tabs>
                <w:tab w:val="decimal" w:pos="91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BCF6505" w14:textId="661480A2" w:rsidR="006C3F07" w:rsidRPr="00B05826" w:rsidRDefault="001C2308" w:rsidP="001C2308">
            <w:pPr>
              <w:pStyle w:val="acctfourfigures"/>
              <w:tabs>
                <w:tab w:val="clear" w:pos="765"/>
                <w:tab w:val="decimal" w:pos="912"/>
                <w:tab w:val="decimal" w:pos="100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(952</w:t>
            </w:r>
            <w:r w:rsidR="006C3F07" w:rsidRPr="009D1F6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996</w:t>
            </w:r>
            <w:r w:rsidR="006C3F07" w:rsidRPr="009D1F6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C3F07" w:rsidRPr="00C40E7D" w14:paraId="4A7B1849" w14:textId="77777777" w:rsidTr="00D068FA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5FA19E51" w14:textId="77777777" w:rsidR="006C3F07" w:rsidRPr="004F7A6E" w:rsidRDefault="006C3F07" w:rsidP="00D068FA">
            <w:pPr>
              <w:ind w:left="11" w:firstLine="11"/>
              <w:rPr>
                <w:rFonts w:ascii="Angsana New" w:hAnsi="Angsana New"/>
                <w:sz w:val="30"/>
                <w:szCs w:val="30"/>
                <w:cs/>
              </w:rPr>
            </w:pPr>
            <w:r w:rsidRPr="004F7A6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170" w:type="dxa"/>
            <w:vAlign w:val="bottom"/>
          </w:tcPr>
          <w:p w14:paraId="564379D1" w14:textId="4A9DFC19" w:rsidR="006C3F07" w:rsidRPr="00210569" w:rsidRDefault="006C3F07" w:rsidP="001C2308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D1F69">
              <w:rPr>
                <w:rFonts w:ascii="Angsana New" w:hAnsi="Angsana New"/>
                <w:sz w:val="30"/>
                <w:szCs w:val="30"/>
              </w:rPr>
              <w:t>(</w:t>
            </w:r>
            <w:r w:rsidR="001C2308">
              <w:rPr>
                <w:rFonts w:ascii="Angsana New" w:hAnsi="Angsana New"/>
                <w:sz w:val="30"/>
                <w:szCs w:val="30"/>
              </w:rPr>
              <w:t>396</w:t>
            </w:r>
            <w:r w:rsidRPr="009D1F69">
              <w:rPr>
                <w:rFonts w:ascii="Angsana New" w:hAnsi="Angsana New"/>
                <w:sz w:val="30"/>
                <w:szCs w:val="30"/>
              </w:rPr>
              <w:t>,</w:t>
            </w:r>
            <w:r w:rsidR="001C2308">
              <w:rPr>
                <w:rFonts w:ascii="Angsana New" w:hAnsi="Angsana New"/>
                <w:sz w:val="30"/>
                <w:szCs w:val="30"/>
              </w:rPr>
              <w:t>688</w:t>
            </w:r>
            <w:r w:rsidRPr="009D1F6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75A53272" w14:textId="77777777" w:rsidR="006C3F07" w:rsidRPr="00C40E7D" w:rsidRDefault="006C3F07" w:rsidP="00D068FA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5D8D325A" w14:textId="77777777" w:rsidR="006C3F07" w:rsidRPr="009D1F69" w:rsidRDefault="006C3F07" w:rsidP="00D068FA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CD1991D" w14:textId="77777777" w:rsidR="006C3F07" w:rsidRPr="00C40E7D" w:rsidRDefault="006C3F07" w:rsidP="00D068FA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FEBAF05" w14:textId="265F8FEE" w:rsidR="006C3F07" w:rsidRPr="007A4CC0" w:rsidRDefault="006C3F07" w:rsidP="001C2308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</w:t>
            </w:r>
            <w:r w:rsidR="001C2308">
              <w:rPr>
                <w:rFonts w:ascii="Angsana New" w:hAnsi="Angsana New"/>
                <w:sz w:val="30"/>
                <w:szCs w:val="30"/>
              </w:rPr>
              <w:t>89</w:t>
            </w:r>
            <w:r w:rsidRPr="009D1F69">
              <w:rPr>
                <w:rFonts w:ascii="Angsana New" w:hAnsi="Angsana New"/>
                <w:sz w:val="30"/>
                <w:szCs w:val="30"/>
              </w:rPr>
              <w:t>,</w:t>
            </w:r>
            <w:r w:rsidR="001C2308">
              <w:rPr>
                <w:rFonts w:ascii="Angsana New" w:hAnsi="Angsana New"/>
                <w:sz w:val="30"/>
                <w:szCs w:val="30"/>
              </w:rPr>
              <w:t>020</w:t>
            </w:r>
            <w:r w:rsidRPr="009D1F6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A64993" w14:textId="77777777" w:rsidR="006C3F07" w:rsidRPr="009D1F69" w:rsidRDefault="006C3F07" w:rsidP="00D068FA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96188C8" w14:textId="77777777" w:rsidR="006C3F07" w:rsidRPr="00515CBE" w:rsidRDefault="006C3F07" w:rsidP="00D068FA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C94E94" w14:textId="77777777" w:rsidR="006C3F07" w:rsidRPr="009D1F69" w:rsidRDefault="006C3F07" w:rsidP="00D068FA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ED84925" w14:textId="70BF452E" w:rsidR="006C3F07" w:rsidRPr="00B05826" w:rsidRDefault="001C2308" w:rsidP="001C2308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(589</w:t>
            </w:r>
            <w:r w:rsidR="006C3F07" w:rsidRPr="009D1F6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020</w:t>
            </w:r>
            <w:r w:rsidR="006C3F07" w:rsidRPr="009D1F6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C2308" w:rsidRPr="00C40E7D" w14:paraId="2A96DE61" w14:textId="77777777" w:rsidTr="00D068FA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788A7D01" w14:textId="77777777" w:rsidR="001C2308" w:rsidRPr="004F7A6E" w:rsidRDefault="001C2308" w:rsidP="00D068FA">
            <w:pPr>
              <w:ind w:left="11" w:firstLine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3EA79AF" w14:textId="77777777" w:rsidR="001C2308" w:rsidRPr="009D1F69" w:rsidRDefault="001C2308" w:rsidP="00D068FA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54B2531" w14:textId="77777777" w:rsidR="001C2308" w:rsidRPr="00C40E7D" w:rsidRDefault="001C2308" w:rsidP="00D068FA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EDE6A98" w14:textId="77777777" w:rsidR="001C2308" w:rsidRDefault="001C2308" w:rsidP="00D068FA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25AC1FFD" w14:textId="77777777" w:rsidR="001C2308" w:rsidRPr="00C40E7D" w:rsidRDefault="001C2308" w:rsidP="00D068FA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753ED6C" w14:textId="77777777" w:rsidR="001C2308" w:rsidRDefault="001C2308" w:rsidP="00D068F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9C83122" w14:textId="77777777" w:rsidR="001C2308" w:rsidRPr="009D1F69" w:rsidRDefault="001C2308" w:rsidP="00D068FA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011CA95" w14:textId="77777777" w:rsidR="001C2308" w:rsidRDefault="001C2308" w:rsidP="00D068FA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59578D0" w14:textId="77777777" w:rsidR="001C2308" w:rsidRPr="009D1F69" w:rsidRDefault="001C2308" w:rsidP="00D068FA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248B6BA" w14:textId="77777777" w:rsidR="001C2308" w:rsidRDefault="001C2308" w:rsidP="00D068FA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2308" w:rsidRPr="00C40E7D" w14:paraId="51E3F95D" w14:textId="77777777" w:rsidTr="00517203">
        <w:trPr>
          <w:cantSplit/>
        </w:trPr>
        <w:tc>
          <w:tcPr>
            <w:tcW w:w="2981" w:type="dxa"/>
            <w:shd w:val="clear" w:color="auto" w:fill="auto"/>
          </w:tcPr>
          <w:p w14:paraId="78DDFCC9" w14:textId="7AA373EC" w:rsidR="001C2308" w:rsidRPr="004F7A6E" w:rsidRDefault="001C2308" w:rsidP="001C2308">
            <w:pPr>
              <w:ind w:left="11" w:firstLine="11"/>
              <w:rPr>
                <w:rFonts w:ascii="Angsana New" w:hAnsi="Angsana New"/>
                <w:sz w:val="30"/>
                <w:szCs w:val="30"/>
                <w:cs/>
              </w:rPr>
            </w:pPr>
            <w:r w:rsidRPr="002C402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ีนาคม</w:t>
            </w:r>
            <w:r w:rsidRPr="002C402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170" w:type="dxa"/>
          </w:tcPr>
          <w:p w14:paraId="7737AB25" w14:textId="77777777" w:rsidR="001C2308" w:rsidRPr="009D1F69" w:rsidRDefault="001C2308" w:rsidP="001C2308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DAD9BA9" w14:textId="77777777" w:rsidR="001C2308" w:rsidRPr="00C40E7D" w:rsidRDefault="001C2308" w:rsidP="001C2308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</w:tcPr>
          <w:p w14:paraId="7839678D" w14:textId="77777777" w:rsidR="001C2308" w:rsidRDefault="001C2308" w:rsidP="001C2308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</w:tcPr>
          <w:p w14:paraId="4D467F2A" w14:textId="77777777" w:rsidR="001C2308" w:rsidRPr="00C40E7D" w:rsidRDefault="001C2308" w:rsidP="001C2308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</w:tcPr>
          <w:p w14:paraId="24893A50" w14:textId="77777777" w:rsidR="001C2308" w:rsidRDefault="001C2308" w:rsidP="001C2308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F8ED08D" w14:textId="77777777" w:rsidR="001C2308" w:rsidRPr="009D1F69" w:rsidRDefault="001C2308" w:rsidP="001C2308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4E3819E" w14:textId="77777777" w:rsidR="001C2308" w:rsidRDefault="001C2308" w:rsidP="001C2308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6F086C9" w14:textId="77777777" w:rsidR="001C2308" w:rsidRPr="009D1F69" w:rsidRDefault="001C2308" w:rsidP="001C2308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46F6E36" w14:textId="77777777" w:rsidR="001C2308" w:rsidRDefault="001C2308" w:rsidP="001C2308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2308" w:rsidRPr="00C40E7D" w14:paraId="7802FDE2" w14:textId="77777777" w:rsidTr="00517203">
        <w:trPr>
          <w:cantSplit/>
        </w:trPr>
        <w:tc>
          <w:tcPr>
            <w:tcW w:w="2981" w:type="dxa"/>
            <w:shd w:val="clear" w:color="auto" w:fill="auto"/>
          </w:tcPr>
          <w:p w14:paraId="7CDDF393" w14:textId="77777777" w:rsidR="001C2308" w:rsidRPr="00563310" w:rsidRDefault="001C2308" w:rsidP="001C2308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633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และหนี้สิน</w:t>
            </w:r>
          </w:p>
          <w:p w14:paraId="69D63C65" w14:textId="77777777" w:rsidR="001C2308" w:rsidRPr="00563310" w:rsidRDefault="001C2308" w:rsidP="001C2308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63310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ทางการเงินที่วัดมูลค่าด้วยมูลค่า</w:t>
            </w:r>
          </w:p>
          <w:p w14:paraId="31E24645" w14:textId="5AD7E168" w:rsidR="001C2308" w:rsidRPr="00563310" w:rsidRDefault="001C2308" w:rsidP="001C2308">
            <w:pPr>
              <w:ind w:left="11" w:firstLine="1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63310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170" w:type="dxa"/>
          </w:tcPr>
          <w:p w14:paraId="50AE849B" w14:textId="77777777" w:rsidR="001C2308" w:rsidRPr="009D1F69" w:rsidRDefault="001C2308" w:rsidP="001C2308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2220958" w14:textId="77777777" w:rsidR="001C2308" w:rsidRPr="00C40E7D" w:rsidRDefault="001C2308" w:rsidP="001C2308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</w:tcPr>
          <w:p w14:paraId="7ECD6967" w14:textId="77777777" w:rsidR="001C2308" w:rsidRDefault="001C2308" w:rsidP="001C2308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</w:tcPr>
          <w:p w14:paraId="29519EF6" w14:textId="77777777" w:rsidR="001C2308" w:rsidRPr="00C40E7D" w:rsidRDefault="001C2308" w:rsidP="001C2308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</w:tcPr>
          <w:p w14:paraId="3B4C17AA" w14:textId="77777777" w:rsidR="001C2308" w:rsidRDefault="001C2308" w:rsidP="001C2308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134957E" w14:textId="77777777" w:rsidR="001C2308" w:rsidRPr="009D1F69" w:rsidRDefault="001C2308" w:rsidP="001C2308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9580095" w14:textId="77777777" w:rsidR="001C2308" w:rsidRDefault="001C2308" w:rsidP="001C2308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01B06B5" w14:textId="77777777" w:rsidR="001C2308" w:rsidRPr="009D1F69" w:rsidRDefault="001C2308" w:rsidP="001C2308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7DD1887" w14:textId="77777777" w:rsidR="001C2308" w:rsidRDefault="001C2308" w:rsidP="001C2308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2308" w:rsidRPr="00C40E7D" w14:paraId="6A8578FD" w14:textId="77777777" w:rsidTr="00517203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25D2B745" w14:textId="26EF3025" w:rsidR="001C2308" w:rsidRPr="004F7A6E" w:rsidRDefault="001C2308" w:rsidP="001C230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ตราสาร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  <w:r w:rsidRPr="009A57B8">
              <w:rPr>
                <w:rFonts w:ascii="Angsana New" w:hAnsi="Angsana New" w:hint="cs"/>
                <w:sz w:val="30"/>
                <w:szCs w:val="30"/>
                <w:cs/>
              </w:rPr>
              <w:t>ที่เป็นหลักทรัพย์เผื่อขาย</w:t>
            </w:r>
          </w:p>
        </w:tc>
        <w:tc>
          <w:tcPr>
            <w:tcW w:w="1170" w:type="dxa"/>
          </w:tcPr>
          <w:p w14:paraId="1FCDA8C3" w14:textId="70F7AF44" w:rsidR="001C2308" w:rsidRPr="009D1F69" w:rsidRDefault="001C2308" w:rsidP="001C2308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9D1F6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513</w:t>
            </w:r>
          </w:p>
        </w:tc>
        <w:tc>
          <w:tcPr>
            <w:tcW w:w="180" w:type="dxa"/>
          </w:tcPr>
          <w:p w14:paraId="2FCFFA63" w14:textId="77777777" w:rsidR="001C2308" w:rsidRPr="00C40E7D" w:rsidRDefault="001C2308" w:rsidP="001C2308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</w:tcPr>
          <w:p w14:paraId="58C56E9F" w14:textId="6D9144DB" w:rsidR="001C2308" w:rsidRDefault="001C2308" w:rsidP="001C230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</w:t>
            </w:r>
            <w:r w:rsidRPr="009D1F6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513</w:t>
            </w:r>
          </w:p>
        </w:tc>
        <w:tc>
          <w:tcPr>
            <w:tcW w:w="184" w:type="dxa"/>
            <w:shd w:val="clear" w:color="auto" w:fill="auto"/>
          </w:tcPr>
          <w:p w14:paraId="2931AE9E" w14:textId="77777777" w:rsidR="001C2308" w:rsidRPr="00C40E7D" w:rsidRDefault="001C2308" w:rsidP="001C2308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204A99B" w14:textId="49C50C3C" w:rsidR="001C2308" w:rsidRDefault="001C2308" w:rsidP="00E5503D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7EB80B7" w14:textId="77777777" w:rsidR="001C2308" w:rsidRPr="009D1F69" w:rsidRDefault="001C2308" w:rsidP="001C2308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0B5CB6A" w14:textId="27733FDA" w:rsidR="001C2308" w:rsidRDefault="001C2308" w:rsidP="001C2308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94980AB" w14:textId="77777777" w:rsidR="001C2308" w:rsidRPr="009D1F69" w:rsidRDefault="001C2308" w:rsidP="001C2308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3D9EDD2" w14:textId="06361DDB" w:rsidR="001C2308" w:rsidRDefault="001C2308" w:rsidP="001C2308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D1F69"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9D1F6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513</w:t>
            </w:r>
          </w:p>
        </w:tc>
      </w:tr>
      <w:tr w:rsidR="001C2308" w:rsidRPr="00C40E7D" w14:paraId="4156648E" w14:textId="77777777" w:rsidTr="00D068FA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1D7F6ABD" w14:textId="48D9DB08" w:rsidR="001C2308" w:rsidRPr="004F7A6E" w:rsidRDefault="001C2308" w:rsidP="001C2308">
            <w:pPr>
              <w:ind w:left="11" w:firstLine="11"/>
              <w:rPr>
                <w:rFonts w:ascii="Angsana New" w:hAnsi="Angsana New"/>
                <w:sz w:val="30"/>
                <w:szCs w:val="30"/>
                <w:cs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170" w:type="dxa"/>
            <w:vAlign w:val="bottom"/>
          </w:tcPr>
          <w:p w14:paraId="3C2E8C8F" w14:textId="2C71F382" w:rsidR="001C2308" w:rsidRPr="009D1F69" w:rsidRDefault="001C2308" w:rsidP="001C2308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9D1F69">
              <w:rPr>
                <w:rFonts w:ascii="Angsana New" w:hAnsi="Angsana New"/>
                <w:sz w:val="30"/>
                <w:szCs w:val="30"/>
              </w:rPr>
              <w:t>7,</w:t>
            </w:r>
            <w:r>
              <w:rPr>
                <w:rFonts w:ascii="Angsana New" w:hAnsi="Angsana New"/>
                <w:sz w:val="30"/>
                <w:szCs w:val="30"/>
              </w:rPr>
              <w:t>440</w:t>
            </w:r>
          </w:p>
        </w:tc>
        <w:tc>
          <w:tcPr>
            <w:tcW w:w="180" w:type="dxa"/>
            <w:vAlign w:val="bottom"/>
          </w:tcPr>
          <w:p w14:paraId="60D310C1" w14:textId="77777777" w:rsidR="001C2308" w:rsidRPr="00C40E7D" w:rsidRDefault="001C2308" w:rsidP="001C2308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C36AEE8" w14:textId="75712CEA" w:rsidR="001C2308" w:rsidRDefault="001C2308" w:rsidP="001C2308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8E0B83E" w14:textId="77777777" w:rsidR="001C2308" w:rsidRPr="00C40E7D" w:rsidRDefault="001C2308" w:rsidP="001C2308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0092B0B" w14:textId="27771580" w:rsidR="001C2308" w:rsidRDefault="001C2308" w:rsidP="001C2308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17,440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C51D09" w14:textId="77777777" w:rsidR="001C2308" w:rsidRPr="009D1F69" w:rsidRDefault="001C2308" w:rsidP="001C2308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6F7CC84" w14:textId="35ECDC6A" w:rsidR="001C2308" w:rsidRDefault="001C2308" w:rsidP="001C2308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6DD385" w14:textId="77777777" w:rsidR="001C2308" w:rsidRPr="009D1F69" w:rsidRDefault="001C2308" w:rsidP="001C2308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F5880EA" w14:textId="4B600733" w:rsidR="001C2308" w:rsidRDefault="001C2308" w:rsidP="001C2308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9D1F69">
              <w:rPr>
                <w:rFonts w:ascii="Angsana New" w:hAnsi="Angsana New"/>
                <w:sz w:val="30"/>
                <w:szCs w:val="30"/>
              </w:rPr>
              <w:t>7,</w:t>
            </w:r>
            <w:r>
              <w:rPr>
                <w:rFonts w:ascii="Angsana New" w:hAnsi="Angsana New"/>
                <w:sz w:val="30"/>
                <w:szCs w:val="30"/>
              </w:rPr>
              <w:t>440</w:t>
            </w:r>
          </w:p>
        </w:tc>
      </w:tr>
      <w:tr w:rsidR="00FE13E2" w:rsidRPr="00C40E7D" w14:paraId="7427CCF7" w14:textId="77777777" w:rsidTr="00D068FA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22C7E118" w14:textId="77777777" w:rsidR="00FE13E2" w:rsidRPr="009A57B8" w:rsidRDefault="00FE13E2" w:rsidP="001C2308">
            <w:pPr>
              <w:ind w:left="11" w:firstLine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9131A93" w14:textId="77777777" w:rsidR="00FE13E2" w:rsidRDefault="00FE13E2" w:rsidP="001C2308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CEF76D6" w14:textId="77777777" w:rsidR="00FE13E2" w:rsidRPr="00C40E7D" w:rsidRDefault="00FE13E2" w:rsidP="001C2308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9AEA5C4" w14:textId="77777777" w:rsidR="00FE13E2" w:rsidRDefault="00FE13E2" w:rsidP="001C2308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2C1A289F" w14:textId="77777777" w:rsidR="00FE13E2" w:rsidRPr="00C40E7D" w:rsidRDefault="00FE13E2" w:rsidP="001C2308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2951C21" w14:textId="77777777" w:rsidR="00FE13E2" w:rsidRDefault="00FE13E2" w:rsidP="001C2308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D64D297" w14:textId="77777777" w:rsidR="00FE13E2" w:rsidRPr="009D1F69" w:rsidRDefault="00FE13E2" w:rsidP="001C2308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FEFB1F8" w14:textId="77777777" w:rsidR="00FE13E2" w:rsidRDefault="00FE13E2" w:rsidP="001C2308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8B29AB" w14:textId="77777777" w:rsidR="00FE13E2" w:rsidRPr="009D1F69" w:rsidRDefault="00FE13E2" w:rsidP="001C2308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ACA7643" w14:textId="77777777" w:rsidR="00FE13E2" w:rsidRDefault="00FE13E2" w:rsidP="001C2308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2308" w:rsidRPr="00C40E7D" w14:paraId="4C0E89F2" w14:textId="77777777" w:rsidTr="00D068FA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132780E0" w14:textId="77777777" w:rsidR="001C2308" w:rsidRPr="00563310" w:rsidRDefault="001C2308" w:rsidP="001C2308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633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และหนี้สิน</w:t>
            </w:r>
          </w:p>
          <w:p w14:paraId="6D87D4F5" w14:textId="77777777" w:rsidR="001C2308" w:rsidRPr="00563310" w:rsidRDefault="001C2308" w:rsidP="001C2308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63310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ทางการเงินที่ไม่ได้วัดมูลค่าด้วย</w:t>
            </w:r>
          </w:p>
          <w:p w14:paraId="5EB895D8" w14:textId="0F01B511" w:rsidR="001C2308" w:rsidRPr="004F7A6E" w:rsidRDefault="001C2308" w:rsidP="001C2308">
            <w:pPr>
              <w:ind w:left="11" w:firstLine="11"/>
              <w:rPr>
                <w:rFonts w:ascii="Angsana New" w:hAnsi="Angsana New"/>
                <w:sz w:val="30"/>
                <w:szCs w:val="30"/>
                <w:cs/>
              </w:rPr>
            </w:pP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63310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170" w:type="dxa"/>
            <w:vAlign w:val="bottom"/>
          </w:tcPr>
          <w:p w14:paraId="6A596C30" w14:textId="77777777" w:rsidR="001C2308" w:rsidRPr="009D1F69" w:rsidRDefault="001C2308" w:rsidP="001C2308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3985CC9" w14:textId="77777777" w:rsidR="001C2308" w:rsidRPr="00C40E7D" w:rsidRDefault="001C2308" w:rsidP="001C2308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072C3B5A" w14:textId="77777777" w:rsidR="001C2308" w:rsidRDefault="001C2308" w:rsidP="001C2308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46EDA53D" w14:textId="77777777" w:rsidR="001C2308" w:rsidRPr="00C40E7D" w:rsidRDefault="001C2308" w:rsidP="001C2308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5E9022F" w14:textId="77777777" w:rsidR="001C2308" w:rsidRDefault="001C2308" w:rsidP="001C2308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7058390" w14:textId="77777777" w:rsidR="001C2308" w:rsidRPr="009D1F69" w:rsidRDefault="001C2308" w:rsidP="001C2308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99517E3" w14:textId="77777777" w:rsidR="001C2308" w:rsidRDefault="001C2308" w:rsidP="001C2308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7C21A95" w14:textId="77777777" w:rsidR="001C2308" w:rsidRPr="009D1F69" w:rsidRDefault="001C2308" w:rsidP="001C2308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C82AC08" w14:textId="77777777" w:rsidR="001C2308" w:rsidRDefault="001C2308" w:rsidP="001C2308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2308" w:rsidRPr="00C40E7D" w14:paraId="25D5E909" w14:textId="77777777" w:rsidTr="00D068FA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4F8BFC9B" w14:textId="77777777" w:rsidR="001C2308" w:rsidRDefault="001C2308" w:rsidP="001C2308">
            <w:pPr>
              <w:ind w:left="11" w:firstLine="11"/>
              <w:rPr>
                <w:rFonts w:ascii="Angsana New" w:hAnsi="Angsana New"/>
                <w:sz w:val="30"/>
                <w:szCs w:val="30"/>
              </w:rPr>
            </w:pPr>
            <w:r w:rsidRPr="00033A8E"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</w:p>
          <w:p w14:paraId="64CED6FD" w14:textId="48669F53" w:rsidR="001C2308" w:rsidRPr="004F7A6E" w:rsidRDefault="001C2308" w:rsidP="001C2308">
            <w:pPr>
              <w:ind w:left="11" w:firstLine="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033A8E">
              <w:rPr>
                <w:rFonts w:ascii="Angsana New" w:hAnsi="Angsana New" w:hint="cs"/>
                <w:sz w:val="30"/>
                <w:szCs w:val="30"/>
                <w:cs/>
              </w:rPr>
              <w:t>จากส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ถาบันการเงิน</w:t>
            </w:r>
          </w:p>
        </w:tc>
        <w:tc>
          <w:tcPr>
            <w:tcW w:w="1170" w:type="dxa"/>
            <w:vAlign w:val="bottom"/>
          </w:tcPr>
          <w:p w14:paraId="6E1A8C16" w14:textId="23FB04E7" w:rsidR="001C2308" w:rsidRPr="009D1F69" w:rsidRDefault="001C2308" w:rsidP="001C2308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D1F69">
              <w:rPr>
                <w:rFonts w:ascii="Angsana New" w:hAnsi="Angsana New"/>
                <w:sz w:val="30"/>
                <w:szCs w:val="30"/>
              </w:rPr>
              <w:t>(1,572,60</w:t>
            </w:r>
            <w:r w:rsidRPr="00C805DC">
              <w:rPr>
                <w:rFonts w:ascii="Angsana New" w:hAnsi="Angsana New"/>
                <w:sz w:val="30"/>
                <w:szCs w:val="30"/>
              </w:rPr>
              <w:t>4</w:t>
            </w:r>
            <w:r w:rsidRPr="009D1F6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0B7D2294" w14:textId="77777777" w:rsidR="001C2308" w:rsidRPr="00C40E7D" w:rsidRDefault="001C2308" w:rsidP="001C2308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5AA44189" w14:textId="6FF7CBE9" w:rsidR="001C2308" w:rsidRDefault="001C2308" w:rsidP="001C2308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A730054" w14:textId="77777777" w:rsidR="001C2308" w:rsidRPr="00C40E7D" w:rsidRDefault="001C2308" w:rsidP="001C2308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8E0955E" w14:textId="10569A1D" w:rsidR="001C2308" w:rsidRDefault="001C2308" w:rsidP="001C2308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D1F69">
              <w:rPr>
                <w:rFonts w:ascii="Angsana New" w:hAnsi="Angsana New"/>
                <w:sz w:val="30"/>
                <w:szCs w:val="30"/>
              </w:rPr>
              <w:t>(1,493,941)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CF24D8" w14:textId="77777777" w:rsidR="001C2308" w:rsidRPr="009D1F69" w:rsidRDefault="001C2308" w:rsidP="001C2308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C54950" w14:textId="656316BC" w:rsidR="001C2308" w:rsidRDefault="001C2308" w:rsidP="001C2308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9A498C" w14:textId="77777777" w:rsidR="001C2308" w:rsidRPr="009D1F69" w:rsidRDefault="001C2308" w:rsidP="001C2308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8043E47" w14:textId="256C2016" w:rsidR="001C2308" w:rsidRDefault="001C2308" w:rsidP="001C2308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D1F69">
              <w:rPr>
                <w:rFonts w:ascii="Angsana New" w:hAnsi="Angsana New"/>
                <w:sz w:val="30"/>
                <w:szCs w:val="30"/>
              </w:rPr>
              <w:t>(1,493,941)</w:t>
            </w:r>
          </w:p>
        </w:tc>
      </w:tr>
      <w:tr w:rsidR="001C2308" w:rsidRPr="00C40E7D" w14:paraId="78DED3AF" w14:textId="77777777" w:rsidTr="00D068FA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509AE0F4" w14:textId="176BCA4D" w:rsidR="001C2308" w:rsidRPr="00033A8E" w:rsidRDefault="001C2308" w:rsidP="001C2308">
            <w:pPr>
              <w:ind w:left="11" w:firstLine="11"/>
              <w:rPr>
                <w:rFonts w:ascii="Angsana New" w:hAnsi="Angsana New"/>
                <w:sz w:val="30"/>
                <w:szCs w:val="30"/>
                <w:cs/>
              </w:rPr>
            </w:pPr>
            <w:r w:rsidRPr="004F7A6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170" w:type="dxa"/>
            <w:vAlign w:val="bottom"/>
          </w:tcPr>
          <w:p w14:paraId="60B4CAA1" w14:textId="1D3CAAD7" w:rsidR="001C2308" w:rsidRPr="009D1F69" w:rsidRDefault="001C2308" w:rsidP="001C2308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D1F69">
              <w:rPr>
                <w:rFonts w:ascii="Angsana New" w:hAnsi="Angsana New"/>
                <w:sz w:val="30"/>
                <w:szCs w:val="30"/>
              </w:rPr>
              <w:t>(401,009)</w:t>
            </w:r>
          </w:p>
        </w:tc>
        <w:tc>
          <w:tcPr>
            <w:tcW w:w="180" w:type="dxa"/>
            <w:vAlign w:val="bottom"/>
          </w:tcPr>
          <w:p w14:paraId="12CE621A" w14:textId="77777777" w:rsidR="001C2308" w:rsidRPr="00C40E7D" w:rsidRDefault="001C2308" w:rsidP="001C2308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2962A3C" w14:textId="3B72BCCB" w:rsidR="001C2308" w:rsidRDefault="001C2308" w:rsidP="001C2308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5DEE869" w14:textId="77777777" w:rsidR="001C2308" w:rsidRPr="00C40E7D" w:rsidRDefault="001C2308" w:rsidP="001C2308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386C8DA" w14:textId="3BC1848C" w:rsidR="001C2308" w:rsidRPr="009D1F69" w:rsidRDefault="001C2308" w:rsidP="001C2308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  <w:r w:rsidRPr="009D1F69">
              <w:rPr>
                <w:rFonts w:ascii="Angsana New" w:hAnsi="Angsana New"/>
                <w:sz w:val="30"/>
                <w:szCs w:val="30"/>
              </w:rPr>
              <w:t>,175)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D442B1" w14:textId="77777777" w:rsidR="001C2308" w:rsidRPr="009D1F69" w:rsidRDefault="001C2308" w:rsidP="001C2308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0F3E91" w14:textId="0A06CFAC" w:rsidR="001C2308" w:rsidRDefault="001C2308" w:rsidP="001C2308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E01858" w14:textId="77777777" w:rsidR="001C2308" w:rsidRPr="009D1F69" w:rsidRDefault="001C2308" w:rsidP="001C2308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512AF60" w14:textId="4259A0AC" w:rsidR="001C2308" w:rsidRPr="009D1F69" w:rsidRDefault="001C2308" w:rsidP="001C2308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(59</w:t>
            </w:r>
            <w:r w:rsidRPr="009D1F69">
              <w:rPr>
                <w:rFonts w:ascii="Angsana New" w:hAnsi="Angsana New"/>
                <w:sz w:val="30"/>
                <w:szCs w:val="30"/>
              </w:rPr>
              <w:t>9,175)</w:t>
            </w:r>
          </w:p>
        </w:tc>
      </w:tr>
    </w:tbl>
    <w:p w14:paraId="3849E36F" w14:textId="35EF1DD6" w:rsidR="008F1957" w:rsidRPr="00563310" w:rsidRDefault="0024076C" w:rsidP="008F1957">
      <w:pPr>
        <w:pStyle w:val="block"/>
        <w:spacing w:after="0" w:line="240" w:lineRule="atLeast"/>
        <w:ind w:right="-7"/>
        <w:jc w:val="both"/>
        <w:rPr>
          <w:rFonts w:asciiTheme="majorBidi" w:hAnsiTheme="majorBidi" w:cs="Angsana New"/>
          <w:b/>
          <w:bCs/>
          <w:sz w:val="30"/>
          <w:szCs w:val="30"/>
        </w:rPr>
      </w:pPr>
      <w:r>
        <w:rPr>
          <w:rFonts w:asciiTheme="majorBidi" w:hAnsiTheme="majorBidi" w:cs="Angsana New"/>
          <w:b/>
          <w:bCs/>
          <w:sz w:val="30"/>
          <w:szCs w:val="30"/>
          <w:cs/>
          <w:lang w:bidi="th-TH"/>
        </w:rPr>
        <w:br w:type="page"/>
      </w:r>
      <w:r w:rsidR="008F1957" w:rsidRPr="00563310">
        <w:rPr>
          <w:rFonts w:asciiTheme="majorBidi" w:hAnsiTheme="majorBidi" w:cs="Angsana New"/>
          <w:b/>
          <w:bCs/>
          <w:sz w:val="30"/>
          <w:szCs w:val="30"/>
          <w:cs/>
          <w:lang w:bidi="th-TH"/>
        </w:rPr>
        <w:lastRenderedPageBreak/>
        <w:t>เทคนิคการประเมินมูลค่า</w:t>
      </w:r>
    </w:p>
    <w:p w14:paraId="3A7B3F93" w14:textId="77777777" w:rsidR="008F1957" w:rsidRPr="00BE575B" w:rsidRDefault="008F1957" w:rsidP="008F1957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p w14:paraId="1205D672" w14:textId="7F7DF36F" w:rsidR="00F13AEF" w:rsidRPr="00BF5982" w:rsidRDefault="0056725C" w:rsidP="00F9542C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56725C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ตารางดังต่อไปนี้แสดงเทคนิคการประเมินมูลค่า</w:t>
      </w:r>
      <w:r w:rsidR="00563310">
        <w:rPr>
          <w:rFonts w:asciiTheme="majorBidi" w:hAnsiTheme="majorBidi" w:cstheme="majorBidi" w:hint="cs"/>
          <w:sz w:val="30"/>
          <w:szCs w:val="30"/>
          <w:cs/>
          <w:lang w:bidi="th-TH"/>
        </w:rPr>
        <w:t>ที่ใ</w:t>
      </w:r>
      <w:r w:rsidRPr="0056725C">
        <w:rPr>
          <w:rFonts w:asciiTheme="majorBidi" w:hAnsiTheme="majorBidi" w:cstheme="majorBidi"/>
          <w:sz w:val="30"/>
          <w:szCs w:val="30"/>
          <w:cs/>
          <w:lang w:bidi="th-TH"/>
        </w:rPr>
        <w:t xml:space="preserve">ช้ในการวัดมูลค่ายุติธรรมระดับ </w:t>
      </w:r>
      <w:r w:rsidRPr="0056725C">
        <w:rPr>
          <w:rFonts w:asciiTheme="majorBidi" w:hAnsiTheme="majorBidi" w:cstheme="majorBidi"/>
          <w:sz w:val="30"/>
          <w:szCs w:val="30"/>
          <w:lang w:bidi="th-TH"/>
        </w:rPr>
        <w:t>2</w:t>
      </w:r>
      <w:r w:rsidRPr="0056725C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56725C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ณ วันที่ </w:t>
      </w:r>
      <w:r w:rsidRPr="0056725C">
        <w:rPr>
          <w:rFonts w:asciiTheme="majorBidi" w:hAnsiTheme="majorBidi" w:cstheme="majorBidi"/>
          <w:sz w:val="30"/>
          <w:szCs w:val="30"/>
          <w:lang w:bidi="th-TH"/>
        </w:rPr>
        <w:t>30</w:t>
      </w:r>
      <w:r w:rsidRPr="0056725C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มิถุนายน </w:t>
      </w:r>
      <w:r w:rsidRPr="0056725C">
        <w:rPr>
          <w:rFonts w:asciiTheme="majorBidi" w:hAnsiTheme="majorBidi" w:cstheme="majorBidi"/>
          <w:sz w:val="30"/>
          <w:szCs w:val="30"/>
          <w:lang w:bidi="th-TH"/>
        </w:rPr>
        <w:t>2560</w:t>
      </w:r>
      <w:r w:rsidR="00BF5982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BF598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และ </w:t>
      </w:r>
      <w:r w:rsidR="00BF5982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="00BF598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มีนาคม </w:t>
      </w:r>
      <w:r w:rsidR="00BF5982">
        <w:rPr>
          <w:rFonts w:asciiTheme="majorBidi" w:hAnsiTheme="majorBidi" w:cstheme="majorBidi"/>
          <w:sz w:val="30"/>
          <w:szCs w:val="30"/>
          <w:lang w:val="en-US" w:bidi="th-TH"/>
        </w:rPr>
        <w:t>2560</w:t>
      </w:r>
    </w:p>
    <w:p w14:paraId="1D88FAC6" w14:textId="77777777" w:rsidR="0056725C" w:rsidRPr="00BE575B" w:rsidRDefault="0056725C" w:rsidP="0056725C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p w14:paraId="05009D26" w14:textId="11BDFBF3" w:rsidR="00F13AEF" w:rsidRDefault="00F13AEF" w:rsidP="00F13AEF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8F1957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เครื่องมือทางการเงินที่วัดมูลค่าด้วยมูลค่ายุติธรรม</w:t>
      </w:r>
    </w:p>
    <w:p w14:paraId="0F40EF03" w14:textId="77777777" w:rsidR="002A0546" w:rsidRPr="00BE575B" w:rsidRDefault="002A0546" w:rsidP="00F13AEF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b/>
          <w:bCs/>
          <w:sz w:val="24"/>
          <w:szCs w:val="24"/>
          <w:lang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510"/>
        <w:gridCol w:w="270"/>
        <w:gridCol w:w="5490"/>
      </w:tblGrid>
      <w:tr w:rsidR="00F66EAE" w:rsidRPr="004542C3" w14:paraId="4A405383" w14:textId="77777777" w:rsidTr="00F66EAE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03996418" w14:textId="77777777" w:rsidR="00F66EAE" w:rsidRPr="00D43290" w:rsidRDefault="00F66EAE" w:rsidP="00F66EAE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4329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A1A36B" w14:textId="77777777" w:rsidR="00F66EAE" w:rsidRPr="00D43290" w:rsidRDefault="00F66EAE" w:rsidP="00F13AEF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490" w:type="dxa"/>
            <w:shd w:val="clear" w:color="auto" w:fill="auto"/>
            <w:vAlign w:val="bottom"/>
          </w:tcPr>
          <w:p w14:paraId="0A070A47" w14:textId="77777777" w:rsidR="00F66EAE" w:rsidRPr="00D43290" w:rsidRDefault="00F66EAE" w:rsidP="00F66EAE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4329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F66EAE" w:rsidRPr="004542C3" w14:paraId="621C912E" w14:textId="77777777" w:rsidTr="00F66EAE">
        <w:tc>
          <w:tcPr>
            <w:tcW w:w="3510" w:type="dxa"/>
            <w:shd w:val="clear" w:color="auto" w:fill="auto"/>
          </w:tcPr>
          <w:p w14:paraId="20D09F22" w14:textId="1BCEC4D2" w:rsidR="00F66EAE" w:rsidRPr="007579FF" w:rsidRDefault="00F66EAE" w:rsidP="00F13AEF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highlight w:val="cyan"/>
                <w:lang w:val="en-US" w:bidi="th-TH"/>
              </w:rPr>
            </w:pPr>
            <w:r w:rsidRPr="007579F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ตราสารอนุพันธ์</w:t>
            </w:r>
          </w:p>
        </w:tc>
        <w:tc>
          <w:tcPr>
            <w:tcW w:w="270" w:type="dxa"/>
            <w:shd w:val="clear" w:color="auto" w:fill="auto"/>
          </w:tcPr>
          <w:p w14:paraId="7E75AD52" w14:textId="77777777" w:rsidR="00F66EAE" w:rsidRPr="00D43290" w:rsidRDefault="00F66EAE" w:rsidP="00F13AEF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5490" w:type="dxa"/>
            <w:shd w:val="clear" w:color="auto" w:fill="auto"/>
          </w:tcPr>
          <w:p w14:paraId="0387180E" w14:textId="4304FF17" w:rsidR="00F66EAE" w:rsidRPr="00BE575B" w:rsidRDefault="00F66EAE" w:rsidP="00BE575B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66EA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เทคนิคการเปรียบเทียบราคาตลาด</w:t>
            </w:r>
          </w:p>
        </w:tc>
      </w:tr>
    </w:tbl>
    <w:p w14:paraId="7CFA7F67" w14:textId="77777777" w:rsidR="00F13AEF" w:rsidRPr="00BE575B" w:rsidRDefault="00F13AEF" w:rsidP="00F13AEF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14:paraId="33793E32" w14:textId="4D53D41D" w:rsidR="00BE575B" w:rsidRDefault="00BE575B" w:rsidP="00F13AEF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D43290">
        <w:rPr>
          <w:rFonts w:ascii="Angsana New" w:hAnsi="Angsana New" w:cs="Angsana New"/>
          <w:sz w:val="30"/>
          <w:szCs w:val="30"/>
          <w:cs/>
          <w:lang w:bidi="th-TH"/>
        </w:rPr>
        <w:t>มูลค่ายุติธรรมอ้างอิงราคาเสนอซื้อขายจากนายหน้า สัญญาแบบเดียวกันที่มีการซื้อขายในตลาดที่มีสภาพคล่องและราคาเสนอซื้อขายสะท้อนลักษณะรายการที่แท้จริงสำหรับเครื่องมือทางการเงินที่เหมือนกัน</w:t>
      </w:r>
    </w:p>
    <w:p w14:paraId="7E94F49E" w14:textId="77777777" w:rsidR="00BE575B" w:rsidRPr="00BE575B" w:rsidRDefault="00BE575B" w:rsidP="00F13AEF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14:paraId="30F68FA0" w14:textId="77777777" w:rsidR="00F13AEF" w:rsidRPr="002A0546" w:rsidRDefault="00F13AEF" w:rsidP="00F13AEF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2A0546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เครื่องมือทางการเงินที่</w:t>
      </w:r>
      <w:r w:rsidRPr="002A0546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ไม่ได้</w:t>
      </w:r>
      <w:r w:rsidRPr="002A0546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วัดมูลค่าด้วยมูลค่ายุติธรรม</w:t>
      </w:r>
    </w:p>
    <w:p w14:paraId="7DF0B4AE" w14:textId="77777777" w:rsidR="00F13AEF" w:rsidRPr="00BE575B" w:rsidRDefault="00F13AEF" w:rsidP="00F13AEF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i/>
          <w:iCs/>
          <w:sz w:val="24"/>
          <w:szCs w:val="24"/>
          <w:lang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510"/>
        <w:gridCol w:w="236"/>
        <w:gridCol w:w="5524"/>
      </w:tblGrid>
      <w:tr w:rsidR="00F13AEF" w:rsidRPr="005E1231" w14:paraId="5F93AD18" w14:textId="77777777" w:rsidTr="002A0546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165062F6" w14:textId="77777777" w:rsidR="00F13AEF" w:rsidRPr="00D43290" w:rsidRDefault="00F13AEF" w:rsidP="00F13AEF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4329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F132A3" w14:textId="77777777" w:rsidR="00F13AEF" w:rsidRPr="00D43290" w:rsidRDefault="00F13AEF" w:rsidP="00F13AEF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524" w:type="dxa"/>
            <w:shd w:val="clear" w:color="auto" w:fill="auto"/>
            <w:vAlign w:val="bottom"/>
          </w:tcPr>
          <w:p w14:paraId="543064B1" w14:textId="77777777" w:rsidR="00F13AEF" w:rsidRPr="00D43290" w:rsidRDefault="00F13AEF" w:rsidP="00F13AEF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4329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F13AEF" w14:paraId="1CD5C768" w14:textId="77777777" w:rsidTr="002A0546">
        <w:tc>
          <w:tcPr>
            <w:tcW w:w="3510" w:type="dxa"/>
            <w:shd w:val="clear" w:color="auto" w:fill="auto"/>
          </w:tcPr>
          <w:p w14:paraId="3F6466E8" w14:textId="1C32162B" w:rsidR="00F13AEF" w:rsidRPr="00D43290" w:rsidRDefault="002A0546" w:rsidP="00F13AEF">
            <w:pPr>
              <w:pStyle w:val="block"/>
              <w:spacing w:after="0" w:line="240" w:lineRule="atLeast"/>
              <w:ind w:left="0" w:right="-108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054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เงินกู้ยืม</w:t>
            </w:r>
            <w:r w:rsidR="00FA7DD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ระยะยาว</w:t>
            </w:r>
            <w:r w:rsidRPr="002A054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จากสถาบันการเงิน</w:t>
            </w:r>
          </w:p>
        </w:tc>
        <w:tc>
          <w:tcPr>
            <w:tcW w:w="236" w:type="dxa"/>
            <w:shd w:val="clear" w:color="auto" w:fill="auto"/>
          </w:tcPr>
          <w:p w14:paraId="09CCAF6C" w14:textId="77777777" w:rsidR="00F13AEF" w:rsidRPr="00D43290" w:rsidRDefault="00F13AEF" w:rsidP="00F13AEF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524" w:type="dxa"/>
            <w:shd w:val="clear" w:color="auto" w:fill="auto"/>
          </w:tcPr>
          <w:p w14:paraId="0C726D3F" w14:textId="77777777" w:rsidR="00F13AEF" w:rsidRPr="00D43290" w:rsidRDefault="00F13AEF" w:rsidP="00F13AEF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4329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การคิดลดกระแสเงินสด</w:t>
            </w:r>
          </w:p>
        </w:tc>
      </w:tr>
      <w:tr w:rsidR="00F13AEF" w14:paraId="34550E12" w14:textId="77777777" w:rsidTr="002A0546">
        <w:tc>
          <w:tcPr>
            <w:tcW w:w="3510" w:type="dxa"/>
            <w:shd w:val="clear" w:color="auto" w:fill="auto"/>
          </w:tcPr>
          <w:p w14:paraId="504F9920" w14:textId="30ACE680" w:rsidR="00F13AEF" w:rsidRPr="00D43290" w:rsidRDefault="002A0546" w:rsidP="00F13AEF">
            <w:pPr>
              <w:pStyle w:val="block"/>
              <w:spacing w:after="0" w:line="240" w:lineRule="atLeast"/>
              <w:ind w:left="0"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A054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หนี้สินตามสัญญาเช่าการเงิน</w:t>
            </w:r>
          </w:p>
        </w:tc>
        <w:tc>
          <w:tcPr>
            <w:tcW w:w="236" w:type="dxa"/>
            <w:shd w:val="clear" w:color="auto" w:fill="auto"/>
          </w:tcPr>
          <w:p w14:paraId="18B2513F" w14:textId="77777777" w:rsidR="00F13AEF" w:rsidRPr="00D43290" w:rsidRDefault="00F13AEF" w:rsidP="00F13AEF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524" w:type="dxa"/>
            <w:shd w:val="clear" w:color="auto" w:fill="auto"/>
          </w:tcPr>
          <w:p w14:paraId="0BE39197" w14:textId="77777777" w:rsidR="00F13AEF" w:rsidRPr="00D43290" w:rsidRDefault="00F13AEF" w:rsidP="00F13AEF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4329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การคิดลดกระแสเงินสด</w:t>
            </w:r>
          </w:p>
        </w:tc>
      </w:tr>
    </w:tbl>
    <w:p w14:paraId="2AE0DDB2" w14:textId="77777777" w:rsidR="005552B1" w:rsidRPr="00BE575B" w:rsidRDefault="005552B1" w:rsidP="006D7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  <w:lang w:val="en-GB"/>
        </w:rPr>
      </w:pPr>
    </w:p>
    <w:p w14:paraId="14469BC0" w14:textId="72E4AF5A" w:rsidR="007D7920" w:rsidRDefault="007D7920" w:rsidP="007D7920">
      <w:pPr>
        <w:pStyle w:val="FSContent"/>
        <w:rPr>
          <w:sz w:val="22"/>
          <w:szCs w:val="22"/>
        </w:rPr>
      </w:pPr>
      <w:r w:rsidRPr="00B07590">
        <w:rPr>
          <w:cs/>
        </w:rPr>
        <w:t>มูลค่ายุติธรรมคำนวณจากมูลค่าปัจจุบันของกระแสเงินสดในอนาคตของเงินต้น ซึ่งคิดลดโดยใช้อัตราดอกเบี้ยในท้องตลาด ณ วันที่ในรายงาน</w:t>
      </w:r>
    </w:p>
    <w:p w14:paraId="73D1C0CE" w14:textId="77777777" w:rsidR="002535F9" w:rsidRPr="00BE575B" w:rsidRDefault="002535F9" w:rsidP="00270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="Angsana New" w:hAnsi="Angsana New"/>
          <w:sz w:val="24"/>
          <w:szCs w:val="24"/>
          <w:lang w:val="en-GB"/>
        </w:rPr>
      </w:pPr>
    </w:p>
    <w:p w14:paraId="19BE1DDC" w14:textId="282FE931" w:rsidR="00686A2E" w:rsidRPr="00C52C41" w:rsidRDefault="00BF5982" w:rsidP="00726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12</w:t>
      </w:r>
      <w:r w:rsidR="00686A2E" w:rsidRPr="00C52C41">
        <w:rPr>
          <w:rFonts w:ascii="Angsana New" w:hAnsi="Angsana New"/>
          <w:b/>
          <w:bCs/>
          <w:sz w:val="30"/>
          <w:szCs w:val="30"/>
        </w:rPr>
        <w:tab/>
      </w:r>
      <w:r w:rsidR="00686A2E" w:rsidRPr="00C52C41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="00570128" w:rsidRPr="00187EEF">
        <w:rPr>
          <w:rFonts w:ascii="Angsana New" w:hAnsi="Angsana New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2D8C4D93" w14:textId="77777777" w:rsidR="00686A2E" w:rsidRPr="008B7B69" w:rsidRDefault="00686A2E" w:rsidP="00686A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33"/>
        <w:gridCol w:w="1170"/>
        <w:gridCol w:w="270"/>
        <w:gridCol w:w="1170"/>
      </w:tblGrid>
      <w:tr w:rsidR="00DC44B3" w:rsidRPr="00C52C41" w14:paraId="3BBDABE6" w14:textId="77777777" w:rsidTr="00481EFB">
        <w:trPr>
          <w:tblHeader/>
        </w:trPr>
        <w:tc>
          <w:tcPr>
            <w:tcW w:w="6633" w:type="dxa"/>
          </w:tcPr>
          <w:p w14:paraId="7A88D345" w14:textId="77777777" w:rsidR="00DC44B3" w:rsidRPr="00C52C41" w:rsidRDefault="00DC44B3" w:rsidP="008C7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6E1DFA38" w14:textId="77777777" w:rsidR="00DC44B3" w:rsidRPr="00C52C41" w:rsidRDefault="00DC44B3" w:rsidP="00816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4A281165" w14:textId="77777777" w:rsidR="00F66EAE" w:rsidRDefault="00DC44B3" w:rsidP="00816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  <w:p w14:paraId="0F1535CD" w14:textId="7E3039B6" w:rsidR="00DC44B3" w:rsidRPr="00C52C41" w:rsidRDefault="00DC44B3" w:rsidP="00816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3F07" w:rsidRPr="00C52C41" w14:paraId="471232BE" w14:textId="77777777" w:rsidTr="00481EFB">
        <w:trPr>
          <w:tblHeader/>
        </w:trPr>
        <w:tc>
          <w:tcPr>
            <w:tcW w:w="6633" w:type="dxa"/>
          </w:tcPr>
          <w:p w14:paraId="53D3EA95" w14:textId="77777777" w:rsidR="006C3F07" w:rsidRPr="00C52C41" w:rsidRDefault="006C3F07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DB32AB" w14:textId="20318974" w:rsidR="006C3F07" w:rsidRDefault="006C3F07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14:paraId="0B338A1D" w14:textId="77777777" w:rsidR="006C3F07" w:rsidRPr="00D47FE8" w:rsidRDefault="006C3F07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4632A8" w14:textId="2772E63B" w:rsidR="006C3F07" w:rsidRDefault="006C3F07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</w:tr>
      <w:tr w:rsidR="00B0181B" w:rsidRPr="00C52C41" w14:paraId="2FD04752" w14:textId="77777777" w:rsidTr="00481EFB">
        <w:trPr>
          <w:tblHeader/>
        </w:trPr>
        <w:tc>
          <w:tcPr>
            <w:tcW w:w="6633" w:type="dxa"/>
          </w:tcPr>
          <w:p w14:paraId="767879C2" w14:textId="77777777" w:rsidR="00B0181B" w:rsidRPr="00C52C41" w:rsidRDefault="00B0181B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E3F434" w14:textId="77777777" w:rsidR="00B0181B" w:rsidRPr="00D47FE8" w:rsidRDefault="005A5A90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14:paraId="721C1194" w14:textId="77777777" w:rsidR="00B0181B" w:rsidRPr="00D47FE8" w:rsidRDefault="00B0181B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DB5ECA" w14:textId="748E3681" w:rsidR="00B0181B" w:rsidRPr="00D47FE8" w:rsidRDefault="005A5A90" w:rsidP="00EA3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EA325B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B0181B" w:rsidRPr="00C52C41" w14:paraId="11A6E365" w14:textId="77777777" w:rsidTr="00481EFB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6633" w:type="dxa"/>
          </w:tcPr>
          <w:p w14:paraId="644CE9C1" w14:textId="77777777" w:rsidR="00B0181B" w:rsidRPr="00C52C41" w:rsidRDefault="00B0181B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75B09090" w14:textId="77777777" w:rsidR="00B0181B" w:rsidRPr="00C52C41" w:rsidRDefault="00B0181B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0181B" w:rsidRPr="00C52C41" w14:paraId="5C68879C" w14:textId="77777777" w:rsidTr="00481EFB">
        <w:tc>
          <w:tcPr>
            <w:tcW w:w="6633" w:type="dxa"/>
          </w:tcPr>
          <w:p w14:paraId="4A6E4F91" w14:textId="77777777" w:rsidR="00B0181B" w:rsidRPr="00C52C41" w:rsidRDefault="00B0181B" w:rsidP="0048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70" w:type="dxa"/>
          </w:tcPr>
          <w:p w14:paraId="04EF3829" w14:textId="77777777" w:rsidR="00B0181B" w:rsidRPr="00C52C41" w:rsidRDefault="00B0181B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4A1F22" w14:textId="77777777" w:rsidR="00B0181B" w:rsidRPr="00C52C41" w:rsidRDefault="00B0181B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995BED" w14:textId="77777777" w:rsidR="00B0181B" w:rsidRPr="00C52C41" w:rsidRDefault="00B0181B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181B" w:rsidRPr="00C52C41" w14:paraId="49FEF141" w14:textId="77777777" w:rsidTr="00481EFB">
        <w:tc>
          <w:tcPr>
            <w:tcW w:w="6633" w:type="dxa"/>
          </w:tcPr>
          <w:p w14:paraId="312756E5" w14:textId="77777777" w:rsidR="00B0181B" w:rsidRPr="00C52C41" w:rsidRDefault="00B0181B" w:rsidP="0048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170" w:type="dxa"/>
          </w:tcPr>
          <w:p w14:paraId="4D3D6642" w14:textId="77777777" w:rsidR="00B0181B" w:rsidRPr="00C52C41" w:rsidRDefault="00B0181B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88CE5D" w14:textId="77777777" w:rsidR="00B0181B" w:rsidRPr="00C52C41" w:rsidRDefault="00B0181B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619E33" w14:textId="77777777" w:rsidR="00B0181B" w:rsidRPr="00C52C41" w:rsidRDefault="00B0181B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3F07" w:rsidRPr="00C52C41" w14:paraId="48A35BF0" w14:textId="77777777" w:rsidTr="00481EFB">
        <w:tc>
          <w:tcPr>
            <w:tcW w:w="6633" w:type="dxa"/>
          </w:tcPr>
          <w:p w14:paraId="547A2593" w14:textId="77777777" w:rsidR="006C3F07" w:rsidRPr="00C52C41" w:rsidRDefault="006C3F07" w:rsidP="0048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  <w:r w:rsidRPr="00C52C4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D0065DF" w14:textId="0027CB4D" w:rsidR="006C3F07" w:rsidRPr="00C52C41" w:rsidRDefault="00A23D0E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60,113</w:t>
            </w:r>
          </w:p>
        </w:tc>
        <w:tc>
          <w:tcPr>
            <w:tcW w:w="270" w:type="dxa"/>
          </w:tcPr>
          <w:p w14:paraId="43510450" w14:textId="77777777" w:rsidR="006C3F07" w:rsidRPr="00C52C41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61F44E9" w14:textId="07B2B5D4" w:rsidR="006C3F07" w:rsidRPr="00C52C41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1F69">
              <w:rPr>
                <w:rFonts w:ascii="Angsana New" w:hAnsi="Angsana New"/>
                <w:b/>
                <w:bCs/>
                <w:sz w:val="30"/>
                <w:szCs w:val="30"/>
              </w:rPr>
              <w:t>39,257</w:t>
            </w:r>
          </w:p>
        </w:tc>
      </w:tr>
      <w:tr w:rsidR="006C3F07" w:rsidRPr="0057423C" w14:paraId="4943FC73" w14:textId="77777777" w:rsidTr="00481EFB">
        <w:tc>
          <w:tcPr>
            <w:tcW w:w="6633" w:type="dxa"/>
          </w:tcPr>
          <w:p w14:paraId="3E0ACFFE" w14:textId="77777777" w:rsidR="006C3F07" w:rsidRPr="0057423C" w:rsidRDefault="006C3F07" w:rsidP="00E55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26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FDA19E4" w14:textId="77777777" w:rsidR="006C3F07" w:rsidRPr="00AC4BC9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2018C5" w14:textId="77777777" w:rsidR="006C3F07" w:rsidRPr="00AC4BC9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3630858" w14:textId="77777777" w:rsidR="006C3F07" w:rsidRPr="00AC4BC9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C3F07" w:rsidRPr="0057423C" w14:paraId="5723D395" w14:textId="77777777" w:rsidTr="00481EFB">
        <w:tc>
          <w:tcPr>
            <w:tcW w:w="6633" w:type="dxa"/>
          </w:tcPr>
          <w:p w14:paraId="5DF9D27E" w14:textId="5CCBB089" w:rsidR="006C3F07" w:rsidRPr="00935250" w:rsidRDefault="006C3F07" w:rsidP="0048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10"/>
                <w:szCs w:val="10"/>
                <w:cs/>
              </w:rPr>
            </w:pPr>
            <w:r w:rsidRPr="0093525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จำนวนเงินขั้นต่ำที่ต้องจ่ายในอนาคตทั้งสิ้น</w:t>
            </w:r>
          </w:p>
        </w:tc>
        <w:tc>
          <w:tcPr>
            <w:tcW w:w="1170" w:type="dxa"/>
          </w:tcPr>
          <w:p w14:paraId="540D0278" w14:textId="77777777" w:rsidR="006C3F07" w:rsidRPr="00AC4BC9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2248625" w14:textId="77777777" w:rsidR="006C3F07" w:rsidRPr="00AC4BC9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3AF709" w14:textId="77777777" w:rsidR="006C3F07" w:rsidRPr="00AC4BC9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C3F07" w:rsidRPr="00C52C41" w14:paraId="2941F25C" w14:textId="77777777" w:rsidTr="00481EFB">
        <w:tc>
          <w:tcPr>
            <w:tcW w:w="6633" w:type="dxa"/>
          </w:tcPr>
          <w:p w14:paraId="50389182" w14:textId="58357F55" w:rsidR="006C3F07" w:rsidRPr="007F1BFE" w:rsidRDefault="006C3F07" w:rsidP="0048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34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170" w:type="dxa"/>
          </w:tcPr>
          <w:p w14:paraId="2532F7E1" w14:textId="77777777" w:rsidR="006C3F07" w:rsidRPr="00C52C41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5C2970" w14:textId="77777777" w:rsidR="006C3F07" w:rsidRPr="00C52C41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AE7816" w14:textId="77777777" w:rsidR="006C3F07" w:rsidRPr="00C52C41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C3F07" w:rsidRPr="00C52C41" w14:paraId="326C549D" w14:textId="77777777" w:rsidTr="00481EFB">
        <w:tc>
          <w:tcPr>
            <w:tcW w:w="6633" w:type="dxa"/>
          </w:tcPr>
          <w:p w14:paraId="61FB6B64" w14:textId="77777777" w:rsidR="006C3F07" w:rsidRPr="00C52C41" w:rsidRDefault="006C3F07" w:rsidP="0048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70" w:type="dxa"/>
          </w:tcPr>
          <w:p w14:paraId="0553CF79" w14:textId="11AEEB98" w:rsidR="006C3F07" w:rsidRPr="00AC4BC9" w:rsidRDefault="00A23D0E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2,872</w:t>
            </w:r>
          </w:p>
        </w:tc>
        <w:tc>
          <w:tcPr>
            <w:tcW w:w="270" w:type="dxa"/>
          </w:tcPr>
          <w:p w14:paraId="7B4AF6E5" w14:textId="77777777" w:rsidR="006C3F07" w:rsidRPr="00AC4BC9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EEBA43" w14:textId="1C896B9C" w:rsidR="006C3F07" w:rsidRPr="00AC4BC9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D1F69">
              <w:rPr>
                <w:rFonts w:ascii="Angsana New" w:hAnsi="Angsana New"/>
                <w:sz w:val="30"/>
                <w:szCs w:val="30"/>
              </w:rPr>
              <w:t>3,146</w:t>
            </w:r>
          </w:p>
        </w:tc>
      </w:tr>
      <w:tr w:rsidR="006C3F07" w:rsidRPr="00C52C41" w14:paraId="02974BB2" w14:textId="77777777" w:rsidTr="00481EFB">
        <w:tc>
          <w:tcPr>
            <w:tcW w:w="6633" w:type="dxa"/>
          </w:tcPr>
          <w:p w14:paraId="00F6CE53" w14:textId="77777777" w:rsidR="006C3F07" w:rsidRPr="00C52C41" w:rsidRDefault="006C3F07" w:rsidP="0048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755FDFA" w14:textId="7E90D68C" w:rsidR="006C3F07" w:rsidRPr="00AC4BC9" w:rsidRDefault="00A23D0E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3,283</w:t>
            </w:r>
          </w:p>
        </w:tc>
        <w:tc>
          <w:tcPr>
            <w:tcW w:w="270" w:type="dxa"/>
          </w:tcPr>
          <w:p w14:paraId="58FD1FA9" w14:textId="77777777" w:rsidR="006C3F07" w:rsidRPr="00AC4BC9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1B47273" w14:textId="033D8827" w:rsidR="006C3F07" w:rsidRPr="00AC4BC9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D1F69">
              <w:rPr>
                <w:rFonts w:ascii="Angsana New" w:hAnsi="Angsana New"/>
                <w:sz w:val="30"/>
                <w:szCs w:val="30"/>
              </w:rPr>
              <w:t>2,599</w:t>
            </w:r>
          </w:p>
        </w:tc>
      </w:tr>
      <w:tr w:rsidR="006C3F07" w:rsidRPr="00C52C41" w14:paraId="71EE9567" w14:textId="77777777" w:rsidTr="00481EFB">
        <w:tc>
          <w:tcPr>
            <w:tcW w:w="6633" w:type="dxa"/>
          </w:tcPr>
          <w:p w14:paraId="013F9BB3" w14:textId="77777777" w:rsidR="006C3F07" w:rsidRPr="00C52C41" w:rsidRDefault="006C3F07" w:rsidP="0048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044D6B4" w14:textId="1583A723" w:rsidR="006C3F07" w:rsidRPr="00AC4BC9" w:rsidRDefault="00A23D0E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6,155</w:t>
            </w:r>
          </w:p>
        </w:tc>
        <w:tc>
          <w:tcPr>
            <w:tcW w:w="270" w:type="dxa"/>
          </w:tcPr>
          <w:p w14:paraId="6BED5779" w14:textId="77777777" w:rsidR="006C3F07" w:rsidRPr="00C52C41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41AF4B" w14:textId="228C4EFF" w:rsidR="006C3F07" w:rsidRPr="00AC4BC9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1F69">
              <w:rPr>
                <w:rFonts w:ascii="Angsana New" w:hAnsi="Angsana New"/>
                <w:b/>
                <w:bCs/>
                <w:sz w:val="30"/>
                <w:szCs w:val="30"/>
              </w:rPr>
              <w:t>5,745</w:t>
            </w:r>
          </w:p>
        </w:tc>
      </w:tr>
      <w:tr w:rsidR="006C3F07" w:rsidRPr="00C52C41" w14:paraId="4589D157" w14:textId="77777777" w:rsidTr="00481EFB">
        <w:tc>
          <w:tcPr>
            <w:tcW w:w="6633" w:type="dxa"/>
          </w:tcPr>
          <w:p w14:paraId="68E6835B" w14:textId="77777777" w:rsidR="006C3F07" w:rsidRPr="00C52C41" w:rsidRDefault="006C3F07" w:rsidP="00E55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E4A2C79" w14:textId="77777777" w:rsidR="006C3F07" w:rsidRPr="00AC4BC9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9905CF" w14:textId="77777777" w:rsidR="006C3F07" w:rsidRPr="00C52C41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F80A6BF" w14:textId="77777777" w:rsidR="006C3F07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C3F07" w:rsidRPr="00C52C41" w14:paraId="3D914638" w14:textId="77777777" w:rsidTr="00481EFB">
        <w:tc>
          <w:tcPr>
            <w:tcW w:w="6633" w:type="dxa"/>
          </w:tcPr>
          <w:p w14:paraId="5330DC48" w14:textId="77777777" w:rsidR="006C3F07" w:rsidRPr="00C52C41" w:rsidRDefault="006C3F07" w:rsidP="0048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170" w:type="dxa"/>
          </w:tcPr>
          <w:p w14:paraId="147FA2A8" w14:textId="77777777" w:rsidR="006C3F07" w:rsidRPr="00AC4BC9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F8FBB1A" w14:textId="77777777" w:rsidR="006C3F07" w:rsidRPr="00C52C41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09DDDD" w14:textId="77777777" w:rsidR="006C3F07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C3F07" w:rsidRPr="00C52C41" w14:paraId="27928545" w14:textId="77777777" w:rsidTr="00481EFB">
        <w:tc>
          <w:tcPr>
            <w:tcW w:w="6633" w:type="dxa"/>
          </w:tcPr>
          <w:p w14:paraId="093FB182" w14:textId="77777777" w:rsidR="006C3F07" w:rsidRPr="002620CD" w:rsidRDefault="006C3F07" w:rsidP="0048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1170" w:type="dxa"/>
          </w:tcPr>
          <w:p w14:paraId="6B896F90" w14:textId="76AFB384" w:rsidR="006C3F07" w:rsidRPr="00A13831" w:rsidRDefault="00A23D0E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30,438</w:t>
            </w:r>
          </w:p>
        </w:tc>
        <w:tc>
          <w:tcPr>
            <w:tcW w:w="270" w:type="dxa"/>
          </w:tcPr>
          <w:p w14:paraId="1289CF04" w14:textId="77777777" w:rsidR="006C3F07" w:rsidRPr="00A13831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D78EEA" w14:textId="766123CB" w:rsidR="006C3F07" w:rsidRPr="008F7775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D1F69">
              <w:rPr>
                <w:rFonts w:ascii="Angsana New" w:hAnsi="Angsana New"/>
                <w:sz w:val="30"/>
                <w:szCs w:val="30"/>
              </w:rPr>
              <w:t>41,842</w:t>
            </w:r>
          </w:p>
        </w:tc>
      </w:tr>
      <w:tr w:rsidR="006C3F07" w:rsidRPr="00C52C41" w14:paraId="72AC0560" w14:textId="77777777" w:rsidTr="00481EFB">
        <w:tc>
          <w:tcPr>
            <w:tcW w:w="6633" w:type="dxa"/>
          </w:tcPr>
          <w:p w14:paraId="3B0F6EE0" w14:textId="77777777" w:rsidR="006C3F07" w:rsidRPr="002620CD" w:rsidRDefault="006C3F07" w:rsidP="0048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2529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หนังสือค้ำประกันค่าไฟฟ้าจาก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170" w:type="dxa"/>
          </w:tcPr>
          <w:p w14:paraId="5A1D53CD" w14:textId="4D86CBEF" w:rsidR="006C3F07" w:rsidRPr="00A13831" w:rsidRDefault="00A23D0E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93,298</w:t>
            </w:r>
          </w:p>
        </w:tc>
        <w:tc>
          <w:tcPr>
            <w:tcW w:w="270" w:type="dxa"/>
          </w:tcPr>
          <w:p w14:paraId="3224C3CE" w14:textId="77777777" w:rsidR="006C3F07" w:rsidRPr="00A13831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7871A1" w14:textId="32731056" w:rsidR="006C3F07" w:rsidRPr="008F7775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D1F69">
              <w:rPr>
                <w:rFonts w:ascii="Angsana New" w:hAnsi="Angsana New"/>
                <w:sz w:val="30"/>
                <w:szCs w:val="30"/>
              </w:rPr>
              <w:t>93,298</w:t>
            </w:r>
          </w:p>
        </w:tc>
      </w:tr>
      <w:tr w:rsidR="006C3F07" w:rsidRPr="00C52C41" w14:paraId="50B5A234" w14:textId="77777777" w:rsidTr="00481EFB">
        <w:tc>
          <w:tcPr>
            <w:tcW w:w="6633" w:type="dxa"/>
          </w:tcPr>
          <w:p w14:paraId="4C57368D" w14:textId="77777777" w:rsidR="006C3F07" w:rsidRPr="002620CD" w:rsidRDefault="006C3F07" w:rsidP="0048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ภาระผูกพันเกี่ยวกับการซื้อวัตถุดิบ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8D490AB" w14:textId="474A68C4" w:rsidR="006C3F07" w:rsidRPr="00A13831" w:rsidRDefault="00A23D0E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105,665</w:t>
            </w:r>
          </w:p>
        </w:tc>
        <w:tc>
          <w:tcPr>
            <w:tcW w:w="270" w:type="dxa"/>
          </w:tcPr>
          <w:p w14:paraId="1DBEDAF9" w14:textId="77777777" w:rsidR="006C3F07" w:rsidRPr="00A13831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E336AF" w14:textId="416BF529" w:rsidR="006C3F07" w:rsidRPr="008F7775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D1F69">
              <w:rPr>
                <w:rFonts w:ascii="Angsana New" w:hAnsi="Angsana New"/>
                <w:sz w:val="30"/>
                <w:szCs w:val="30"/>
              </w:rPr>
              <w:t>90,194</w:t>
            </w:r>
          </w:p>
        </w:tc>
      </w:tr>
      <w:tr w:rsidR="006C3F07" w:rsidRPr="00C52C41" w14:paraId="1ACFFE22" w14:textId="77777777" w:rsidTr="00481EFB">
        <w:tc>
          <w:tcPr>
            <w:tcW w:w="6633" w:type="dxa"/>
          </w:tcPr>
          <w:p w14:paraId="631C7B6E" w14:textId="77777777" w:rsidR="006C3F07" w:rsidRPr="00C52C41" w:rsidRDefault="006C3F07" w:rsidP="0048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6B8234B" w14:textId="0CA1F1FC" w:rsidR="006C3F07" w:rsidRDefault="00A23D0E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229,401</w:t>
            </w:r>
          </w:p>
        </w:tc>
        <w:tc>
          <w:tcPr>
            <w:tcW w:w="270" w:type="dxa"/>
          </w:tcPr>
          <w:p w14:paraId="712EE982" w14:textId="77777777" w:rsidR="006C3F07" w:rsidRPr="00C52C41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C10455" w14:textId="1D20323A" w:rsidR="006C3F07" w:rsidRPr="008F7775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1F69">
              <w:rPr>
                <w:rFonts w:ascii="Angsana New" w:hAnsi="Angsana New"/>
                <w:b/>
                <w:bCs/>
                <w:sz w:val="30"/>
                <w:szCs w:val="30"/>
              </w:rPr>
              <w:t>225,334</w:t>
            </w:r>
          </w:p>
        </w:tc>
      </w:tr>
    </w:tbl>
    <w:p w14:paraId="38551C3E" w14:textId="77777777" w:rsidR="00C40E7D" w:rsidRPr="0024076C" w:rsidRDefault="00C40E7D" w:rsidP="00DC4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54D56C29" w14:textId="16D24206" w:rsidR="0096089B" w:rsidRDefault="009D17CB" w:rsidP="00240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บริษัทมี</w:t>
      </w:r>
      <w:r w:rsidR="007F1BFE">
        <w:rPr>
          <w:rFonts w:ascii="Angsana New" w:hAnsi="Angsana New" w:hint="cs"/>
          <w:sz w:val="30"/>
          <w:szCs w:val="30"/>
          <w:cs/>
        </w:rPr>
        <w:t>สัญญาเช่า</w:t>
      </w:r>
      <w:r w:rsidRPr="00C52C41">
        <w:rPr>
          <w:rFonts w:ascii="Angsana New" w:hAnsi="Angsana New"/>
          <w:sz w:val="30"/>
          <w:szCs w:val="30"/>
          <w:cs/>
        </w:rPr>
        <w:t>ยานพาหนะ และอุปกรณ์สำนักงานกับบริษัท</w:t>
      </w:r>
      <w:r w:rsidR="007F1BFE">
        <w:rPr>
          <w:rFonts w:ascii="Angsana New" w:hAnsi="Angsana New" w:hint="cs"/>
          <w:sz w:val="30"/>
          <w:szCs w:val="30"/>
          <w:cs/>
        </w:rPr>
        <w:t>ในประเทศ</w:t>
      </w:r>
      <w:r w:rsidRPr="00C52C41">
        <w:rPr>
          <w:rFonts w:ascii="Angsana New" w:hAnsi="Angsana New"/>
          <w:sz w:val="30"/>
          <w:szCs w:val="30"/>
          <w:cs/>
        </w:rPr>
        <w:t xml:space="preserve">เป็นระยะเวลา </w:t>
      </w:r>
      <w:r w:rsidRPr="00C52C41">
        <w:rPr>
          <w:rFonts w:ascii="Angsana New" w:hAnsi="Angsana New"/>
          <w:sz w:val="30"/>
          <w:szCs w:val="30"/>
        </w:rPr>
        <w:t>2</w:t>
      </w:r>
      <w:r w:rsidRPr="00C52C41">
        <w:rPr>
          <w:rFonts w:ascii="Angsana New" w:hAnsi="Angsana New"/>
          <w:sz w:val="30"/>
          <w:szCs w:val="30"/>
          <w:cs/>
        </w:rPr>
        <w:t xml:space="preserve"> ปี</w:t>
      </w:r>
      <w:r w:rsidRPr="00C52C41">
        <w:rPr>
          <w:rFonts w:ascii="Angsana New" w:hAnsi="Angsana New"/>
          <w:sz w:val="30"/>
          <w:szCs w:val="30"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 xml:space="preserve">ถึง </w:t>
      </w:r>
      <w:r w:rsidRPr="00C52C41">
        <w:rPr>
          <w:rFonts w:ascii="Angsana New" w:hAnsi="Angsana New"/>
          <w:sz w:val="30"/>
          <w:szCs w:val="30"/>
        </w:rPr>
        <w:t>5</w:t>
      </w:r>
      <w:r w:rsidRPr="00C52C41">
        <w:rPr>
          <w:rFonts w:ascii="Angsana New" w:hAnsi="Angsana New"/>
          <w:sz w:val="30"/>
          <w:szCs w:val="30"/>
          <w:cs/>
        </w:rPr>
        <w:t xml:space="preserve"> ปี ซึ่งจะ</w:t>
      </w:r>
      <w:r w:rsidR="007F1BFE">
        <w:rPr>
          <w:rFonts w:ascii="Angsana New" w:hAnsi="Angsana New" w:hint="cs"/>
          <w:sz w:val="30"/>
          <w:szCs w:val="30"/>
          <w:cs/>
        </w:rPr>
        <w:t>ครบกำหนด</w:t>
      </w:r>
      <w:r w:rsidRPr="00C52C41">
        <w:rPr>
          <w:rFonts w:ascii="Angsana New" w:hAnsi="Angsana New"/>
          <w:sz w:val="30"/>
          <w:szCs w:val="30"/>
          <w:cs/>
        </w:rPr>
        <w:t xml:space="preserve">ในช่วงปี </w:t>
      </w:r>
      <w:r w:rsidR="00DE03AC">
        <w:rPr>
          <w:rFonts w:ascii="Angsana New" w:hAnsi="Angsana New"/>
          <w:sz w:val="30"/>
          <w:szCs w:val="30"/>
        </w:rPr>
        <w:t>2560</w:t>
      </w:r>
      <w:r w:rsidR="00B936A2">
        <w:rPr>
          <w:rFonts w:ascii="Angsana New" w:hAnsi="Angsana New"/>
          <w:sz w:val="30"/>
          <w:szCs w:val="30"/>
        </w:rPr>
        <w:t xml:space="preserve"> </w:t>
      </w:r>
      <w:r w:rsidR="0024076C">
        <w:rPr>
          <w:rFonts w:ascii="Angsana New" w:hAnsi="Angsana New"/>
          <w:sz w:val="30"/>
          <w:szCs w:val="30"/>
          <w:cs/>
        </w:rPr>
        <w:t>–</w:t>
      </w:r>
      <w:r w:rsidR="00EA325B">
        <w:rPr>
          <w:rFonts w:ascii="Angsana New" w:hAnsi="Angsana New"/>
          <w:sz w:val="30"/>
          <w:szCs w:val="30"/>
        </w:rPr>
        <w:t xml:space="preserve"> 2565</w:t>
      </w:r>
    </w:p>
    <w:p w14:paraId="59FE8C09" w14:textId="77777777" w:rsidR="0024076C" w:rsidRPr="0024076C" w:rsidRDefault="0024076C" w:rsidP="00240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  <w:cs/>
        </w:rPr>
      </w:pPr>
    </w:p>
    <w:p w14:paraId="19037912" w14:textId="3548726D" w:rsidR="00B61D9B" w:rsidRDefault="006E5AF1" w:rsidP="00C85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13</w:t>
      </w:r>
      <w:r>
        <w:rPr>
          <w:rFonts w:ascii="Angsana New" w:hAnsi="Angsana New" w:hint="cs"/>
          <w:b/>
          <w:bCs/>
          <w:sz w:val="30"/>
          <w:szCs w:val="30"/>
          <w:cs/>
        </w:rPr>
        <w:tab/>
      </w:r>
      <w:r w:rsidRPr="00C85703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55728681" w14:textId="7AADC0A6" w:rsidR="00C85703" w:rsidRPr="0024076C" w:rsidRDefault="00F9542C" w:rsidP="0024076C">
      <w:pPr>
        <w:pStyle w:val="block"/>
        <w:spacing w:before="240"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ในการประชุมสามัญ</w:t>
      </w:r>
      <w:r w:rsidR="00F66EAE">
        <w:rPr>
          <w:rFonts w:ascii="Angsana New" w:hAnsi="Angsana New" w:cs="Angsana New" w:hint="cs"/>
          <w:sz w:val="30"/>
          <w:szCs w:val="30"/>
          <w:cs/>
          <w:lang w:val="en-US" w:bidi="th-TH"/>
        </w:rPr>
        <w:t>ประจำปีของ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ผู้ถือหุ้นข</w:t>
      </w:r>
      <w:r w:rsidR="006E5AF1">
        <w:rPr>
          <w:rFonts w:ascii="Angsana New" w:hAnsi="Angsana New" w:cs="Angsana New" w:hint="cs"/>
          <w:sz w:val="30"/>
          <w:szCs w:val="30"/>
          <w:cs/>
          <w:lang w:val="en-US" w:bidi="th-TH"/>
        </w:rPr>
        <w:t>อง</w:t>
      </w:r>
      <w:r w:rsidR="00E46923"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</w:t>
      </w:r>
      <w:r w:rsidR="00C85703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ทเมื่อวันที่ </w:t>
      </w:r>
      <w:r w:rsidR="00C85703">
        <w:rPr>
          <w:rFonts w:ascii="Angsana New" w:hAnsi="Angsana New" w:cs="Angsana New"/>
          <w:sz w:val="30"/>
          <w:szCs w:val="30"/>
          <w:lang w:val="en-US" w:bidi="th-TH"/>
        </w:rPr>
        <w:t xml:space="preserve">25 </w:t>
      </w:r>
      <w:r w:rsidR="00C85703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กรกฎาคม </w:t>
      </w:r>
      <w:r w:rsidR="00C85703">
        <w:rPr>
          <w:rFonts w:ascii="Angsana New" w:hAnsi="Angsana New" w:cs="Angsana New"/>
          <w:sz w:val="30"/>
          <w:szCs w:val="30"/>
          <w:lang w:val="en-US" w:bidi="th-TH"/>
        </w:rPr>
        <w:t xml:space="preserve">2560 </w:t>
      </w:r>
      <w:r w:rsidR="00C85703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ผู้ถือหุ้นมีมติอนุมัติการจัดสรรกำไรเป็นเงินปันผลในอัตราหุ้นละ </w:t>
      </w:r>
      <w:r w:rsidR="00C85703">
        <w:rPr>
          <w:rFonts w:ascii="Angsana New" w:hAnsi="Angsana New" w:cs="Angsana New"/>
          <w:sz w:val="30"/>
          <w:szCs w:val="30"/>
          <w:lang w:val="en-US" w:bidi="th-TH"/>
        </w:rPr>
        <w:t>1.25</w:t>
      </w:r>
      <w:r w:rsidR="00C85703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บาท </w:t>
      </w:r>
      <w:r w:rsidR="002059AA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สำหรับหุ้นสามัญจำนวน </w:t>
      </w:r>
      <w:r w:rsidR="002059AA">
        <w:rPr>
          <w:rFonts w:ascii="Angsana New" w:hAnsi="Angsana New" w:cs="Angsana New"/>
          <w:sz w:val="30"/>
          <w:szCs w:val="30"/>
          <w:lang w:val="en-US" w:bidi="th-TH"/>
        </w:rPr>
        <w:t>51.8</w:t>
      </w:r>
      <w:r w:rsidR="00FA7DD8"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="002059A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2059AA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</w:t>
      </w:r>
      <w:r w:rsidR="00FA7DD8">
        <w:rPr>
          <w:rFonts w:ascii="Angsana New" w:hAnsi="Angsana New" w:cs="Angsana New" w:hint="cs"/>
          <w:sz w:val="30"/>
          <w:szCs w:val="30"/>
          <w:cs/>
          <w:lang w:val="en-US" w:bidi="th-TH"/>
        </w:rPr>
        <w:t>หุ้น</w:t>
      </w:r>
      <w:r w:rsidR="002059AA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C85703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เป็นจำนวนทั้งสิ้น </w:t>
      </w:r>
      <w:r w:rsidR="00C85703">
        <w:rPr>
          <w:rFonts w:ascii="Angsana New" w:hAnsi="Angsana New" w:cs="Angsana New"/>
          <w:sz w:val="30"/>
          <w:szCs w:val="30"/>
          <w:lang w:val="en-US" w:bidi="th-TH"/>
        </w:rPr>
        <w:t xml:space="preserve">64.80 </w:t>
      </w:r>
      <w:r w:rsidR="00796FF5"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 w:rsidR="00C85703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ล้านบาท เงินปันผลดังกล่าวจ่ายจากกำไรสุทธิสำหรับปีสิ้นสุดวันที่ </w:t>
      </w:r>
      <w:r w:rsidR="00C85703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="00C85703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มีนาคม </w:t>
      </w:r>
      <w:r w:rsidR="00C85703">
        <w:rPr>
          <w:rFonts w:ascii="Angsana New" w:hAnsi="Angsana New" w:cs="Angsana New"/>
          <w:sz w:val="30"/>
          <w:szCs w:val="30"/>
          <w:lang w:val="en-US" w:bidi="th-TH"/>
        </w:rPr>
        <w:t xml:space="preserve">2560 </w:t>
      </w:r>
      <w:r w:rsidR="0058716D">
        <w:rPr>
          <w:rFonts w:ascii="Angsana New" w:hAnsi="Angsana New" w:cs="Angsana New" w:hint="cs"/>
          <w:sz w:val="30"/>
          <w:szCs w:val="30"/>
          <w:cs/>
          <w:lang w:val="en-US" w:bidi="th-TH"/>
        </w:rPr>
        <w:t>ซึ่ง</w:t>
      </w:r>
      <w:r w:rsidR="00205457">
        <w:rPr>
          <w:rFonts w:ascii="Angsana New" w:hAnsi="Angsana New" w:cs="Angsana New" w:hint="cs"/>
          <w:sz w:val="30"/>
          <w:szCs w:val="30"/>
          <w:cs/>
          <w:lang w:val="en-US" w:bidi="th-TH"/>
        </w:rPr>
        <w:t>จะ</w:t>
      </w:r>
      <w:r w:rsidR="00C85703">
        <w:rPr>
          <w:rFonts w:ascii="Angsana New" w:hAnsi="Angsana New" w:cs="Angsana New" w:hint="cs"/>
          <w:sz w:val="30"/>
          <w:szCs w:val="30"/>
          <w:cs/>
          <w:lang w:val="en-US" w:bidi="th-TH"/>
        </w:rPr>
        <w:t>จ่ายให้แก่ผู้ถือหุ้น</w:t>
      </w:r>
      <w:r w:rsidR="00796FF5"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 w:rsidR="00C85703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ในวันที่ </w:t>
      </w:r>
      <w:r w:rsidR="00C85703">
        <w:rPr>
          <w:rFonts w:ascii="Angsana New" w:hAnsi="Angsana New" w:cs="Angsana New"/>
          <w:sz w:val="30"/>
          <w:szCs w:val="30"/>
          <w:lang w:val="en-US" w:bidi="th-TH"/>
        </w:rPr>
        <w:t xml:space="preserve">24 </w:t>
      </w:r>
      <w:r w:rsidR="00C85703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สิงหาคม </w:t>
      </w:r>
      <w:r w:rsidR="00C85703">
        <w:rPr>
          <w:rFonts w:ascii="Angsana New" w:hAnsi="Angsana New" w:cs="Angsana New"/>
          <w:sz w:val="30"/>
          <w:szCs w:val="30"/>
          <w:lang w:val="en-US" w:bidi="th-TH"/>
        </w:rPr>
        <w:t>2560</w:t>
      </w:r>
    </w:p>
    <w:sectPr w:rsidR="00C85703" w:rsidRPr="0024076C" w:rsidSect="00400C2B">
      <w:headerReference w:type="default" r:id="rId10"/>
      <w:footerReference w:type="default" r:id="rId11"/>
      <w:pgSz w:w="11909" w:h="16834" w:code="9"/>
      <w:pgMar w:top="691" w:right="1109" w:bottom="576" w:left="1152" w:header="720" w:footer="720" w:gutter="0"/>
      <w:pgNumType w:start="14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E74074" w14:textId="77777777" w:rsidR="003821F0" w:rsidRDefault="003821F0">
      <w:r>
        <w:separator/>
      </w:r>
    </w:p>
  </w:endnote>
  <w:endnote w:type="continuationSeparator" w:id="0">
    <w:p w14:paraId="3D382920" w14:textId="77777777" w:rsidR="003821F0" w:rsidRDefault="00382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30402020209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2D568B" w14:textId="77777777" w:rsidR="00B61D9B" w:rsidRPr="00804CAF" w:rsidRDefault="00B61D9B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015DE944" w14:textId="77777777" w:rsidR="00B61D9B" w:rsidRPr="00804CAF" w:rsidRDefault="00B61D9B" w:rsidP="00B74860">
    <w:pPr>
      <w:pStyle w:val="Footer"/>
      <w:framePr w:wrap="around" w:vAnchor="text" w:hAnchor="margin" w:xAlign="center" w:y="7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804CA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804CA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6B315A">
      <w:rPr>
        <w:rStyle w:val="PageNumber"/>
        <w:rFonts w:ascii="Angsana New" w:hAnsi="Angsana New"/>
        <w:noProof/>
        <w:sz w:val="30"/>
        <w:szCs w:val="30"/>
        <w:cs/>
      </w:rPr>
      <w:t>34</w: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ACA9638" w14:textId="77777777" w:rsidR="00B61D9B" w:rsidRPr="001B16E3" w:rsidRDefault="00B61D9B" w:rsidP="0034005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98447C" w14:textId="77777777" w:rsidR="003821F0" w:rsidRDefault="003821F0">
      <w:r>
        <w:separator/>
      </w:r>
    </w:p>
  </w:footnote>
  <w:footnote w:type="continuationSeparator" w:id="0">
    <w:p w14:paraId="365E5CBD" w14:textId="77777777" w:rsidR="003821F0" w:rsidRDefault="003821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6FE19E" w14:textId="77777777" w:rsidR="00B61D9B" w:rsidRPr="004C2CF4" w:rsidRDefault="00B61D9B" w:rsidP="00726B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>บริษัท ลัคกี้เท็คซ์ (ไทย) จำกัด (มหาชน)</w:t>
    </w:r>
  </w:p>
  <w:p w14:paraId="282F637C" w14:textId="34E25E25" w:rsidR="00B61D9B" w:rsidRDefault="00B61D9B" w:rsidP="00726B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3D0853E7" w14:textId="77777777" w:rsidR="00B61D9B" w:rsidRDefault="00B61D9B" w:rsidP="00A337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Pr="00D5120E">
      <w:rPr>
        <w:rFonts w:ascii="Angsana New" w:hAnsi="Angsana New"/>
        <w:b/>
        <w:bCs/>
        <w:sz w:val="32"/>
        <w:szCs w:val="32"/>
      </w:rPr>
      <w:t>25</w:t>
    </w:r>
    <w:r w:rsidRPr="00D5120E">
      <w:rPr>
        <w:rFonts w:ascii="Angsana New" w:hAnsi="Angsana New" w:hint="cs"/>
        <w:b/>
        <w:bCs/>
        <w:sz w:val="32"/>
        <w:szCs w:val="32"/>
        <w:cs/>
      </w:rPr>
      <w:t>60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0387A62E" w14:textId="77777777" w:rsidR="00B61D9B" w:rsidRPr="00985A84" w:rsidRDefault="00B61D9B" w:rsidP="00DB61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D1A0A484"/>
    <w:lvl w:ilvl="0" w:tplc="CCA6744A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6FD697D"/>
    <w:multiLevelType w:val="hybridMultilevel"/>
    <w:tmpl w:val="044C4A70"/>
    <w:lvl w:ilvl="0" w:tplc="C3C6046C">
      <w:start w:val="10"/>
      <w:numFmt w:val="decimal"/>
      <w:lvlText w:val="%1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Times New Roman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Times New Roman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Times New Roman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1C15964"/>
    <w:multiLevelType w:val="singleLevel"/>
    <w:tmpl w:val="615689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49811426"/>
    <w:multiLevelType w:val="hybridMultilevel"/>
    <w:tmpl w:val="14B0E79E"/>
    <w:lvl w:ilvl="0" w:tplc="88DE1F8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644C28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E2E3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E668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64EC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4437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2CD7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1E4E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128E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52A42474"/>
    <w:multiLevelType w:val="hybridMultilevel"/>
    <w:tmpl w:val="7CD0D19C"/>
    <w:lvl w:ilvl="0" w:tplc="AE8EFDA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6889141E"/>
    <w:multiLevelType w:val="singleLevel"/>
    <w:tmpl w:val="2B885E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703735D8"/>
    <w:multiLevelType w:val="hybridMultilevel"/>
    <w:tmpl w:val="339A0FB0"/>
    <w:lvl w:ilvl="0" w:tplc="C5DC1AF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D878C3"/>
    <w:multiLevelType w:val="singleLevel"/>
    <w:tmpl w:val="7C72A51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3"/>
  </w:num>
  <w:num w:numId="13">
    <w:abstractNumId w:val="23"/>
  </w:num>
  <w:num w:numId="14">
    <w:abstractNumId w:val="15"/>
  </w:num>
  <w:num w:numId="15">
    <w:abstractNumId w:val="17"/>
  </w:num>
  <w:num w:numId="16">
    <w:abstractNumId w:val="20"/>
  </w:num>
  <w:num w:numId="17">
    <w:abstractNumId w:val="10"/>
  </w:num>
  <w:num w:numId="18">
    <w:abstractNumId w:val="21"/>
  </w:num>
  <w:num w:numId="19">
    <w:abstractNumId w:val="19"/>
  </w:num>
  <w:num w:numId="20">
    <w:abstractNumId w:val="24"/>
  </w:num>
  <w:num w:numId="21">
    <w:abstractNumId w:val="27"/>
  </w:num>
  <w:num w:numId="22">
    <w:abstractNumId w:val="11"/>
  </w:num>
  <w:num w:numId="23">
    <w:abstractNumId w:val="22"/>
  </w:num>
  <w:num w:numId="24">
    <w:abstractNumId w:val="25"/>
  </w:num>
  <w:num w:numId="25">
    <w:abstractNumId w:val="26"/>
  </w:num>
  <w:num w:numId="26">
    <w:abstractNumId w:val="12"/>
  </w:num>
  <w:num w:numId="27">
    <w:abstractNumId w:val="18"/>
  </w:num>
  <w:num w:numId="28">
    <w:abstractNumId w:val="14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C44"/>
    <w:rsid w:val="0000137C"/>
    <w:rsid w:val="0000156B"/>
    <w:rsid w:val="0000224D"/>
    <w:rsid w:val="000023F9"/>
    <w:rsid w:val="00002980"/>
    <w:rsid w:val="00002EFE"/>
    <w:rsid w:val="00003021"/>
    <w:rsid w:val="0000346A"/>
    <w:rsid w:val="00003D5A"/>
    <w:rsid w:val="00003E91"/>
    <w:rsid w:val="00004EEF"/>
    <w:rsid w:val="000050C8"/>
    <w:rsid w:val="000064CE"/>
    <w:rsid w:val="00006519"/>
    <w:rsid w:val="00006617"/>
    <w:rsid w:val="00010093"/>
    <w:rsid w:val="00010F84"/>
    <w:rsid w:val="0001155C"/>
    <w:rsid w:val="00011ACB"/>
    <w:rsid w:val="00011E81"/>
    <w:rsid w:val="00012026"/>
    <w:rsid w:val="00012AC1"/>
    <w:rsid w:val="00014EF7"/>
    <w:rsid w:val="00014FE5"/>
    <w:rsid w:val="00015011"/>
    <w:rsid w:val="0001536B"/>
    <w:rsid w:val="00015552"/>
    <w:rsid w:val="000158D3"/>
    <w:rsid w:val="00015C3B"/>
    <w:rsid w:val="000169BD"/>
    <w:rsid w:val="00017605"/>
    <w:rsid w:val="00017710"/>
    <w:rsid w:val="00021921"/>
    <w:rsid w:val="000223BB"/>
    <w:rsid w:val="00022C61"/>
    <w:rsid w:val="00022CAA"/>
    <w:rsid w:val="0002333E"/>
    <w:rsid w:val="00023C69"/>
    <w:rsid w:val="00023ECB"/>
    <w:rsid w:val="00024535"/>
    <w:rsid w:val="00024A64"/>
    <w:rsid w:val="00024B29"/>
    <w:rsid w:val="00024CC9"/>
    <w:rsid w:val="00024DDE"/>
    <w:rsid w:val="00024EBB"/>
    <w:rsid w:val="000253CD"/>
    <w:rsid w:val="000255A1"/>
    <w:rsid w:val="000263AF"/>
    <w:rsid w:val="00026849"/>
    <w:rsid w:val="000271A3"/>
    <w:rsid w:val="00027A08"/>
    <w:rsid w:val="0003011E"/>
    <w:rsid w:val="00031529"/>
    <w:rsid w:val="000316D5"/>
    <w:rsid w:val="00031705"/>
    <w:rsid w:val="00031845"/>
    <w:rsid w:val="00031D49"/>
    <w:rsid w:val="00031DE6"/>
    <w:rsid w:val="00031EC5"/>
    <w:rsid w:val="00032690"/>
    <w:rsid w:val="00032988"/>
    <w:rsid w:val="00032AF2"/>
    <w:rsid w:val="00033FF3"/>
    <w:rsid w:val="000341E5"/>
    <w:rsid w:val="00034C26"/>
    <w:rsid w:val="000372A0"/>
    <w:rsid w:val="00037A63"/>
    <w:rsid w:val="00037F85"/>
    <w:rsid w:val="000409EE"/>
    <w:rsid w:val="000410E6"/>
    <w:rsid w:val="00041171"/>
    <w:rsid w:val="0004239F"/>
    <w:rsid w:val="0004298E"/>
    <w:rsid w:val="00042B71"/>
    <w:rsid w:val="00042D36"/>
    <w:rsid w:val="000431E5"/>
    <w:rsid w:val="00043D66"/>
    <w:rsid w:val="00044BA8"/>
    <w:rsid w:val="00045073"/>
    <w:rsid w:val="0004557F"/>
    <w:rsid w:val="0004690D"/>
    <w:rsid w:val="00046B98"/>
    <w:rsid w:val="00047500"/>
    <w:rsid w:val="0005136F"/>
    <w:rsid w:val="00051896"/>
    <w:rsid w:val="00051C85"/>
    <w:rsid w:val="00052D14"/>
    <w:rsid w:val="000534B4"/>
    <w:rsid w:val="00054AEB"/>
    <w:rsid w:val="00054DCE"/>
    <w:rsid w:val="00054F22"/>
    <w:rsid w:val="00055122"/>
    <w:rsid w:val="000565DC"/>
    <w:rsid w:val="0005668F"/>
    <w:rsid w:val="00056FD8"/>
    <w:rsid w:val="0005789C"/>
    <w:rsid w:val="00060392"/>
    <w:rsid w:val="0006078C"/>
    <w:rsid w:val="00060B6C"/>
    <w:rsid w:val="00060ED4"/>
    <w:rsid w:val="000619AF"/>
    <w:rsid w:val="00062042"/>
    <w:rsid w:val="00063138"/>
    <w:rsid w:val="00064507"/>
    <w:rsid w:val="00064D9B"/>
    <w:rsid w:val="00065778"/>
    <w:rsid w:val="000658FD"/>
    <w:rsid w:val="00067536"/>
    <w:rsid w:val="0006772C"/>
    <w:rsid w:val="0007090F"/>
    <w:rsid w:val="00070916"/>
    <w:rsid w:val="00071233"/>
    <w:rsid w:val="00071427"/>
    <w:rsid w:val="00071D46"/>
    <w:rsid w:val="0007252D"/>
    <w:rsid w:val="00072F0F"/>
    <w:rsid w:val="00072F40"/>
    <w:rsid w:val="000735C6"/>
    <w:rsid w:val="000758B9"/>
    <w:rsid w:val="00076CA3"/>
    <w:rsid w:val="00080478"/>
    <w:rsid w:val="0008064E"/>
    <w:rsid w:val="0008068F"/>
    <w:rsid w:val="00080782"/>
    <w:rsid w:val="00080C76"/>
    <w:rsid w:val="00080C7A"/>
    <w:rsid w:val="0008101F"/>
    <w:rsid w:val="00081032"/>
    <w:rsid w:val="000818C6"/>
    <w:rsid w:val="00081F2F"/>
    <w:rsid w:val="00083A32"/>
    <w:rsid w:val="00083BC2"/>
    <w:rsid w:val="00083C35"/>
    <w:rsid w:val="000853B7"/>
    <w:rsid w:val="0008546F"/>
    <w:rsid w:val="00086413"/>
    <w:rsid w:val="00086961"/>
    <w:rsid w:val="00090079"/>
    <w:rsid w:val="00090279"/>
    <w:rsid w:val="00090289"/>
    <w:rsid w:val="00090FF5"/>
    <w:rsid w:val="000916F5"/>
    <w:rsid w:val="00091A10"/>
    <w:rsid w:val="00092898"/>
    <w:rsid w:val="00092EB0"/>
    <w:rsid w:val="000934D7"/>
    <w:rsid w:val="00093A44"/>
    <w:rsid w:val="000957F4"/>
    <w:rsid w:val="000959B6"/>
    <w:rsid w:val="000959C0"/>
    <w:rsid w:val="00095DDC"/>
    <w:rsid w:val="00095DEB"/>
    <w:rsid w:val="00095F8B"/>
    <w:rsid w:val="000960F3"/>
    <w:rsid w:val="000961CB"/>
    <w:rsid w:val="00096948"/>
    <w:rsid w:val="00097624"/>
    <w:rsid w:val="00097D42"/>
    <w:rsid w:val="000A0260"/>
    <w:rsid w:val="000A0464"/>
    <w:rsid w:val="000A04BD"/>
    <w:rsid w:val="000A0980"/>
    <w:rsid w:val="000A137E"/>
    <w:rsid w:val="000A1CAA"/>
    <w:rsid w:val="000A2B42"/>
    <w:rsid w:val="000A4114"/>
    <w:rsid w:val="000A4431"/>
    <w:rsid w:val="000A5B44"/>
    <w:rsid w:val="000A5C03"/>
    <w:rsid w:val="000A5D75"/>
    <w:rsid w:val="000A6708"/>
    <w:rsid w:val="000A7BC0"/>
    <w:rsid w:val="000B1939"/>
    <w:rsid w:val="000B2667"/>
    <w:rsid w:val="000B28D1"/>
    <w:rsid w:val="000B3C67"/>
    <w:rsid w:val="000B40C9"/>
    <w:rsid w:val="000B4CAB"/>
    <w:rsid w:val="000B4EEE"/>
    <w:rsid w:val="000B53B0"/>
    <w:rsid w:val="000B5778"/>
    <w:rsid w:val="000B5875"/>
    <w:rsid w:val="000B6E6F"/>
    <w:rsid w:val="000B6FE7"/>
    <w:rsid w:val="000B7674"/>
    <w:rsid w:val="000B7E49"/>
    <w:rsid w:val="000C15E7"/>
    <w:rsid w:val="000C1606"/>
    <w:rsid w:val="000C1F08"/>
    <w:rsid w:val="000C2248"/>
    <w:rsid w:val="000C2F72"/>
    <w:rsid w:val="000C3F4E"/>
    <w:rsid w:val="000C4106"/>
    <w:rsid w:val="000C478D"/>
    <w:rsid w:val="000C4B52"/>
    <w:rsid w:val="000C51B2"/>
    <w:rsid w:val="000C51D4"/>
    <w:rsid w:val="000C5FB2"/>
    <w:rsid w:val="000C71DC"/>
    <w:rsid w:val="000D067B"/>
    <w:rsid w:val="000D0781"/>
    <w:rsid w:val="000D0E0C"/>
    <w:rsid w:val="000D15D5"/>
    <w:rsid w:val="000D2670"/>
    <w:rsid w:val="000D63B7"/>
    <w:rsid w:val="000D6F6B"/>
    <w:rsid w:val="000E0D95"/>
    <w:rsid w:val="000E0FF8"/>
    <w:rsid w:val="000E11FF"/>
    <w:rsid w:val="000E20A7"/>
    <w:rsid w:val="000E23F7"/>
    <w:rsid w:val="000E2BB2"/>
    <w:rsid w:val="000E39A2"/>
    <w:rsid w:val="000E4422"/>
    <w:rsid w:val="000E45F3"/>
    <w:rsid w:val="000E4863"/>
    <w:rsid w:val="000E5015"/>
    <w:rsid w:val="000E528F"/>
    <w:rsid w:val="000E6287"/>
    <w:rsid w:val="000E7327"/>
    <w:rsid w:val="000E7461"/>
    <w:rsid w:val="000F078E"/>
    <w:rsid w:val="000F104D"/>
    <w:rsid w:val="000F126F"/>
    <w:rsid w:val="000F172F"/>
    <w:rsid w:val="000F1940"/>
    <w:rsid w:val="000F20E1"/>
    <w:rsid w:val="000F2594"/>
    <w:rsid w:val="000F290E"/>
    <w:rsid w:val="000F3DD5"/>
    <w:rsid w:val="000F3EB2"/>
    <w:rsid w:val="000F422A"/>
    <w:rsid w:val="000F5132"/>
    <w:rsid w:val="000F57ED"/>
    <w:rsid w:val="000F5AB4"/>
    <w:rsid w:val="000F691A"/>
    <w:rsid w:val="000F6965"/>
    <w:rsid w:val="001003FA"/>
    <w:rsid w:val="00101007"/>
    <w:rsid w:val="00102129"/>
    <w:rsid w:val="001028BF"/>
    <w:rsid w:val="00102BB0"/>
    <w:rsid w:val="00103173"/>
    <w:rsid w:val="0010320D"/>
    <w:rsid w:val="001041C0"/>
    <w:rsid w:val="001044F8"/>
    <w:rsid w:val="00105926"/>
    <w:rsid w:val="00106125"/>
    <w:rsid w:val="001064BA"/>
    <w:rsid w:val="0010762E"/>
    <w:rsid w:val="00107AE9"/>
    <w:rsid w:val="00107D60"/>
    <w:rsid w:val="001105CD"/>
    <w:rsid w:val="00110F5E"/>
    <w:rsid w:val="00110F7D"/>
    <w:rsid w:val="00111550"/>
    <w:rsid w:val="00111DEC"/>
    <w:rsid w:val="00112022"/>
    <w:rsid w:val="00112148"/>
    <w:rsid w:val="00113DA2"/>
    <w:rsid w:val="00116616"/>
    <w:rsid w:val="001166A8"/>
    <w:rsid w:val="001169AB"/>
    <w:rsid w:val="0011754C"/>
    <w:rsid w:val="00117589"/>
    <w:rsid w:val="00117926"/>
    <w:rsid w:val="001202E7"/>
    <w:rsid w:val="00120351"/>
    <w:rsid w:val="00120B84"/>
    <w:rsid w:val="0012127A"/>
    <w:rsid w:val="00121786"/>
    <w:rsid w:val="00121E8B"/>
    <w:rsid w:val="00122108"/>
    <w:rsid w:val="00122FDB"/>
    <w:rsid w:val="00123130"/>
    <w:rsid w:val="0012397C"/>
    <w:rsid w:val="00125080"/>
    <w:rsid w:val="0012518B"/>
    <w:rsid w:val="00125324"/>
    <w:rsid w:val="00125A44"/>
    <w:rsid w:val="00125CE1"/>
    <w:rsid w:val="001268B8"/>
    <w:rsid w:val="00126988"/>
    <w:rsid w:val="0012714E"/>
    <w:rsid w:val="001276C5"/>
    <w:rsid w:val="00127E1E"/>
    <w:rsid w:val="00130878"/>
    <w:rsid w:val="00131DBA"/>
    <w:rsid w:val="001324F4"/>
    <w:rsid w:val="00132529"/>
    <w:rsid w:val="00132626"/>
    <w:rsid w:val="0013273A"/>
    <w:rsid w:val="00132869"/>
    <w:rsid w:val="00133AB4"/>
    <w:rsid w:val="00133D01"/>
    <w:rsid w:val="00136566"/>
    <w:rsid w:val="001373ED"/>
    <w:rsid w:val="001403E4"/>
    <w:rsid w:val="00140A4B"/>
    <w:rsid w:val="00140EE4"/>
    <w:rsid w:val="0014112A"/>
    <w:rsid w:val="001413EC"/>
    <w:rsid w:val="00142452"/>
    <w:rsid w:val="001429B0"/>
    <w:rsid w:val="00142F91"/>
    <w:rsid w:val="00143074"/>
    <w:rsid w:val="00143BE0"/>
    <w:rsid w:val="0014467E"/>
    <w:rsid w:val="001455FA"/>
    <w:rsid w:val="00145686"/>
    <w:rsid w:val="00145E3F"/>
    <w:rsid w:val="001460D1"/>
    <w:rsid w:val="0014618F"/>
    <w:rsid w:val="001461B7"/>
    <w:rsid w:val="00146639"/>
    <w:rsid w:val="00146E00"/>
    <w:rsid w:val="00147335"/>
    <w:rsid w:val="0014765F"/>
    <w:rsid w:val="00147D4D"/>
    <w:rsid w:val="00147F99"/>
    <w:rsid w:val="001506C2"/>
    <w:rsid w:val="00150B4B"/>
    <w:rsid w:val="00150D8C"/>
    <w:rsid w:val="00151752"/>
    <w:rsid w:val="00151A69"/>
    <w:rsid w:val="00152089"/>
    <w:rsid w:val="00152940"/>
    <w:rsid w:val="0015391F"/>
    <w:rsid w:val="00153D36"/>
    <w:rsid w:val="00155C6C"/>
    <w:rsid w:val="00156AFD"/>
    <w:rsid w:val="001570C8"/>
    <w:rsid w:val="00157508"/>
    <w:rsid w:val="00160038"/>
    <w:rsid w:val="001602A1"/>
    <w:rsid w:val="00160BDA"/>
    <w:rsid w:val="001625D4"/>
    <w:rsid w:val="001628EA"/>
    <w:rsid w:val="00163229"/>
    <w:rsid w:val="00164174"/>
    <w:rsid w:val="001641DC"/>
    <w:rsid w:val="001658BF"/>
    <w:rsid w:val="00165D13"/>
    <w:rsid w:val="00167A46"/>
    <w:rsid w:val="0017114F"/>
    <w:rsid w:val="00172569"/>
    <w:rsid w:val="00172795"/>
    <w:rsid w:val="00172ECE"/>
    <w:rsid w:val="00173D76"/>
    <w:rsid w:val="001740D8"/>
    <w:rsid w:val="00174DFA"/>
    <w:rsid w:val="00175773"/>
    <w:rsid w:val="001757EC"/>
    <w:rsid w:val="00180597"/>
    <w:rsid w:val="00180A47"/>
    <w:rsid w:val="00180DC1"/>
    <w:rsid w:val="00181615"/>
    <w:rsid w:val="001819D0"/>
    <w:rsid w:val="001837CC"/>
    <w:rsid w:val="001841C5"/>
    <w:rsid w:val="001843E2"/>
    <w:rsid w:val="00185A00"/>
    <w:rsid w:val="001864EE"/>
    <w:rsid w:val="001869D4"/>
    <w:rsid w:val="00186F1F"/>
    <w:rsid w:val="00187069"/>
    <w:rsid w:val="00187146"/>
    <w:rsid w:val="00190C49"/>
    <w:rsid w:val="00191421"/>
    <w:rsid w:val="001939C6"/>
    <w:rsid w:val="00193E06"/>
    <w:rsid w:val="00193F10"/>
    <w:rsid w:val="0019470C"/>
    <w:rsid w:val="00195279"/>
    <w:rsid w:val="00195474"/>
    <w:rsid w:val="00196027"/>
    <w:rsid w:val="001962E4"/>
    <w:rsid w:val="00196CC7"/>
    <w:rsid w:val="00197594"/>
    <w:rsid w:val="001A0639"/>
    <w:rsid w:val="001A183E"/>
    <w:rsid w:val="001A2712"/>
    <w:rsid w:val="001A2E57"/>
    <w:rsid w:val="001A2FE8"/>
    <w:rsid w:val="001A33C5"/>
    <w:rsid w:val="001A3CEC"/>
    <w:rsid w:val="001A40BE"/>
    <w:rsid w:val="001A439B"/>
    <w:rsid w:val="001A5328"/>
    <w:rsid w:val="001A62C0"/>
    <w:rsid w:val="001A6E25"/>
    <w:rsid w:val="001A73B2"/>
    <w:rsid w:val="001A7F94"/>
    <w:rsid w:val="001B0897"/>
    <w:rsid w:val="001B0AFD"/>
    <w:rsid w:val="001B13CF"/>
    <w:rsid w:val="001B16E3"/>
    <w:rsid w:val="001B1936"/>
    <w:rsid w:val="001B1B80"/>
    <w:rsid w:val="001B36A7"/>
    <w:rsid w:val="001B3BB2"/>
    <w:rsid w:val="001B3E0E"/>
    <w:rsid w:val="001B49F2"/>
    <w:rsid w:val="001B4E2B"/>
    <w:rsid w:val="001B53EB"/>
    <w:rsid w:val="001B5438"/>
    <w:rsid w:val="001B562F"/>
    <w:rsid w:val="001B5A7E"/>
    <w:rsid w:val="001B6675"/>
    <w:rsid w:val="001B6EA4"/>
    <w:rsid w:val="001B7688"/>
    <w:rsid w:val="001B7860"/>
    <w:rsid w:val="001C1C5F"/>
    <w:rsid w:val="001C2308"/>
    <w:rsid w:val="001C25B9"/>
    <w:rsid w:val="001C2658"/>
    <w:rsid w:val="001C2747"/>
    <w:rsid w:val="001C3563"/>
    <w:rsid w:val="001C43AD"/>
    <w:rsid w:val="001C474A"/>
    <w:rsid w:val="001C47FE"/>
    <w:rsid w:val="001C5E29"/>
    <w:rsid w:val="001C67FB"/>
    <w:rsid w:val="001C7054"/>
    <w:rsid w:val="001C70EB"/>
    <w:rsid w:val="001C7181"/>
    <w:rsid w:val="001C78C1"/>
    <w:rsid w:val="001D0EE6"/>
    <w:rsid w:val="001D11A2"/>
    <w:rsid w:val="001D1405"/>
    <w:rsid w:val="001D1437"/>
    <w:rsid w:val="001D1CC9"/>
    <w:rsid w:val="001D29FA"/>
    <w:rsid w:val="001D2BA6"/>
    <w:rsid w:val="001D35F0"/>
    <w:rsid w:val="001D4307"/>
    <w:rsid w:val="001D4D58"/>
    <w:rsid w:val="001D51ED"/>
    <w:rsid w:val="001D5432"/>
    <w:rsid w:val="001D618C"/>
    <w:rsid w:val="001D6319"/>
    <w:rsid w:val="001D655A"/>
    <w:rsid w:val="001D7037"/>
    <w:rsid w:val="001D74FF"/>
    <w:rsid w:val="001D7B5D"/>
    <w:rsid w:val="001D7DB1"/>
    <w:rsid w:val="001E0BC9"/>
    <w:rsid w:val="001E0CBB"/>
    <w:rsid w:val="001E116E"/>
    <w:rsid w:val="001E178A"/>
    <w:rsid w:val="001E3842"/>
    <w:rsid w:val="001E5452"/>
    <w:rsid w:val="001E5789"/>
    <w:rsid w:val="001E588B"/>
    <w:rsid w:val="001E5E67"/>
    <w:rsid w:val="001E6C8B"/>
    <w:rsid w:val="001E7AE6"/>
    <w:rsid w:val="001E7CD5"/>
    <w:rsid w:val="001F0E78"/>
    <w:rsid w:val="001F0FEC"/>
    <w:rsid w:val="001F374C"/>
    <w:rsid w:val="001F6BE7"/>
    <w:rsid w:val="001F726B"/>
    <w:rsid w:val="00200EAB"/>
    <w:rsid w:val="0020131C"/>
    <w:rsid w:val="00201341"/>
    <w:rsid w:val="0020145D"/>
    <w:rsid w:val="00201659"/>
    <w:rsid w:val="002018A5"/>
    <w:rsid w:val="00201A65"/>
    <w:rsid w:val="00202032"/>
    <w:rsid w:val="002020CF"/>
    <w:rsid w:val="002032B9"/>
    <w:rsid w:val="0020358E"/>
    <w:rsid w:val="00203AA7"/>
    <w:rsid w:val="0020443A"/>
    <w:rsid w:val="00204A45"/>
    <w:rsid w:val="00204C3B"/>
    <w:rsid w:val="00205457"/>
    <w:rsid w:val="002059AA"/>
    <w:rsid w:val="00205F15"/>
    <w:rsid w:val="002062A3"/>
    <w:rsid w:val="00207114"/>
    <w:rsid w:val="00207F00"/>
    <w:rsid w:val="0021043C"/>
    <w:rsid w:val="00210569"/>
    <w:rsid w:val="00210A54"/>
    <w:rsid w:val="00210DDE"/>
    <w:rsid w:val="00211E91"/>
    <w:rsid w:val="00212695"/>
    <w:rsid w:val="0021354C"/>
    <w:rsid w:val="00213CF9"/>
    <w:rsid w:val="00214120"/>
    <w:rsid w:val="002154CB"/>
    <w:rsid w:val="002155FE"/>
    <w:rsid w:val="002156C0"/>
    <w:rsid w:val="00215934"/>
    <w:rsid w:val="00215BD0"/>
    <w:rsid w:val="00216375"/>
    <w:rsid w:val="00216471"/>
    <w:rsid w:val="00216DD4"/>
    <w:rsid w:val="00216EE5"/>
    <w:rsid w:val="002170ED"/>
    <w:rsid w:val="00220829"/>
    <w:rsid w:val="0022094C"/>
    <w:rsid w:val="002209A6"/>
    <w:rsid w:val="00221B8B"/>
    <w:rsid w:val="00221BB2"/>
    <w:rsid w:val="00221D9D"/>
    <w:rsid w:val="00222038"/>
    <w:rsid w:val="00222612"/>
    <w:rsid w:val="002229A5"/>
    <w:rsid w:val="00222A2C"/>
    <w:rsid w:val="00224618"/>
    <w:rsid w:val="0022465B"/>
    <w:rsid w:val="002251B6"/>
    <w:rsid w:val="0022564E"/>
    <w:rsid w:val="00225B0B"/>
    <w:rsid w:val="00225BB0"/>
    <w:rsid w:val="00225C39"/>
    <w:rsid w:val="00226441"/>
    <w:rsid w:val="00226772"/>
    <w:rsid w:val="00226D97"/>
    <w:rsid w:val="00227D1D"/>
    <w:rsid w:val="002302AA"/>
    <w:rsid w:val="00231500"/>
    <w:rsid w:val="002316E0"/>
    <w:rsid w:val="00231973"/>
    <w:rsid w:val="002319A6"/>
    <w:rsid w:val="00232632"/>
    <w:rsid w:val="002334E3"/>
    <w:rsid w:val="00233ABF"/>
    <w:rsid w:val="0023480E"/>
    <w:rsid w:val="00234A27"/>
    <w:rsid w:val="00234EAD"/>
    <w:rsid w:val="00237995"/>
    <w:rsid w:val="00237D56"/>
    <w:rsid w:val="002404BF"/>
    <w:rsid w:val="0024076C"/>
    <w:rsid w:val="00241088"/>
    <w:rsid w:val="002414B7"/>
    <w:rsid w:val="00241567"/>
    <w:rsid w:val="00242235"/>
    <w:rsid w:val="0024233E"/>
    <w:rsid w:val="002426C3"/>
    <w:rsid w:val="002430C5"/>
    <w:rsid w:val="00243100"/>
    <w:rsid w:val="002436CD"/>
    <w:rsid w:val="00243791"/>
    <w:rsid w:val="00243D92"/>
    <w:rsid w:val="00244694"/>
    <w:rsid w:val="002449BE"/>
    <w:rsid w:val="00245778"/>
    <w:rsid w:val="00245DF3"/>
    <w:rsid w:val="002460FD"/>
    <w:rsid w:val="0024768F"/>
    <w:rsid w:val="002500EF"/>
    <w:rsid w:val="0025108A"/>
    <w:rsid w:val="0025133B"/>
    <w:rsid w:val="002529E1"/>
    <w:rsid w:val="00252C71"/>
    <w:rsid w:val="002535F9"/>
    <w:rsid w:val="00253E2C"/>
    <w:rsid w:val="00254964"/>
    <w:rsid w:val="00254D39"/>
    <w:rsid w:val="0025553B"/>
    <w:rsid w:val="00255667"/>
    <w:rsid w:val="002558FE"/>
    <w:rsid w:val="00255DDE"/>
    <w:rsid w:val="00255E2B"/>
    <w:rsid w:val="00255F22"/>
    <w:rsid w:val="002561F1"/>
    <w:rsid w:val="0025663B"/>
    <w:rsid w:val="0025762C"/>
    <w:rsid w:val="00257661"/>
    <w:rsid w:val="00257E6F"/>
    <w:rsid w:val="00260095"/>
    <w:rsid w:val="002607AA"/>
    <w:rsid w:val="0026088A"/>
    <w:rsid w:val="00261749"/>
    <w:rsid w:val="0026236D"/>
    <w:rsid w:val="0026322B"/>
    <w:rsid w:val="00264197"/>
    <w:rsid w:val="00264458"/>
    <w:rsid w:val="00265CE2"/>
    <w:rsid w:val="00266416"/>
    <w:rsid w:val="0027095B"/>
    <w:rsid w:val="00271286"/>
    <w:rsid w:val="002723F3"/>
    <w:rsid w:val="00272686"/>
    <w:rsid w:val="00272C86"/>
    <w:rsid w:val="0027344D"/>
    <w:rsid w:val="00274318"/>
    <w:rsid w:val="0027451F"/>
    <w:rsid w:val="00274EAC"/>
    <w:rsid w:val="002752AA"/>
    <w:rsid w:val="00275BD8"/>
    <w:rsid w:val="0027618B"/>
    <w:rsid w:val="002767FC"/>
    <w:rsid w:val="00277084"/>
    <w:rsid w:val="002771D1"/>
    <w:rsid w:val="00281198"/>
    <w:rsid w:val="00281B8A"/>
    <w:rsid w:val="00281C5A"/>
    <w:rsid w:val="002820DD"/>
    <w:rsid w:val="00283613"/>
    <w:rsid w:val="00283D92"/>
    <w:rsid w:val="00284536"/>
    <w:rsid w:val="00284595"/>
    <w:rsid w:val="00285874"/>
    <w:rsid w:val="00285B30"/>
    <w:rsid w:val="00287C0F"/>
    <w:rsid w:val="00290738"/>
    <w:rsid w:val="00290F67"/>
    <w:rsid w:val="002939DF"/>
    <w:rsid w:val="002944F8"/>
    <w:rsid w:val="002948CA"/>
    <w:rsid w:val="0029754B"/>
    <w:rsid w:val="00297E10"/>
    <w:rsid w:val="00297E18"/>
    <w:rsid w:val="002A0546"/>
    <w:rsid w:val="002A08BD"/>
    <w:rsid w:val="002A1080"/>
    <w:rsid w:val="002A137A"/>
    <w:rsid w:val="002A16A1"/>
    <w:rsid w:val="002A2A6D"/>
    <w:rsid w:val="002A3153"/>
    <w:rsid w:val="002A3494"/>
    <w:rsid w:val="002A6A9C"/>
    <w:rsid w:val="002A71AE"/>
    <w:rsid w:val="002A7BE1"/>
    <w:rsid w:val="002B11D9"/>
    <w:rsid w:val="002B11FE"/>
    <w:rsid w:val="002B1282"/>
    <w:rsid w:val="002B13AB"/>
    <w:rsid w:val="002B2E06"/>
    <w:rsid w:val="002B363E"/>
    <w:rsid w:val="002B41D4"/>
    <w:rsid w:val="002B454B"/>
    <w:rsid w:val="002B49BF"/>
    <w:rsid w:val="002B503E"/>
    <w:rsid w:val="002B511A"/>
    <w:rsid w:val="002B5DA0"/>
    <w:rsid w:val="002B5E1D"/>
    <w:rsid w:val="002B65EF"/>
    <w:rsid w:val="002B7DCF"/>
    <w:rsid w:val="002C05A0"/>
    <w:rsid w:val="002C0913"/>
    <w:rsid w:val="002C09A2"/>
    <w:rsid w:val="002C1849"/>
    <w:rsid w:val="002C23A4"/>
    <w:rsid w:val="002C30A6"/>
    <w:rsid w:val="002C3B1E"/>
    <w:rsid w:val="002C3CAE"/>
    <w:rsid w:val="002C402E"/>
    <w:rsid w:val="002C43CC"/>
    <w:rsid w:val="002C4FA8"/>
    <w:rsid w:val="002C564A"/>
    <w:rsid w:val="002C59F5"/>
    <w:rsid w:val="002C6401"/>
    <w:rsid w:val="002C65D3"/>
    <w:rsid w:val="002C6C6C"/>
    <w:rsid w:val="002D047C"/>
    <w:rsid w:val="002D1A4C"/>
    <w:rsid w:val="002D1F8C"/>
    <w:rsid w:val="002D268C"/>
    <w:rsid w:val="002D2D9F"/>
    <w:rsid w:val="002D2F5D"/>
    <w:rsid w:val="002D3DE1"/>
    <w:rsid w:val="002D4A3F"/>
    <w:rsid w:val="002D4F2E"/>
    <w:rsid w:val="002D586A"/>
    <w:rsid w:val="002D59F3"/>
    <w:rsid w:val="002D5CB6"/>
    <w:rsid w:val="002D5F2E"/>
    <w:rsid w:val="002D6F96"/>
    <w:rsid w:val="002E0E81"/>
    <w:rsid w:val="002E1509"/>
    <w:rsid w:val="002E22B6"/>
    <w:rsid w:val="002E267B"/>
    <w:rsid w:val="002E273C"/>
    <w:rsid w:val="002E2F9F"/>
    <w:rsid w:val="002E4171"/>
    <w:rsid w:val="002E44DC"/>
    <w:rsid w:val="002E44E5"/>
    <w:rsid w:val="002E4B05"/>
    <w:rsid w:val="002E4B1D"/>
    <w:rsid w:val="002E518A"/>
    <w:rsid w:val="002E53D5"/>
    <w:rsid w:val="002E6091"/>
    <w:rsid w:val="002E617D"/>
    <w:rsid w:val="002E6DDD"/>
    <w:rsid w:val="002E7A3F"/>
    <w:rsid w:val="002E7C1E"/>
    <w:rsid w:val="002F0A16"/>
    <w:rsid w:val="002F1100"/>
    <w:rsid w:val="002F1711"/>
    <w:rsid w:val="002F19A0"/>
    <w:rsid w:val="002F243E"/>
    <w:rsid w:val="002F2AB1"/>
    <w:rsid w:val="002F3845"/>
    <w:rsid w:val="002F45AA"/>
    <w:rsid w:val="002F5564"/>
    <w:rsid w:val="002F6BF6"/>
    <w:rsid w:val="003002FE"/>
    <w:rsid w:val="00300C57"/>
    <w:rsid w:val="00302990"/>
    <w:rsid w:val="00302FB6"/>
    <w:rsid w:val="00303D0C"/>
    <w:rsid w:val="0030421E"/>
    <w:rsid w:val="003042CE"/>
    <w:rsid w:val="00304D24"/>
    <w:rsid w:val="003067C3"/>
    <w:rsid w:val="0031063E"/>
    <w:rsid w:val="00311AE5"/>
    <w:rsid w:val="00312BDC"/>
    <w:rsid w:val="00312D2C"/>
    <w:rsid w:val="003136C4"/>
    <w:rsid w:val="00313E43"/>
    <w:rsid w:val="003149A0"/>
    <w:rsid w:val="0031586E"/>
    <w:rsid w:val="003160FB"/>
    <w:rsid w:val="00316264"/>
    <w:rsid w:val="00316337"/>
    <w:rsid w:val="003173E5"/>
    <w:rsid w:val="003175AC"/>
    <w:rsid w:val="003200CA"/>
    <w:rsid w:val="003201A2"/>
    <w:rsid w:val="003214AB"/>
    <w:rsid w:val="003214CA"/>
    <w:rsid w:val="0032179C"/>
    <w:rsid w:val="00322ECE"/>
    <w:rsid w:val="0032648B"/>
    <w:rsid w:val="003266DD"/>
    <w:rsid w:val="00326A73"/>
    <w:rsid w:val="00327B0F"/>
    <w:rsid w:val="00327B77"/>
    <w:rsid w:val="00327C1C"/>
    <w:rsid w:val="003316A6"/>
    <w:rsid w:val="00332128"/>
    <w:rsid w:val="00332C97"/>
    <w:rsid w:val="003334F3"/>
    <w:rsid w:val="003335E4"/>
    <w:rsid w:val="00333C0E"/>
    <w:rsid w:val="00333DEB"/>
    <w:rsid w:val="00333EA4"/>
    <w:rsid w:val="0033589C"/>
    <w:rsid w:val="003362CE"/>
    <w:rsid w:val="003365DC"/>
    <w:rsid w:val="0033675E"/>
    <w:rsid w:val="00336C7B"/>
    <w:rsid w:val="00336CB3"/>
    <w:rsid w:val="00336D62"/>
    <w:rsid w:val="00337D25"/>
    <w:rsid w:val="00340053"/>
    <w:rsid w:val="00340587"/>
    <w:rsid w:val="0034127D"/>
    <w:rsid w:val="0034232D"/>
    <w:rsid w:val="00343FE6"/>
    <w:rsid w:val="003446E1"/>
    <w:rsid w:val="00344AC0"/>
    <w:rsid w:val="00345137"/>
    <w:rsid w:val="003454C3"/>
    <w:rsid w:val="003454FC"/>
    <w:rsid w:val="00345822"/>
    <w:rsid w:val="00347579"/>
    <w:rsid w:val="0035067C"/>
    <w:rsid w:val="00351CC5"/>
    <w:rsid w:val="00352266"/>
    <w:rsid w:val="00352451"/>
    <w:rsid w:val="003527DB"/>
    <w:rsid w:val="00352DA0"/>
    <w:rsid w:val="003538E7"/>
    <w:rsid w:val="0035391A"/>
    <w:rsid w:val="00355233"/>
    <w:rsid w:val="00355294"/>
    <w:rsid w:val="00355CA4"/>
    <w:rsid w:val="00356D97"/>
    <w:rsid w:val="00356FBC"/>
    <w:rsid w:val="00360358"/>
    <w:rsid w:val="00360EB0"/>
    <w:rsid w:val="003614CC"/>
    <w:rsid w:val="003616B1"/>
    <w:rsid w:val="00361AF6"/>
    <w:rsid w:val="0036236E"/>
    <w:rsid w:val="003633FB"/>
    <w:rsid w:val="0036401C"/>
    <w:rsid w:val="00364D42"/>
    <w:rsid w:val="0036551D"/>
    <w:rsid w:val="00365C56"/>
    <w:rsid w:val="00366CB0"/>
    <w:rsid w:val="00367174"/>
    <w:rsid w:val="0036720F"/>
    <w:rsid w:val="00367249"/>
    <w:rsid w:val="003677A5"/>
    <w:rsid w:val="003679F8"/>
    <w:rsid w:val="00370E4A"/>
    <w:rsid w:val="0037133F"/>
    <w:rsid w:val="003718A2"/>
    <w:rsid w:val="00371E5B"/>
    <w:rsid w:val="00372770"/>
    <w:rsid w:val="00372B0E"/>
    <w:rsid w:val="00372E31"/>
    <w:rsid w:val="00376195"/>
    <w:rsid w:val="00376B40"/>
    <w:rsid w:val="00377241"/>
    <w:rsid w:val="003779C0"/>
    <w:rsid w:val="00377A1F"/>
    <w:rsid w:val="00377BB5"/>
    <w:rsid w:val="003801B1"/>
    <w:rsid w:val="00380494"/>
    <w:rsid w:val="0038077D"/>
    <w:rsid w:val="003807D4"/>
    <w:rsid w:val="00380A51"/>
    <w:rsid w:val="00380A9D"/>
    <w:rsid w:val="00380B45"/>
    <w:rsid w:val="00382096"/>
    <w:rsid w:val="003821F0"/>
    <w:rsid w:val="00382F87"/>
    <w:rsid w:val="00385E91"/>
    <w:rsid w:val="00386917"/>
    <w:rsid w:val="00387512"/>
    <w:rsid w:val="0038759E"/>
    <w:rsid w:val="003905D1"/>
    <w:rsid w:val="003906CC"/>
    <w:rsid w:val="003906E0"/>
    <w:rsid w:val="00390AA8"/>
    <w:rsid w:val="00391760"/>
    <w:rsid w:val="00391E3B"/>
    <w:rsid w:val="003932ED"/>
    <w:rsid w:val="00393364"/>
    <w:rsid w:val="0039344F"/>
    <w:rsid w:val="00394BF6"/>
    <w:rsid w:val="00395B08"/>
    <w:rsid w:val="00395F70"/>
    <w:rsid w:val="003961DB"/>
    <w:rsid w:val="003963DC"/>
    <w:rsid w:val="003967ED"/>
    <w:rsid w:val="00397579"/>
    <w:rsid w:val="003A01FC"/>
    <w:rsid w:val="003A0726"/>
    <w:rsid w:val="003A0785"/>
    <w:rsid w:val="003A12A2"/>
    <w:rsid w:val="003A254A"/>
    <w:rsid w:val="003A343D"/>
    <w:rsid w:val="003A4417"/>
    <w:rsid w:val="003A4F8D"/>
    <w:rsid w:val="003A759F"/>
    <w:rsid w:val="003A7F16"/>
    <w:rsid w:val="003B1A39"/>
    <w:rsid w:val="003B1A8C"/>
    <w:rsid w:val="003B1C71"/>
    <w:rsid w:val="003B2CFA"/>
    <w:rsid w:val="003B30C0"/>
    <w:rsid w:val="003B3306"/>
    <w:rsid w:val="003B3570"/>
    <w:rsid w:val="003B378D"/>
    <w:rsid w:val="003B3847"/>
    <w:rsid w:val="003B4524"/>
    <w:rsid w:val="003B45EB"/>
    <w:rsid w:val="003B4662"/>
    <w:rsid w:val="003B46F9"/>
    <w:rsid w:val="003B4ACC"/>
    <w:rsid w:val="003B4D1C"/>
    <w:rsid w:val="003B4EE6"/>
    <w:rsid w:val="003B4FAC"/>
    <w:rsid w:val="003B5128"/>
    <w:rsid w:val="003B5843"/>
    <w:rsid w:val="003B5B81"/>
    <w:rsid w:val="003B6CB5"/>
    <w:rsid w:val="003B7B34"/>
    <w:rsid w:val="003C142C"/>
    <w:rsid w:val="003C4853"/>
    <w:rsid w:val="003C4E5B"/>
    <w:rsid w:val="003C5880"/>
    <w:rsid w:val="003C62B8"/>
    <w:rsid w:val="003C7537"/>
    <w:rsid w:val="003C7B1B"/>
    <w:rsid w:val="003D236A"/>
    <w:rsid w:val="003D379E"/>
    <w:rsid w:val="003D3CB3"/>
    <w:rsid w:val="003D40F3"/>
    <w:rsid w:val="003D44F0"/>
    <w:rsid w:val="003D5384"/>
    <w:rsid w:val="003D696E"/>
    <w:rsid w:val="003D7D7F"/>
    <w:rsid w:val="003E00B5"/>
    <w:rsid w:val="003E0CC1"/>
    <w:rsid w:val="003E0E33"/>
    <w:rsid w:val="003E0F70"/>
    <w:rsid w:val="003E108D"/>
    <w:rsid w:val="003E127F"/>
    <w:rsid w:val="003E1654"/>
    <w:rsid w:val="003E17AE"/>
    <w:rsid w:val="003E187A"/>
    <w:rsid w:val="003E1ABB"/>
    <w:rsid w:val="003E1B82"/>
    <w:rsid w:val="003E1F72"/>
    <w:rsid w:val="003E2049"/>
    <w:rsid w:val="003E4A0B"/>
    <w:rsid w:val="003E4CD6"/>
    <w:rsid w:val="003E4D3D"/>
    <w:rsid w:val="003E5B14"/>
    <w:rsid w:val="003E5BFB"/>
    <w:rsid w:val="003E6956"/>
    <w:rsid w:val="003E6CDC"/>
    <w:rsid w:val="003E6E37"/>
    <w:rsid w:val="003E7E70"/>
    <w:rsid w:val="003F043D"/>
    <w:rsid w:val="003F0FE4"/>
    <w:rsid w:val="003F0FED"/>
    <w:rsid w:val="003F1420"/>
    <w:rsid w:val="003F2B45"/>
    <w:rsid w:val="003F2BD9"/>
    <w:rsid w:val="003F2C41"/>
    <w:rsid w:val="003F3C80"/>
    <w:rsid w:val="003F422C"/>
    <w:rsid w:val="003F46ED"/>
    <w:rsid w:val="003F538B"/>
    <w:rsid w:val="003F57AD"/>
    <w:rsid w:val="003F5946"/>
    <w:rsid w:val="003F594E"/>
    <w:rsid w:val="00400601"/>
    <w:rsid w:val="00400840"/>
    <w:rsid w:val="00400C2B"/>
    <w:rsid w:val="00401C1F"/>
    <w:rsid w:val="0040237B"/>
    <w:rsid w:val="00402C00"/>
    <w:rsid w:val="00402F5B"/>
    <w:rsid w:val="0040381C"/>
    <w:rsid w:val="00403BA1"/>
    <w:rsid w:val="00403EFD"/>
    <w:rsid w:val="00404303"/>
    <w:rsid w:val="00404486"/>
    <w:rsid w:val="004058BE"/>
    <w:rsid w:val="00406AC2"/>
    <w:rsid w:val="004076EA"/>
    <w:rsid w:val="00407ACA"/>
    <w:rsid w:val="00407CA0"/>
    <w:rsid w:val="00410D20"/>
    <w:rsid w:val="004119FE"/>
    <w:rsid w:val="00411AF1"/>
    <w:rsid w:val="0041257F"/>
    <w:rsid w:val="00413556"/>
    <w:rsid w:val="00413C4B"/>
    <w:rsid w:val="00413C7D"/>
    <w:rsid w:val="00414912"/>
    <w:rsid w:val="00416E85"/>
    <w:rsid w:val="00416F4A"/>
    <w:rsid w:val="00417044"/>
    <w:rsid w:val="00417829"/>
    <w:rsid w:val="00420722"/>
    <w:rsid w:val="00420E3C"/>
    <w:rsid w:val="00420FC8"/>
    <w:rsid w:val="0042108B"/>
    <w:rsid w:val="00421742"/>
    <w:rsid w:val="00421ADA"/>
    <w:rsid w:val="004222E1"/>
    <w:rsid w:val="00422AA2"/>
    <w:rsid w:val="00423081"/>
    <w:rsid w:val="00424F32"/>
    <w:rsid w:val="00425185"/>
    <w:rsid w:val="00427588"/>
    <w:rsid w:val="004279A2"/>
    <w:rsid w:val="00427FE8"/>
    <w:rsid w:val="00430140"/>
    <w:rsid w:val="00430A0E"/>
    <w:rsid w:val="00431613"/>
    <w:rsid w:val="00431D68"/>
    <w:rsid w:val="00432E9C"/>
    <w:rsid w:val="0043332C"/>
    <w:rsid w:val="004349F8"/>
    <w:rsid w:val="00435923"/>
    <w:rsid w:val="00436A95"/>
    <w:rsid w:val="00436E13"/>
    <w:rsid w:val="00437708"/>
    <w:rsid w:val="00437F8D"/>
    <w:rsid w:val="00440353"/>
    <w:rsid w:val="004409B2"/>
    <w:rsid w:val="00440F27"/>
    <w:rsid w:val="00441FE2"/>
    <w:rsid w:val="00442E87"/>
    <w:rsid w:val="00445AC6"/>
    <w:rsid w:val="00445B5E"/>
    <w:rsid w:val="00445F09"/>
    <w:rsid w:val="00446472"/>
    <w:rsid w:val="0044694E"/>
    <w:rsid w:val="00447597"/>
    <w:rsid w:val="004476D1"/>
    <w:rsid w:val="00447767"/>
    <w:rsid w:val="004500FA"/>
    <w:rsid w:val="0045037F"/>
    <w:rsid w:val="00450412"/>
    <w:rsid w:val="00450B25"/>
    <w:rsid w:val="00450B2A"/>
    <w:rsid w:val="00450C54"/>
    <w:rsid w:val="00450D3D"/>
    <w:rsid w:val="004511E1"/>
    <w:rsid w:val="004511F6"/>
    <w:rsid w:val="00451271"/>
    <w:rsid w:val="00451842"/>
    <w:rsid w:val="0045185E"/>
    <w:rsid w:val="004518CE"/>
    <w:rsid w:val="0045210C"/>
    <w:rsid w:val="004523F0"/>
    <w:rsid w:val="004541FF"/>
    <w:rsid w:val="00454F08"/>
    <w:rsid w:val="00455556"/>
    <w:rsid w:val="0045660F"/>
    <w:rsid w:val="004576BB"/>
    <w:rsid w:val="00460944"/>
    <w:rsid w:val="00461BF1"/>
    <w:rsid w:val="00462891"/>
    <w:rsid w:val="00463AFF"/>
    <w:rsid w:val="00464552"/>
    <w:rsid w:val="0046460F"/>
    <w:rsid w:val="00465018"/>
    <w:rsid w:val="00465130"/>
    <w:rsid w:val="00465441"/>
    <w:rsid w:val="0046581A"/>
    <w:rsid w:val="00466184"/>
    <w:rsid w:val="004670D3"/>
    <w:rsid w:val="004679E4"/>
    <w:rsid w:val="00467F81"/>
    <w:rsid w:val="004706DB"/>
    <w:rsid w:val="004711D8"/>
    <w:rsid w:val="00471671"/>
    <w:rsid w:val="00473168"/>
    <w:rsid w:val="004735BE"/>
    <w:rsid w:val="00473F95"/>
    <w:rsid w:val="0047406E"/>
    <w:rsid w:val="004743F7"/>
    <w:rsid w:val="00474AF1"/>
    <w:rsid w:val="004759F6"/>
    <w:rsid w:val="00475EF4"/>
    <w:rsid w:val="00476972"/>
    <w:rsid w:val="00476E1E"/>
    <w:rsid w:val="00476EDC"/>
    <w:rsid w:val="00480985"/>
    <w:rsid w:val="00481EFB"/>
    <w:rsid w:val="0048344F"/>
    <w:rsid w:val="00483BA0"/>
    <w:rsid w:val="00484477"/>
    <w:rsid w:val="004849E1"/>
    <w:rsid w:val="004851BD"/>
    <w:rsid w:val="0048556F"/>
    <w:rsid w:val="0048567C"/>
    <w:rsid w:val="00485AA2"/>
    <w:rsid w:val="00485B81"/>
    <w:rsid w:val="00485DE5"/>
    <w:rsid w:val="00486D6C"/>
    <w:rsid w:val="00486DC2"/>
    <w:rsid w:val="00487A3C"/>
    <w:rsid w:val="00487F3F"/>
    <w:rsid w:val="00490F72"/>
    <w:rsid w:val="00492427"/>
    <w:rsid w:val="00492D7E"/>
    <w:rsid w:val="00492E57"/>
    <w:rsid w:val="00492EE7"/>
    <w:rsid w:val="00493246"/>
    <w:rsid w:val="00496D71"/>
    <w:rsid w:val="00497685"/>
    <w:rsid w:val="004A0C6D"/>
    <w:rsid w:val="004A176B"/>
    <w:rsid w:val="004A2B4C"/>
    <w:rsid w:val="004A380F"/>
    <w:rsid w:val="004A395B"/>
    <w:rsid w:val="004A3C1B"/>
    <w:rsid w:val="004A49B3"/>
    <w:rsid w:val="004A4C81"/>
    <w:rsid w:val="004A4EA7"/>
    <w:rsid w:val="004A5C71"/>
    <w:rsid w:val="004A613F"/>
    <w:rsid w:val="004A61C4"/>
    <w:rsid w:val="004A6307"/>
    <w:rsid w:val="004A6690"/>
    <w:rsid w:val="004A6819"/>
    <w:rsid w:val="004A6B6C"/>
    <w:rsid w:val="004A6DB1"/>
    <w:rsid w:val="004A73E6"/>
    <w:rsid w:val="004A79D6"/>
    <w:rsid w:val="004A7A2E"/>
    <w:rsid w:val="004B046B"/>
    <w:rsid w:val="004B1F47"/>
    <w:rsid w:val="004B24B1"/>
    <w:rsid w:val="004B25C2"/>
    <w:rsid w:val="004B2686"/>
    <w:rsid w:val="004B28F9"/>
    <w:rsid w:val="004B3181"/>
    <w:rsid w:val="004B361A"/>
    <w:rsid w:val="004B3748"/>
    <w:rsid w:val="004B3811"/>
    <w:rsid w:val="004B3918"/>
    <w:rsid w:val="004B3EB1"/>
    <w:rsid w:val="004B4799"/>
    <w:rsid w:val="004B5219"/>
    <w:rsid w:val="004B53D3"/>
    <w:rsid w:val="004B565C"/>
    <w:rsid w:val="004B5775"/>
    <w:rsid w:val="004B5BFB"/>
    <w:rsid w:val="004B7CE6"/>
    <w:rsid w:val="004C0605"/>
    <w:rsid w:val="004C1375"/>
    <w:rsid w:val="004C1BB9"/>
    <w:rsid w:val="004C2012"/>
    <w:rsid w:val="004C2145"/>
    <w:rsid w:val="004C2CF4"/>
    <w:rsid w:val="004C375F"/>
    <w:rsid w:val="004C3C24"/>
    <w:rsid w:val="004C4CE6"/>
    <w:rsid w:val="004C57E9"/>
    <w:rsid w:val="004C5D9E"/>
    <w:rsid w:val="004C5E2F"/>
    <w:rsid w:val="004C6411"/>
    <w:rsid w:val="004C702C"/>
    <w:rsid w:val="004C709C"/>
    <w:rsid w:val="004C7716"/>
    <w:rsid w:val="004C787E"/>
    <w:rsid w:val="004C7D62"/>
    <w:rsid w:val="004C7E13"/>
    <w:rsid w:val="004C7E6A"/>
    <w:rsid w:val="004D089D"/>
    <w:rsid w:val="004D0DB8"/>
    <w:rsid w:val="004D26AD"/>
    <w:rsid w:val="004D3894"/>
    <w:rsid w:val="004D3FFB"/>
    <w:rsid w:val="004D45F2"/>
    <w:rsid w:val="004D465B"/>
    <w:rsid w:val="004D50A9"/>
    <w:rsid w:val="004D56CC"/>
    <w:rsid w:val="004D595C"/>
    <w:rsid w:val="004D5ED8"/>
    <w:rsid w:val="004D60B6"/>
    <w:rsid w:val="004D62C1"/>
    <w:rsid w:val="004D7D31"/>
    <w:rsid w:val="004E00E1"/>
    <w:rsid w:val="004E2483"/>
    <w:rsid w:val="004E338A"/>
    <w:rsid w:val="004E3FC5"/>
    <w:rsid w:val="004E4137"/>
    <w:rsid w:val="004E576B"/>
    <w:rsid w:val="004E6E63"/>
    <w:rsid w:val="004E6E64"/>
    <w:rsid w:val="004E6F70"/>
    <w:rsid w:val="004E7807"/>
    <w:rsid w:val="004F110C"/>
    <w:rsid w:val="004F2375"/>
    <w:rsid w:val="004F3004"/>
    <w:rsid w:val="004F3929"/>
    <w:rsid w:val="004F4ADC"/>
    <w:rsid w:val="004F4BE9"/>
    <w:rsid w:val="004F522E"/>
    <w:rsid w:val="004F67A7"/>
    <w:rsid w:val="004F77A7"/>
    <w:rsid w:val="004F7817"/>
    <w:rsid w:val="004F7AD7"/>
    <w:rsid w:val="004F7CB6"/>
    <w:rsid w:val="00500117"/>
    <w:rsid w:val="00500672"/>
    <w:rsid w:val="00500A41"/>
    <w:rsid w:val="00500A97"/>
    <w:rsid w:val="005029F4"/>
    <w:rsid w:val="0050310F"/>
    <w:rsid w:val="00503461"/>
    <w:rsid w:val="005043BB"/>
    <w:rsid w:val="00504689"/>
    <w:rsid w:val="0050507A"/>
    <w:rsid w:val="005059CB"/>
    <w:rsid w:val="00506182"/>
    <w:rsid w:val="00506344"/>
    <w:rsid w:val="00506A9A"/>
    <w:rsid w:val="0050770F"/>
    <w:rsid w:val="00507818"/>
    <w:rsid w:val="00507824"/>
    <w:rsid w:val="00507C9F"/>
    <w:rsid w:val="00510A43"/>
    <w:rsid w:val="00510E49"/>
    <w:rsid w:val="005111B5"/>
    <w:rsid w:val="00511758"/>
    <w:rsid w:val="00512C47"/>
    <w:rsid w:val="00513EF6"/>
    <w:rsid w:val="005149C9"/>
    <w:rsid w:val="005153A1"/>
    <w:rsid w:val="00515465"/>
    <w:rsid w:val="005159D9"/>
    <w:rsid w:val="00515C3D"/>
    <w:rsid w:val="00515CBE"/>
    <w:rsid w:val="00517203"/>
    <w:rsid w:val="00517424"/>
    <w:rsid w:val="00517AD7"/>
    <w:rsid w:val="00520716"/>
    <w:rsid w:val="005208B4"/>
    <w:rsid w:val="005212D8"/>
    <w:rsid w:val="005218BF"/>
    <w:rsid w:val="00521A91"/>
    <w:rsid w:val="00521E00"/>
    <w:rsid w:val="00522287"/>
    <w:rsid w:val="00522617"/>
    <w:rsid w:val="0052295F"/>
    <w:rsid w:val="00522B8A"/>
    <w:rsid w:val="005232F4"/>
    <w:rsid w:val="005239B0"/>
    <w:rsid w:val="00523FC3"/>
    <w:rsid w:val="00524133"/>
    <w:rsid w:val="005245E8"/>
    <w:rsid w:val="00526203"/>
    <w:rsid w:val="0052669F"/>
    <w:rsid w:val="00527740"/>
    <w:rsid w:val="00527C23"/>
    <w:rsid w:val="00527F0D"/>
    <w:rsid w:val="0053017A"/>
    <w:rsid w:val="0053032F"/>
    <w:rsid w:val="00530C0D"/>
    <w:rsid w:val="00531D2E"/>
    <w:rsid w:val="00532EE8"/>
    <w:rsid w:val="00534FBC"/>
    <w:rsid w:val="005352D0"/>
    <w:rsid w:val="0053573B"/>
    <w:rsid w:val="00535981"/>
    <w:rsid w:val="00536401"/>
    <w:rsid w:val="00537763"/>
    <w:rsid w:val="005400C3"/>
    <w:rsid w:val="00540A47"/>
    <w:rsid w:val="00541C28"/>
    <w:rsid w:val="00542BAA"/>
    <w:rsid w:val="005448DD"/>
    <w:rsid w:val="00544D34"/>
    <w:rsid w:val="00544E42"/>
    <w:rsid w:val="00545AFE"/>
    <w:rsid w:val="00545B54"/>
    <w:rsid w:val="00545D7D"/>
    <w:rsid w:val="00546276"/>
    <w:rsid w:val="0054670F"/>
    <w:rsid w:val="00546C41"/>
    <w:rsid w:val="0054729B"/>
    <w:rsid w:val="00547476"/>
    <w:rsid w:val="00547B4A"/>
    <w:rsid w:val="00547D00"/>
    <w:rsid w:val="0055038E"/>
    <w:rsid w:val="00551A8A"/>
    <w:rsid w:val="00552216"/>
    <w:rsid w:val="005528AD"/>
    <w:rsid w:val="00554042"/>
    <w:rsid w:val="00554769"/>
    <w:rsid w:val="005552B1"/>
    <w:rsid w:val="00555E8B"/>
    <w:rsid w:val="00556F0F"/>
    <w:rsid w:val="00557A7D"/>
    <w:rsid w:val="0056034F"/>
    <w:rsid w:val="005603FE"/>
    <w:rsid w:val="00560C59"/>
    <w:rsid w:val="0056103D"/>
    <w:rsid w:val="00561345"/>
    <w:rsid w:val="005613CA"/>
    <w:rsid w:val="00561B3A"/>
    <w:rsid w:val="00561C56"/>
    <w:rsid w:val="005621EA"/>
    <w:rsid w:val="00562516"/>
    <w:rsid w:val="005627C8"/>
    <w:rsid w:val="00562AE2"/>
    <w:rsid w:val="00563310"/>
    <w:rsid w:val="005633CA"/>
    <w:rsid w:val="005635B1"/>
    <w:rsid w:val="00563D41"/>
    <w:rsid w:val="0056422F"/>
    <w:rsid w:val="00564B3A"/>
    <w:rsid w:val="00564D72"/>
    <w:rsid w:val="00564FBE"/>
    <w:rsid w:val="00565538"/>
    <w:rsid w:val="005664BB"/>
    <w:rsid w:val="005667DB"/>
    <w:rsid w:val="00566A60"/>
    <w:rsid w:val="00566A9D"/>
    <w:rsid w:val="0056725C"/>
    <w:rsid w:val="00567CF1"/>
    <w:rsid w:val="00570128"/>
    <w:rsid w:val="00570D52"/>
    <w:rsid w:val="00570D67"/>
    <w:rsid w:val="005717AD"/>
    <w:rsid w:val="00571986"/>
    <w:rsid w:val="00571C18"/>
    <w:rsid w:val="00571D27"/>
    <w:rsid w:val="005721E1"/>
    <w:rsid w:val="00572A5F"/>
    <w:rsid w:val="00573C95"/>
    <w:rsid w:val="00573EFD"/>
    <w:rsid w:val="00573F06"/>
    <w:rsid w:val="0057404D"/>
    <w:rsid w:val="0057423C"/>
    <w:rsid w:val="00575BB6"/>
    <w:rsid w:val="00576ECB"/>
    <w:rsid w:val="00577526"/>
    <w:rsid w:val="00580277"/>
    <w:rsid w:val="00581523"/>
    <w:rsid w:val="00581896"/>
    <w:rsid w:val="005830FD"/>
    <w:rsid w:val="0058318D"/>
    <w:rsid w:val="00583721"/>
    <w:rsid w:val="0058387D"/>
    <w:rsid w:val="005843D6"/>
    <w:rsid w:val="00584A9F"/>
    <w:rsid w:val="00585320"/>
    <w:rsid w:val="0058545B"/>
    <w:rsid w:val="00585523"/>
    <w:rsid w:val="0058586D"/>
    <w:rsid w:val="00585945"/>
    <w:rsid w:val="0058664E"/>
    <w:rsid w:val="0058716D"/>
    <w:rsid w:val="0058719F"/>
    <w:rsid w:val="00587DE1"/>
    <w:rsid w:val="00590F45"/>
    <w:rsid w:val="005915F0"/>
    <w:rsid w:val="00591A96"/>
    <w:rsid w:val="00592221"/>
    <w:rsid w:val="00592DC5"/>
    <w:rsid w:val="005934E5"/>
    <w:rsid w:val="00593D38"/>
    <w:rsid w:val="00594475"/>
    <w:rsid w:val="00594B7C"/>
    <w:rsid w:val="00594C47"/>
    <w:rsid w:val="00595919"/>
    <w:rsid w:val="00595A13"/>
    <w:rsid w:val="0059615D"/>
    <w:rsid w:val="0059630E"/>
    <w:rsid w:val="0059651B"/>
    <w:rsid w:val="00596685"/>
    <w:rsid w:val="005967B2"/>
    <w:rsid w:val="005A0612"/>
    <w:rsid w:val="005A0BD1"/>
    <w:rsid w:val="005A1548"/>
    <w:rsid w:val="005A28E1"/>
    <w:rsid w:val="005A2D6A"/>
    <w:rsid w:val="005A31B9"/>
    <w:rsid w:val="005A329E"/>
    <w:rsid w:val="005A35E1"/>
    <w:rsid w:val="005A3B09"/>
    <w:rsid w:val="005A3BB3"/>
    <w:rsid w:val="005A482E"/>
    <w:rsid w:val="005A495B"/>
    <w:rsid w:val="005A532A"/>
    <w:rsid w:val="005A5766"/>
    <w:rsid w:val="005A5968"/>
    <w:rsid w:val="005A5A90"/>
    <w:rsid w:val="005A5B2F"/>
    <w:rsid w:val="005A68FC"/>
    <w:rsid w:val="005A6F62"/>
    <w:rsid w:val="005A7289"/>
    <w:rsid w:val="005B0274"/>
    <w:rsid w:val="005B0839"/>
    <w:rsid w:val="005B11E3"/>
    <w:rsid w:val="005B1332"/>
    <w:rsid w:val="005B275A"/>
    <w:rsid w:val="005B2DDF"/>
    <w:rsid w:val="005B338F"/>
    <w:rsid w:val="005B3CF0"/>
    <w:rsid w:val="005B4739"/>
    <w:rsid w:val="005B4909"/>
    <w:rsid w:val="005B5F60"/>
    <w:rsid w:val="005B5FE3"/>
    <w:rsid w:val="005B6164"/>
    <w:rsid w:val="005B6228"/>
    <w:rsid w:val="005B65AB"/>
    <w:rsid w:val="005B6A0D"/>
    <w:rsid w:val="005B7133"/>
    <w:rsid w:val="005B769F"/>
    <w:rsid w:val="005B7E44"/>
    <w:rsid w:val="005C178C"/>
    <w:rsid w:val="005C2368"/>
    <w:rsid w:val="005C25D5"/>
    <w:rsid w:val="005C2929"/>
    <w:rsid w:val="005C2B7C"/>
    <w:rsid w:val="005C2ED2"/>
    <w:rsid w:val="005C3053"/>
    <w:rsid w:val="005C326F"/>
    <w:rsid w:val="005C3C4F"/>
    <w:rsid w:val="005C41A6"/>
    <w:rsid w:val="005C4DA0"/>
    <w:rsid w:val="005C7B12"/>
    <w:rsid w:val="005D012D"/>
    <w:rsid w:val="005D058A"/>
    <w:rsid w:val="005D0959"/>
    <w:rsid w:val="005D16A6"/>
    <w:rsid w:val="005D24A7"/>
    <w:rsid w:val="005D3664"/>
    <w:rsid w:val="005D48A6"/>
    <w:rsid w:val="005D4D44"/>
    <w:rsid w:val="005D52BC"/>
    <w:rsid w:val="005D5D22"/>
    <w:rsid w:val="005D679F"/>
    <w:rsid w:val="005D6E1D"/>
    <w:rsid w:val="005D73EA"/>
    <w:rsid w:val="005D7490"/>
    <w:rsid w:val="005D776F"/>
    <w:rsid w:val="005D795C"/>
    <w:rsid w:val="005D7D26"/>
    <w:rsid w:val="005D7E42"/>
    <w:rsid w:val="005D7F44"/>
    <w:rsid w:val="005E0171"/>
    <w:rsid w:val="005E0D22"/>
    <w:rsid w:val="005E2138"/>
    <w:rsid w:val="005E252C"/>
    <w:rsid w:val="005E3D31"/>
    <w:rsid w:val="005E4F88"/>
    <w:rsid w:val="005E5492"/>
    <w:rsid w:val="005E5E2E"/>
    <w:rsid w:val="005E68EA"/>
    <w:rsid w:val="005E74AD"/>
    <w:rsid w:val="005E7502"/>
    <w:rsid w:val="005E75DB"/>
    <w:rsid w:val="005F0987"/>
    <w:rsid w:val="005F0A93"/>
    <w:rsid w:val="005F1DB3"/>
    <w:rsid w:val="005F2999"/>
    <w:rsid w:val="005F2D4C"/>
    <w:rsid w:val="005F2E9D"/>
    <w:rsid w:val="005F3C12"/>
    <w:rsid w:val="005F41ED"/>
    <w:rsid w:val="005F4403"/>
    <w:rsid w:val="005F49C8"/>
    <w:rsid w:val="005F54DC"/>
    <w:rsid w:val="005F5A50"/>
    <w:rsid w:val="005F650A"/>
    <w:rsid w:val="005F65F4"/>
    <w:rsid w:val="005F71A2"/>
    <w:rsid w:val="005F7651"/>
    <w:rsid w:val="005F7A9A"/>
    <w:rsid w:val="005F7D8E"/>
    <w:rsid w:val="0060037E"/>
    <w:rsid w:val="006003EB"/>
    <w:rsid w:val="00600949"/>
    <w:rsid w:val="00600B14"/>
    <w:rsid w:val="00601E31"/>
    <w:rsid w:val="006026E8"/>
    <w:rsid w:val="006028D7"/>
    <w:rsid w:val="00603098"/>
    <w:rsid w:val="0060439B"/>
    <w:rsid w:val="00604A0F"/>
    <w:rsid w:val="00604CC2"/>
    <w:rsid w:val="00605A6F"/>
    <w:rsid w:val="00605ACF"/>
    <w:rsid w:val="00605B85"/>
    <w:rsid w:val="00607A98"/>
    <w:rsid w:val="006103AE"/>
    <w:rsid w:val="00610545"/>
    <w:rsid w:val="00610D6B"/>
    <w:rsid w:val="00612455"/>
    <w:rsid w:val="00612DDE"/>
    <w:rsid w:val="006132C6"/>
    <w:rsid w:val="00615312"/>
    <w:rsid w:val="006156D5"/>
    <w:rsid w:val="00615C75"/>
    <w:rsid w:val="006161EA"/>
    <w:rsid w:val="00616B84"/>
    <w:rsid w:val="006177A1"/>
    <w:rsid w:val="006206F5"/>
    <w:rsid w:val="0062149D"/>
    <w:rsid w:val="006215EB"/>
    <w:rsid w:val="00623C92"/>
    <w:rsid w:val="0062435D"/>
    <w:rsid w:val="006246E7"/>
    <w:rsid w:val="00624A86"/>
    <w:rsid w:val="00624D4A"/>
    <w:rsid w:val="00625979"/>
    <w:rsid w:val="006261A3"/>
    <w:rsid w:val="00626918"/>
    <w:rsid w:val="00626BDF"/>
    <w:rsid w:val="0062784C"/>
    <w:rsid w:val="00630B14"/>
    <w:rsid w:val="006316DA"/>
    <w:rsid w:val="00631757"/>
    <w:rsid w:val="006317C3"/>
    <w:rsid w:val="00631AE4"/>
    <w:rsid w:val="00631F5D"/>
    <w:rsid w:val="0063350A"/>
    <w:rsid w:val="006342BB"/>
    <w:rsid w:val="006347D5"/>
    <w:rsid w:val="00634FC7"/>
    <w:rsid w:val="00635686"/>
    <w:rsid w:val="006356B2"/>
    <w:rsid w:val="006360C1"/>
    <w:rsid w:val="006406E9"/>
    <w:rsid w:val="00641798"/>
    <w:rsid w:val="00642390"/>
    <w:rsid w:val="00642715"/>
    <w:rsid w:val="006427F5"/>
    <w:rsid w:val="00643B45"/>
    <w:rsid w:val="00643B70"/>
    <w:rsid w:val="00643EB8"/>
    <w:rsid w:val="00643FCC"/>
    <w:rsid w:val="006446BD"/>
    <w:rsid w:val="00644BB6"/>
    <w:rsid w:val="0064525B"/>
    <w:rsid w:val="00646467"/>
    <w:rsid w:val="00647358"/>
    <w:rsid w:val="00647DF1"/>
    <w:rsid w:val="006503FC"/>
    <w:rsid w:val="00650E1F"/>
    <w:rsid w:val="006510CD"/>
    <w:rsid w:val="00651D19"/>
    <w:rsid w:val="00651DB2"/>
    <w:rsid w:val="00652879"/>
    <w:rsid w:val="006537D1"/>
    <w:rsid w:val="00653B12"/>
    <w:rsid w:val="00654D68"/>
    <w:rsid w:val="00655849"/>
    <w:rsid w:val="00657098"/>
    <w:rsid w:val="006571E1"/>
    <w:rsid w:val="00657926"/>
    <w:rsid w:val="006601C6"/>
    <w:rsid w:val="00660AB2"/>
    <w:rsid w:val="00660CB0"/>
    <w:rsid w:val="00660FE2"/>
    <w:rsid w:val="00661DD5"/>
    <w:rsid w:val="00662B67"/>
    <w:rsid w:val="00662E63"/>
    <w:rsid w:val="00663160"/>
    <w:rsid w:val="00663E42"/>
    <w:rsid w:val="00664947"/>
    <w:rsid w:val="00665B20"/>
    <w:rsid w:val="00665E16"/>
    <w:rsid w:val="00666049"/>
    <w:rsid w:val="00667DF0"/>
    <w:rsid w:val="0067025F"/>
    <w:rsid w:val="00670394"/>
    <w:rsid w:val="00670484"/>
    <w:rsid w:val="00670A61"/>
    <w:rsid w:val="00670ECB"/>
    <w:rsid w:val="006712F3"/>
    <w:rsid w:val="00671DFF"/>
    <w:rsid w:val="0067215E"/>
    <w:rsid w:val="00672FDA"/>
    <w:rsid w:val="0067310E"/>
    <w:rsid w:val="006735F1"/>
    <w:rsid w:val="006737C2"/>
    <w:rsid w:val="006750AF"/>
    <w:rsid w:val="00675228"/>
    <w:rsid w:val="00675B4A"/>
    <w:rsid w:val="00675F32"/>
    <w:rsid w:val="006766C5"/>
    <w:rsid w:val="0067677A"/>
    <w:rsid w:val="0067703F"/>
    <w:rsid w:val="006772FA"/>
    <w:rsid w:val="00677B16"/>
    <w:rsid w:val="00680560"/>
    <w:rsid w:val="006807C6"/>
    <w:rsid w:val="00680A0D"/>
    <w:rsid w:val="006815DF"/>
    <w:rsid w:val="0068180E"/>
    <w:rsid w:val="00682E1F"/>
    <w:rsid w:val="00683A6B"/>
    <w:rsid w:val="00684316"/>
    <w:rsid w:val="006843C2"/>
    <w:rsid w:val="00684A8F"/>
    <w:rsid w:val="006854B6"/>
    <w:rsid w:val="00685D93"/>
    <w:rsid w:val="00685D9C"/>
    <w:rsid w:val="006861B7"/>
    <w:rsid w:val="0068642E"/>
    <w:rsid w:val="00686619"/>
    <w:rsid w:val="00686A2E"/>
    <w:rsid w:val="00687327"/>
    <w:rsid w:val="006874F4"/>
    <w:rsid w:val="00687E05"/>
    <w:rsid w:val="00687FEE"/>
    <w:rsid w:val="006902DE"/>
    <w:rsid w:val="00690439"/>
    <w:rsid w:val="006908BF"/>
    <w:rsid w:val="006908D4"/>
    <w:rsid w:val="006909DC"/>
    <w:rsid w:val="00690A9D"/>
    <w:rsid w:val="00690D3C"/>
    <w:rsid w:val="00691493"/>
    <w:rsid w:val="00691734"/>
    <w:rsid w:val="00692067"/>
    <w:rsid w:val="006920B4"/>
    <w:rsid w:val="0069283C"/>
    <w:rsid w:val="00692B48"/>
    <w:rsid w:val="00692C78"/>
    <w:rsid w:val="006931CE"/>
    <w:rsid w:val="006932EF"/>
    <w:rsid w:val="006937EC"/>
    <w:rsid w:val="00694070"/>
    <w:rsid w:val="006947AF"/>
    <w:rsid w:val="006952DD"/>
    <w:rsid w:val="00695F55"/>
    <w:rsid w:val="00696641"/>
    <w:rsid w:val="006968C1"/>
    <w:rsid w:val="0069696A"/>
    <w:rsid w:val="00696DC5"/>
    <w:rsid w:val="00697313"/>
    <w:rsid w:val="00697608"/>
    <w:rsid w:val="006A0188"/>
    <w:rsid w:val="006A0493"/>
    <w:rsid w:val="006A04C7"/>
    <w:rsid w:val="006A0B79"/>
    <w:rsid w:val="006A110F"/>
    <w:rsid w:val="006A14D5"/>
    <w:rsid w:val="006A1514"/>
    <w:rsid w:val="006A2A06"/>
    <w:rsid w:val="006A2B8C"/>
    <w:rsid w:val="006A3376"/>
    <w:rsid w:val="006A444F"/>
    <w:rsid w:val="006A4ED0"/>
    <w:rsid w:val="006A5B22"/>
    <w:rsid w:val="006A5F6F"/>
    <w:rsid w:val="006A74DC"/>
    <w:rsid w:val="006A77B4"/>
    <w:rsid w:val="006A79A3"/>
    <w:rsid w:val="006B1016"/>
    <w:rsid w:val="006B212B"/>
    <w:rsid w:val="006B2166"/>
    <w:rsid w:val="006B2840"/>
    <w:rsid w:val="006B315A"/>
    <w:rsid w:val="006B4DD5"/>
    <w:rsid w:val="006B53F7"/>
    <w:rsid w:val="006B5F22"/>
    <w:rsid w:val="006B6357"/>
    <w:rsid w:val="006B7922"/>
    <w:rsid w:val="006C07A5"/>
    <w:rsid w:val="006C0B39"/>
    <w:rsid w:val="006C0C84"/>
    <w:rsid w:val="006C109C"/>
    <w:rsid w:val="006C113C"/>
    <w:rsid w:val="006C1800"/>
    <w:rsid w:val="006C2129"/>
    <w:rsid w:val="006C398D"/>
    <w:rsid w:val="006C3F07"/>
    <w:rsid w:val="006C472B"/>
    <w:rsid w:val="006C57C9"/>
    <w:rsid w:val="006C5F16"/>
    <w:rsid w:val="006C7079"/>
    <w:rsid w:val="006C7445"/>
    <w:rsid w:val="006C7560"/>
    <w:rsid w:val="006C770A"/>
    <w:rsid w:val="006C772F"/>
    <w:rsid w:val="006C7A03"/>
    <w:rsid w:val="006C7DEB"/>
    <w:rsid w:val="006D0C67"/>
    <w:rsid w:val="006D1020"/>
    <w:rsid w:val="006D149A"/>
    <w:rsid w:val="006D1AFD"/>
    <w:rsid w:val="006D1B2B"/>
    <w:rsid w:val="006D2B69"/>
    <w:rsid w:val="006D3033"/>
    <w:rsid w:val="006D3480"/>
    <w:rsid w:val="006D354A"/>
    <w:rsid w:val="006D36F7"/>
    <w:rsid w:val="006D3C96"/>
    <w:rsid w:val="006D3E80"/>
    <w:rsid w:val="006D462F"/>
    <w:rsid w:val="006D497D"/>
    <w:rsid w:val="006D4A25"/>
    <w:rsid w:val="006D5981"/>
    <w:rsid w:val="006D5BA5"/>
    <w:rsid w:val="006D6F70"/>
    <w:rsid w:val="006D6FF0"/>
    <w:rsid w:val="006D7287"/>
    <w:rsid w:val="006D755C"/>
    <w:rsid w:val="006D75D0"/>
    <w:rsid w:val="006D7AAE"/>
    <w:rsid w:val="006E01F0"/>
    <w:rsid w:val="006E1463"/>
    <w:rsid w:val="006E17C0"/>
    <w:rsid w:val="006E28AF"/>
    <w:rsid w:val="006E3496"/>
    <w:rsid w:val="006E34EC"/>
    <w:rsid w:val="006E40ED"/>
    <w:rsid w:val="006E42B1"/>
    <w:rsid w:val="006E4A5E"/>
    <w:rsid w:val="006E4B5F"/>
    <w:rsid w:val="006E4BBF"/>
    <w:rsid w:val="006E4F5B"/>
    <w:rsid w:val="006E5544"/>
    <w:rsid w:val="006E5778"/>
    <w:rsid w:val="006E5AF1"/>
    <w:rsid w:val="006E5C9F"/>
    <w:rsid w:val="006E69E9"/>
    <w:rsid w:val="006E761B"/>
    <w:rsid w:val="006E7988"/>
    <w:rsid w:val="006F0A3A"/>
    <w:rsid w:val="006F0ED4"/>
    <w:rsid w:val="006F1D64"/>
    <w:rsid w:val="006F2D8A"/>
    <w:rsid w:val="006F30DA"/>
    <w:rsid w:val="006F3887"/>
    <w:rsid w:val="006F3B1B"/>
    <w:rsid w:val="006F42EC"/>
    <w:rsid w:val="006F4C9D"/>
    <w:rsid w:val="006F4DDA"/>
    <w:rsid w:val="006F6F01"/>
    <w:rsid w:val="006F7171"/>
    <w:rsid w:val="006F719B"/>
    <w:rsid w:val="006F71A4"/>
    <w:rsid w:val="006F76B1"/>
    <w:rsid w:val="006F7C13"/>
    <w:rsid w:val="0070058E"/>
    <w:rsid w:val="007009A9"/>
    <w:rsid w:val="0070147D"/>
    <w:rsid w:val="00701F7B"/>
    <w:rsid w:val="0070202E"/>
    <w:rsid w:val="007044D3"/>
    <w:rsid w:val="007050CC"/>
    <w:rsid w:val="00705633"/>
    <w:rsid w:val="0070670B"/>
    <w:rsid w:val="00706A74"/>
    <w:rsid w:val="00706EEA"/>
    <w:rsid w:val="00707743"/>
    <w:rsid w:val="00707BC4"/>
    <w:rsid w:val="0071066A"/>
    <w:rsid w:val="00710DC4"/>
    <w:rsid w:val="0071144D"/>
    <w:rsid w:val="007115C2"/>
    <w:rsid w:val="007121CE"/>
    <w:rsid w:val="007122F1"/>
    <w:rsid w:val="0071380A"/>
    <w:rsid w:val="00713F0E"/>
    <w:rsid w:val="007155F7"/>
    <w:rsid w:val="0071560A"/>
    <w:rsid w:val="0071567C"/>
    <w:rsid w:val="007164B3"/>
    <w:rsid w:val="0071779D"/>
    <w:rsid w:val="0072006F"/>
    <w:rsid w:val="00720B91"/>
    <w:rsid w:val="00720F65"/>
    <w:rsid w:val="0072123A"/>
    <w:rsid w:val="00721831"/>
    <w:rsid w:val="00721EF0"/>
    <w:rsid w:val="0072213B"/>
    <w:rsid w:val="00722A82"/>
    <w:rsid w:val="007232F9"/>
    <w:rsid w:val="007238F2"/>
    <w:rsid w:val="00725D2F"/>
    <w:rsid w:val="00725FEB"/>
    <w:rsid w:val="00726062"/>
    <w:rsid w:val="00726570"/>
    <w:rsid w:val="00726B9B"/>
    <w:rsid w:val="00726D46"/>
    <w:rsid w:val="00726DA4"/>
    <w:rsid w:val="007274A0"/>
    <w:rsid w:val="0073009C"/>
    <w:rsid w:val="007307EF"/>
    <w:rsid w:val="00730B34"/>
    <w:rsid w:val="00730CEE"/>
    <w:rsid w:val="00730F90"/>
    <w:rsid w:val="00731350"/>
    <w:rsid w:val="0073218C"/>
    <w:rsid w:val="00733160"/>
    <w:rsid w:val="007350CA"/>
    <w:rsid w:val="00735465"/>
    <w:rsid w:val="00735D4E"/>
    <w:rsid w:val="00736CAE"/>
    <w:rsid w:val="007375CD"/>
    <w:rsid w:val="0073793C"/>
    <w:rsid w:val="007411A9"/>
    <w:rsid w:val="0074130C"/>
    <w:rsid w:val="00741A48"/>
    <w:rsid w:val="00741B3F"/>
    <w:rsid w:val="00741F81"/>
    <w:rsid w:val="007421F6"/>
    <w:rsid w:val="00742644"/>
    <w:rsid w:val="0074344A"/>
    <w:rsid w:val="007442E0"/>
    <w:rsid w:val="007447C1"/>
    <w:rsid w:val="0074496C"/>
    <w:rsid w:val="0074510A"/>
    <w:rsid w:val="007473B7"/>
    <w:rsid w:val="00751DAA"/>
    <w:rsid w:val="00751E52"/>
    <w:rsid w:val="00752DAA"/>
    <w:rsid w:val="00753BDB"/>
    <w:rsid w:val="00754830"/>
    <w:rsid w:val="00754B3E"/>
    <w:rsid w:val="007553D7"/>
    <w:rsid w:val="00755D5A"/>
    <w:rsid w:val="0075645E"/>
    <w:rsid w:val="00756791"/>
    <w:rsid w:val="00756795"/>
    <w:rsid w:val="00756A6D"/>
    <w:rsid w:val="00757273"/>
    <w:rsid w:val="00757681"/>
    <w:rsid w:val="007579FF"/>
    <w:rsid w:val="00757C54"/>
    <w:rsid w:val="00757F0B"/>
    <w:rsid w:val="0076089A"/>
    <w:rsid w:val="007608D9"/>
    <w:rsid w:val="00760D17"/>
    <w:rsid w:val="007612ED"/>
    <w:rsid w:val="00761346"/>
    <w:rsid w:val="00761485"/>
    <w:rsid w:val="00761531"/>
    <w:rsid w:val="00761875"/>
    <w:rsid w:val="00761DD8"/>
    <w:rsid w:val="007625AB"/>
    <w:rsid w:val="00762A77"/>
    <w:rsid w:val="00762D20"/>
    <w:rsid w:val="007640F3"/>
    <w:rsid w:val="007647E0"/>
    <w:rsid w:val="007651B7"/>
    <w:rsid w:val="007656E2"/>
    <w:rsid w:val="0076575A"/>
    <w:rsid w:val="00765CF5"/>
    <w:rsid w:val="00765D53"/>
    <w:rsid w:val="00766246"/>
    <w:rsid w:val="0076665B"/>
    <w:rsid w:val="00766739"/>
    <w:rsid w:val="00766E60"/>
    <w:rsid w:val="00767967"/>
    <w:rsid w:val="00770185"/>
    <w:rsid w:val="007713DD"/>
    <w:rsid w:val="007714C5"/>
    <w:rsid w:val="0077151D"/>
    <w:rsid w:val="00772DA8"/>
    <w:rsid w:val="007736A1"/>
    <w:rsid w:val="0077410C"/>
    <w:rsid w:val="007745D3"/>
    <w:rsid w:val="007755C4"/>
    <w:rsid w:val="00777163"/>
    <w:rsid w:val="007771AB"/>
    <w:rsid w:val="007771D7"/>
    <w:rsid w:val="00777299"/>
    <w:rsid w:val="00782789"/>
    <w:rsid w:val="00782CC3"/>
    <w:rsid w:val="00782EB9"/>
    <w:rsid w:val="00783281"/>
    <w:rsid w:val="007833DD"/>
    <w:rsid w:val="007837E9"/>
    <w:rsid w:val="00783801"/>
    <w:rsid w:val="00783C96"/>
    <w:rsid w:val="007844E9"/>
    <w:rsid w:val="007847F9"/>
    <w:rsid w:val="00784D5C"/>
    <w:rsid w:val="00784EB3"/>
    <w:rsid w:val="00785925"/>
    <w:rsid w:val="00785E36"/>
    <w:rsid w:val="00785F08"/>
    <w:rsid w:val="00786C5F"/>
    <w:rsid w:val="00786DB0"/>
    <w:rsid w:val="007903D3"/>
    <w:rsid w:val="00790482"/>
    <w:rsid w:val="007908D2"/>
    <w:rsid w:val="00790D54"/>
    <w:rsid w:val="00790E7D"/>
    <w:rsid w:val="007910AD"/>
    <w:rsid w:val="00792061"/>
    <w:rsid w:val="00792654"/>
    <w:rsid w:val="00792B9A"/>
    <w:rsid w:val="007937C0"/>
    <w:rsid w:val="00793C00"/>
    <w:rsid w:val="007942FB"/>
    <w:rsid w:val="0079453E"/>
    <w:rsid w:val="00794618"/>
    <w:rsid w:val="00794780"/>
    <w:rsid w:val="00795EDF"/>
    <w:rsid w:val="00796E2F"/>
    <w:rsid w:val="00796ED0"/>
    <w:rsid w:val="00796FF5"/>
    <w:rsid w:val="00797296"/>
    <w:rsid w:val="007A07DB"/>
    <w:rsid w:val="007A0E40"/>
    <w:rsid w:val="007A1A37"/>
    <w:rsid w:val="007A208A"/>
    <w:rsid w:val="007A2103"/>
    <w:rsid w:val="007A2723"/>
    <w:rsid w:val="007A2A72"/>
    <w:rsid w:val="007A2DAC"/>
    <w:rsid w:val="007A3856"/>
    <w:rsid w:val="007A48F4"/>
    <w:rsid w:val="007A48F5"/>
    <w:rsid w:val="007A4CB2"/>
    <w:rsid w:val="007A4CC0"/>
    <w:rsid w:val="007A4EE6"/>
    <w:rsid w:val="007A5348"/>
    <w:rsid w:val="007A5C2D"/>
    <w:rsid w:val="007A5CD8"/>
    <w:rsid w:val="007A5E84"/>
    <w:rsid w:val="007A7010"/>
    <w:rsid w:val="007A709C"/>
    <w:rsid w:val="007A7475"/>
    <w:rsid w:val="007A7D54"/>
    <w:rsid w:val="007B00EF"/>
    <w:rsid w:val="007B094B"/>
    <w:rsid w:val="007B28AE"/>
    <w:rsid w:val="007B314A"/>
    <w:rsid w:val="007B32AC"/>
    <w:rsid w:val="007B3E36"/>
    <w:rsid w:val="007B4E90"/>
    <w:rsid w:val="007B552D"/>
    <w:rsid w:val="007B5786"/>
    <w:rsid w:val="007B6EC6"/>
    <w:rsid w:val="007B782E"/>
    <w:rsid w:val="007C03D8"/>
    <w:rsid w:val="007C0FB2"/>
    <w:rsid w:val="007C10E4"/>
    <w:rsid w:val="007C22C9"/>
    <w:rsid w:val="007C2902"/>
    <w:rsid w:val="007C2909"/>
    <w:rsid w:val="007C2A3F"/>
    <w:rsid w:val="007C318F"/>
    <w:rsid w:val="007C35A5"/>
    <w:rsid w:val="007C3729"/>
    <w:rsid w:val="007C3C6C"/>
    <w:rsid w:val="007C5497"/>
    <w:rsid w:val="007C5CC0"/>
    <w:rsid w:val="007C6645"/>
    <w:rsid w:val="007C6A90"/>
    <w:rsid w:val="007C6B19"/>
    <w:rsid w:val="007C719A"/>
    <w:rsid w:val="007C7B3F"/>
    <w:rsid w:val="007D1DF2"/>
    <w:rsid w:val="007D321B"/>
    <w:rsid w:val="007D4397"/>
    <w:rsid w:val="007D637B"/>
    <w:rsid w:val="007D69CB"/>
    <w:rsid w:val="007D7831"/>
    <w:rsid w:val="007D7920"/>
    <w:rsid w:val="007D7AA2"/>
    <w:rsid w:val="007E0BB9"/>
    <w:rsid w:val="007E0F41"/>
    <w:rsid w:val="007E1ED9"/>
    <w:rsid w:val="007E31AC"/>
    <w:rsid w:val="007E3D5A"/>
    <w:rsid w:val="007E47B4"/>
    <w:rsid w:val="007E5A80"/>
    <w:rsid w:val="007E67DE"/>
    <w:rsid w:val="007E69DF"/>
    <w:rsid w:val="007F036E"/>
    <w:rsid w:val="007F106A"/>
    <w:rsid w:val="007F1A18"/>
    <w:rsid w:val="007F1BFE"/>
    <w:rsid w:val="007F1D7A"/>
    <w:rsid w:val="007F2DA3"/>
    <w:rsid w:val="007F31FA"/>
    <w:rsid w:val="007F36A9"/>
    <w:rsid w:val="007F3AFE"/>
    <w:rsid w:val="007F4E51"/>
    <w:rsid w:val="007F5576"/>
    <w:rsid w:val="007F5B0A"/>
    <w:rsid w:val="007F5C05"/>
    <w:rsid w:val="007F68B6"/>
    <w:rsid w:val="0080008B"/>
    <w:rsid w:val="008009C4"/>
    <w:rsid w:val="00800D50"/>
    <w:rsid w:val="00800FA7"/>
    <w:rsid w:val="008012B6"/>
    <w:rsid w:val="00802C5C"/>
    <w:rsid w:val="00803422"/>
    <w:rsid w:val="00804046"/>
    <w:rsid w:val="008045AB"/>
    <w:rsid w:val="00804CAF"/>
    <w:rsid w:val="0080537F"/>
    <w:rsid w:val="00805B10"/>
    <w:rsid w:val="00806416"/>
    <w:rsid w:val="008065DF"/>
    <w:rsid w:val="00806BAC"/>
    <w:rsid w:val="00806BDD"/>
    <w:rsid w:val="00806E4C"/>
    <w:rsid w:val="00806FD6"/>
    <w:rsid w:val="008070D5"/>
    <w:rsid w:val="00810DF8"/>
    <w:rsid w:val="00811555"/>
    <w:rsid w:val="00812011"/>
    <w:rsid w:val="008122B7"/>
    <w:rsid w:val="008122D0"/>
    <w:rsid w:val="00813AF1"/>
    <w:rsid w:val="00814713"/>
    <w:rsid w:val="00814AB7"/>
    <w:rsid w:val="008152F3"/>
    <w:rsid w:val="008154FB"/>
    <w:rsid w:val="00815EEF"/>
    <w:rsid w:val="00816741"/>
    <w:rsid w:val="00816FF5"/>
    <w:rsid w:val="008172AC"/>
    <w:rsid w:val="00817521"/>
    <w:rsid w:val="00820677"/>
    <w:rsid w:val="008206AB"/>
    <w:rsid w:val="00820D4C"/>
    <w:rsid w:val="00820D83"/>
    <w:rsid w:val="00820EF8"/>
    <w:rsid w:val="008226DE"/>
    <w:rsid w:val="00822A90"/>
    <w:rsid w:val="00822C77"/>
    <w:rsid w:val="00822D84"/>
    <w:rsid w:val="008231B9"/>
    <w:rsid w:val="008231D9"/>
    <w:rsid w:val="008235F7"/>
    <w:rsid w:val="00823E65"/>
    <w:rsid w:val="00823F77"/>
    <w:rsid w:val="00824AC1"/>
    <w:rsid w:val="008268A2"/>
    <w:rsid w:val="00826A5C"/>
    <w:rsid w:val="00827275"/>
    <w:rsid w:val="00827370"/>
    <w:rsid w:val="008278CC"/>
    <w:rsid w:val="0082790D"/>
    <w:rsid w:val="00830083"/>
    <w:rsid w:val="00830748"/>
    <w:rsid w:val="008313A7"/>
    <w:rsid w:val="00835BD4"/>
    <w:rsid w:val="00835D9A"/>
    <w:rsid w:val="00835E1E"/>
    <w:rsid w:val="008367FB"/>
    <w:rsid w:val="00841D36"/>
    <w:rsid w:val="00842957"/>
    <w:rsid w:val="00842DFF"/>
    <w:rsid w:val="0084301B"/>
    <w:rsid w:val="00843565"/>
    <w:rsid w:val="00843A27"/>
    <w:rsid w:val="00843C9B"/>
    <w:rsid w:val="00845414"/>
    <w:rsid w:val="008459EB"/>
    <w:rsid w:val="00845FB8"/>
    <w:rsid w:val="008461FB"/>
    <w:rsid w:val="0085040E"/>
    <w:rsid w:val="008517DE"/>
    <w:rsid w:val="008518C3"/>
    <w:rsid w:val="00851A62"/>
    <w:rsid w:val="0085220E"/>
    <w:rsid w:val="008524C0"/>
    <w:rsid w:val="00852D4F"/>
    <w:rsid w:val="00855279"/>
    <w:rsid w:val="00857391"/>
    <w:rsid w:val="00857AF2"/>
    <w:rsid w:val="00860A56"/>
    <w:rsid w:val="00861EBC"/>
    <w:rsid w:val="00861FC2"/>
    <w:rsid w:val="008625EB"/>
    <w:rsid w:val="00862BA3"/>
    <w:rsid w:val="00862DCB"/>
    <w:rsid w:val="00865135"/>
    <w:rsid w:val="008653CB"/>
    <w:rsid w:val="0086579B"/>
    <w:rsid w:val="0086584E"/>
    <w:rsid w:val="008660E6"/>
    <w:rsid w:val="00866B3B"/>
    <w:rsid w:val="00867358"/>
    <w:rsid w:val="00867926"/>
    <w:rsid w:val="00867B22"/>
    <w:rsid w:val="008704E4"/>
    <w:rsid w:val="00870985"/>
    <w:rsid w:val="00871DE8"/>
    <w:rsid w:val="0087212C"/>
    <w:rsid w:val="008725A8"/>
    <w:rsid w:val="00873201"/>
    <w:rsid w:val="00873D54"/>
    <w:rsid w:val="00874875"/>
    <w:rsid w:val="00874A12"/>
    <w:rsid w:val="00874F75"/>
    <w:rsid w:val="0087503A"/>
    <w:rsid w:val="0087580C"/>
    <w:rsid w:val="008758AD"/>
    <w:rsid w:val="0087653E"/>
    <w:rsid w:val="008768E7"/>
    <w:rsid w:val="00876C66"/>
    <w:rsid w:val="008779C6"/>
    <w:rsid w:val="0088140D"/>
    <w:rsid w:val="0088174A"/>
    <w:rsid w:val="008819AE"/>
    <w:rsid w:val="00881DC4"/>
    <w:rsid w:val="00882685"/>
    <w:rsid w:val="008826D7"/>
    <w:rsid w:val="00882D87"/>
    <w:rsid w:val="00883699"/>
    <w:rsid w:val="00883952"/>
    <w:rsid w:val="00883957"/>
    <w:rsid w:val="00884631"/>
    <w:rsid w:val="008850F1"/>
    <w:rsid w:val="008858D6"/>
    <w:rsid w:val="00885BDB"/>
    <w:rsid w:val="008866F7"/>
    <w:rsid w:val="00887A40"/>
    <w:rsid w:val="008911AD"/>
    <w:rsid w:val="0089161E"/>
    <w:rsid w:val="008917D9"/>
    <w:rsid w:val="00891D4D"/>
    <w:rsid w:val="00891F35"/>
    <w:rsid w:val="00892B60"/>
    <w:rsid w:val="00892CA0"/>
    <w:rsid w:val="00893A7E"/>
    <w:rsid w:val="00893D45"/>
    <w:rsid w:val="00894850"/>
    <w:rsid w:val="00894DB1"/>
    <w:rsid w:val="0089679E"/>
    <w:rsid w:val="0089785D"/>
    <w:rsid w:val="008A0435"/>
    <w:rsid w:val="008A12AB"/>
    <w:rsid w:val="008A1E51"/>
    <w:rsid w:val="008A1FF2"/>
    <w:rsid w:val="008A2493"/>
    <w:rsid w:val="008A392A"/>
    <w:rsid w:val="008A3E00"/>
    <w:rsid w:val="008A3F48"/>
    <w:rsid w:val="008A4C33"/>
    <w:rsid w:val="008A4FBB"/>
    <w:rsid w:val="008A5FD1"/>
    <w:rsid w:val="008A7434"/>
    <w:rsid w:val="008B0272"/>
    <w:rsid w:val="008B0365"/>
    <w:rsid w:val="008B0897"/>
    <w:rsid w:val="008B09F8"/>
    <w:rsid w:val="008B0E8F"/>
    <w:rsid w:val="008B176F"/>
    <w:rsid w:val="008B1F80"/>
    <w:rsid w:val="008B40F4"/>
    <w:rsid w:val="008B4D80"/>
    <w:rsid w:val="008B5F25"/>
    <w:rsid w:val="008B6C77"/>
    <w:rsid w:val="008B6E49"/>
    <w:rsid w:val="008B7605"/>
    <w:rsid w:val="008B79B2"/>
    <w:rsid w:val="008B7A00"/>
    <w:rsid w:val="008B7B69"/>
    <w:rsid w:val="008C0D0D"/>
    <w:rsid w:val="008C1CA6"/>
    <w:rsid w:val="008C1DBE"/>
    <w:rsid w:val="008C1F5C"/>
    <w:rsid w:val="008C2596"/>
    <w:rsid w:val="008C28EB"/>
    <w:rsid w:val="008C2A7F"/>
    <w:rsid w:val="008C2DF6"/>
    <w:rsid w:val="008C40AA"/>
    <w:rsid w:val="008C48C1"/>
    <w:rsid w:val="008C5253"/>
    <w:rsid w:val="008C6135"/>
    <w:rsid w:val="008C65C9"/>
    <w:rsid w:val="008C67E6"/>
    <w:rsid w:val="008C6A37"/>
    <w:rsid w:val="008C7205"/>
    <w:rsid w:val="008C77C3"/>
    <w:rsid w:val="008C7E61"/>
    <w:rsid w:val="008C7EE3"/>
    <w:rsid w:val="008D07EE"/>
    <w:rsid w:val="008D0E96"/>
    <w:rsid w:val="008D1791"/>
    <w:rsid w:val="008D2A86"/>
    <w:rsid w:val="008D33E2"/>
    <w:rsid w:val="008D366D"/>
    <w:rsid w:val="008D3EEF"/>
    <w:rsid w:val="008D4C94"/>
    <w:rsid w:val="008D4F16"/>
    <w:rsid w:val="008D5562"/>
    <w:rsid w:val="008D683D"/>
    <w:rsid w:val="008D688C"/>
    <w:rsid w:val="008E0327"/>
    <w:rsid w:val="008E044E"/>
    <w:rsid w:val="008E13CB"/>
    <w:rsid w:val="008E14F5"/>
    <w:rsid w:val="008E1752"/>
    <w:rsid w:val="008E1FE8"/>
    <w:rsid w:val="008E3122"/>
    <w:rsid w:val="008E343E"/>
    <w:rsid w:val="008E447E"/>
    <w:rsid w:val="008E4A3B"/>
    <w:rsid w:val="008E4DC5"/>
    <w:rsid w:val="008E5049"/>
    <w:rsid w:val="008E59F6"/>
    <w:rsid w:val="008E5BF5"/>
    <w:rsid w:val="008E6B10"/>
    <w:rsid w:val="008E7880"/>
    <w:rsid w:val="008E7CC9"/>
    <w:rsid w:val="008F03BC"/>
    <w:rsid w:val="008F0533"/>
    <w:rsid w:val="008F0659"/>
    <w:rsid w:val="008F07EB"/>
    <w:rsid w:val="008F0A16"/>
    <w:rsid w:val="008F1332"/>
    <w:rsid w:val="008F1957"/>
    <w:rsid w:val="008F1AD2"/>
    <w:rsid w:val="008F3D7A"/>
    <w:rsid w:val="008F449C"/>
    <w:rsid w:val="008F4635"/>
    <w:rsid w:val="008F544C"/>
    <w:rsid w:val="008F568F"/>
    <w:rsid w:val="008F58E8"/>
    <w:rsid w:val="008F5A29"/>
    <w:rsid w:val="008F6443"/>
    <w:rsid w:val="008F6584"/>
    <w:rsid w:val="008F69B2"/>
    <w:rsid w:val="008F7357"/>
    <w:rsid w:val="008F7427"/>
    <w:rsid w:val="008F788F"/>
    <w:rsid w:val="009006C2"/>
    <w:rsid w:val="0090078B"/>
    <w:rsid w:val="00900BA1"/>
    <w:rsid w:val="00900C7D"/>
    <w:rsid w:val="00900CFD"/>
    <w:rsid w:val="00901023"/>
    <w:rsid w:val="009015EB"/>
    <w:rsid w:val="00901D6E"/>
    <w:rsid w:val="00902192"/>
    <w:rsid w:val="009025D0"/>
    <w:rsid w:val="00902F17"/>
    <w:rsid w:val="00903259"/>
    <w:rsid w:val="009039A3"/>
    <w:rsid w:val="00903D77"/>
    <w:rsid w:val="00903F00"/>
    <w:rsid w:val="009048AB"/>
    <w:rsid w:val="00905806"/>
    <w:rsid w:val="00905A5C"/>
    <w:rsid w:val="00905E24"/>
    <w:rsid w:val="00907C8B"/>
    <w:rsid w:val="00910739"/>
    <w:rsid w:val="009113B5"/>
    <w:rsid w:val="009119FB"/>
    <w:rsid w:val="00911A87"/>
    <w:rsid w:val="00911DEA"/>
    <w:rsid w:val="0091219B"/>
    <w:rsid w:val="0091236A"/>
    <w:rsid w:val="00913139"/>
    <w:rsid w:val="009135BD"/>
    <w:rsid w:val="00913FA1"/>
    <w:rsid w:val="00914353"/>
    <w:rsid w:val="00914B2F"/>
    <w:rsid w:val="00915B0C"/>
    <w:rsid w:val="009160F3"/>
    <w:rsid w:val="0091681D"/>
    <w:rsid w:val="00917E26"/>
    <w:rsid w:val="00917E61"/>
    <w:rsid w:val="00917F8F"/>
    <w:rsid w:val="0092000E"/>
    <w:rsid w:val="00920D5A"/>
    <w:rsid w:val="009219D0"/>
    <w:rsid w:val="00921FDF"/>
    <w:rsid w:val="00923030"/>
    <w:rsid w:val="00923422"/>
    <w:rsid w:val="009239D1"/>
    <w:rsid w:val="00924153"/>
    <w:rsid w:val="00924A8F"/>
    <w:rsid w:val="00925829"/>
    <w:rsid w:val="009261D7"/>
    <w:rsid w:val="0092626A"/>
    <w:rsid w:val="009271C9"/>
    <w:rsid w:val="00927247"/>
    <w:rsid w:val="0092773E"/>
    <w:rsid w:val="00927BBF"/>
    <w:rsid w:val="009302C5"/>
    <w:rsid w:val="00930DE0"/>
    <w:rsid w:val="00931260"/>
    <w:rsid w:val="009319B0"/>
    <w:rsid w:val="00931A5B"/>
    <w:rsid w:val="00931FC3"/>
    <w:rsid w:val="0093229A"/>
    <w:rsid w:val="00932954"/>
    <w:rsid w:val="00932FBB"/>
    <w:rsid w:val="0093432B"/>
    <w:rsid w:val="00935220"/>
    <w:rsid w:val="00935250"/>
    <w:rsid w:val="00935327"/>
    <w:rsid w:val="009354D1"/>
    <w:rsid w:val="009362C1"/>
    <w:rsid w:val="009414F3"/>
    <w:rsid w:val="00941619"/>
    <w:rsid w:val="00942623"/>
    <w:rsid w:val="009437C2"/>
    <w:rsid w:val="00944384"/>
    <w:rsid w:val="00944B0F"/>
    <w:rsid w:val="00944E5D"/>
    <w:rsid w:val="00945195"/>
    <w:rsid w:val="0094523C"/>
    <w:rsid w:val="009452E2"/>
    <w:rsid w:val="00945364"/>
    <w:rsid w:val="00946000"/>
    <w:rsid w:val="00946127"/>
    <w:rsid w:val="0094655D"/>
    <w:rsid w:val="00946745"/>
    <w:rsid w:val="009525D6"/>
    <w:rsid w:val="00952676"/>
    <w:rsid w:val="00954EAF"/>
    <w:rsid w:val="0095591D"/>
    <w:rsid w:val="009564F9"/>
    <w:rsid w:val="00956825"/>
    <w:rsid w:val="00956A7C"/>
    <w:rsid w:val="00956E9C"/>
    <w:rsid w:val="00957358"/>
    <w:rsid w:val="009576F0"/>
    <w:rsid w:val="00957D6A"/>
    <w:rsid w:val="00957FB3"/>
    <w:rsid w:val="009601BB"/>
    <w:rsid w:val="0096089B"/>
    <w:rsid w:val="009618C5"/>
    <w:rsid w:val="009618D5"/>
    <w:rsid w:val="00962314"/>
    <w:rsid w:val="009644E6"/>
    <w:rsid w:val="00966939"/>
    <w:rsid w:val="00966E4E"/>
    <w:rsid w:val="00966F22"/>
    <w:rsid w:val="0096706C"/>
    <w:rsid w:val="009674E2"/>
    <w:rsid w:val="00967774"/>
    <w:rsid w:val="009705B5"/>
    <w:rsid w:val="00972490"/>
    <w:rsid w:val="009725BB"/>
    <w:rsid w:val="00974610"/>
    <w:rsid w:val="00974E6C"/>
    <w:rsid w:val="0097667C"/>
    <w:rsid w:val="00976684"/>
    <w:rsid w:val="00976BA9"/>
    <w:rsid w:val="00977656"/>
    <w:rsid w:val="00980449"/>
    <w:rsid w:val="00980A53"/>
    <w:rsid w:val="00981098"/>
    <w:rsid w:val="00981134"/>
    <w:rsid w:val="00981A4B"/>
    <w:rsid w:val="00981BAA"/>
    <w:rsid w:val="009825A5"/>
    <w:rsid w:val="009832F1"/>
    <w:rsid w:val="009838CC"/>
    <w:rsid w:val="00984CC5"/>
    <w:rsid w:val="00985738"/>
    <w:rsid w:val="00985A84"/>
    <w:rsid w:val="00985E86"/>
    <w:rsid w:val="0098657C"/>
    <w:rsid w:val="00987D60"/>
    <w:rsid w:val="009904F8"/>
    <w:rsid w:val="00991134"/>
    <w:rsid w:val="00991B1E"/>
    <w:rsid w:val="00993970"/>
    <w:rsid w:val="00995258"/>
    <w:rsid w:val="009953FE"/>
    <w:rsid w:val="00995614"/>
    <w:rsid w:val="00995A1F"/>
    <w:rsid w:val="00995BBA"/>
    <w:rsid w:val="00995EC5"/>
    <w:rsid w:val="00995FCA"/>
    <w:rsid w:val="00995FDC"/>
    <w:rsid w:val="00996756"/>
    <w:rsid w:val="009978FD"/>
    <w:rsid w:val="00997E28"/>
    <w:rsid w:val="009A0221"/>
    <w:rsid w:val="009A0549"/>
    <w:rsid w:val="009A154D"/>
    <w:rsid w:val="009A1E10"/>
    <w:rsid w:val="009A1F5A"/>
    <w:rsid w:val="009A238C"/>
    <w:rsid w:val="009A2B00"/>
    <w:rsid w:val="009A2C56"/>
    <w:rsid w:val="009A41DC"/>
    <w:rsid w:val="009A5E81"/>
    <w:rsid w:val="009A645A"/>
    <w:rsid w:val="009B04CA"/>
    <w:rsid w:val="009B092C"/>
    <w:rsid w:val="009B0A6B"/>
    <w:rsid w:val="009B0DFD"/>
    <w:rsid w:val="009B1323"/>
    <w:rsid w:val="009B25C4"/>
    <w:rsid w:val="009B2E0F"/>
    <w:rsid w:val="009B2E4A"/>
    <w:rsid w:val="009B33E8"/>
    <w:rsid w:val="009B3614"/>
    <w:rsid w:val="009B3B1C"/>
    <w:rsid w:val="009B42E8"/>
    <w:rsid w:val="009B4530"/>
    <w:rsid w:val="009B475B"/>
    <w:rsid w:val="009B4BB2"/>
    <w:rsid w:val="009B5696"/>
    <w:rsid w:val="009B5AC0"/>
    <w:rsid w:val="009B5B04"/>
    <w:rsid w:val="009B7B4A"/>
    <w:rsid w:val="009B7D95"/>
    <w:rsid w:val="009C08DC"/>
    <w:rsid w:val="009C0C35"/>
    <w:rsid w:val="009C18A3"/>
    <w:rsid w:val="009C18F2"/>
    <w:rsid w:val="009C2DE8"/>
    <w:rsid w:val="009C39A7"/>
    <w:rsid w:val="009C40DA"/>
    <w:rsid w:val="009C4E0A"/>
    <w:rsid w:val="009C61A9"/>
    <w:rsid w:val="009C6C2E"/>
    <w:rsid w:val="009C7000"/>
    <w:rsid w:val="009C79A7"/>
    <w:rsid w:val="009D057E"/>
    <w:rsid w:val="009D17CB"/>
    <w:rsid w:val="009D1F69"/>
    <w:rsid w:val="009D2CA3"/>
    <w:rsid w:val="009D327A"/>
    <w:rsid w:val="009D3B55"/>
    <w:rsid w:val="009D3D04"/>
    <w:rsid w:val="009D517F"/>
    <w:rsid w:val="009D53F2"/>
    <w:rsid w:val="009D586D"/>
    <w:rsid w:val="009D6518"/>
    <w:rsid w:val="009D698F"/>
    <w:rsid w:val="009D7144"/>
    <w:rsid w:val="009D78A6"/>
    <w:rsid w:val="009D7C90"/>
    <w:rsid w:val="009D7CAE"/>
    <w:rsid w:val="009D7FAF"/>
    <w:rsid w:val="009E023D"/>
    <w:rsid w:val="009E0D48"/>
    <w:rsid w:val="009E0F16"/>
    <w:rsid w:val="009E21E6"/>
    <w:rsid w:val="009E3391"/>
    <w:rsid w:val="009E418F"/>
    <w:rsid w:val="009E4281"/>
    <w:rsid w:val="009E47C4"/>
    <w:rsid w:val="009E4D07"/>
    <w:rsid w:val="009E502E"/>
    <w:rsid w:val="009E66FC"/>
    <w:rsid w:val="009E673F"/>
    <w:rsid w:val="009E715C"/>
    <w:rsid w:val="009F0796"/>
    <w:rsid w:val="009F0A1E"/>
    <w:rsid w:val="009F21CF"/>
    <w:rsid w:val="009F259B"/>
    <w:rsid w:val="009F2AE9"/>
    <w:rsid w:val="009F3D19"/>
    <w:rsid w:val="009F445E"/>
    <w:rsid w:val="009F4473"/>
    <w:rsid w:val="009F4B01"/>
    <w:rsid w:val="009F5226"/>
    <w:rsid w:val="009F61EC"/>
    <w:rsid w:val="009F6A06"/>
    <w:rsid w:val="009F6C34"/>
    <w:rsid w:val="009F73C8"/>
    <w:rsid w:val="009F74BB"/>
    <w:rsid w:val="009F74D9"/>
    <w:rsid w:val="009F77E5"/>
    <w:rsid w:val="009F7B81"/>
    <w:rsid w:val="00A017B3"/>
    <w:rsid w:val="00A01854"/>
    <w:rsid w:val="00A027BB"/>
    <w:rsid w:val="00A02A93"/>
    <w:rsid w:val="00A02EB0"/>
    <w:rsid w:val="00A03079"/>
    <w:rsid w:val="00A032A1"/>
    <w:rsid w:val="00A037D3"/>
    <w:rsid w:val="00A039A2"/>
    <w:rsid w:val="00A042BB"/>
    <w:rsid w:val="00A04B53"/>
    <w:rsid w:val="00A05330"/>
    <w:rsid w:val="00A055C1"/>
    <w:rsid w:val="00A05D95"/>
    <w:rsid w:val="00A0641B"/>
    <w:rsid w:val="00A10F8F"/>
    <w:rsid w:val="00A115E5"/>
    <w:rsid w:val="00A1236A"/>
    <w:rsid w:val="00A130A7"/>
    <w:rsid w:val="00A133A4"/>
    <w:rsid w:val="00A13ED7"/>
    <w:rsid w:val="00A144FE"/>
    <w:rsid w:val="00A1485B"/>
    <w:rsid w:val="00A157A6"/>
    <w:rsid w:val="00A15B88"/>
    <w:rsid w:val="00A1611A"/>
    <w:rsid w:val="00A1617A"/>
    <w:rsid w:val="00A1652A"/>
    <w:rsid w:val="00A166F0"/>
    <w:rsid w:val="00A176A2"/>
    <w:rsid w:val="00A17CFD"/>
    <w:rsid w:val="00A20885"/>
    <w:rsid w:val="00A21066"/>
    <w:rsid w:val="00A211DC"/>
    <w:rsid w:val="00A21367"/>
    <w:rsid w:val="00A21AA4"/>
    <w:rsid w:val="00A22944"/>
    <w:rsid w:val="00A22DEA"/>
    <w:rsid w:val="00A232C0"/>
    <w:rsid w:val="00A23378"/>
    <w:rsid w:val="00A23BF8"/>
    <w:rsid w:val="00A23D0E"/>
    <w:rsid w:val="00A23E04"/>
    <w:rsid w:val="00A24D0F"/>
    <w:rsid w:val="00A24D82"/>
    <w:rsid w:val="00A25300"/>
    <w:rsid w:val="00A254C0"/>
    <w:rsid w:val="00A26595"/>
    <w:rsid w:val="00A26710"/>
    <w:rsid w:val="00A27699"/>
    <w:rsid w:val="00A278C4"/>
    <w:rsid w:val="00A2797E"/>
    <w:rsid w:val="00A3006E"/>
    <w:rsid w:val="00A309B9"/>
    <w:rsid w:val="00A31221"/>
    <w:rsid w:val="00A32321"/>
    <w:rsid w:val="00A33770"/>
    <w:rsid w:val="00A34460"/>
    <w:rsid w:val="00A34906"/>
    <w:rsid w:val="00A34F71"/>
    <w:rsid w:val="00A35B4A"/>
    <w:rsid w:val="00A35DAA"/>
    <w:rsid w:val="00A365A0"/>
    <w:rsid w:val="00A367EF"/>
    <w:rsid w:val="00A36D8C"/>
    <w:rsid w:val="00A40DDC"/>
    <w:rsid w:val="00A41AA3"/>
    <w:rsid w:val="00A41D01"/>
    <w:rsid w:val="00A4217E"/>
    <w:rsid w:val="00A4286E"/>
    <w:rsid w:val="00A42B63"/>
    <w:rsid w:val="00A42D3A"/>
    <w:rsid w:val="00A42DAC"/>
    <w:rsid w:val="00A4330D"/>
    <w:rsid w:val="00A434A3"/>
    <w:rsid w:val="00A43DBC"/>
    <w:rsid w:val="00A4436E"/>
    <w:rsid w:val="00A44688"/>
    <w:rsid w:val="00A44CDE"/>
    <w:rsid w:val="00A45FF2"/>
    <w:rsid w:val="00A5189E"/>
    <w:rsid w:val="00A53A4C"/>
    <w:rsid w:val="00A53BF6"/>
    <w:rsid w:val="00A53FEF"/>
    <w:rsid w:val="00A54144"/>
    <w:rsid w:val="00A55020"/>
    <w:rsid w:val="00A55398"/>
    <w:rsid w:val="00A55845"/>
    <w:rsid w:val="00A56BFF"/>
    <w:rsid w:val="00A56FCE"/>
    <w:rsid w:val="00A57739"/>
    <w:rsid w:val="00A601AD"/>
    <w:rsid w:val="00A601D4"/>
    <w:rsid w:val="00A61828"/>
    <w:rsid w:val="00A62328"/>
    <w:rsid w:val="00A6242B"/>
    <w:rsid w:val="00A62857"/>
    <w:rsid w:val="00A63857"/>
    <w:rsid w:val="00A63A06"/>
    <w:rsid w:val="00A64363"/>
    <w:rsid w:val="00A652FF"/>
    <w:rsid w:val="00A66227"/>
    <w:rsid w:val="00A6629A"/>
    <w:rsid w:val="00A67FDC"/>
    <w:rsid w:val="00A70793"/>
    <w:rsid w:val="00A709E3"/>
    <w:rsid w:val="00A72747"/>
    <w:rsid w:val="00A73E5C"/>
    <w:rsid w:val="00A75194"/>
    <w:rsid w:val="00A75BB6"/>
    <w:rsid w:val="00A762D5"/>
    <w:rsid w:val="00A7646E"/>
    <w:rsid w:val="00A7679F"/>
    <w:rsid w:val="00A7749F"/>
    <w:rsid w:val="00A806B8"/>
    <w:rsid w:val="00A81815"/>
    <w:rsid w:val="00A83C59"/>
    <w:rsid w:val="00A84BFC"/>
    <w:rsid w:val="00A868F6"/>
    <w:rsid w:val="00A875BB"/>
    <w:rsid w:val="00A9061E"/>
    <w:rsid w:val="00A90D3A"/>
    <w:rsid w:val="00A92121"/>
    <w:rsid w:val="00A92275"/>
    <w:rsid w:val="00A9389E"/>
    <w:rsid w:val="00A93C8E"/>
    <w:rsid w:val="00A942AC"/>
    <w:rsid w:val="00A95F2B"/>
    <w:rsid w:val="00A966B4"/>
    <w:rsid w:val="00A967F7"/>
    <w:rsid w:val="00A977AD"/>
    <w:rsid w:val="00A9783A"/>
    <w:rsid w:val="00A97CFD"/>
    <w:rsid w:val="00AA0764"/>
    <w:rsid w:val="00AA20EB"/>
    <w:rsid w:val="00AA2124"/>
    <w:rsid w:val="00AA2887"/>
    <w:rsid w:val="00AA2EF6"/>
    <w:rsid w:val="00AA2F87"/>
    <w:rsid w:val="00AA3A71"/>
    <w:rsid w:val="00AA3A9E"/>
    <w:rsid w:val="00AA466C"/>
    <w:rsid w:val="00AA5767"/>
    <w:rsid w:val="00AA5ABF"/>
    <w:rsid w:val="00AA6BB2"/>
    <w:rsid w:val="00AA6FBD"/>
    <w:rsid w:val="00AA75A0"/>
    <w:rsid w:val="00AA7D76"/>
    <w:rsid w:val="00AB041D"/>
    <w:rsid w:val="00AB08D6"/>
    <w:rsid w:val="00AB0CB8"/>
    <w:rsid w:val="00AB0D8C"/>
    <w:rsid w:val="00AB170B"/>
    <w:rsid w:val="00AB1ACF"/>
    <w:rsid w:val="00AB1DE7"/>
    <w:rsid w:val="00AB1FFB"/>
    <w:rsid w:val="00AB2013"/>
    <w:rsid w:val="00AB241F"/>
    <w:rsid w:val="00AB3DD4"/>
    <w:rsid w:val="00AB421E"/>
    <w:rsid w:val="00AB59AF"/>
    <w:rsid w:val="00AB5E93"/>
    <w:rsid w:val="00AB6BEE"/>
    <w:rsid w:val="00AB6CEB"/>
    <w:rsid w:val="00AB6EF7"/>
    <w:rsid w:val="00AB7229"/>
    <w:rsid w:val="00AB76CB"/>
    <w:rsid w:val="00AB7913"/>
    <w:rsid w:val="00AC09FD"/>
    <w:rsid w:val="00AC0EEB"/>
    <w:rsid w:val="00AC13C0"/>
    <w:rsid w:val="00AC1576"/>
    <w:rsid w:val="00AC309E"/>
    <w:rsid w:val="00AC384F"/>
    <w:rsid w:val="00AC4BC9"/>
    <w:rsid w:val="00AC4DE1"/>
    <w:rsid w:val="00AC6E16"/>
    <w:rsid w:val="00AC7126"/>
    <w:rsid w:val="00AC714C"/>
    <w:rsid w:val="00AD04D6"/>
    <w:rsid w:val="00AD1ADB"/>
    <w:rsid w:val="00AD2333"/>
    <w:rsid w:val="00AD2356"/>
    <w:rsid w:val="00AD2484"/>
    <w:rsid w:val="00AD26DC"/>
    <w:rsid w:val="00AD28EC"/>
    <w:rsid w:val="00AD291C"/>
    <w:rsid w:val="00AD3138"/>
    <w:rsid w:val="00AD3290"/>
    <w:rsid w:val="00AD3D99"/>
    <w:rsid w:val="00AD48F8"/>
    <w:rsid w:val="00AD4F26"/>
    <w:rsid w:val="00AD5F54"/>
    <w:rsid w:val="00AD608F"/>
    <w:rsid w:val="00AD68E3"/>
    <w:rsid w:val="00AD78C0"/>
    <w:rsid w:val="00AE02B2"/>
    <w:rsid w:val="00AE1206"/>
    <w:rsid w:val="00AE1A39"/>
    <w:rsid w:val="00AE27F6"/>
    <w:rsid w:val="00AE289A"/>
    <w:rsid w:val="00AE28E5"/>
    <w:rsid w:val="00AE2D50"/>
    <w:rsid w:val="00AE3699"/>
    <w:rsid w:val="00AE48D1"/>
    <w:rsid w:val="00AE4E21"/>
    <w:rsid w:val="00AE52D1"/>
    <w:rsid w:val="00AE5479"/>
    <w:rsid w:val="00AE5485"/>
    <w:rsid w:val="00AE5720"/>
    <w:rsid w:val="00AE636C"/>
    <w:rsid w:val="00AE6DEC"/>
    <w:rsid w:val="00AE7785"/>
    <w:rsid w:val="00AF0584"/>
    <w:rsid w:val="00AF068C"/>
    <w:rsid w:val="00AF1555"/>
    <w:rsid w:val="00AF2208"/>
    <w:rsid w:val="00AF22F1"/>
    <w:rsid w:val="00AF2742"/>
    <w:rsid w:val="00AF2943"/>
    <w:rsid w:val="00AF31E9"/>
    <w:rsid w:val="00AF3D02"/>
    <w:rsid w:val="00AF453B"/>
    <w:rsid w:val="00AF50A6"/>
    <w:rsid w:val="00AF55E9"/>
    <w:rsid w:val="00AF5F29"/>
    <w:rsid w:val="00B00A45"/>
    <w:rsid w:val="00B014AE"/>
    <w:rsid w:val="00B0181B"/>
    <w:rsid w:val="00B01F68"/>
    <w:rsid w:val="00B04076"/>
    <w:rsid w:val="00B047A6"/>
    <w:rsid w:val="00B049DB"/>
    <w:rsid w:val="00B04B04"/>
    <w:rsid w:val="00B05826"/>
    <w:rsid w:val="00B059BE"/>
    <w:rsid w:val="00B067FE"/>
    <w:rsid w:val="00B06A7C"/>
    <w:rsid w:val="00B06A94"/>
    <w:rsid w:val="00B077C5"/>
    <w:rsid w:val="00B100AF"/>
    <w:rsid w:val="00B10E8F"/>
    <w:rsid w:val="00B10EF6"/>
    <w:rsid w:val="00B11AAB"/>
    <w:rsid w:val="00B11F4E"/>
    <w:rsid w:val="00B121A1"/>
    <w:rsid w:val="00B12576"/>
    <w:rsid w:val="00B12BC3"/>
    <w:rsid w:val="00B136E8"/>
    <w:rsid w:val="00B13822"/>
    <w:rsid w:val="00B142DF"/>
    <w:rsid w:val="00B147B4"/>
    <w:rsid w:val="00B14903"/>
    <w:rsid w:val="00B15482"/>
    <w:rsid w:val="00B1564C"/>
    <w:rsid w:val="00B16794"/>
    <w:rsid w:val="00B17EE4"/>
    <w:rsid w:val="00B202FD"/>
    <w:rsid w:val="00B20F74"/>
    <w:rsid w:val="00B21813"/>
    <w:rsid w:val="00B218FA"/>
    <w:rsid w:val="00B21BF1"/>
    <w:rsid w:val="00B222A8"/>
    <w:rsid w:val="00B225C5"/>
    <w:rsid w:val="00B229CC"/>
    <w:rsid w:val="00B239E6"/>
    <w:rsid w:val="00B2408A"/>
    <w:rsid w:val="00B245FA"/>
    <w:rsid w:val="00B24675"/>
    <w:rsid w:val="00B2591B"/>
    <w:rsid w:val="00B26D92"/>
    <w:rsid w:val="00B26F21"/>
    <w:rsid w:val="00B27B82"/>
    <w:rsid w:val="00B3058A"/>
    <w:rsid w:val="00B3068E"/>
    <w:rsid w:val="00B3119F"/>
    <w:rsid w:val="00B31568"/>
    <w:rsid w:val="00B32035"/>
    <w:rsid w:val="00B330B5"/>
    <w:rsid w:val="00B3486F"/>
    <w:rsid w:val="00B34A5D"/>
    <w:rsid w:val="00B34E83"/>
    <w:rsid w:val="00B35CD7"/>
    <w:rsid w:val="00B36210"/>
    <w:rsid w:val="00B36558"/>
    <w:rsid w:val="00B36A8C"/>
    <w:rsid w:val="00B36B8D"/>
    <w:rsid w:val="00B37433"/>
    <w:rsid w:val="00B4086E"/>
    <w:rsid w:val="00B40F5A"/>
    <w:rsid w:val="00B4108F"/>
    <w:rsid w:val="00B414F1"/>
    <w:rsid w:val="00B4175E"/>
    <w:rsid w:val="00B41F42"/>
    <w:rsid w:val="00B4248E"/>
    <w:rsid w:val="00B43443"/>
    <w:rsid w:val="00B437C1"/>
    <w:rsid w:val="00B4380C"/>
    <w:rsid w:val="00B439F6"/>
    <w:rsid w:val="00B44A8A"/>
    <w:rsid w:val="00B44DD5"/>
    <w:rsid w:val="00B44E1E"/>
    <w:rsid w:val="00B451F3"/>
    <w:rsid w:val="00B46472"/>
    <w:rsid w:val="00B47CE6"/>
    <w:rsid w:val="00B47D98"/>
    <w:rsid w:val="00B50B99"/>
    <w:rsid w:val="00B5195B"/>
    <w:rsid w:val="00B52828"/>
    <w:rsid w:val="00B528AC"/>
    <w:rsid w:val="00B52ED1"/>
    <w:rsid w:val="00B54A72"/>
    <w:rsid w:val="00B56295"/>
    <w:rsid w:val="00B60ADB"/>
    <w:rsid w:val="00B60B2F"/>
    <w:rsid w:val="00B61D9B"/>
    <w:rsid w:val="00B6289D"/>
    <w:rsid w:val="00B63B53"/>
    <w:rsid w:val="00B64A7D"/>
    <w:rsid w:val="00B64E72"/>
    <w:rsid w:val="00B650EB"/>
    <w:rsid w:val="00B65515"/>
    <w:rsid w:val="00B662D1"/>
    <w:rsid w:val="00B668D8"/>
    <w:rsid w:val="00B66AF9"/>
    <w:rsid w:val="00B672A5"/>
    <w:rsid w:val="00B674DF"/>
    <w:rsid w:val="00B67B47"/>
    <w:rsid w:val="00B67BA4"/>
    <w:rsid w:val="00B7037C"/>
    <w:rsid w:val="00B70FBD"/>
    <w:rsid w:val="00B72217"/>
    <w:rsid w:val="00B72902"/>
    <w:rsid w:val="00B72F8D"/>
    <w:rsid w:val="00B734D6"/>
    <w:rsid w:val="00B738F8"/>
    <w:rsid w:val="00B73CD3"/>
    <w:rsid w:val="00B7404F"/>
    <w:rsid w:val="00B74860"/>
    <w:rsid w:val="00B75B99"/>
    <w:rsid w:val="00B75DBB"/>
    <w:rsid w:val="00B75EF8"/>
    <w:rsid w:val="00B76462"/>
    <w:rsid w:val="00B7732D"/>
    <w:rsid w:val="00B8016E"/>
    <w:rsid w:val="00B80F69"/>
    <w:rsid w:val="00B81711"/>
    <w:rsid w:val="00B81DF5"/>
    <w:rsid w:val="00B8263C"/>
    <w:rsid w:val="00B83B55"/>
    <w:rsid w:val="00B83D6A"/>
    <w:rsid w:val="00B8428B"/>
    <w:rsid w:val="00B84C58"/>
    <w:rsid w:val="00B84E23"/>
    <w:rsid w:val="00B84EAB"/>
    <w:rsid w:val="00B854C1"/>
    <w:rsid w:val="00B85513"/>
    <w:rsid w:val="00B85B06"/>
    <w:rsid w:val="00B85C18"/>
    <w:rsid w:val="00B86127"/>
    <w:rsid w:val="00B87A64"/>
    <w:rsid w:val="00B87D7A"/>
    <w:rsid w:val="00B87F01"/>
    <w:rsid w:val="00B90518"/>
    <w:rsid w:val="00B90E78"/>
    <w:rsid w:val="00B90EDF"/>
    <w:rsid w:val="00B91A34"/>
    <w:rsid w:val="00B91C6F"/>
    <w:rsid w:val="00B92467"/>
    <w:rsid w:val="00B926D3"/>
    <w:rsid w:val="00B92989"/>
    <w:rsid w:val="00B936A2"/>
    <w:rsid w:val="00B937FD"/>
    <w:rsid w:val="00B942DE"/>
    <w:rsid w:val="00B9526B"/>
    <w:rsid w:val="00B95377"/>
    <w:rsid w:val="00B96417"/>
    <w:rsid w:val="00B96519"/>
    <w:rsid w:val="00B96AEB"/>
    <w:rsid w:val="00B96AEE"/>
    <w:rsid w:val="00B978C2"/>
    <w:rsid w:val="00BA070E"/>
    <w:rsid w:val="00BA0A92"/>
    <w:rsid w:val="00BA0E97"/>
    <w:rsid w:val="00BA1493"/>
    <w:rsid w:val="00BA2883"/>
    <w:rsid w:val="00BA2F2C"/>
    <w:rsid w:val="00BA320C"/>
    <w:rsid w:val="00BA38E0"/>
    <w:rsid w:val="00BA3D98"/>
    <w:rsid w:val="00BA47E2"/>
    <w:rsid w:val="00BA4820"/>
    <w:rsid w:val="00BA4E9F"/>
    <w:rsid w:val="00BA649B"/>
    <w:rsid w:val="00BA6FB2"/>
    <w:rsid w:val="00BA71A7"/>
    <w:rsid w:val="00BA740B"/>
    <w:rsid w:val="00BB05A4"/>
    <w:rsid w:val="00BB0903"/>
    <w:rsid w:val="00BB09A9"/>
    <w:rsid w:val="00BB0F3C"/>
    <w:rsid w:val="00BB1D06"/>
    <w:rsid w:val="00BB25B8"/>
    <w:rsid w:val="00BB286A"/>
    <w:rsid w:val="00BB2B6C"/>
    <w:rsid w:val="00BB2FFB"/>
    <w:rsid w:val="00BB4908"/>
    <w:rsid w:val="00BB507E"/>
    <w:rsid w:val="00BB6648"/>
    <w:rsid w:val="00BB6D59"/>
    <w:rsid w:val="00BB7765"/>
    <w:rsid w:val="00BB7B9B"/>
    <w:rsid w:val="00BB7CC1"/>
    <w:rsid w:val="00BC0385"/>
    <w:rsid w:val="00BC1472"/>
    <w:rsid w:val="00BC284B"/>
    <w:rsid w:val="00BC2856"/>
    <w:rsid w:val="00BC30B9"/>
    <w:rsid w:val="00BC379D"/>
    <w:rsid w:val="00BC5219"/>
    <w:rsid w:val="00BC54E0"/>
    <w:rsid w:val="00BC586F"/>
    <w:rsid w:val="00BC611A"/>
    <w:rsid w:val="00BC6CE8"/>
    <w:rsid w:val="00BC737C"/>
    <w:rsid w:val="00BC794F"/>
    <w:rsid w:val="00BC7A95"/>
    <w:rsid w:val="00BC7CF0"/>
    <w:rsid w:val="00BD0239"/>
    <w:rsid w:val="00BD064E"/>
    <w:rsid w:val="00BD068B"/>
    <w:rsid w:val="00BD12C2"/>
    <w:rsid w:val="00BD17B7"/>
    <w:rsid w:val="00BD265A"/>
    <w:rsid w:val="00BD306E"/>
    <w:rsid w:val="00BD57BE"/>
    <w:rsid w:val="00BD62ED"/>
    <w:rsid w:val="00BD7E7C"/>
    <w:rsid w:val="00BE00F2"/>
    <w:rsid w:val="00BE08C4"/>
    <w:rsid w:val="00BE0E22"/>
    <w:rsid w:val="00BE18BB"/>
    <w:rsid w:val="00BE196E"/>
    <w:rsid w:val="00BE230C"/>
    <w:rsid w:val="00BE249B"/>
    <w:rsid w:val="00BE2FAF"/>
    <w:rsid w:val="00BE3377"/>
    <w:rsid w:val="00BE34C0"/>
    <w:rsid w:val="00BE34EB"/>
    <w:rsid w:val="00BE424C"/>
    <w:rsid w:val="00BE45F7"/>
    <w:rsid w:val="00BE46D2"/>
    <w:rsid w:val="00BE4C9C"/>
    <w:rsid w:val="00BE575B"/>
    <w:rsid w:val="00BE5CC3"/>
    <w:rsid w:val="00BE63B5"/>
    <w:rsid w:val="00BE7BF1"/>
    <w:rsid w:val="00BF0415"/>
    <w:rsid w:val="00BF0B4D"/>
    <w:rsid w:val="00BF1937"/>
    <w:rsid w:val="00BF24AD"/>
    <w:rsid w:val="00BF26B8"/>
    <w:rsid w:val="00BF3692"/>
    <w:rsid w:val="00BF4206"/>
    <w:rsid w:val="00BF4B44"/>
    <w:rsid w:val="00BF5072"/>
    <w:rsid w:val="00BF54AC"/>
    <w:rsid w:val="00BF5982"/>
    <w:rsid w:val="00BF6398"/>
    <w:rsid w:val="00BF6A62"/>
    <w:rsid w:val="00BF6D01"/>
    <w:rsid w:val="00BF7582"/>
    <w:rsid w:val="00BF7C13"/>
    <w:rsid w:val="00BF7CD1"/>
    <w:rsid w:val="00C00053"/>
    <w:rsid w:val="00C0010B"/>
    <w:rsid w:val="00C00342"/>
    <w:rsid w:val="00C0161E"/>
    <w:rsid w:val="00C01D9C"/>
    <w:rsid w:val="00C037C0"/>
    <w:rsid w:val="00C04A6E"/>
    <w:rsid w:val="00C056C7"/>
    <w:rsid w:val="00C05CD0"/>
    <w:rsid w:val="00C0631D"/>
    <w:rsid w:val="00C102CD"/>
    <w:rsid w:val="00C103CE"/>
    <w:rsid w:val="00C111A1"/>
    <w:rsid w:val="00C12056"/>
    <w:rsid w:val="00C12AED"/>
    <w:rsid w:val="00C13091"/>
    <w:rsid w:val="00C1311E"/>
    <w:rsid w:val="00C131AE"/>
    <w:rsid w:val="00C145A3"/>
    <w:rsid w:val="00C1512B"/>
    <w:rsid w:val="00C1540E"/>
    <w:rsid w:val="00C15F01"/>
    <w:rsid w:val="00C16962"/>
    <w:rsid w:val="00C20383"/>
    <w:rsid w:val="00C21A7B"/>
    <w:rsid w:val="00C21BD0"/>
    <w:rsid w:val="00C21EE2"/>
    <w:rsid w:val="00C22602"/>
    <w:rsid w:val="00C22633"/>
    <w:rsid w:val="00C22995"/>
    <w:rsid w:val="00C23762"/>
    <w:rsid w:val="00C23869"/>
    <w:rsid w:val="00C239AB"/>
    <w:rsid w:val="00C25374"/>
    <w:rsid w:val="00C25D60"/>
    <w:rsid w:val="00C261E7"/>
    <w:rsid w:val="00C2642A"/>
    <w:rsid w:val="00C26A41"/>
    <w:rsid w:val="00C279AD"/>
    <w:rsid w:val="00C279B1"/>
    <w:rsid w:val="00C302A8"/>
    <w:rsid w:val="00C30325"/>
    <w:rsid w:val="00C304F0"/>
    <w:rsid w:val="00C31608"/>
    <w:rsid w:val="00C32919"/>
    <w:rsid w:val="00C34238"/>
    <w:rsid w:val="00C34DF3"/>
    <w:rsid w:val="00C35B2C"/>
    <w:rsid w:val="00C35C55"/>
    <w:rsid w:val="00C36166"/>
    <w:rsid w:val="00C36E28"/>
    <w:rsid w:val="00C40274"/>
    <w:rsid w:val="00C40E7D"/>
    <w:rsid w:val="00C414AC"/>
    <w:rsid w:val="00C4347B"/>
    <w:rsid w:val="00C438C1"/>
    <w:rsid w:val="00C439F8"/>
    <w:rsid w:val="00C442CA"/>
    <w:rsid w:val="00C44CCF"/>
    <w:rsid w:val="00C46278"/>
    <w:rsid w:val="00C465EE"/>
    <w:rsid w:val="00C468D5"/>
    <w:rsid w:val="00C4725B"/>
    <w:rsid w:val="00C47DF3"/>
    <w:rsid w:val="00C50246"/>
    <w:rsid w:val="00C50D6E"/>
    <w:rsid w:val="00C5128E"/>
    <w:rsid w:val="00C52161"/>
    <w:rsid w:val="00C52544"/>
    <w:rsid w:val="00C52A51"/>
    <w:rsid w:val="00C52C41"/>
    <w:rsid w:val="00C53C62"/>
    <w:rsid w:val="00C53F68"/>
    <w:rsid w:val="00C54151"/>
    <w:rsid w:val="00C543BB"/>
    <w:rsid w:val="00C54FF4"/>
    <w:rsid w:val="00C55A9C"/>
    <w:rsid w:val="00C55CC9"/>
    <w:rsid w:val="00C55F3B"/>
    <w:rsid w:val="00C56361"/>
    <w:rsid w:val="00C56BAD"/>
    <w:rsid w:val="00C56BD9"/>
    <w:rsid w:val="00C570C3"/>
    <w:rsid w:val="00C57561"/>
    <w:rsid w:val="00C607FC"/>
    <w:rsid w:val="00C60F67"/>
    <w:rsid w:val="00C6145A"/>
    <w:rsid w:val="00C61B8D"/>
    <w:rsid w:val="00C61C8E"/>
    <w:rsid w:val="00C6384F"/>
    <w:rsid w:val="00C63E54"/>
    <w:rsid w:val="00C63F36"/>
    <w:rsid w:val="00C64905"/>
    <w:rsid w:val="00C64B20"/>
    <w:rsid w:val="00C64BA9"/>
    <w:rsid w:val="00C64BCE"/>
    <w:rsid w:val="00C64D58"/>
    <w:rsid w:val="00C65A62"/>
    <w:rsid w:val="00C65F25"/>
    <w:rsid w:val="00C662E0"/>
    <w:rsid w:val="00C666C5"/>
    <w:rsid w:val="00C6686E"/>
    <w:rsid w:val="00C66E71"/>
    <w:rsid w:val="00C676E1"/>
    <w:rsid w:val="00C67C33"/>
    <w:rsid w:val="00C67C7B"/>
    <w:rsid w:val="00C67E53"/>
    <w:rsid w:val="00C701E4"/>
    <w:rsid w:val="00C7021D"/>
    <w:rsid w:val="00C7183F"/>
    <w:rsid w:val="00C7187D"/>
    <w:rsid w:val="00C71A1E"/>
    <w:rsid w:val="00C7227E"/>
    <w:rsid w:val="00C7235B"/>
    <w:rsid w:val="00C72B91"/>
    <w:rsid w:val="00C738C4"/>
    <w:rsid w:val="00C7397E"/>
    <w:rsid w:val="00C73C69"/>
    <w:rsid w:val="00C747EE"/>
    <w:rsid w:val="00C74DC7"/>
    <w:rsid w:val="00C74FFA"/>
    <w:rsid w:val="00C7508F"/>
    <w:rsid w:val="00C75194"/>
    <w:rsid w:val="00C75544"/>
    <w:rsid w:val="00C75A84"/>
    <w:rsid w:val="00C768E1"/>
    <w:rsid w:val="00C76CFC"/>
    <w:rsid w:val="00C7734C"/>
    <w:rsid w:val="00C77540"/>
    <w:rsid w:val="00C805DC"/>
    <w:rsid w:val="00C80F84"/>
    <w:rsid w:val="00C814FC"/>
    <w:rsid w:val="00C820DE"/>
    <w:rsid w:val="00C82173"/>
    <w:rsid w:val="00C8239F"/>
    <w:rsid w:val="00C823CE"/>
    <w:rsid w:val="00C82B60"/>
    <w:rsid w:val="00C82CA5"/>
    <w:rsid w:val="00C82E1E"/>
    <w:rsid w:val="00C82E67"/>
    <w:rsid w:val="00C836FC"/>
    <w:rsid w:val="00C83FBE"/>
    <w:rsid w:val="00C84066"/>
    <w:rsid w:val="00C84C1D"/>
    <w:rsid w:val="00C853DC"/>
    <w:rsid w:val="00C85703"/>
    <w:rsid w:val="00C85766"/>
    <w:rsid w:val="00C86BA9"/>
    <w:rsid w:val="00C87E31"/>
    <w:rsid w:val="00C90D96"/>
    <w:rsid w:val="00C91475"/>
    <w:rsid w:val="00C93BBF"/>
    <w:rsid w:val="00C93BDB"/>
    <w:rsid w:val="00C93DC0"/>
    <w:rsid w:val="00C949A6"/>
    <w:rsid w:val="00C95052"/>
    <w:rsid w:val="00C95AE2"/>
    <w:rsid w:val="00C95E0C"/>
    <w:rsid w:val="00C96298"/>
    <w:rsid w:val="00C9682C"/>
    <w:rsid w:val="00C96B12"/>
    <w:rsid w:val="00C97918"/>
    <w:rsid w:val="00C97FF1"/>
    <w:rsid w:val="00CA067B"/>
    <w:rsid w:val="00CA0F6F"/>
    <w:rsid w:val="00CA1392"/>
    <w:rsid w:val="00CA31E8"/>
    <w:rsid w:val="00CA37FE"/>
    <w:rsid w:val="00CA3906"/>
    <w:rsid w:val="00CA39CC"/>
    <w:rsid w:val="00CA3D63"/>
    <w:rsid w:val="00CA3E5B"/>
    <w:rsid w:val="00CA4066"/>
    <w:rsid w:val="00CA4E7B"/>
    <w:rsid w:val="00CA4F01"/>
    <w:rsid w:val="00CA4F77"/>
    <w:rsid w:val="00CA500D"/>
    <w:rsid w:val="00CA51A9"/>
    <w:rsid w:val="00CA5624"/>
    <w:rsid w:val="00CA5668"/>
    <w:rsid w:val="00CA6404"/>
    <w:rsid w:val="00CA78D9"/>
    <w:rsid w:val="00CB04E0"/>
    <w:rsid w:val="00CB20ED"/>
    <w:rsid w:val="00CB228E"/>
    <w:rsid w:val="00CB252F"/>
    <w:rsid w:val="00CB2977"/>
    <w:rsid w:val="00CB2983"/>
    <w:rsid w:val="00CB299E"/>
    <w:rsid w:val="00CB29D7"/>
    <w:rsid w:val="00CB46BF"/>
    <w:rsid w:val="00CB6A8F"/>
    <w:rsid w:val="00CB6F40"/>
    <w:rsid w:val="00CB781E"/>
    <w:rsid w:val="00CC066B"/>
    <w:rsid w:val="00CC0F7C"/>
    <w:rsid w:val="00CC146F"/>
    <w:rsid w:val="00CC173F"/>
    <w:rsid w:val="00CC2220"/>
    <w:rsid w:val="00CC29EC"/>
    <w:rsid w:val="00CC48BA"/>
    <w:rsid w:val="00CC4EE0"/>
    <w:rsid w:val="00CC5C5D"/>
    <w:rsid w:val="00CC7233"/>
    <w:rsid w:val="00CC7D59"/>
    <w:rsid w:val="00CD0939"/>
    <w:rsid w:val="00CD0BD3"/>
    <w:rsid w:val="00CD1097"/>
    <w:rsid w:val="00CD19BB"/>
    <w:rsid w:val="00CD1AF5"/>
    <w:rsid w:val="00CD2B4E"/>
    <w:rsid w:val="00CD301E"/>
    <w:rsid w:val="00CD30D6"/>
    <w:rsid w:val="00CD34F2"/>
    <w:rsid w:val="00CD3767"/>
    <w:rsid w:val="00CD43A8"/>
    <w:rsid w:val="00CD4C18"/>
    <w:rsid w:val="00CD4D91"/>
    <w:rsid w:val="00CD58BC"/>
    <w:rsid w:val="00CD68DA"/>
    <w:rsid w:val="00CD735C"/>
    <w:rsid w:val="00CD7523"/>
    <w:rsid w:val="00CD788D"/>
    <w:rsid w:val="00CE06F3"/>
    <w:rsid w:val="00CE121B"/>
    <w:rsid w:val="00CE13BD"/>
    <w:rsid w:val="00CE1612"/>
    <w:rsid w:val="00CE1C0E"/>
    <w:rsid w:val="00CE1D40"/>
    <w:rsid w:val="00CE1F4A"/>
    <w:rsid w:val="00CE44BE"/>
    <w:rsid w:val="00CE458E"/>
    <w:rsid w:val="00CE4698"/>
    <w:rsid w:val="00CE7303"/>
    <w:rsid w:val="00CF0B46"/>
    <w:rsid w:val="00CF0FCC"/>
    <w:rsid w:val="00CF2571"/>
    <w:rsid w:val="00CF2731"/>
    <w:rsid w:val="00CF2B1C"/>
    <w:rsid w:val="00CF338C"/>
    <w:rsid w:val="00CF35C7"/>
    <w:rsid w:val="00CF3C5D"/>
    <w:rsid w:val="00CF4BDC"/>
    <w:rsid w:val="00CF5E0B"/>
    <w:rsid w:val="00CF6351"/>
    <w:rsid w:val="00CF6D47"/>
    <w:rsid w:val="00CF71B9"/>
    <w:rsid w:val="00CF7C61"/>
    <w:rsid w:val="00CF7CC3"/>
    <w:rsid w:val="00D00788"/>
    <w:rsid w:val="00D00B5E"/>
    <w:rsid w:val="00D00DBD"/>
    <w:rsid w:val="00D0144F"/>
    <w:rsid w:val="00D017C0"/>
    <w:rsid w:val="00D02D5F"/>
    <w:rsid w:val="00D0336E"/>
    <w:rsid w:val="00D035AC"/>
    <w:rsid w:val="00D03FD8"/>
    <w:rsid w:val="00D042E7"/>
    <w:rsid w:val="00D0450F"/>
    <w:rsid w:val="00D04592"/>
    <w:rsid w:val="00D045AA"/>
    <w:rsid w:val="00D047B3"/>
    <w:rsid w:val="00D04AD6"/>
    <w:rsid w:val="00D05F37"/>
    <w:rsid w:val="00D06540"/>
    <w:rsid w:val="00D068FA"/>
    <w:rsid w:val="00D0724B"/>
    <w:rsid w:val="00D077C9"/>
    <w:rsid w:val="00D112F9"/>
    <w:rsid w:val="00D11C42"/>
    <w:rsid w:val="00D11F46"/>
    <w:rsid w:val="00D127E7"/>
    <w:rsid w:val="00D14640"/>
    <w:rsid w:val="00D152C0"/>
    <w:rsid w:val="00D16346"/>
    <w:rsid w:val="00D16373"/>
    <w:rsid w:val="00D16C6C"/>
    <w:rsid w:val="00D16EE1"/>
    <w:rsid w:val="00D176D2"/>
    <w:rsid w:val="00D206E1"/>
    <w:rsid w:val="00D2187A"/>
    <w:rsid w:val="00D21EAD"/>
    <w:rsid w:val="00D22E04"/>
    <w:rsid w:val="00D23FAC"/>
    <w:rsid w:val="00D25E8E"/>
    <w:rsid w:val="00D27BBF"/>
    <w:rsid w:val="00D27DE7"/>
    <w:rsid w:val="00D3002C"/>
    <w:rsid w:val="00D3018F"/>
    <w:rsid w:val="00D30900"/>
    <w:rsid w:val="00D309DB"/>
    <w:rsid w:val="00D31288"/>
    <w:rsid w:val="00D3180B"/>
    <w:rsid w:val="00D325AF"/>
    <w:rsid w:val="00D32791"/>
    <w:rsid w:val="00D329D8"/>
    <w:rsid w:val="00D333C8"/>
    <w:rsid w:val="00D336DA"/>
    <w:rsid w:val="00D34D09"/>
    <w:rsid w:val="00D35F7D"/>
    <w:rsid w:val="00D3601A"/>
    <w:rsid w:val="00D361B7"/>
    <w:rsid w:val="00D36529"/>
    <w:rsid w:val="00D36973"/>
    <w:rsid w:val="00D36A63"/>
    <w:rsid w:val="00D36BB6"/>
    <w:rsid w:val="00D37571"/>
    <w:rsid w:val="00D4047A"/>
    <w:rsid w:val="00D404F0"/>
    <w:rsid w:val="00D4084E"/>
    <w:rsid w:val="00D43B79"/>
    <w:rsid w:val="00D459CF"/>
    <w:rsid w:val="00D461E9"/>
    <w:rsid w:val="00D4659E"/>
    <w:rsid w:val="00D475FD"/>
    <w:rsid w:val="00D47FE8"/>
    <w:rsid w:val="00D501B8"/>
    <w:rsid w:val="00D50505"/>
    <w:rsid w:val="00D5120E"/>
    <w:rsid w:val="00D51BB5"/>
    <w:rsid w:val="00D51D60"/>
    <w:rsid w:val="00D51E50"/>
    <w:rsid w:val="00D54156"/>
    <w:rsid w:val="00D56316"/>
    <w:rsid w:val="00D57406"/>
    <w:rsid w:val="00D57505"/>
    <w:rsid w:val="00D5793A"/>
    <w:rsid w:val="00D579A0"/>
    <w:rsid w:val="00D57D69"/>
    <w:rsid w:val="00D603EB"/>
    <w:rsid w:val="00D6051E"/>
    <w:rsid w:val="00D61679"/>
    <w:rsid w:val="00D62548"/>
    <w:rsid w:val="00D63342"/>
    <w:rsid w:val="00D63ADA"/>
    <w:rsid w:val="00D63F3D"/>
    <w:rsid w:val="00D6439C"/>
    <w:rsid w:val="00D64801"/>
    <w:rsid w:val="00D64A66"/>
    <w:rsid w:val="00D64EA3"/>
    <w:rsid w:val="00D65CE3"/>
    <w:rsid w:val="00D66157"/>
    <w:rsid w:val="00D66A93"/>
    <w:rsid w:val="00D66BDD"/>
    <w:rsid w:val="00D707DA"/>
    <w:rsid w:val="00D70BA6"/>
    <w:rsid w:val="00D70DFE"/>
    <w:rsid w:val="00D70EA4"/>
    <w:rsid w:val="00D7120A"/>
    <w:rsid w:val="00D716CC"/>
    <w:rsid w:val="00D71A6E"/>
    <w:rsid w:val="00D71EB6"/>
    <w:rsid w:val="00D72BE6"/>
    <w:rsid w:val="00D7322E"/>
    <w:rsid w:val="00D73289"/>
    <w:rsid w:val="00D73623"/>
    <w:rsid w:val="00D7378F"/>
    <w:rsid w:val="00D73F08"/>
    <w:rsid w:val="00D74903"/>
    <w:rsid w:val="00D74CE1"/>
    <w:rsid w:val="00D74FCC"/>
    <w:rsid w:val="00D76368"/>
    <w:rsid w:val="00D77541"/>
    <w:rsid w:val="00D776EE"/>
    <w:rsid w:val="00D7778F"/>
    <w:rsid w:val="00D8053B"/>
    <w:rsid w:val="00D814AC"/>
    <w:rsid w:val="00D82930"/>
    <w:rsid w:val="00D82A0C"/>
    <w:rsid w:val="00D82B19"/>
    <w:rsid w:val="00D82D51"/>
    <w:rsid w:val="00D837D3"/>
    <w:rsid w:val="00D8395E"/>
    <w:rsid w:val="00D84474"/>
    <w:rsid w:val="00D844E8"/>
    <w:rsid w:val="00D84919"/>
    <w:rsid w:val="00D85408"/>
    <w:rsid w:val="00D8580C"/>
    <w:rsid w:val="00D85B42"/>
    <w:rsid w:val="00D86146"/>
    <w:rsid w:val="00D867B8"/>
    <w:rsid w:val="00D87498"/>
    <w:rsid w:val="00D87529"/>
    <w:rsid w:val="00D87B1A"/>
    <w:rsid w:val="00D90375"/>
    <w:rsid w:val="00D90475"/>
    <w:rsid w:val="00D9254A"/>
    <w:rsid w:val="00D9264E"/>
    <w:rsid w:val="00D92AB3"/>
    <w:rsid w:val="00D949C5"/>
    <w:rsid w:val="00D9507D"/>
    <w:rsid w:val="00D95087"/>
    <w:rsid w:val="00D95192"/>
    <w:rsid w:val="00D951D4"/>
    <w:rsid w:val="00D9647D"/>
    <w:rsid w:val="00D96B5E"/>
    <w:rsid w:val="00D96C78"/>
    <w:rsid w:val="00D97133"/>
    <w:rsid w:val="00D972C7"/>
    <w:rsid w:val="00D976B4"/>
    <w:rsid w:val="00D97891"/>
    <w:rsid w:val="00D97AD5"/>
    <w:rsid w:val="00DA0984"/>
    <w:rsid w:val="00DA0F8B"/>
    <w:rsid w:val="00DA0FE7"/>
    <w:rsid w:val="00DA18C9"/>
    <w:rsid w:val="00DA190F"/>
    <w:rsid w:val="00DA312E"/>
    <w:rsid w:val="00DA386B"/>
    <w:rsid w:val="00DA4091"/>
    <w:rsid w:val="00DA4D40"/>
    <w:rsid w:val="00DA4FE5"/>
    <w:rsid w:val="00DB01A6"/>
    <w:rsid w:val="00DB0943"/>
    <w:rsid w:val="00DB0E8F"/>
    <w:rsid w:val="00DB12FA"/>
    <w:rsid w:val="00DB1FED"/>
    <w:rsid w:val="00DB2274"/>
    <w:rsid w:val="00DB304C"/>
    <w:rsid w:val="00DB3E13"/>
    <w:rsid w:val="00DB43A8"/>
    <w:rsid w:val="00DB4641"/>
    <w:rsid w:val="00DB497C"/>
    <w:rsid w:val="00DB5941"/>
    <w:rsid w:val="00DB61AA"/>
    <w:rsid w:val="00DB749D"/>
    <w:rsid w:val="00DC003C"/>
    <w:rsid w:val="00DC0757"/>
    <w:rsid w:val="00DC1576"/>
    <w:rsid w:val="00DC1D58"/>
    <w:rsid w:val="00DC28FF"/>
    <w:rsid w:val="00DC2D74"/>
    <w:rsid w:val="00DC3A5A"/>
    <w:rsid w:val="00DC3BA3"/>
    <w:rsid w:val="00DC42D7"/>
    <w:rsid w:val="00DC44B3"/>
    <w:rsid w:val="00DC47F9"/>
    <w:rsid w:val="00DC4C17"/>
    <w:rsid w:val="00DC55FE"/>
    <w:rsid w:val="00DC5DB0"/>
    <w:rsid w:val="00DC665A"/>
    <w:rsid w:val="00DC6710"/>
    <w:rsid w:val="00DC6AC5"/>
    <w:rsid w:val="00DD0D74"/>
    <w:rsid w:val="00DD0F97"/>
    <w:rsid w:val="00DD152F"/>
    <w:rsid w:val="00DD2464"/>
    <w:rsid w:val="00DD3EAD"/>
    <w:rsid w:val="00DD4414"/>
    <w:rsid w:val="00DD49A5"/>
    <w:rsid w:val="00DD5A4C"/>
    <w:rsid w:val="00DD5F41"/>
    <w:rsid w:val="00DD6765"/>
    <w:rsid w:val="00DD6998"/>
    <w:rsid w:val="00DD6E81"/>
    <w:rsid w:val="00DE03AC"/>
    <w:rsid w:val="00DE069B"/>
    <w:rsid w:val="00DE071B"/>
    <w:rsid w:val="00DE1ABA"/>
    <w:rsid w:val="00DE1EEC"/>
    <w:rsid w:val="00DE3D81"/>
    <w:rsid w:val="00DE46C4"/>
    <w:rsid w:val="00DE4A47"/>
    <w:rsid w:val="00DE565D"/>
    <w:rsid w:val="00DE5990"/>
    <w:rsid w:val="00DE5A2A"/>
    <w:rsid w:val="00DE5C2C"/>
    <w:rsid w:val="00DE66E0"/>
    <w:rsid w:val="00DE688C"/>
    <w:rsid w:val="00DE6931"/>
    <w:rsid w:val="00DE6D1D"/>
    <w:rsid w:val="00DE7E44"/>
    <w:rsid w:val="00DF0177"/>
    <w:rsid w:val="00DF02A5"/>
    <w:rsid w:val="00DF0BDD"/>
    <w:rsid w:val="00DF0F0C"/>
    <w:rsid w:val="00DF1157"/>
    <w:rsid w:val="00DF1E08"/>
    <w:rsid w:val="00DF1EF4"/>
    <w:rsid w:val="00DF2450"/>
    <w:rsid w:val="00DF321B"/>
    <w:rsid w:val="00DF3CDC"/>
    <w:rsid w:val="00DF3D4D"/>
    <w:rsid w:val="00DF42ED"/>
    <w:rsid w:val="00DF4AA9"/>
    <w:rsid w:val="00DF6DFB"/>
    <w:rsid w:val="00DF7264"/>
    <w:rsid w:val="00DF7EC8"/>
    <w:rsid w:val="00E00508"/>
    <w:rsid w:val="00E0056F"/>
    <w:rsid w:val="00E006B8"/>
    <w:rsid w:val="00E01222"/>
    <w:rsid w:val="00E017C7"/>
    <w:rsid w:val="00E020E7"/>
    <w:rsid w:val="00E03512"/>
    <w:rsid w:val="00E0353B"/>
    <w:rsid w:val="00E04940"/>
    <w:rsid w:val="00E04E1B"/>
    <w:rsid w:val="00E0529F"/>
    <w:rsid w:val="00E05AC2"/>
    <w:rsid w:val="00E06679"/>
    <w:rsid w:val="00E0720B"/>
    <w:rsid w:val="00E10D2D"/>
    <w:rsid w:val="00E110A4"/>
    <w:rsid w:val="00E11165"/>
    <w:rsid w:val="00E1172A"/>
    <w:rsid w:val="00E131A7"/>
    <w:rsid w:val="00E131AF"/>
    <w:rsid w:val="00E13894"/>
    <w:rsid w:val="00E14707"/>
    <w:rsid w:val="00E14B26"/>
    <w:rsid w:val="00E14D38"/>
    <w:rsid w:val="00E15C31"/>
    <w:rsid w:val="00E160E1"/>
    <w:rsid w:val="00E16105"/>
    <w:rsid w:val="00E1759F"/>
    <w:rsid w:val="00E20516"/>
    <w:rsid w:val="00E2082C"/>
    <w:rsid w:val="00E21B28"/>
    <w:rsid w:val="00E223CE"/>
    <w:rsid w:val="00E24978"/>
    <w:rsid w:val="00E24982"/>
    <w:rsid w:val="00E253E1"/>
    <w:rsid w:val="00E25E33"/>
    <w:rsid w:val="00E25ED0"/>
    <w:rsid w:val="00E26CA2"/>
    <w:rsid w:val="00E26FC7"/>
    <w:rsid w:val="00E27FD4"/>
    <w:rsid w:val="00E300A4"/>
    <w:rsid w:val="00E306BC"/>
    <w:rsid w:val="00E30991"/>
    <w:rsid w:val="00E30AD2"/>
    <w:rsid w:val="00E31849"/>
    <w:rsid w:val="00E31C99"/>
    <w:rsid w:val="00E328F4"/>
    <w:rsid w:val="00E32A71"/>
    <w:rsid w:val="00E3376F"/>
    <w:rsid w:val="00E34152"/>
    <w:rsid w:val="00E353CF"/>
    <w:rsid w:val="00E3541C"/>
    <w:rsid w:val="00E36115"/>
    <w:rsid w:val="00E36E91"/>
    <w:rsid w:val="00E37FEE"/>
    <w:rsid w:val="00E40086"/>
    <w:rsid w:val="00E40457"/>
    <w:rsid w:val="00E414B4"/>
    <w:rsid w:val="00E415DC"/>
    <w:rsid w:val="00E416CE"/>
    <w:rsid w:val="00E416E1"/>
    <w:rsid w:val="00E41B5B"/>
    <w:rsid w:val="00E429C6"/>
    <w:rsid w:val="00E42BFA"/>
    <w:rsid w:val="00E4354A"/>
    <w:rsid w:val="00E4380B"/>
    <w:rsid w:val="00E43A24"/>
    <w:rsid w:val="00E44D3F"/>
    <w:rsid w:val="00E451F4"/>
    <w:rsid w:val="00E46119"/>
    <w:rsid w:val="00E46464"/>
    <w:rsid w:val="00E46923"/>
    <w:rsid w:val="00E47403"/>
    <w:rsid w:val="00E47944"/>
    <w:rsid w:val="00E47960"/>
    <w:rsid w:val="00E47B68"/>
    <w:rsid w:val="00E5077B"/>
    <w:rsid w:val="00E51A94"/>
    <w:rsid w:val="00E53590"/>
    <w:rsid w:val="00E540D1"/>
    <w:rsid w:val="00E54906"/>
    <w:rsid w:val="00E5503D"/>
    <w:rsid w:val="00E55895"/>
    <w:rsid w:val="00E55F5A"/>
    <w:rsid w:val="00E561B5"/>
    <w:rsid w:val="00E562E4"/>
    <w:rsid w:val="00E56628"/>
    <w:rsid w:val="00E5682A"/>
    <w:rsid w:val="00E56A19"/>
    <w:rsid w:val="00E56C5D"/>
    <w:rsid w:val="00E5733B"/>
    <w:rsid w:val="00E57BD0"/>
    <w:rsid w:val="00E57CED"/>
    <w:rsid w:val="00E57FB6"/>
    <w:rsid w:val="00E602F0"/>
    <w:rsid w:val="00E6092E"/>
    <w:rsid w:val="00E60938"/>
    <w:rsid w:val="00E609E3"/>
    <w:rsid w:val="00E60D23"/>
    <w:rsid w:val="00E614F8"/>
    <w:rsid w:val="00E61F74"/>
    <w:rsid w:val="00E620B0"/>
    <w:rsid w:val="00E62503"/>
    <w:rsid w:val="00E627AA"/>
    <w:rsid w:val="00E62DA3"/>
    <w:rsid w:val="00E634D2"/>
    <w:rsid w:val="00E641AE"/>
    <w:rsid w:val="00E642B2"/>
    <w:rsid w:val="00E64403"/>
    <w:rsid w:val="00E64581"/>
    <w:rsid w:val="00E65024"/>
    <w:rsid w:val="00E65A12"/>
    <w:rsid w:val="00E65B20"/>
    <w:rsid w:val="00E65DD5"/>
    <w:rsid w:val="00E662C9"/>
    <w:rsid w:val="00E66437"/>
    <w:rsid w:val="00E66DBC"/>
    <w:rsid w:val="00E67334"/>
    <w:rsid w:val="00E6792B"/>
    <w:rsid w:val="00E70630"/>
    <w:rsid w:val="00E71292"/>
    <w:rsid w:val="00E71368"/>
    <w:rsid w:val="00E71877"/>
    <w:rsid w:val="00E72080"/>
    <w:rsid w:val="00E734C7"/>
    <w:rsid w:val="00E73898"/>
    <w:rsid w:val="00E7395C"/>
    <w:rsid w:val="00E73A1E"/>
    <w:rsid w:val="00E73DAF"/>
    <w:rsid w:val="00E74E63"/>
    <w:rsid w:val="00E753CF"/>
    <w:rsid w:val="00E75E45"/>
    <w:rsid w:val="00E76131"/>
    <w:rsid w:val="00E7710A"/>
    <w:rsid w:val="00E77239"/>
    <w:rsid w:val="00E77412"/>
    <w:rsid w:val="00E77EFC"/>
    <w:rsid w:val="00E77F84"/>
    <w:rsid w:val="00E805C1"/>
    <w:rsid w:val="00E806B1"/>
    <w:rsid w:val="00E808F1"/>
    <w:rsid w:val="00E80A9C"/>
    <w:rsid w:val="00E80E1E"/>
    <w:rsid w:val="00E81171"/>
    <w:rsid w:val="00E8122C"/>
    <w:rsid w:val="00E828D5"/>
    <w:rsid w:val="00E82981"/>
    <w:rsid w:val="00E85258"/>
    <w:rsid w:val="00E85BD6"/>
    <w:rsid w:val="00E86215"/>
    <w:rsid w:val="00E86298"/>
    <w:rsid w:val="00E864BB"/>
    <w:rsid w:val="00E869A7"/>
    <w:rsid w:val="00E90394"/>
    <w:rsid w:val="00E9057B"/>
    <w:rsid w:val="00E909C5"/>
    <w:rsid w:val="00E909D4"/>
    <w:rsid w:val="00E9111C"/>
    <w:rsid w:val="00E91248"/>
    <w:rsid w:val="00E915E7"/>
    <w:rsid w:val="00E918A6"/>
    <w:rsid w:val="00E91AA2"/>
    <w:rsid w:val="00E921A9"/>
    <w:rsid w:val="00E92543"/>
    <w:rsid w:val="00E944E4"/>
    <w:rsid w:val="00E94F21"/>
    <w:rsid w:val="00E950C1"/>
    <w:rsid w:val="00E9510C"/>
    <w:rsid w:val="00E96CB4"/>
    <w:rsid w:val="00E9729C"/>
    <w:rsid w:val="00E9759C"/>
    <w:rsid w:val="00E9779C"/>
    <w:rsid w:val="00EA0502"/>
    <w:rsid w:val="00EA0CFA"/>
    <w:rsid w:val="00EA1041"/>
    <w:rsid w:val="00EA1C76"/>
    <w:rsid w:val="00EA1CE6"/>
    <w:rsid w:val="00EA268B"/>
    <w:rsid w:val="00EA2934"/>
    <w:rsid w:val="00EA320E"/>
    <w:rsid w:val="00EA325B"/>
    <w:rsid w:val="00EA366C"/>
    <w:rsid w:val="00EA38CE"/>
    <w:rsid w:val="00EA420D"/>
    <w:rsid w:val="00EA4252"/>
    <w:rsid w:val="00EA4481"/>
    <w:rsid w:val="00EA46D7"/>
    <w:rsid w:val="00EA4BC0"/>
    <w:rsid w:val="00EA5C4D"/>
    <w:rsid w:val="00EA663C"/>
    <w:rsid w:val="00EA6763"/>
    <w:rsid w:val="00EA6FFD"/>
    <w:rsid w:val="00EA72E7"/>
    <w:rsid w:val="00EB062F"/>
    <w:rsid w:val="00EB0706"/>
    <w:rsid w:val="00EB0BEA"/>
    <w:rsid w:val="00EB0E28"/>
    <w:rsid w:val="00EB18B9"/>
    <w:rsid w:val="00EB3782"/>
    <w:rsid w:val="00EB461F"/>
    <w:rsid w:val="00EB49BB"/>
    <w:rsid w:val="00EB4C54"/>
    <w:rsid w:val="00EB4E35"/>
    <w:rsid w:val="00EB4E4C"/>
    <w:rsid w:val="00EB5651"/>
    <w:rsid w:val="00EB5FE8"/>
    <w:rsid w:val="00EB6627"/>
    <w:rsid w:val="00EB73D2"/>
    <w:rsid w:val="00EB78BC"/>
    <w:rsid w:val="00EB7D13"/>
    <w:rsid w:val="00EB7E98"/>
    <w:rsid w:val="00EC0000"/>
    <w:rsid w:val="00EC0253"/>
    <w:rsid w:val="00EC090D"/>
    <w:rsid w:val="00EC0F95"/>
    <w:rsid w:val="00EC1C90"/>
    <w:rsid w:val="00EC26E1"/>
    <w:rsid w:val="00EC2BEC"/>
    <w:rsid w:val="00EC3022"/>
    <w:rsid w:val="00EC302F"/>
    <w:rsid w:val="00EC41F1"/>
    <w:rsid w:val="00EC4D88"/>
    <w:rsid w:val="00EC4EFC"/>
    <w:rsid w:val="00EC5719"/>
    <w:rsid w:val="00EC5A5E"/>
    <w:rsid w:val="00EC671B"/>
    <w:rsid w:val="00EC6A00"/>
    <w:rsid w:val="00ED047A"/>
    <w:rsid w:val="00ED121A"/>
    <w:rsid w:val="00ED18B7"/>
    <w:rsid w:val="00ED258A"/>
    <w:rsid w:val="00ED28D5"/>
    <w:rsid w:val="00ED2BBF"/>
    <w:rsid w:val="00ED32F1"/>
    <w:rsid w:val="00ED5B95"/>
    <w:rsid w:val="00ED631F"/>
    <w:rsid w:val="00ED78F9"/>
    <w:rsid w:val="00EE0027"/>
    <w:rsid w:val="00EE1A95"/>
    <w:rsid w:val="00EE254A"/>
    <w:rsid w:val="00EE2623"/>
    <w:rsid w:val="00EE2653"/>
    <w:rsid w:val="00EE2892"/>
    <w:rsid w:val="00EE4365"/>
    <w:rsid w:val="00EE4B22"/>
    <w:rsid w:val="00EE619D"/>
    <w:rsid w:val="00EE7652"/>
    <w:rsid w:val="00EF0136"/>
    <w:rsid w:val="00EF091D"/>
    <w:rsid w:val="00EF12CC"/>
    <w:rsid w:val="00EF177D"/>
    <w:rsid w:val="00EF1B3F"/>
    <w:rsid w:val="00EF228B"/>
    <w:rsid w:val="00EF339B"/>
    <w:rsid w:val="00EF33F9"/>
    <w:rsid w:val="00EF3A6D"/>
    <w:rsid w:val="00EF44F3"/>
    <w:rsid w:val="00EF50D0"/>
    <w:rsid w:val="00EF54E9"/>
    <w:rsid w:val="00EF5B37"/>
    <w:rsid w:val="00EF6089"/>
    <w:rsid w:val="00EF6ED0"/>
    <w:rsid w:val="00F008AE"/>
    <w:rsid w:val="00F0104A"/>
    <w:rsid w:val="00F012BF"/>
    <w:rsid w:val="00F01863"/>
    <w:rsid w:val="00F01A68"/>
    <w:rsid w:val="00F01DFB"/>
    <w:rsid w:val="00F0292C"/>
    <w:rsid w:val="00F029A1"/>
    <w:rsid w:val="00F02C04"/>
    <w:rsid w:val="00F03B25"/>
    <w:rsid w:val="00F05594"/>
    <w:rsid w:val="00F05D92"/>
    <w:rsid w:val="00F06341"/>
    <w:rsid w:val="00F068F1"/>
    <w:rsid w:val="00F105AA"/>
    <w:rsid w:val="00F1128D"/>
    <w:rsid w:val="00F11423"/>
    <w:rsid w:val="00F11E59"/>
    <w:rsid w:val="00F1226C"/>
    <w:rsid w:val="00F12404"/>
    <w:rsid w:val="00F12641"/>
    <w:rsid w:val="00F12CDC"/>
    <w:rsid w:val="00F13AEF"/>
    <w:rsid w:val="00F1427C"/>
    <w:rsid w:val="00F1433D"/>
    <w:rsid w:val="00F1464B"/>
    <w:rsid w:val="00F14F9B"/>
    <w:rsid w:val="00F15191"/>
    <w:rsid w:val="00F15818"/>
    <w:rsid w:val="00F15C6B"/>
    <w:rsid w:val="00F16842"/>
    <w:rsid w:val="00F16E6A"/>
    <w:rsid w:val="00F20CF4"/>
    <w:rsid w:val="00F21259"/>
    <w:rsid w:val="00F2153A"/>
    <w:rsid w:val="00F21833"/>
    <w:rsid w:val="00F22301"/>
    <w:rsid w:val="00F223BE"/>
    <w:rsid w:val="00F22882"/>
    <w:rsid w:val="00F2320F"/>
    <w:rsid w:val="00F2350E"/>
    <w:rsid w:val="00F23B06"/>
    <w:rsid w:val="00F23C44"/>
    <w:rsid w:val="00F23C65"/>
    <w:rsid w:val="00F24574"/>
    <w:rsid w:val="00F24D7E"/>
    <w:rsid w:val="00F25036"/>
    <w:rsid w:val="00F25F65"/>
    <w:rsid w:val="00F26AD5"/>
    <w:rsid w:val="00F277DF"/>
    <w:rsid w:val="00F308A5"/>
    <w:rsid w:val="00F3121D"/>
    <w:rsid w:val="00F320F9"/>
    <w:rsid w:val="00F3214C"/>
    <w:rsid w:val="00F327DD"/>
    <w:rsid w:val="00F32B60"/>
    <w:rsid w:val="00F3372B"/>
    <w:rsid w:val="00F35223"/>
    <w:rsid w:val="00F357F2"/>
    <w:rsid w:val="00F35AB0"/>
    <w:rsid w:val="00F35F73"/>
    <w:rsid w:val="00F361D8"/>
    <w:rsid w:val="00F36508"/>
    <w:rsid w:val="00F36951"/>
    <w:rsid w:val="00F36CB5"/>
    <w:rsid w:val="00F37EEA"/>
    <w:rsid w:val="00F40732"/>
    <w:rsid w:val="00F41746"/>
    <w:rsid w:val="00F41E08"/>
    <w:rsid w:val="00F4233E"/>
    <w:rsid w:val="00F427D9"/>
    <w:rsid w:val="00F43556"/>
    <w:rsid w:val="00F4485B"/>
    <w:rsid w:val="00F45671"/>
    <w:rsid w:val="00F45CA3"/>
    <w:rsid w:val="00F4742C"/>
    <w:rsid w:val="00F505DC"/>
    <w:rsid w:val="00F50999"/>
    <w:rsid w:val="00F50D6F"/>
    <w:rsid w:val="00F5104C"/>
    <w:rsid w:val="00F52962"/>
    <w:rsid w:val="00F52D00"/>
    <w:rsid w:val="00F52D3B"/>
    <w:rsid w:val="00F533E3"/>
    <w:rsid w:val="00F54ADB"/>
    <w:rsid w:val="00F5555D"/>
    <w:rsid w:val="00F55DFA"/>
    <w:rsid w:val="00F5634E"/>
    <w:rsid w:val="00F5642C"/>
    <w:rsid w:val="00F56ED0"/>
    <w:rsid w:val="00F57D1E"/>
    <w:rsid w:val="00F60F10"/>
    <w:rsid w:val="00F60FFB"/>
    <w:rsid w:val="00F61E60"/>
    <w:rsid w:val="00F62584"/>
    <w:rsid w:val="00F631CA"/>
    <w:rsid w:val="00F63879"/>
    <w:rsid w:val="00F648F6"/>
    <w:rsid w:val="00F6606F"/>
    <w:rsid w:val="00F661B0"/>
    <w:rsid w:val="00F665CC"/>
    <w:rsid w:val="00F66EAE"/>
    <w:rsid w:val="00F6705F"/>
    <w:rsid w:val="00F67212"/>
    <w:rsid w:val="00F72A05"/>
    <w:rsid w:val="00F733DD"/>
    <w:rsid w:val="00F73786"/>
    <w:rsid w:val="00F737C8"/>
    <w:rsid w:val="00F73E75"/>
    <w:rsid w:val="00F73FC4"/>
    <w:rsid w:val="00F74941"/>
    <w:rsid w:val="00F759A0"/>
    <w:rsid w:val="00F759B5"/>
    <w:rsid w:val="00F762C5"/>
    <w:rsid w:val="00F76497"/>
    <w:rsid w:val="00F77B49"/>
    <w:rsid w:val="00F803C5"/>
    <w:rsid w:val="00F81305"/>
    <w:rsid w:val="00F8178E"/>
    <w:rsid w:val="00F83105"/>
    <w:rsid w:val="00F83645"/>
    <w:rsid w:val="00F84488"/>
    <w:rsid w:val="00F84505"/>
    <w:rsid w:val="00F85916"/>
    <w:rsid w:val="00F8605B"/>
    <w:rsid w:val="00F86213"/>
    <w:rsid w:val="00F86341"/>
    <w:rsid w:val="00F86D23"/>
    <w:rsid w:val="00F91B47"/>
    <w:rsid w:val="00F92184"/>
    <w:rsid w:val="00F935F5"/>
    <w:rsid w:val="00F93687"/>
    <w:rsid w:val="00F93A29"/>
    <w:rsid w:val="00F9431B"/>
    <w:rsid w:val="00F9458A"/>
    <w:rsid w:val="00F94D8F"/>
    <w:rsid w:val="00F95288"/>
    <w:rsid w:val="00F953A6"/>
    <w:rsid w:val="00F9542C"/>
    <w:rsid w:val="00F95AE2"/>
    <w:rsid w:val="00F9604B"/>
    <w:rsid w:val="00F96607"/>
    <w:rsid w:val="00F96873"/>
    <w:rsid w:val="00F970BC"/>
    <w:rsid w:val="00F97471"/>
    <w:rsid w:val="00F9787A"/>
    <w:rsid w:val="00F97F30"/>
    <w:rsid w:val="00FA03EB"/>
    <w:rsid w:val="00FA09EB"/>
    <w:rsid w:val="00FA0C44"/>
    <w:rsid w:val="00FA1512"/>
    <w:rsid w:val="00FA1523"/>
    <w:rsid w:val="00FA231E"/>
    <w:rsid w:val="00FA25C1"/>
    <w:rsid w:val="00FA38ED"/>
    <w:rsid w:val="00FA451F"/>
    <w:rsid w:val="00FA48E0"/>
    <w:rsid w:val="00FA512E"/>
    <w:rsid w:val="00FA52F8"/>
    <w:rsid w:val="00FA6FB8"/>
    <w:rsid w:val="00FA75A4"/>
    <w:rsid w:val="00FA7726"/>
    <w:rsid w:val="00FA7DD8"/>
    <w:rsid w:val="00FB018F"/>
    <w:rsid w:val="00FB0DEA"/>
    <w:rsid w:val="00FB14A4"/>
    <w:rsid w:val="00FB1A6A"/>
    <w:rsid w:val="00FB1F3C"/>
    <w:rsid w:val="00FB2456"/>
    <w:rsid w:val="00FB2C3B"/>
    <w:rsid w:val="00FB35A3"/>
    <w:rsid w:val="00FB3F53"/>
    <w:rsid w:val="00FB4DC1"/>
    <w:rsid w:val="00FB7A29"/>
    <w:rsid w:val="00FC0068"/>
    <w:rsid w:val="00FC1C69"/>
    <w:rsid w:val="00FC1F10"/>
    <w:rsid w:val="00FC1FFD"/>
    <w:rsid w:val="00FC2DC7"/>
    <w:rsid w:val="00FC3D41"/>
    <w:rsid w:val="00FC4588"/>
    <w:rsid w:val="00FC584D"/>
    <w:rsid w:val="00FC6CE3"/>
    <w:rsid w:val="00FD0590"/>
    <w:rsid w:val="00FD05B9"/>
    <w:rsid w:val="00FD0827"/>
    <w:rsid w:val="00FD1963"/>
    <w:rsid w:val="00FD1D6A"/>
    <w:rsid w:val="00FD22F4"/>
    <w:rsid w:val="00FD2EE7"/>
    <w:rsid w:val="00FD359F"/>
    <w:rsid w:val="00FD3F6F"/>
    <w:rsid w:val="00FD572A"/>
    <w:rsid w:val="00FD58A5"/>
    <w:rsid w:val="00FD5F61"/>
    <w:rsid w:val="00FD6141"/>
    <w:rsid w:val="00FD69E2"/>
    <w:rsid w:val="00FD6E42"/>
    <w:rsid w:val="00FD7866"/>
    <w:rsid w:val="00FE0173"/>
    <w:rsid w:val="00FE0D5D"/>
    <w:rsid w:val="00FE13E2"/>
    <w:rsid w:val="00FE27E7"/>
    <w:rsid w:val="00FE3826"/>
    <w:rsid w:val="00FE3915"/>
    <w:rsid w:val="00FE437E"/>
    <w:rsid w:val="00FE4C80"/>
    <w:rsid w:val="00FE5DD1"/>
    <w:rsid w:val="00FE6846"/>
    <w:rsid w:val="00FE79CF"/>
    <w:rsid w:val="00FE7F18"/>
    <w:rsid w:val="00FF075F"/>
    <w:rsid w:val="00FF1C54"/>
    <w:rsid w:val="00FF2FE5"/>
    <w:rsid w:val="00FF3456"/>
    <w:rsid w:val="00FF3519"/>
    <w:rsid w:val="00FF3DE5"/>
    <w:rsid w:val="00FF3EBB"/>
    <w:rsid w:val="00FF45CC"/>
    <w:rsid w:val="00FF49F0"/>
    <w:rsid w:val="00FF5A3F"/>
    <w:rsid w:val="00FF5A95"/>
    <w:rsid w:val="00FF7580"/>
    <w:rsid w:val="00FF78A5"/>
    <w:rsid w:val="00FF7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A2AAFAD"/>
  <w15:chartTrackingRefBased/>
  <w15:docId w15:val="{A50D57CB-ABD2-4D0F-BFCB-0F720FB79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Title" w:qFormat="1"/>
    <w:lsdException w:name="Body Text" w:uiPriority="99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uiPriority w:val="99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customStyle="1" w:styleId="a0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5967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32"/>
      <w:szCs w:val="32"/>
    </w:rPr>
  </w:style>
  <w:style w:type="character" w:customStyle="1" w:styleId="AccPolicyHeadingChar">
    <w:name w:val="Acc Policy Heading Char"/>
    <w:link w:val="AccPolicyHeading"/>
    <w:rsid w:val="005967B2"/>
    <w:rPr>
      <w:rFonts w:ascii="Angsana New" w:hAnsi="Angsana New"/>
      <w:b/>
      <w:bCs/>
      <w:i/>
      <w:iCs/>
      <w:sz w:val="32"/>
      <w:szCs w:val="32"/>
    </w:rPr>
  </w:style>
  <w:style w:type="paragraph" w:customStyle="1" w:styleId="accpolicyheading0">
    <w:name w:val="accpolicyheading"/>
    <w:basedOn w:val="Normal"/>
    <w:rsid w:val="0080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805B10"/>
    <w:pPr>
      <w:spacing w:line="26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D327A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C55F3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?????3????"/>
    <w:basedOn w:val="Normal"/>
    <w:rsid w:val="00FC1F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F6A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C751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891F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3">
    <w:name w:val="???"/>
    <w:basedOn w:val="Normal"/>
    <w:rsid w:val="00E627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0F172F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0F1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Default">
    <w:name w:val="Default"/>
    <w:rsid w:val="001757E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locked/>
    <w:rsid w:val="00903F0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6317C3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rsid w:val="008172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011ACB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D4084E"/>
  </w:style>
  <w:style w:type="paragraph" w:customStyle="1" w:styleId="AccPolicyalternative">
    <w:name w:val="Acc Policy alternative"/>
    <w:basedOn w:val="Normal"/>
    <w:autoRedefine/>
    <w:rsid w:val="00784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8" w:right="-25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BodyText3Char">
    <w:name w:val="Body Text 3 Char"/>
    <w:link w:val="BodyText3"/>
    <w:rsid w:val="00AC13C0"/>
    <w:rPr>
      <w:rFonts w:cs="EucrosiaUPC"/>
      <w:sz w:val="30"/>
      <w:szCs w:val="30"/>
      <w:lang w:val="th-TH"/>
    </w:rPr>
  </w:style>
  <w:style w:type="character" w:styleId="Hyperlink">
    <w:name w:val="Hyperlink"/>
    <w:uiPriority w:val="99"/>
    <w:unhideWhenUsed/>
    <w:rsid w:val="00C46278"/>
    <w:rPr>
      <w:color w:val="0000FF"/>
      <w:u w:val="single"/>
    </w:rPr>
  </w:style>
  <w:style w:type="paragraph" w:customStyle="1" w:styleId="RNormal">
    <w:name w:val="RNormal"/>
    <w:basedOn w:val="Normal"/>
    <w:rsid w:val="002E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2B49BF"/>
    <w:rPr>
      <w:b/>
      <w:bCs/>
      <w:i w:val="0"/>
      <w:iCs w:val="0"/>
    </w:rPr>
  </w:style>
  <w:style w:type="paragraph" w:customStyle="1" w:styleId="FSContent">
    <w:name w:val="FS_Content"/>
    <w:basedOn w:val="Normal"/>
    <w:link w:val="FSContentChar"/>
    <w:qFormat/>
    <w:rsid w:val="007D79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D7920"/>
    <w:rPr>
      <w:rFonts w:ascii="Angsana New" w:eastAsia="MS Mincho" w:hAnsi="Angsana New"/>
      <w:sz w:val="30"/>
      <w:szCs w:val="30"/>
    </w:rPr>
  </w:style>
  <w:style w:type="character" w:customStyle="1" w:styleId="HeaderChar1">
    <w:name w:val="Header Char1"/>
    <w:rsid w:val="007A0E40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311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1AE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11AE5"/>
    <w:rPr>
      <w:rFonts w:ascii="Arial" w:hAnsi="Arial"/>
      <w:szCs w:val="25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4F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34F71"/>
    <w:rPr>
      <w:rFonts w:ascii="Angsana New" w:eastAsia="Calibri" w:hAnsi="Angsana New"/>
      <w:i/>
      <w:iCs/>
      <w:sz w:val="30"/>
      <w:szCs w:val="30"/>
    </w:rPr>
  </w:style>
  <w:style w:type="paragraph" w:styleId="Revision">
    <w:name w:val="Revision"/>
    <w:hidden/>
    <w:uiPriority w:val="99"/>
    <w:semiHidden/>
    <w:rsid w:val="00BF6D01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uiPriority w:val="99"/>
    <w:locked/>
    <w:rsid w:val="003A4F8D"/>
    <w:rPr>
      <w:rFonts w:ascii="Book Antiqua" w:hAnsi="Book Antiqu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6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r.sanook.com/clickstat.php?linkid=79874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melink.net/company/ns-og-energy-solutions-thailand-ltd.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80F056-44A3-46A6-9BBC-643E8BEA0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21</Pages>
  <Words>3925</Words>
  <Characters>22377</Characters>
  <Application>Microsoft Office Word</Application>
  <DocSecurity>0</DocSecurity>
  <Lines>186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ลัคกี้เท็คซ์ (ไทย) จำกัด (มหาชน)</vt:lpstr>
    </vt:vector>
  </TitlesOfParts>
  <Company>Toshiba</Company>
  <LinksUpToDate>false</LinksUpToDate>
  <CharactersWithSpaces>26250</CharactersWithSpaces>
  <SharedDoc>false</SharedDoc>
  <HLinks>
    <vt:vector size="18" baseType="variant">
      <vt:variant>
        <vt:i4>2031631</vt:i4>
      </vt:variant>
      <vt:variant>
        <vt:i4>6</vt:i4>
      </vt:variant>
      <vt:variant>
        <vt:i4>0</vt:i4>
      </vt:variant>
      <vt:variant>
        <vt:i4>5</vt:i4>
      </vt:variant>
      <vt:variant>
        <vt:lpwstr>https://smelink.net/company/ns-og-energy-solutions-thailand-ltd.html</vt:lpwstr>
      </vt:variant>
      <vt:variant>
        <vt:lpwstr/>
      </vt:variant>
      <vt:variant>
        <vt:i4>1572892</vt:i4>
      </vt:variant>
      <vt:variant>
        <vt:i4>3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  <vt:variant>
        <vt:i4>1572892</vt:i4>
      </vt:variant>
      <vt:variant>
        <vt:i4>0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ลัคกี้เท็คซ์ (ไทย) จำกัด (มหาชน)</dc:title>
  <dc:subject/>
  <dc:creator>ladawan_e76</dc:creator>
  <cp:keywords/>
  <dc:description/>
  <cp:lastModifiedBy>Somjai, Nigonyanont</cp:lastModifiedBy>
  <cp:revision>4</cp:revision>
  <cp:lastPrinted>2017-08-07T06:58:00Z</cp:lastPrinted>
  <dcterms:created xsi:type="dcterms:W3CDTF">2017-08-10T06:55:00Z</dcterms:created>
  <dcterms:modified xsi:type="dcterms:W3CDTF">2017-08-10T06:56:00Z</dcterms:modified>
</cp:coreProperties>
</file>