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:rsidR="000D77DB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C82E18">
        <w:rPr>
          <w:rFonts w:ascii="Angsana New" w:hAnsi="Angsana New" w:hint="cs"/>
          <w:sz w:val="30"/>
          <w:szCs w:val="30"/>
          <w:cs/>
        </w:rPr>
        <w:t>ระหว่างกาล</w:t>
      </w:r>
    </w:p>
    <w:p w:rsidR="00690E74" w:rsidRDefault="00690E7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3776E4" w:rsidRPr="009A176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บุคคลหรือ</w:t>
      </w:r>
      <w:r w:rsidRPr="009A176D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:rsidR="003776E4" w:rsidRPr="009A176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000DDB" w:rsidRDefault="00000DDB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เงินลงทุน</w:t>
      </w:r>
      <w:r w:rsidR="006B309F">
        <w:rPr>
          <w:rFonts w:ascii="Angsana New" w:hAnsi="Angsana New" w:hint="cs"/>
          <w:sz w:val="30"/>
          <w:szCs w:val="30"/>
          <w:cs/>
        </w:rPr>
        <w:t>อื่น</w:t>
      </w:r>
    </w:p>
    <w:p w:rsidR="002E3540" w:rsidRPr="009A176D" w:rsidRDefault="002E3540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:rsidR="004A5110" w:rsidRPr="009A176D" w:rsidRDefault="004A5110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เงินลงทุน</w:t>
      </w:r>
      <w:r w:rsidRPr="009A176D">
        <w:rPr>
          <w:rFonts w:ascii="Angsana New" w:hAnsi="Angsana New" w:hint="cs"/>
          <w:sz w:val="30"/>
          <w:szCs w:val="30"/>
          <w:cs/>
        </w:rPr>
        <w:t>ในบริษัท</w:t>
      </w:r>
      <w:r w:rsidR="00E55F81" w:rsidRPr="009A176D">
        <w:rPr>
          <w:rFonts w:ascii="Angsana New" w:hAnsi="Angsana New" w:hint="cs"/>
          <w:sz w:val="30"/>
          <w:szCs w:val="30"/>
          <w:cs/>
        </w:rPr>
        <w:t>ร่</w:t>
      </w:r>
      <w:bookmarkStart w:id="0" w:name="_GoBack"/>
      <w:bookmarkEnd w:id="0"/>
      <w:r w:rsidR="00E55F81" w:rsidRPr="009A176D">
        <w:rPr>
          <w:rFonts w:ascii="Angsana New" w:hAnsi="Angsana New" w:hint="cs"/>
          <w:sz w:val="30"/>
          <w:szCs w:val="30"/>
          <w:cs/>
        </w:rPr>
        <w:t>วมและกา</w:t>
      </w:r>
      <w:r w:rsidRPr="009A176D">
        <w:rPr>
          <w:rFonts w:ascii="Angsana New" w:hAnsi="Angsana New" w:hint="cs"/>
          <w:sz w:val="30"/>
          <w:szCs w:val="30"/>
          <w:cs/>
        </w:rPr>
        <w:t>รร่วมค้า</w:t>
      </w:r>
    </w:p>
    <w:p w:rsidR="003776E4" w:rsidRPr="009A176D" w:rsidRDefault="004A5110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เงิ</w:t>
      </w:r>
      <w:r w:rsidR="0080164C" w:rsidRPr="009A176D">
        <w:rPr>
          <w:rFonts w:ascii="Angsana New" w:hAnsi="Angsana New"/>
          <w:sz w:val="30"/>
          <w:szCs w:val="30"/>
          <w:cs/>
        </w:rPr>
        <w:t>นลงทุน</w:t>
      </w:r>
      <w:r w:rsidR="0080164C" w:rsidRPr="009A176D">
        <w:rPr>
          <w:rFonts w:ascii="Angsana New" w:hAnsi="Angsana New" w:hint="cs"/>
          <w:sz w:val="30"/>
          <w:szCs w:val="30"/>
          <w:cs/>
        </w:rPr>
        <w:t>ในบริษัท</w:t>
      </w:r>
      <w:r w:rsidR="00E55F81" w:rsidRPr="009A176D">
        <w:rPr>
          <w:rFonts w:ascii="Angsana New" w:hAnsi="Angsana New" w:hint="cs"/>
          <w:sz w:val="30"/>
          <w:szCs w:val="30"/>
          <w:cs/>
        </w:rPr>
        <w:t>ย่อย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9A176D">
        <w:rPr>
          <w:rFonts w:ascii="Angsana New" w:hAnsi="Angsana New" w:hint="cs"/>
          <w:sz w:val="30"/>
          <w:szCs w:val="30"/>
          <w:cs/>
        </w:rPr>
        <w:t xml:space="preserve"> </w:t>
      </w:r>
    </w:p>
    <w:p w:rsidR="00F325EF" w:rsidRDefault="00F325EF" w:rsidP="003B4F83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เงินเบิกเกินบัญชีธนาคารและเงินกู้ยืมระยะสั้น</w:t>
      </w:r>
      <w:r w:rsidR="003B4F83"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:rsidR="008237FA" w:rsidRPr="008237FA" w:rsidRDefault="008237FA" w:rsidP="008237FA">
      <w:pPr>
        <w:numPr>
          <w:ilvl w:val="0"/>
          <w:numId w:val="4"/>
        </w:numPr>
        <w:rPr>
          <w:rFonts w:ascii="Angsana New" w:hAnsi="Angsana New"/>
          <w:sz w:val="30"/>
          <w:szCs w:val="30"/>
        </w:rPr>
      </w:pPr>
      <w:r w:rsidRPr="008237FA">
        <w:rPr>
          <w:rFonts w:ascii="Angsana New" w:hAnsi="Angsana New"/>
          <w:sz w:val="30"/>
          <w:szCs w:val="30"/>
          <w:cs/>
        </w:rPr>
        <w:t>หุ้นกู้</w:t>
      </w:r>
    </w:p>
    <w:p w:rsidR="00922ADE" w:rsidRDefault="00130225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ส่วนง</w:t>
      </w:r>
      <w:r w:rsidR="003776E4" w:rsidRPr="009A176D">
        <w:rPr>
          <w:rFonts w:ascii="Angsana New" w:hAnsi="Angsana New" w:hint="cs"/>
          <w:sz w:val="30"/>
          <w:szCs w:val="30"/>
          <w:cs/>
        </w:rPr>
        <w:t>าน</w:t>
      </w:r>
      <w:r w:rsidR="00415593">
        <w:rPr>
          <w:rFonts w:ascii="Angsana New" w:hAnsi="Angsana New" w:hint="cs"/>
          <w:sz w:val="30"/>
          <w:szCs w:val="30"/>
          <w:cs/>
        </w:rPr>
        <w:t>ดำเนินงาน</w:t>
      </w:r>
    </w:p>
    <w:p w:rsidR="00F91085" w:rsidRPr="009A176D" w:rsidRDefault="00F91085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กำไร</w:t>
      </w:r>
      <w:r w:rsidR="00720049">
        <w:rPr>
          <w:rFonts w:ascii="Angsana New" w:hAnsi="Angsana New"/>
          <w:sz w:val="30"/>
          <w:szCs w:val="30"/>
        </w:rPr>
        <w:t xml:space="preserve"> </w:t>
      </w:r>
      <w:r w:rsidR="00720049">
        <w:rPr>
          <w:rFonts w:ascii="Angsana New" w:hAnsi="Angsana New" w:hint="cs"/>
          <w:sz w:val="30"/>
          <w:szCs w:val="30"/>
          <w:cs/>
        </w:rPr>
        <w:t xml:space="preserve">(ขาดทุน) </w:t>
      </w:r>
      <w:r w:rsidRPr="009A176D">
        <w:rPr>
          <w:rFonts w:ascii="Angsana New" w:hAnsi="Angsana New"/>
          <w:sz w:val="30"/>
          <w:szCs w:val="30"/>
          <w:cs/>
        </w:rPr>
        <w:t>ต่อหุ้น</w:t>
      </w:r>
      <w:r w:rsidR="0080164C" w:rsidRPr="009A176D">
        <w:rPr>
          <w:rFonts w:ascii="Angsana New" w:hAnsi="Angsana New" w:hint="cs"/>
          <w:sz w:val="30"/>
          <w:szCs w:val="30"/>
          <w:cs/>
        </w:rPr>
        <w:t>ขั้นพื้นฐาน</w:t>
      </w:r>
    </w:p>
    <w:p w:rsidR="00EB3714" w:rsidRPr="009A176D" w:rsidRDefault="00EB371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3776E4" w:rsidRPr="009A176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1429A8" w:rsidRDefault="003776E4" w:rsidP="002158F5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:rsidR="00721801" w:rsidRDefault="00721801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:rsidR="008237FA" w:rsidRDefault="008237FA" w:rsidP="008237FA">
      <w:pPr>
        <w:spacing w:line="240" w:lineRule="auto"/>
        <w:ind w:left="1560"/>
        <w:rPr>
          <w:rFonts w:ascii="Angsana New" w:hAnsi="Angsana New"/>
          <w:sz w:val="30"/>
          <w:szCs w:val="30"/>
        </w:rPr>
      </w:pPr>
    </w:p>
    <w:p w:rsidR="00FC2922" w:rsidRPr="009A176D" w:rsidRDefault="00FC2922" w:rsidP="00FC2922">
      <w:pPr>
        <w:spacing w:line="240" w:lineRule="auto"/>
        <w:ind w:left="1555"/>
        <w:rPr>
          <w:rFonts w:ascii="Angsana New" w:hAnsi="Angsana New"/>
          <w:sz w:val="30"/>
          <w:szCs w:val="30"/>
        </w:rPr>
      </w:pPr>
    </w:p>
    <w:p w:rsidR="007B2482" w:rsidRPr="009A176D" w:rsidRDefault="000D77DB" w:rsidP="00FC2922">
      <w:pPr>
        <w:pStyle w:val="Bo-C1Content"/>
        <w:ind w:left="0" w:firstLine="547"/>
      </w:pPr>
      <w:r w:rsidRPr="009A176D">
        <w:rPr>
          <w:cs/>
        </w:rPr>
        <w:br w:type="page"/>
      </w:r>
      <w:r w:rsidR="00203EEF" w:rsidRPr="009A176D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9A176D">
        <w:rPr>
          <w:rFonts w:hint="cs"/>
          <w:cs/>
        </w:rPr>
        <w:t>ระหว่างกาล</w:t>
      </w:r>
      <w:r w:rsidR="00203EEF" w:rsidRPr="009A176D">
        <w:rPr>
          <w:cs/>
        </w:rPr>
        <w:t>นี้</w:t>
      </w:r>
    </w:p>
    <w:p w:rsidR="007B2482" w:rsidRPr="008237FA" w:rsidRDefault="007B2482" w:rsidP="00DE5792">
      <w:pPr>
        <w:pStyle w:val="BodyText"/>
        <w:spacing w:after="0" w:line="240" w:lineRule="auto"/>
        <w:ind w:right="-43"/>
        <w:jc w:val="thaiDistribute"/>
        <w:rPr>
          <w:sz w:val="16"/>
          <w:szCs w:val="16"/>
        </w:rPr>
      </w:pPr>
    </w:p>
    <w:p w:rsidR="007B2482" w:rsidRPr="00FC2922" w:rsidRDefault="00203EEF" w:rsidP="00602254">
      <w:pPr>
        <w:pStyle w:val="Bo-C1Content"/>
        <w:rPr>
          <w:lang w:val="en-US"/>
        </w:rPr>
      </w:pPr>
      <w:r w:rsidRPr="009A176D">
        <w:rPr>
          <w:cs/>
        </w:rPr>
        <w:t>งบการเงิน</w:t>
      </w:r>
      <w:r w:rsidR="00821424" w:rsidRPr="009A176D">
        <w:rPr>
          <w:rFonts w:hint="cs"/>
          <w:cs/>
        </w:rPr>
        <w:t>ระหว่างกาล</w:t>
      </w:r>
      <w:r w:rsidRPr="009A176D">
        <w:rPr>
          <w:cs/>
        </w:rPr>
        <w:t xml:space="preserve">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 </w:t>
      </w:r>
      <w:r w:rsidR="00E97F37">
        <w:t xml:space="preserve">11 </w:t>
      </w:r>
      <w:r w:rsidR="00E97F37">
        <w:rPr>
          <w:rFonts w:hint="cs"/>
          <w:cs/>
        </w:rPr>
        <w:t xml:space="preserve">สิงหาคม </w:t>
      </w:r>
      <w:r w:rsidR="00E179BB">
        <w:rPr>
          <w:rFonts w:hint="cs"/>
          <w:cs/>
        </w:rPr>
        <w:t>2560</w:t>
      </w:r>
    </w:p>
    <w:p w:rsidR="007B2482" w:rsidRPr="008237FA" w:rsidRDefault="007B2482" w:rsidP="00DE5792">
      <w:pPr>
        <w:pStyle w:val="BodyText"/>
        <w:spacing w:after="0" w:line="240" w:lineRule="auto"/>
        <w:ind w:right="-43"/>
        <w:jc w:val="thaiDistribute"/>
        <w:rPr>
          <w:sz w:val="16"/>
          <w:szCs w:val="16"/>
          <w:cs/>
        </w:rPr>
      </w:pPr>
    </w:p>
    <w:p w:rsidR="007B2482" w:rsidRPr="009A176D" w:rsidRDefault="007B2482" w:rsidP="00627C18">
      <w:pPr>
        <w:pStyle w:val="Caption"/>
        <w:ind w:hanging="900"/>
      </w:pPr>
      <w:r w:rsidRPr="009A176D">
        <w:rPr>
          <w:cs/>
        </w:rPr>
        <w:t>ข้อมูลทั่วไป</w:t>
      </w:r>
    </w:p>
    <w:p w:rsidR="007B2482" w:rsidRPr="009A176D" w:rsidRDefault="007B2482" w:rsidP="00DE5792">
      <w:pPr>
        <w:pStyle w:val="BodyText"/>
        <w:spacing w:after="0" w:line="240" w:lineRule="auto"/>
        <w:ind w:right="-43"/>
        <w:jc w:val="thaiDistribute"/>
        <w:rPr>
          <w:sz w:val="20"/>
          <w:szCs w:val="20"/>
          <w:cs/>
        </w:rPr>
      </w:pPr>
    </w:p>
    <w:p w:rsidR="007B2482" w:rsidRPr="009A176D" w:rsidRDefault="007B2482" w:rsidP="00602254">
      <w:pPr>
        <w:pStyle w:val="Bo-C1Content"/>
      </w:pPr>
      <w:r w:rsidRPr="009A176D">
        <w:rPr>
          <w:cs/>
        </w:rPr>
        <w:t>บริษัท ทีพีไอ โพ</w:t>
      </w:r>
      <w:proofErr w:type="spellStart"/>
      <w:r w:rsidRPr="009A176D">
        <w:rPr>
          <w:cs/>
        </w:rPr>
        <w:t>ลีน</w:t>
      </w:r>
      <w:proofErr w:type="spellEnd"/>
      <w:r w:rsidRPr="009A176D">
        <w:rPr>
          <w:cs/>
        </w:rPr>
        <w:t xml:space="preserve"> จำกัด </w:t>
      </w:r>
      <w:r w:rsidRPr="009A176D">
        <w:t>(</w:t>
      </w:r>
      <w:r w:rsidRPr="009A176D">
        <w:rPr>
          <w:cs/>
        </w:rPr>
        <w:t>มหาชน</w:t>
      </w:r>
      <w:r w:rsidRPr="009A176D">
        <w:t>) “</w:t>
      </w:r>
      <w:r w:rsidRPr="009A176D">
        <w:rPr>
          <w:rFonts w:hint="cs"/>
          <w:cs/>
        </w:rPr>
        <w:t>บริษัท</w:t>
      </w:r>
      <w:r w:rsidRPr="009A176D">
        <w:rPr>
          <w:lang w:val="en-US"/>
        </w:rPr>
        <w:t xml:space="preserve">” </w:t>
      </w:r>
      <w:r w:rsidRPr="009A176D">
        <w:rPr>
          <w:cs/>
        </w:rPr>
        <w:t>เป็นนิติบุคคล</w:t>
      </w:r>
      <w:r w:rsidRPr="009A176D">
        <w:rPr>
          <w:rFonts w:hint="cs"/>
          <w:cs/>
          <w:lang w:val="en-US"/>
        </w:rPr>
        <w:t>ที่จัดตั้งขึ้นใน</w:t>
      </w:r>
      <w:r w:rsidRPr="009A176D">
        <w:rPr>
          <w:cs/>
        </w:rPr>
        <w:t>ประเทศไทย</w:t>
      </w:r>
      <w:r w:rsidR="006C03F4" w:rsidRPr="009A176D">
        <w:rPr>
          <w:rFonts w:hint="cs"/>
          <w:cs/>
        </w:rPr>
        <w:t xml:space="preserve"> </w:t>
      </w:r>
      <w:r w:rsidRPr="009A176D">
        <w:rPr>
          <w:cs/>
        </w:rPr>
        <w:t>และ</w:t>
      </w:r>
      <w:r w:rsidR="00010620" w:rsidRPr="009A176D">
        <w:rPr>
          <w:rFonts w:hint="cs"/>
          <w:cs/>
        </w:rPr>
        <w:t>มี</w:t>
      </w:r>
      <w:r w:rsidRPr="009A176D">
        <w:rPr>
          <w:cs/>
        </w:rPr>
        <w:t>ที่อยู่จดทะเบียนตั้งอยู่เล</w:t>
      </w:r>
      <w:r w:rsidRPr="009A176D">
        <w:rPr>
          <w:rFonts w:hint="cs"/>
          <w:cs/>
        </w:rPr>
        <w:t>ข</w:t>
      </w:r>
      <w:r w:rsidRPr="009A176D">
        <w:rPr>
          <w:cs/>
        </w:rPr>
        <w:t xml:space="preserve">ที่ </w:t>
      </w:r>
      <w:r w:rsidRPr="009A176D">
        <w:t xml:space="preserve">26/56 </w:t>
      </w:r>
      <w:r w:rsidRPr="009A176D">
        <w:rPr>
          <w:cs/>
        </w:rPr>
        <w:t>อาคารทีพีไอ ทาว</w:t>
      </w:r>
      <w:proofErr w:type="spellStart"/>
      <w:r w:rsidRPr="009A176D">
        <w:rPr>
          <w:cs/>
        </w:rPr>
        <w:t>เวอร์</w:t>
      </w:r>
      <w:proofErr w:type="spellEnd"/>
      <w:r w:rsidRPr="009A176D">
        <w:rPr>
          <w:cs/>
        </w:rPr>
        <w:t xml:space="preserve"> ถนนจันทน์ตัดใหม่ ทุ่งมหาเมฆ สาทร กรุงเทพ</w:t>
      </w:r>
      <w:r w:rsidRPr="009A176D">
        <w:rPr>
          <w:rFonts w:hint="cs"/>
          <w:cs/>
        </w:rPr>
        <w:t>ฯ</w:t>
      </w:r>
    </w:p>
    <w:p w:rsidR="007B2482" w:rsidRPr="008237FA" w:rsidRDefault="007B2482" w:rsidP="00DE5792">
      <w:pPr>
        <w:pStyle w:val="BodyText"/>
        <w:spacing w:after="0" w:line="240" w:lineRule="auto"/>
        <w:ind w:right="-43"/>
        <w:jc w:val="thaiDistribute"/>
        <w:rPr>
          <w:sz w:val="16"/>
          <w:szCs w:val="16"/>
          <w:cs/>
        </w:rPr>
      </w:pPr>
    </w:p>
    <w:p w:rsidR="00BB1643" w:rsidRPr="009A176D" w:rsidRDefault="007B2482" w:rsidP="00602254">
      <w:pPr>
        <w:pStyle w:val="Bo-C1Content"/>
        <w:rPr>
          <w:lang w:val="en-US"/>
        </w:rPr>
      </w:pPr>
      <w:r w:rsidRPr="009A176D">
        <w:rPr>
          <w:cs/>
        </w:rPr>
        <w:t>บริษัทจดทะเบียนกับตลาดหลักทรัพย์แห่งประเทศไทย</w:t>
      </w:r>
      <w:r w:rsidR="00415B89" w:rsidRPr="009A176D">
        <w:rPr>
          <w:rFonts w:hint="cs"/>
          <w:cs/>
        </w:rPr>
        <w:t>เมื่อ</w:t>
      </w:r>
      <w:r w:rsidRPr="009A176D">
        <w:rPr>
          <w:rFonts w:hint="cs"/>
          <w:cs/>
        </w:rPr>
        <w:t>เดือน</w:t>
      </w:r>
      <w:r w:rsidRPr="009A176D">
        <w:rPr>
          <w:rFonts w:hint="cs"/>
          <w:cs/>
          <w:lang w:val="en-US"/>
        </w:rPr>
        <w:t>พฤศจิกายน</w:t>
      </w:r>
      <w:r w:rsidR="00BB1643" w:rsidRPr="009A176D">
        <w:rPr>
          <w:rFonts w:hint="cs"/>
          <w:cs/>
          <w:lang w:val="en-US"/>
        </w:rPr>
        <w:t xml:space="preserve"> 2533</w:t>
      </w:r>
    </w:p>
    <w:p w:rsidR="00BB1643" w:rsidRPr="008237FA" w:rsidRDefault="00BB1643" w:rsidP="00FE20B0">
      <w:pPr>
        <w:pStyle w:val="Bo-Blankline"/>
        <w:rPr>
          <w:sz w:val="16"/>
          <w:szCs w:val="16"/>
        </w:rPr>
      </w:pPr>
    </w:p>
    <w:p w:rsidR="008237FA" w:rsidRPr="008237FA" w:rsidRDefault="008237FA" w:rsidP="008237FA">
      <w:pPr>
        <w:pStyle w:val="Bo-C1Content"/>
        <w:rPr>
          <w:sz w:val="16"/>
          <w:szCs w:val="16"/>
        </w:rPr>
      </w:pPr>
      <w:r>
        <w:rPr>
          <w:cs/>
        </w:rPr>
        <w:t xml:space="preserve">บริษัทมีอุตสาหกรรมหลัก 3 ประเภท และมีศูนย์จำหน่ายสินค้า 18 แห่งทั่วประเทศ โดยอุตสาหกรรมหลักได้แก่ อุตสาหกรรมปูนซีเมนต์ตั้งอยู่ที่ อำเภอแก่งคอย จังหวัดสระบุรี มีโรงงาน 8 แห่ง ซึ่งประกอบด้วยโรงงานผลิตปูนซีเมนต์ 4 แห่ง และโรงงานผลิตปูนสำเร็จรูป 4 แห่ง อุตสาหกรรมวัสดุก่อสร้างตั้งอยู่ที่ อำเภอเฉลิมพระเกียรติ จังหวัดสระบุรี อุตสาหกรรมพลาสติกตั้งอยู่ที่ อำเภอเมือง จังหวัดระยอง มีโรงงานผลิตเม็ดพลาสติก </w:t>
      </w:r>
      <w:r>
        <w:t xml:space="preserve">LDPE </w:t>
      </w:r>
      <w:r>
        <w:rPr>
          <w:cs/>
        </w:rPr>
        <w:t xml:space="preserve">และ </w:t>
      </w:r>
      <w:r>
        <w:t xml:space="preserve">EVA </w:t>
      </w:r>
      <w:r>
        <w:rPr>
          <w:cs/>
        </w:rPr>
        <w:t xml:space="preserve">2 แห่ง รายละเอียดของบริษัทย่อยทางตรงและทางอ้อม ณ วันที่ </w:t>
      </w:r>
      <w:r w:rsidR="00E179BB">
        <w:rPr>
          <w:rFonts w:hint="cs"/>
          <w:cs/>
        </w:rPr>
        <w:t xml:space="preserve">30 </w:t>
      </w:r>
      <w:r w:rsidR="008E00A9">
        <w:rPr>
          <w:rFonts w:hint="cs"/>
          <w:cs/>
        </w:rPr>
        <w:t xml:space="preserve">มิถุนายน </w:t>
      </w:r>
      <w:r>
        <w:rPr>
          <w:cs/>
        </w:rPr>
        <w:t>2560 และ 31 ธันวาคม 2559 มีดังนี้</w:t>
      </w:r>
    </w:p>
    <w:p w:rsidR="00873DDA" w:rsidRPr="008237FA" w:rsidRDefault="00873DDA" w:rsidP="00E412BC">
      <w:pPr>
        <w:pStyle w:val="Caption"/>
        <w:numPr>
          <w:ilvl w:val="0"/>
          <w:numId w:val="0"/>
        </w:numPr>
        <w:ind w:left="900"/>
        <w:rPr>
          <w:sz w:val="16"/>
          <w:szCs w:val="16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080"/>
        <w:gridCol w:w="1080"/>
        <w:gridCol w:w="1089"/>
      </w:tblGrid>
      <w:tr w:rsidR="00873DDA" w:rsidRPr="00610483" w:rsidTr="00F9271B">
        <w:trPr>
          <w:cantSplit/>
          <w:tblHeader/>
        </w:trPr>
        <w:tc>
          <w:tcPr>
            <w:tcW w:w="2880" w:type="dxa"/>
            <w:vAlign w:val="bottom"/>
          </w:tcPr>
          <w:p w:rsidR="00873DDA" w:rsidRPr="00610483" w:rsidRDefault="00873DDA" w:rsidP="00873DD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ชื่อกิจการ</w:t>
            </w:r>
          </w:p>
        </w:tc>
        <w:tc>
          <w:tcPr>
            <w:tcW w:w="3060" w:type="dxa"/>
            <w:vAlign w:val="bottom"/>
          </w:tcPr>
          <w:p w:rsidR="00873DDA" w:rsidRPr="00610483" w:rsidRDefault="00873DDA" w:rsidP="00873DDA">
            <w:pPr>
              <w:pStyle w:val="zsubject"/>
              <w:tabs>
                <w:tab w:val="left" w:pos="-134"/>
              </w:tabs>
              <w:spacing w:after="0"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:rsidR="00873DDA" w:rsidRPr="00610483" w:rsidRDefault="00873DDA" w:rsidP="00873D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br/>
            </w:r>
            <w:r w:rsidRPr="006104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ที่กิจการจัดตั้ง</w:t>
            </w:r>
          </w:p>
        </w:tc>
        <w:tc>
          <w:tcPr>
            <w:tcW w:w="2169" w:type="dxa"/>
            <w:gridSpan w:val="2"/>
            <w:vAlign w:val="bottom"/>
          </w:tcPr>
          <w:p w:rsidR="00873DDA" w:rsidRPr="00610483" w:rsidRDefault="00873DDA" w:rsidP="00873D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br/>
              <w:t xml:space="preserve">โดยตรง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 xml:space="preserve">/ 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โดยอ้อม</w:t>
            </w:r>
          </w:p>
        </w:tc>
      </w:tr>
      <w:tr w:rsidR="00873DDA" w:rsidRPr="00610483" w:rsidTr="00F9271B">
        <w:trPr>
          <w:cantSplit/>
          <w:tblHeader/>
        </w:trPr>
        <w:tc>
          <w:tcPr>
            <w:tcW w:w="2880" w:type="dxa"/>
          </w:tcPr>
          <w:p w:rsidR="00873DDA" w:rsidRPr="00610483" w:rsidRDefault="00873DDA" w:rsidP="00873D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60" w:type="dxa"/>
          </w:tcPr>
          <w:p w:rsidR="00873DDA" w:rsidRPr="00610483" w:rsidRDefault="00873DDA" w:rsidP="00873DDA">
            <w:pPr>
              <w:pStyle w:val="zsubject"/>
              <w:tabs>
                <w:tab w:val="left" w:pos="-134"/>
              </w:tabs>
              <w:spacing w:after="0"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73DDA" w:rsidRPr="00610483" w:rsidRDefault="00873DDA" w:rsidP="00873D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73DDA" w:rsidRDefault="008E00A9" w:rsidP="00873D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30 มิถุนายน</w:t>
            </w:r>
          </w:p>
        </w:tc>
        <w:tc>
          <w:tcPr>
            <w:tcW w:w="1089" w:type="dxa"/>
          </w:tcPr>
          <w:p w:rsidR="00873DDA" w:rsidRDefault="00873DDA" w:rsidP="00873D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</w:tr>
      <w:tr w:rsidR="00873DDA" w:rsidRPr="00610483" w:rsidTr="00F9271B">
        <w:trPr>
          <w:cantSplit/>
          <w:tblHeader/>
        </w:trPr>
        <w:tc>
          <w:tcPr>
            <w:tcW w:w="2880" w:type="dxa"/>
          </w:tcPr>
          <w:p w:rsidR="00873DDA" w:rsidRPr="00610483" w:rsidRDefault="00873DDA" w:rsidP="00873D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60" w:type="dxa"/>
          </w:tcPr>
          <w:p w:rsidR="00873DDA" w:rsidRPr="00610483" w:rsidRDefault="00873DDA" w:rsidP="00873DDA">
            <w:pPr>
              <w:pStyle w:val="zsubject"/>
              <w:tabs>
                <w:tab w:val="left" w:pos="-134"/>
              </w:tabs>
              <w:spacing w:after="0"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73DDA" w:rsidRPr="00610483" w:rsidRDefault="00873DDA" w:rsidP="00873D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73DDA" w:rsidRPr="00610483" w:rsidRDefault="00793E12" w:rsidP="00873D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089" w:type="dxa"/>
          </w:tcPr>
          <w:p w:rsidR="00873DDA" w:rsidRPr="00610483" w:rsidRDefault="00873DDA" w:rsidP="00873D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</w:tr>
      <w:tr w:rsidR="00873DDA" w:rsidRPr="00610483" w:rsidTr="00F9271B">
        <w:trPr>
          <w:cantSplit/>
          <w:tblHeader/>
        </w:trPr>
        <w:tc>
          <w:tcPr>
            <w:tcW w:w="2880" w:type="dxa"/>
          </w:tcPr>
          <w:p w:rsidR="00873DDA" w:rsidRPr="00610483" w:rsidRDefault="00873DDA" w:rsidP="00873D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3060" w:type="dxa"/>
          </w:tcPr>
          <w:p w:rsidR="00873DDA" w:rsidRPr="00610483" w:rsidRDefault="00873DDA" w:rsidP="00873DD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73DDA" w:rsidRPr="00610483" w:rsidRDefault="00873DDA" w:rsidP="00873D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69" w:type="dxa"/>
            <w:gridSpan w:val="2"/>
          </w:tcPr>
          <w:p w:rsidR="00873DDA" w:rsidRPr="00987E2D" w:rsidRDefault="00873DDA" w:rsidP="00873DD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987E2D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987E2D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ร้อยละ)</w:t>
            </w:r>
          </w:p>
        </w:tc>
      </w:tr>
      <w:tr w:rsidR="00873DDA" w:rsidRPr="00610483" w:rsidTr="00F9271B">
        <w:trPr>
          <w:cantSplit/>
        </w:trPr>
        <w:tc>
          <w:tcPr>
            <w:tcW w:w="2880" w:type="dxa"/>
          </w:tcPr>
          <w:p w:rsidR="00873DDA" w:rsidRPr="00610483" w:rsidRDefault="00873DDA" w:rsidP="00873D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บริษัทย่อยทางตรง</w:t>
            </w:r>
          </w:p>
        </w:tc>
        <w:tc>
          <w:tcPr>
            <w:tcW w:w="3060" w:type="dxa"/>
          </w:tcPr>
          <w:p w:rsidR="00873DDA" w:rsidRPr="00610483" w:rsidRDefault="00873DDA" w:rsidP="00873DD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73DDA" w:rsidRPr="00610483" w:rsidRDefault="00873DDA" w:rsidP="00873D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73DDA" w:rsidRPr="00610483" w:rsidRDefault="00873DDA" w:rsidP="00873D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873DDA" w:rsidRPr="00610483" w:rsidRDefault="00873DDA" w:rsidP="00873D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93E12" w:rsidRPr="00610483" w:rsidTr="00F9271B">
        <w:trPr>
          <w:cantSplit/>
        </w:trPr>
        <w:tc>
          <w:tcPr>
            <w:tcW w:w="2880" w:type="dxa"/>
          </w:tcPr>
          <w:p w:rsidR="00793E12" w:rsidRPr="00610483" w:rsidRDefault="00793E12" w:rsidP="00793E12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คอนกรีต จำกัด</w:t>
            </w:r>
          </w:p>
        </w:tc>
        <w:tc>
          <w:tcPr>
            <w:tcW w:w="3060" w:type="dxa"/>
          </w:tcPr>
          <w:p w:rsidR="00793E12" w:rsidRPr="00610483" w:rsidRDefault="00793E12" w:rsidP="00793E1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ผลิตและจำหน่ายคอนกรีตผสมเสร็จ</w:t>
            </w:r>
          </w:p>
        </w:tc>
        <w:tc>
          <w:tcPr>
            <w:tcW w:w="1080" w:type="dxa"/>
          </w:tcPr>
          <w:p w:rsidR="00793E12" w:rsidRPr="00610483" w:rsidRDefault="00793E12" w:rsidP="00793E1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793E12" w:rsidRPr="009A176D" w:rsidRDefault="00793E12" w:rsidP="00793E1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1089" w:type="dxa"/>
          </w:tcPr>
          <w:p w:rsidR="00793E12" w:rsidRPr="009A176D" w:rsidRDefault="00793E12" w:rsidP="00793E1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99.99</w:t>
            </w:r>
          </w:p>
        </w:tc>
      </w:tr>
      <w:tr w:rsidR="00793E12" w:rsidRPr="00610483" w:rsidTr="00F9271B">
        <w:trPr>
          <w:cantSplit/>
        </w:trPr>
        <w:tc>
          <w:tcPr>
            <w:tcW w:w="2880" w:type="dxa"/>
          </w:tcPr>
          <w:p w:rsidR="00793E12" w:rsidRPr="00610483" w:rsidRDefault="00793E12" w:rsidP="00793E12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โพ</w:t>
            </w:r>
            <w:proofErr w:type="spellStart"/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ลีน</w:t>
            </w:r>
            <w:proofErr w:type="spellEnd"/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เพาเวอร์ จำกัด  </w:t>
            </w:r>
          </w:p>
        </w:tc>
        <w:tc>
          <w:tcPr>
            <w:tcW w:w="3060" w:type="dxa"/>
          </w:tcPr>
          <w:p w:rsidR="00793E12" w:rsidRPr="00610483" w:rsidRDefault="00793E12" w:rsidP="00793E12">
            <w:pPr>
              <w:tabs>
                <w:tab w:val="left" w:pos="702"/>
                <w:tab w:val="center" w:pos="5511"/>
              </w:tabs>
              <w:spacing w:line="240" w:lineRule="atLeast"/>
              <w:ind w:right="33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จำหน่ายก๊าซโซ</w:t>
            </w:r>
            <w:proofErr w:type="spellStart"/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ลีน</w:t>
            </w:r>
            <w:proofErr w:type="spellEnd"/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น้ำมันดีเซล</w:t>
            </w:r>
          </w:p>
        </w:tc>
        <w:tc>
          <w:tcPr>
            <w:tcW w:w="1080" w:type="dxa"/>
          </w:tcPr>
          <w:p w:rsidR="00793E12" w:rsidRPr="00610483" w:rsidRDefault="00793E12" w:rsidP="00793E1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793E12" w:rsidRPr="009A176D" w:rsidRDefault="00793E12" w:rsidP="00793E1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70.24</w:t>
            </w:r>
          </w:p>
        </w:tc>
        <w:tc>
          <w:tcPr>
            <w:tcW w:w="1089" w:type="dxa"/>
          </w:tcPr>
          <w:p w:rsidR="00793E12" w:rsidRPr="009A176D" w:rsidRDefault="00793E12" w:rsidP="00793E1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99.99</w:t>
            </w:r>
          </w:p>
        </w:tc>
      </w:tr>
      <w:tr w:rsidR="00793E12" w:rsidRPr="00610483" w:rsidTr="00F9271B">
        <w:trPr>
          <w:cantSplit/>
        </w:trPr>
        <w:tc>
          <w:tcPr>
            <w:tcW w:w="2880" w:type="dxa"/>
          </w:tcPr>
          <w:p w:rsidR="00793E12" w:rsidRPr="00610483" w:rsidRDefault="00793E12" w:rsidP="00793E12">
            <w:pPr>
              <w:spacing w:line="240" w:lineRule="atLeast"/>
              <w:ind w:left="162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มหาชน) (ดูหมายเหตุ 9)</w:t>
            </w:r>
          </w:p>
        </w:tc>
        <w:tc>
          <w:tcPr>
            <w:tcW w:w="3060" w:type="dxa"/>
          </w:tcPr>
          <w:p w:rsidR="00793E12" w:rsidRPr="00A8222E" w:rsidRDefault="00793E12" w:rsidP="00793E12">
            <w:pPr>
              <w:spacing w:line="240" w:lineRule="atLeast"/>
              <w:ind w:left="158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A8222E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และก๊าซธรรมชาติ / ผลิตและจำหน่าย</w:t>
            </w:r>
          </w:p>
        </w:tc>
        <w:tc>
          <w:tcPr>
            <w:tcW w:w="1080" w:type="dxa"/>
          </w:tcPr>
          <w:p w:rsidR="00793E12" w:rsidRPr="00610483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93E12" w:rsidRPr="00610483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793E12" w:rsidRPr="00610483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793E12" w:rsidRPr="00610483" w:rsidTr="00F9271B">
        <w:trPr>
          <w:cantSplit/>
        </w:trPr>
        <w:tc>
          <w:tcPr>
            <w:tcW w:w="2880" w:type="dxa"/>
          </w:tcPr>
          <w:p w:rsidR="00793E12" w:rsidRPr="00610483" w:rsidRDefault="00793E12" w:rsidP="00793E12">
            <w:pPr>
              <w:spacing w:line="240" w:lineRule="atLeast"/>
              <w:ind w:left="162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:rsidR="00793E12" w:rsidRPr="00A8222E" w:rsidRDefault="00793E12" w:rsidP="00793E12">
            <w:pPr>
              <w:spacing w:line="240" w:lineRule="atLeast"/>
              <w:ind w:left="158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A8222E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ไฟฟ้าและเชื้อเพลิงจากขยะรวมทั้ง</w:t>
            </w:r>
            <w:r w:rsidRPr="00A8222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  </w:t>
            </w:r>
          </w:p>
          <w:p w:rsidR="00793E12" w:rsidRPr="00A8222E" w:rsidRDefault="00793E12" w:rsidP="00793E12">
            <w:pPr>
              <w:spacing w:line="240" w:lineRule="atLeast"/>
              <w:ind w:left="158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เศษหรือขยะหรือของเสีย</w:t>
            </w:r>
          </w:p>
        </w:tc>
        <w:tc>
          <w:tcPr>
            <w:tcW w:w="1080" w:type="dxa"/>
          </w:tcPr>
          <w:p w:rsidR="00793E12" w:rsidRPr="00610483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93E12" w:rsidRPr="00610483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793E12" w:rsidRPr="00610483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793E12" w:rsidRPr="00610483" w:rsidTr="00F9271B">
        <w:trPr>
          <w:cantSplit/>
        </w:trPr>
        <w:tc>
          <w:tcPr>
            <w:tcW w:w="2880" w:type="dxa"/>
          </w:tcPr>
          <w:p w:rsidR="00793E12" w:rsidRPr="00610483" w:rsidRDefault="00793E12" w:rsidP="00793E12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ทีพีไอ ออล ซีซั่นส์ จำกัด </w:t>
            </w:r>
          </w:p>
        </w:tc>
        <w:tc>
          <w:tcPr>
            <w:tcW w:w="3060" w:type="dxa"/>
          </w:tcPr>
          <w:p w:rsidR="00793E12" w:rsidRDefault="00793E12" w:rsidP="00793E12">
            <w:pPr>
              <w:tabs>
                <w:tab w:val="left" w:pos="702"/>
                <w:tab w:val="center" w:pos="5511"/>
              </w:tabs>
              <w:spacing w:line="240" w:lineRule="atLeas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ผลิตและจำหน่ายแผ่นฟิล์มสำหรับ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</w:p>
          <w:p w:rsidR="00793E12" w:rsidRPr="00610483" w:rsidRDefault="00793E12" w:rsidP="00793E12">
            <w:pPr>
              <w:spacing w:line="240" w:lineRule="atLeast"/>
              <w:ind w:left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222E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โซ</w:t>
            </w:r>
            <w:proofErr w:type="spellStart"/>
            <w:r w:rsidRPr="00A8222E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ลาร์</w:t>
            </w:r>
            <w:proofErr w:type="spellEnd"/>
            <w:r w:rsidRPr="00A8222E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เซลล์</w:t>
            </w:r>
          </w:p>
        </w:tc>
        <w:tc>
          <w:tcPr>
            <w:tcW w:w="1080" w:type="dxa"/>
          </w:tcPr>
          <w:p w:rsidR="00793E12" w:rsidRPr="00610483" w:rsidRDefault="00793E12" w:rsidP="00793E1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793E12" w:rsidRPr="009A176D" w:rsidRDefault="00793E12" w:rsidP="00793E1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1089" w:type="dxa"/>
          </w:tcPr>
          <w:p w:rsidR="00793E12" w:rsidRPr="009A176D" w:rsidRDefault="00793E12" w:rsidP="00793E1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99.99</w:t>
            </w:r>
          </w:p>
        </w:tc>
      </w:tr>
      <w:tr w:rsidR="00793E12" w:rsidRPr="00610483" w:rsidTr="00F9271B">
        <w:trPr>
          <w:cantSplit/>
        </w:trPr>
        <w:tc>
          <w:tcPr>
            <w:tcW w:w="2880" w:type="dxa"/>
          </w:tcPr>
          <w:p w:rsidR="00793E12" w:rsidRPr="00610483" w:rsidRDefault="00793E12" w:rsidP="00793E12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ษัท โพ</w:t>
            </w:r>
            <w:proofErr w:type="spellStart"/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รพ็</w:t>
            </w:r>
            <w:proofErr w:type="spellEnd"/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อกไซด์ไทย จำกัด</w:t>
            </w:r>
          </w:p>
        </w:tc>
        <w:tc>
          <w:tcPr>
            <w:tcW w:w="3060" w:type="dxa"/>
          </w:tcPr>
          <w:p w:rsidR="00793E12" w:rsidRPr="00610483" w:rsidRDefault="00793E12" w:rsidP="00793E12">
            <w:pPr>
              <w:tabs>
                <w:tab w:val="left" w:pos="702"/>
                <w:tab w:val="center" w:pos="5511"/>
              </w:tabs>
              <w:spacing w:line="240" w:lineRule="atLeast"/>
              <w:ind w:left="9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ผลิตไฟฟ้า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</w:t>
            </w: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ยังไม่ได้ดำเนินงาน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)</w:t>
            </w: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</w:tcPr>
          <w:p w:rsidR="00793E12" w:rsidRPr="00610483" w:rsidRDefault="00793E12" w:rsidP="00793E1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793E12" w:rsidRPr="009A176D" w:rsidRDefault="00793E12" w:rsidP="00793E1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1089" w:type="dxa"/>
          </w:tcPr>
          <w:p w:rsidR="00793E12" w:rsidRPr="009A176D" w:rsidRDefault="00793E12" w:rsidP="00793E1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99.99</w:t>
            </w:r>
          </w:p>
        </w:tc>
      </w:tr>
      <w:tr w:rsidR="00793E12" w:rsidRPr="00610483" w:rsidTr="00F9271B">
        <w:trPr>
          <w:cantSplit/>
        </w:trPr>
        <w:tc>
          <w:tcPr>
            <w:tcW w:w="2880" w:type="dxa"/>
          </w:tcPr>
          <w:p w:rsidR="00793E12" w:rsidRPr="00014323" w:rsidRDefault="00793E12" w:rsidP="00793E12">
            <w:pPr>
              <w:spacing w:line="240" w:lineRule="atLeast"/>
              <w:ind w:left="162" w:right="-126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โพ</w:t>
            </w:r>
            <w:proofErr w:type="spellStart"/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ลีน</w:t>
            </w:r>
            <w:proofErr w:type="spellEnd"/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ชีวะอินทรีย์ </w:t>
            </w: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:rsidR="00793E12" w:rsidRPr="009A176D" w:rsidRDefault="00793E12" w:rsidP="00793E12">
            <w:pPr>
              <w:spacing w:line="240" w:lineRule="atLeas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A1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1080" w:type="dxa"/>
          </w:tcPr>
          <w:p w:rsidR="00793E12" w:rsidRPr="009A176D" w:rsidRDefault="00793E12" w:rsidP="00793E1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793E12" w:rsidRPr="009A176D" w:rsidRDefault="00793E12" w:rsidP="00793E1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1089" w:type="dxa"/>
          </w:tcPr>
          <w:p w:rsidR="00793E12" w:rsidRPr="009A176D" w:rsidRDefault="00793E12" w:rsidP="00793E1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99.99</w:t>
            </w:r>
          </w:p>
        </w:tc>
      </w:tr>
      <w:tr w:rsidR="00793E12" w:rsidRPr="00610483" w:rsidTr="00F9271B">
        <w:trPr>
          <w:cantSplit/>
        </w:trPr>
        <w:tc>
          <w:tcPr>
            <w:tcW w:w="2880" w:type="dxa"/>
            <w:vAlign w:val="center"/>
          </w:tcPr>
          <w:p w:rsidR="00793E12" w:rsidRPr="00014323" w:rsidRDefault="00793E12" w:rsidP="00793E12">
            <w:pPr>
              <w:spacing w:line="240" w:lineRule="atLeast"/>
              <w:ind w:left="162" w:right="-126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</w:t>
            </w:r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โรงกลั่นน้ำมันทีพีไอ (1997) </w:t>
            </w: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:rsidR="00793E12" w:rsidRPr="009A176D" w:rsidRDefault="00793E12" w:rsidP="00793E12">
            <w:pPr>
              <w:spacing w:line="240" w:lineRule="atLeast"/>
              <w:ind w:right="19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ธุรกิจสำรวจปิโตรเลียม </w:t>
            </w:r>
          </w:p>
        </w:tc>
        <w:tc>
          <w:tcPr>
            <w:tcW w:w="1080" w:type="dxa"/>
          </w:tcPr>
          <w:p w:rsidR="00793E12" w:rsidRPr="009A176D" w:rsidRDefault="00793E12" w:rsidP="00793E1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793E12" w:rsidRPr="009A176D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1089" w:type="dxa"/>
          </w:tcPr>
          <w:p w:rsidR="00793E12" w:rsidRPr="009A176D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99.99</w:t>
            </w:r>
          </w:p>
        </w:tc>
      </w:tr>
      <w:tr w:rsidR="00793E12" w:rsidRPr="009A176D" w:rsidTr="00F9271B">
        <w:trPr>
          <w:cantSplit/>
        </w:trPr>
        <w:tc>
          <w:tcPr>
            <w:tcW w:w="2880" w:type="dxa"/>
            <w:vAlign w:val="center"/>
          </w:tcPr>
          <w:p w:rsidR="00793E12" w:rsidRPr="008F4875" w:rsidRDefault="00793E12" w:rsidP="00793E12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F48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ไนเตรทไทย จำกัด</w:t>
            </w:r>
          </w:p>
        </w:tc>
        <w:tc>
          <w:tcPr>
            <w:tcW w:w="3060" w:type="dxa"/>
          </w:tcPr>
          <w:p w:rsidR="00793E12" w:rsidRDefault="00793E12" w:rsidP="00793E12">
            <w:pPr>
              <w:spacing w:line="240" w:lineRule="atLeast"/>
              <w:ind w:right="19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ผลิตและจำหน่ายกรดไน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ตริก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</w:p>
        </w:tc>
        <w:tc>
          <w:tcPr>
            <w:tcW w:w="1080" w:type="dxa"/>
          </w:tcPr>
          <w:p w:rsidR="00793E12" w:rsidRPr="009A176D" w:rsidRDefault="00793E12" w:rsidP="00793E1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793E12" w:rsidRPr="009A176D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1089" w:type="dxa"/>
          </w:tcPr>
          <w:p w:rsidR="00793E12" w:rsidRPr="009A176D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99.99</w:t>
            </w:r>
          </w:p>
        </w:tc>
      </w:tr>
      <w:tr w:rsidR="00873DDA" w:rsidRPr="009A176D" w:rsidTr="00F9271B">
        <w:trPr>
          <w:cantSplit/>
        </w:trPr>
        <w:tc>
          <w:tcPr>
            <w:tcW w:w="2880" w:type="dxa"/>
            <w:vAlign w:val="center"/>
          </w:tcPr>
          <w:p w:rsidR="00873DDA" w:rsidRPr="008F4875" w:rsidRDefault="00873DDA" w:rsidP="00873DDA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:rsidR="00873DDA" w:rsidRDefault="00873DDA" w:rsidP="00873DDA">
            <w:pPr>
              <w:spacing w:line="240" w:lineRule="atLeast"/>
              <w:ind w:left="226" w:right="19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แอมโมเนียม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ไนเตรท</w:t>
            </w:r>
          </w:p>
        </w:tc>
        <w:tc>
          <w:tcPr>
            <w:tcW w:w="1080" w:type="dxa"/>
          </w:tcPr>
          <w:p w:rsidR="00873DDA" w:rsidRPr="009A176D" w:rsidRDefault="00873DDA" w:rsidP="00873DD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873DDA" w:rsidRDefault="00873DDA" w:rsidP="00873DD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873DDA" w:rsidRDefault="00873DDA" w:rsidP="00873DD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A050CE" w:rsidRPr="009A176D" w:rsidTr="00F9271B">
        <w:trPr>
          <w:cantSplit/>
        </w:trPr>
        <w:tc>
          <w:tcPr>
            <w:tcW w:w="2880" w:type="dxa"/>
            <w:vAlign w:val="center"/>
          </w:tcPr>
          <w:p w:rsidR="00A050CE" w:rsidRPr="008F4875" w:rsidRDefault="00A050CE" w:rsidP="00A050CE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lastRenderedPageBreak/>
              <w:t>บริษัทย่อยทางตรง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(ต่อ)</w:t>
            </w:r>
          </w:p>
        </w:tc>
        <w:tc>
          <w:tcPr>
            <w:tcW w:w="3060" w:type="dxa"/>
          </w:tcPr>
          <w:p w:rsidR="00A050CE" w:rsidRDefault="00A050CE" w:rsidP="00873DDA">
            <w:pPr>
              <w:spacing w:line="240" w:lineRule="atLeast"/>
              <w:ind w:left="226" w:right="19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A050CE" w:rsidRPr="009A176D" w:rsidRDefault="00A050CE" w:rsidP="00873DD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A050CE" w:rsidRDefault="00F91699" w:rsidP="00873DD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089" w:type="dxa"/>
          </w:tcPr>
          <w:p w:rsidR="00A050CE" w:rsidRDefault="00A050CE" w:rsidP="00873DD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275A9B" w:rsidRPr="009A176D" w:rsidTr="00F9271B">
        <w:trPr>
          <w:cantSplit/>
        </w:trPr>
        <w:tc>
          <w:tcPr>
            <w:tcW w:w="2880" w:type="dxa"/>
            <w:vAlign w:val="center"/>
          </w:tcPr>
          <w:p w:rsidR="00275A9B" w:rsidRPr="008F4875" w:rsidRDefault="00275A9B" w:rsidP="00A64DBB">
            <w:pPr>
              <w:spacing w:line="240" w:lineRule="auto"/>
              <w:ind w:left="162" w:right="-17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ซี</w:t>
            </w:r>
            <w:proofErr w:type="spellStart"/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นิธ</w:t>
            </w:r>
            <w:proofErr w:type="spellEnd"/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อินเตอร์</w:t>
            </w:r>
            <w:proofErr w:type="spellStart"/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เนชั่นแนล</w:t>
            </w:r>
            <w:proofErr w:type="spellEnd"/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เทรด</w:t>
            </w:r>
            <w:proofErr w:type="spellStart"/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ดิ้ง</w:t>
            </w:r>
            <w:proofErr w:type="spellEnd"/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3060" w:type="dxa"/>
          </w:tcPr>
          <w:p w:rsidR="00275A9B" w:rsidRPr="00C24F92" w:rsidRDefault="00275A9B" w:rsidP="00EB371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ธุรกิจ</w:t>
            </w:r>
            <w:r w:rsidR="00EB371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ลงทุน</w:t>
            </w:r>
          </w:p>
        </w:tc>
        <w:tc>
          <w:tcPr>
            <w:tcW w:w="1080" w:type="dxa"/>
          </w:tcPr>
          <w:p w:rsidR="00275A9B" w:rsidRPr="009A176D" w:rsidRDefault="00275A9B" w:rsidP="00A64DB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275A9B" w:rsidRPr="009A176D" w:rsidRDefault="00275A9B" w:rsidP="00A64DB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9" w:type="dxa"/>
          </w:tcPr>
          <w:p w:rsidR="00275A9B" w:rsidRPr="009A176D" w:rsidRDefault="00275A9B" w:rsidP="00A64DBB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793E12" w:rsidRPr="00610483" w:rsidTr="00F9271B">
        <w:trPr>
          <w:cantSplit/>
        </w:trPr>
        <w:tc>
          <w:tcPr>
            <w:tcW w:w="2880" w:type="dxa"/>
            <w:vAlign w:val="center"/>
          </w:tcPr>
          <w:p w:rsidR="00793E12" w:rsidRPr="00F22EC0" w:rsidRDefault="00793E12" w:rsidP="00793E12">
            <w:pPr>
              <w:spacing w:line="240" w:lineRule="atLeast"/>
              <w:ind w:left="162" w:right="-126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ทีพีไอ </w:t>
            </w:r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อินเตอร์เทรด</w:t>
            </w: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3060" w:type="dxa"/>
          </w:tcPr>
          <w:p w:rsidR="00793E12" w:rsidRPr="00C24F92" w:rsidRDefault="00EB3714" w:rsidP="00793E1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ธุรกิจลงทุน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</w:t>
            </w: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ยังไม่ได้ดำเนินงาน</w:t>
            </w: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</w:tcPr>
          <w:p w:rsidR="00793E12" w:rsidRPr="009A176D" w:rsidRDefault="00793E12" w:rsidP="00793E1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793E12" w:rsidRPr="009A176D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99.97</w:t>
            </w:r>
          </w:p>
        </w:tc>
        <w:tc>
          <w:tcPr>
            <w:tcW w:w="1089" w:type="dxa"/>
          </w:tcPr>
          <w:p w:rsidR="00793E12" w:rsidRPr="009A176D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99.97</w:t>
            </w:r>
          </w:p>
        </w:tc>
      </w:tr>
      <w:tr w:rsidR="00793E12" w:rsidRPr="00610483" w:rsidTr="00F9271B">
        <w:trPr>
          <w:cantSplit/>
        </w:trPr>
        <w:tc>
          <w:tcPr>
            <w:tcW w:w="2880" w:type="dxa"/>
            <w:vAlign w:val="center"/>
          </w:tcPr>
          <w:p w:rsidR="00793E12" w:rsidRPr="00014323" w:rsidRDefault="00793E12" w:rsidP="00793E12">
            <w:pPr>
              <w:spacing w:line="240" w:lineRule="atLeast"/>
              <w:ind w:left="-18" w:firstLine="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432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3060" w:type="dxa"/>
            <w:vAlign w:val="center"/>
          </w:tcPr>
          <w:p w:rsidR="00793E12" w:rsidRPr="00610483" w:rsidRDefault="00793E12" w:rsidP="00793E1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62C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080" w:type="dxa"/>
          </w:tcPr>
          <w:p w:rsidR="00793E12" w:rsidRPr="00610483" w:rsidRDefault="00793E12" w:rsidP="00793E1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vAlign w:val="center"/>
          </w:tcPr>
          <w:p w:rsidR="00793E12" w:rsidRPr="009A176D" w:rsidRDefault="00793E12" w:rsidP="00793E1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99.94</w:t>
            </w:r>
          </w:p>
        </w:tc>
        <w:tc>
          <w:tcPr>
            <w:tcW w:w="1089" w:type="dxa"/>
            <w:vAlign w:val="center"/>
          </w:tcPr>
          <w:p w:rsidR="00793E12" w:rsidRPr="009A176D" w:rsidRDefault="00793E12" w:rsidP="00793E1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99.94</w:t>
            </w:r>
          </w:p>
        </w:tc>
      </w:tr>
      <w:tr w:rsidR="00793E12" w:rsidRPr="009A176D" w:rsidTr="00F9271B">
        <w:trPr>
          <w:cantSplit/>
        </w:trPr>
        <w:tc>
          <w:tcPr>
            <w:tcW w:w="2880" w:type="dxa"/>
          </w:tcPr>
          <w:p w:rsidR="00793E12" w:rsidRPr="008F4875" w:rsidRDefault="00793E12" w:rsidP="00793E12">
            <w:pPr>
              <w:spacing w:line="240" w:lineRule="atLeast"/>
              <w:ind w:left="162" w:right="54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8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</w:t>
            </w:r>
            <w:r w:rsidRPr="008F48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ทีพีไอ บริการ </w:t>
            </w:r>
            <w:r w:rsidRPr="008F48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:rsidR="00793E12" w:rsidRPr="009A176D" w:rsidRDefault="00793E12" w:rsidP="00793E12">
            <w:pPr>
              <w:tabs>
                <w:tab w:val="center" w:pos="5511"/>
              </w:tabs>
              <w:spacing w:line="240" w:lineRule="auto"/>
              <w:ind w:left="-18" w:right="-114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รับจ้างเหมาก่อสร้าง</w:t>
            </w:r>
          </w:p>
        </w:tc>
        <w:tc>
          <w:tcPr>
            <w:tcW w:w="1080" w:type="dxa"/>
          </w:tcPr>
          <w:p w:rsidR="00793E12" w:rsidRPr="009A176D" w:rsidRDefault="00793E12" w:rsidP="00793E1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793E12" w:rsidRPr="009A176D" w:rsidRDefault="00793E12" w:rsidP="00793E1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51.00</w:t>
            </w:r>
          </w:p>
        </w:tc>
        <w:tc>
          <w:tcPr>
            <w:tcW w:w="1089" w:type="dxa"/>
          </w:tcPr>
          <w:p w:rsidR="00793E12" w:rsidRPr="009A176D" w:rsidRDefault="00793E12" w:rsidP="00793E1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51.00</w:t>
            </w:r>
          </w:p>
        </w:tc>
      </w:tr>
      <w:tr w:rsidR="00793E12" w:rsidRPr="001C3BBD" w:rsidTr="00F9271B">
        <w:trPr>
          <w:cantSplit/>
        </w:trPr>
        <w:tc>
          <w:tcPr>
            <w:tcW w:w="2880" w:type="dxa"/>
          </w:tcPr>
          <w:p w:rsidR="00793E12" w:rsidRPr="001C3BBD" w:rsidRDefault="00793E12" w:rsidP="00793E12">
            <w:pPr>
              <w:spacing w:line="240" w:lineRule="atLeast"/>
              <w:ind w:left="162" w:right="54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060" w:type="dxa"/>
          </w:tcPr>
          <w:p w:rsidR="00793E12" w:rsidRPr="001C3BBD" w:rsidRDefault="00793E12" w:rsidP="00793E12">
            <w:pPr>
              <w:tabs>
                <w:tab w:val="center" w:pos="5511"/>
              </w:tabs>
              <w:spacing w:line="240" w:lineRule="atLeast"/>
              <w:ind w:left="-18" w:right="-114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793E12" w:rsidRPr="001C3BBD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793E12" w:rsidRPr="001C3BBD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</w:tcPr>
          <w:p w:rsidR="00793E12" w:rsidRPr="001C3BBD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793E12" w:rsidTr="00F9271B">
        <w:trPr>
          <w:cantSplit/>
        </w:trPr>
        <w:tc>
          <w:tcPr>
            <w:tcW w:w="2880" w:type="dxa"/>
          </w:tcPr>
          <w:p w:rsidR="00793E12" w:rsidRPr="00275DAE" w:rsidRDefault="00793E12" w:rsidP="00793E1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275DA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อ้อม</w:t>
            </w:r>
          </w:p>
        </w:tc>
        <w:tc>
          <w:tcPr>
            <w:tcW w:w="3060" w:type="dxa"/>
          </w:tcPr>
          <w:p w:rsidR="00793E12" w:rsidRDefault="00793E12" w:rsidP="00793E1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793E12" w:rsidRDefault="00793E12" w:rsidP="00793E1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793E12" w:rsidRDefault="00793E12" w:rsidP="00793E1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793E12" w:rsidRDefault="00793E12" w:rsidP="00793E1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93E12" w:rsidRPr="00610483" w:rsidTr="00F9271B">
        <w:trPr>
          <w:cantSplit/>
        </w:trPr>
        <w:tc>
          <w:tcPr>
            <w:tcW w:w="2880" w:type="dxa"/>
          </w:tcPr>
          <w:p w:rsidR="00793E12" w:rsidRPr="00D908EE" w:rsidRDefault="00793E12" w:rsidP="00793E12">
            <w:pPr>
              <w:spacing w:line="240" w:lineRule="atLeast"/>
              <w:ind w:left="162" w:right="9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พลาสติก โพ</w:t>
            </w:r>
            <w:proofErr w:type="spellStart"/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ลีน</w:t>
            </w:r>
            <w:proofErr w:type="spellEnd"/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3060" w:type="dxa"/>
            <w:shd w:val="clear" w:color="auto" w:fill="auto"/>
          </w:tcPr>
          <w:p w:rsidR="00793E12" w:rsidRPr="009A176D" w:rsidRDefault="00793E12" w:rsidP="00793E12">
            <w:pPr>
              <w:tabs>
                <w:tab w:val="left" w:pos="2320"/>
                <w:tab w:val="center" w:pos="5511"/>
              </w:tabs>
              <w:spacing w:line="240" w:lineRule="atLeast"/>
              <w:ind w:left="-1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ธุรกิจส่งออกและนำเข้า</w:t>
            </w:r>
          </w:p>
        </w:tc>
        <w:tc>
          <w:tcPr>
            <w:tcW w:w="1080" w:type="dxa"/>
          </w:tcPr>
          <w:p w:rsidR="00793E12" w:rsidRPr="009A176D" w:rsidRDefault="00793E12" w:rsidP="00793E1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793E12" w:rsidRPr="009A176D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1089" w:type="dxa"/>
          </w:tcPr>
          <w:p w:rsidR="00793E12" w:rsidRPr="009A176D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99.99</w:t>
            </w:r>
          </w:p>
        </w:tc>
      </w:tr>
      <w:tr w:rsidR="00793E12" w:rsidRPr="00610483" w:rsidTr="00F9271B">
        <w:trPr>
          <w:cantSplit/>
        </w:trPr>
        <w:tc>
          <w:tcPr>
            <w:tcW w:w="2880" w:type="dxa"/>
          </w:tcPr>
          <w:p w:rsidR="00793E12" w:rsidRPr="00610483" w:rsidRDefault="00793E12" w:rsidP="00793E12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62C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มอนโดไทย จำกัด</w:t>
            </w:r>
          </w:p>
        </w:tc>
        <w:tc>
          <w:tcPr>
            <w:tcW w:w="3060" w:type="dxa"/>
          </w:tcPr>
          <w:p w:rsidR="00793E12" w:rsidRPr="00610483" w:rsidRDefault="00793E12" w:rsidP="00793E1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พัฒนา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:rsidR="00793E12" w:rsidRPr="00610483" w:rsidRDefault="00793E12" w:rsidP="00793E1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793E12" w:rsidRPr="00610483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83.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27</w:t>
            </w:r>
          </w:p>
        </w:tc>
        <w:tc>
          <w:tcPr>
            <w:tcW w:w="1089" w:type="dxa"/>
          </w:tcPr>
          <w:p w:rsidR="00793E12" w:rsidRPr="00610483" w:rsidRDefault="00793E12" w:rsidP="00793E1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83.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27</w:t>
            </w:r>
          </w:p>
        </w:tc>
      </w:tr>
    </w:tbl>
    <w:p w:rsidR="00873DDA" w:rsidRPr="003713EA" w:rsidRDefault="00873DDA" w:rsidP="00873DDA">
      <w:pPr>
        <w:pStyle w:val="Caption"/>
        <w:numPr>
          <w:ilvl w:val="0"/>
          <w:numId w:val="0"/>
        </w:numPr>
        <w:ind w:left="900"/>
      </w:pPr>
    </w:p>
    <w:p w:rsidR="007B2482" w:rsidRPr="009A176D" w:rsidRDefault="007B2482" w:rsidP="00DB700D">
      <w:pPr>
        <w:pStyle w:val="Caption"/>
        <w:ind w:hanging="900"/>
      </w:pPr>
      <w:r w:rsidRPr="009A176D">
        <w:rPr>
          <w:cs/>
        </w:rPr>
        <w:t>เกณฑ์</w:t>
      </w:r>
      <w:r w:rsidRPr="009A176D">
        <w:rPr>
          <w:rFonts w:hint="cs"/>
          <w:cs/>
        </w:rPr>
        <w:t>การจัดทำงบการเงิน</w:t>
      </w:r>
      <w:r w:rsidR="00F53050" w:rsidRPr="009A176D">
        <w:rPr>
          <w:rFonts w:hint="cs"/>
          <w:cs/>
        </w:rPr>
        <w:t>ระหว่างกาล</w:t>
      </w:r>
    </w:p>
    <w:p w:rsidR="007B2482" w:rsidRPr="009A176D" w:rsidRDefault="007B2482" w:rsidP="00EF55AB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tLeast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:rsidR="00EF58C8" w:rsidRPr="009A176D" w:rsidRDefault="00EF58C8" w:rsidP="00CB149F">
      <w:pPr>
        <w:pStyle w:val="Bo-H2Main"/>
      </w:pPr>
      <w:r w:rsidRPr="009A176D">
        <w:rPr>
          <w:cs/>
        </w:rPr>
        <w:t>(ก)</w:t>
      </w:r>
      <w:r w:rsidRPr="009A176D">
        <w:rPr>
          <w:cs/>
        </w:rPr>
        <w:tab/>
        <w:t>เกณฑ์การถือปฏิบัติ</w:t>
      </w:r>
    </w:p>
    <w:p w:rsidR="00EF58C8" w:rsidRPr="009A176D" w:rsidRDefault="00EF58C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5F6C18" w:rsidRPr="009A176D" w:rsidRDefault="00F53050" w:rsidP="005A6485">
      <w:pPr>
        <w:pStyle w:val="Bo-C1Content"/>
      </w:pPr>
      <w:r w:rsidRPr="009A176D">
        <w:rPr>
          <w:cs/>
        </w:rPr>
        <w:t>งบการเงินระหว่างกาลนี้จัดทำขึ้นในรูปแบบย่อและตามมาตรฐานกา</w:t>
      </w:r>
      <w:r w:rsidR="005B3BB1">
        <w:rPr>
          <w:cs/>
        </w:rPr>
        <w:t xml:space="preserve">รบัญชี ฉบับที่ 34 (ปรับปรุง </w:t>
      </w:r>
      <w:r w:rsidR="00793E12">
        <w:t>2559</w:t>
      </w:r>
      <w:r w:rsidRPr="009A176D">
        <w:rPr>
          <w:cs/>
        </w:rPr>
        <w:t xml:space="preserve">) เรื่อง </w:t>
      </w:r>
      <w:r w:rsidRPr="009A176D">
        <w:rPr>
          <w:rFonts w:hint="cs"/>
          <w:cs/>
        </w:rPr>
        <w:br/>
      </w:r>
      <w:r w:rsidR="00C7411B">
        <w:rPr>
          <w:rFonts w:hint="cs"/>
          <w:i/>
          <w:iCs/>
          <w:cs/>
        </w:rPr>
        <w:t>การรายงานทาง</w:t>
      </w:r>
      <w:r w:rsidRPr="009A176D">
        <w:rPr>
          <w:i/>
          <w:iCs/>
          <w:cs/>
        </w:rPr>
        <w:t>การเงินระหว่างกาล</w:t>
      </w:r>
      <w:r w:rsidRPr="009A176D">
        <w:rPr>
          <w:cs/>
        </w:rPr>
        <w:t xml:space="preserve">  รวมถึงแนวปฏิบัติทางการบัญชีที่ประกาศใช้โดยสภาวิชาชีพบัญชีฯ (</w:t>
      </w:r>
      <w:r w:rsidRPr="009A176D">
        <w:t>“</w:t>
      </w:r>
      <w:r w:rsidRPr="009A176D">
        <w:rPr>
          <w:cs/>
        </w:rPr>
        <w:t>สภาวิชาชีพบัญชี</w:t>
      </w:r>
      <w:r w:rsidRPr="009A176D">
        <w:t xml:space="preserve">”) </w:t>
      </w:r>
      <w:r w:rsidRPr="009A176D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7B2482" w:rsidRPr="009A176D" w:rsidRDefault="007B2482">
      <w:pPr>
        <w:tabs>
          <w:tab w:val="left" w:pos="709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:rsidR="00316382" w:rsidRDefault="00316382" w:rsidP="00316382">
      <w:pPr>
        <w:pStyle w:val="Bo-C1Content"/>
      </w:pPr>
      <w:r w:rsidRPr="009A176D">
        <w:rPr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="005B3BB1">
        <w:rPr>
          <w:cs/>
        </w:rPr>
        <w:t>บปีสิ้นสุดวันที่ 31 ธันวาคม 255</w:t>
      </w:r>
      <w:r w:rsidR="00D908EE">
        <w:t>9</w:t>
      </w:r>
      <w:r w:rsidR="00C865F9" w:rsidRPr="009A176D">
        <w:rPr>
          <w:rFonts w:hint="cs"/>
          <w:cs/>
        </w:rPr>
        <w:br/>
      </w:r>
      <w:r w:rsidRPr="009A176D">
        <w:rPr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9A176D">
        <w:rPr>
          <w:rFonts w:hint="cs"/>
          <w:cs/>
        </w:rPr>
        <w:t xml:space="preserve"> </w:t>
      </w:r>
      <w:r w:rsidRPr="009A176D">
        <w:rPr>
          <w:cs/>
        </w:rPr>
        <w:t>ๆ เพื่อไม่ให้ซ้ำซ้อนกับข้อมูลที่ได้เคยนำเสนอรายงานไปแล้ว</w:t>
      </w:r>
      <w:r w:rsidR="00C865F9" w:rsidRPr="009A176D">
        <w:rPr>
          <w:rFonts w:hint="cs"/>
          <w:cs/>
        </w:rPr>
        <w:t xml:space="preserve"> </w:t>
      </w:r>
      <w:r w:rsidRPr="009A176D">
        <w:rPr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</w:t>
      </w:r>
      <w:r w:rsidR="005B3BB1">
        <w:rPr>
          <w:cs/>
        </w:rPr>
        <w:t>บปีสิ้นสุดวันที่ 31 ธันวาคม 255</w:t>
      </w:r>
      <w:r w:rsidR="00D908EE">
        <w:t>9</w:t>
      </w:r>
    </w:p>
    <w:p w:rsidR="00583C0E" w:rsidRPr="00583C0E" w:rsidRDefault="00583C0E" w:rsidP="00316382">
      <w:pPr>
        <w:pStyle w:val="Bo-C1Content"/>
        <w:rPr>
          <w:sz w:val="20"/>
          <w:szCs w:val="20"/>
          <w:lang w:val="en-US"/>
        </w:rPr>
      </w:pPr>
    </w:p>
    <w:p w:rsidR="00520813" w:rsidRPr="00623141" w:rsidRDefault="00FC145A" w:rsidP="00182F51">
      <w:pPr>
        <w:pStyle w:val="Bo-C1Content"/>
        <w:rPr>
          <w:lang w:val="en-US"/>
        </w:rPr>
      </w:pPr>
      <w:r w:rsidRPr="009A176D">
        <w:rPr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</w:t>
      </w:r>
      <w:r w:rsidR="005B3BB1">
        <w:rPr>
          <w:cs/>
        </w:rPr>
        <w:t>บปีสิ้นสุดวันที่ 31 ธันวาคม 255</w:t>
      </w:r>
      <w:r w:rsidR="00D908EE">
        <w:t>9</w:t>
      </w:r>
      <w:r w:rsidRPr="009A176D">
        <w:rPr>
          <w:cs/>
        </w:rPr>
        <w:t xml:space="preserve"> เว้นแต่กรณีที่กลุ่มบริษัทได้นำมาตรฐานการรายงานทางการเงิน</w:t>
      </w:r>
      <w:r w:rsidRPr="009A176D">
        <w:rPr>
          <w:rFonts w:hint="cs"/>
          <w:cs/>
        </w:rPr>
        <w:br/>
      </w:r>
      <w:r w:rsidRPr="009A176D">
        <w:rPr>
          <w:cs/>
        </w:rPr>
        <w:t>ที่ออกและปรับปรุงใหม่ซึ่งมีผลบังคับใช้สำหรับรอบระยะเวลาบัญชีที่เริ่มในหรือหลัง</w:t>
      </w:r>
      <w:r w:rsidR="005B3BB1">
        <w:rPr>
          <w:cs/>
        </w:rPr>
        <w:t>วันที่ 1 มกราคม 25</w:t>
      </w:r>
      <w:r w:rsidR="00D908EE">
        <w:t>60</w:t>
      </w:r>
      <w:r w:rsidRPr="009A176D">
        <w:rPr>
          <w:cs/>
        </w:rPr>
        <w:t xml:space="preserve"> </w:t>
      </w:r>
      <w:r w:rsidR="002A3143" w:rsidRPr="009A176D">
        <w:br/>
      </w:r>
      <w:r w:rsidRPr="009A176D">
        <w:rPr>
          <w:cs/>
        </w:rPr>
        <w:t>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Pr="009A176D">
        <w:rPr>
          <w:rFonts w:hint="cs"/>
          <w:cs/>
        </w:rPr>
        <w:t xml:space="preserve"> </w:t>
      </w:r>
      <w:r w:rsidR="0040620E">
        <w:rPr>
          <w:rFonts w:hint="cs"/>
          <w:cs/>
        </w:rPr>
        <w:t>ยกเว้นที่ได้เปิดเผยไว้ในหมายเหตุประกอบงบการเงิน</w:t>
      </w:r>
      <w:r w:rsidR="0062595F">
        <w:rPr>
          <w:rFonts w:hint="cs"/>
          <w:cs/>
        </w:rPr>
        <w:t>ระหว่างกาล</w:t>
      </w:r>
      <w:r w:rsidR="0040620E">
        <w:rPr>
          <w:rFonts w:hint="cs"/>
          <w:cs/>
        </w:rPr>
        <w:t xml:space="preserve">ข้อ </w:t>
      </w:r>
      <w:r w:rsidR="0040620E">
        <w:rPr>
          <w:lang w:val="en-US"/>
        </w:rPr>
        <w:t>3</w:t>
      </w:r>
    </w:p>
    <w:p w:rsidR="00012E2C" w:rsidRPr="009A176D" w:rsidRDefault="00623141" w:rsidP="000912A8">
      <w:pPr>
        <w:pStyle w:val="Bo-H2Main"/>
      </w:pPr>
      <w:r>
        <w:rPr>
          <w:cs/>
        </w:rPr>
        <w:br w:type="page"/>
      </w:r>
      <w:r w:rsidR="00012E2C" w:rsidRPr="009A176D">
        <w:rPr>
          <w:cs/>
        </w:rPr>
        <w:lastRenderedPageBreak/>
        <w:t>(ข)</w:t>
      </w:r>
      <w:r w:rsidR="00012E2C" w:rsidRPr="009A176D">
        <w:rPr>
          <w:cs/>
        </w:rPr>
        <w:tab/>
      </w:r>
      <w:r w:rsidR="006617B4" w:rsidRPr="009A176D">
        <w:rPr>
          <w:cs/>
        </w:rPr>
        <w:t>สกุลเงินที่ใช้ในการดำเนินงานและนำเสนองบการเงิน</w:t>
      </w:r>
    </w:p>
    <w:p w:rsidR="00012E2C" w:rsidRPr="009A176D" w:rsidRDefault="00012E2C" w:rsidP="00012E2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2E2C" w:rsidRPr="009A176D" w:rsidRDefault="006617B4" w:rsidP="000912A8">
      <w:pPr>
        <w:pStyle w:val="Bo-C1Content"/>
        <w:rPr>
          <w:lang w:val="en-US"/>
        </w:rPr>
      </w:pPr>
      <w:r w:rsidRPr="009A176D">
        <w:rPr>
          <w:cs/>
        </w:rPr>
        <w:t>งบการเงินระหว่างกาลนี้จัดทำและแสดงหน่วยเงินตราเป็นเงินบาท</w:t>
      </w:r>
      <w:r w:rsidRPr="009A176D">
        <w:rPr>
          <w:rFonts w:hint="cs"/>
          <w:cs/>
        </w:rPr>
        <w:t>ซึ่งเป็นสกุลเงินที่ใช้ในการดำเนินงานของ</w:t>
      </w:r>
      <w:r w:rsidRPr="009A176D">
        <w:rPr>
          <w:cs/>
        </w:rPr>
        <w:t>บริษัท ข้อมูลทางการเงินทั้งหมดมีการปัดเศษในหมายเหตุประกอบงบการเงินเพื่อให้แสดงเป็น</w:t>
      </w:r>
      <w:r w:rsidRPr="009A176D">
        <w:rPr>
          <w:rFonts w:hint="cs"/>
          <w:cs/>
        </w:rPr>
        <w:t>หลักพันบาท ยกเว้นที่ระบุ</w:t>
      </w:r>
      <w:r w:rsidR="004D09DA">
        <w:rPr>
          <w:rFonts w:hint="cs"/>
          <w:cs/>
        </w:rPr>
        <w:t>ไว้</w:t>
      </w:r>
      <w:r w:rsidRPr="009A176D">
        <w:rPr>
          <w:rFonts w:hint="cs"/>
          <w:cs/>
        </w:rPr>
        <w:t>เป็นอย่างอื่น</w:t>
      </w:r>
    </w:p>
    <w:p w:rsidR="00012E2C" w:rsidRPr="009A176D" w:rsidRDefault="00012E2C" w:rsidP="00012E2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2E2C" w:rsidRPr="009A176D" w:rsidRDefault="00012E2C" w:rsidP="000912A8">
      <w:pPr>
        <w:pStyle w:val="Bo-H2Main"/>
      </w:pPr>
      <w:r w:rsidRPr="009A176D">
        <w:rPr>
          <w:cs/>
        </w:rPr>
        <w:t>(</w:t>
      </w:r>
      <w:r w:rsidRPr="009A176D">
        <w:rPr>
          <w:rFonts w:hint="cs"/>
          <w:cs/>
        </w:rPr>
        <w:t>ค</w:t>
      </w:r>
      <w:r w:rsidRPr="009A176D">
        <w:rPr>
          <w:cs/>
        </w:rPr>
        <w:t>)</w:t>
      </w:r>
      <w:r w:rsidRPr="009A176D">
        <w:rPr>
          <w:cs/>
        </w:rPr>
        <w:tab/>
      </w:r>
      <w:r w:rsidR="000E4D32" w:rsidRPr="009A176D">
        <w:rPr>
          <w:cs/>
        </w:rPr>
        <w:t>การใช้วิจารณญาณและการประมาณการ</w:t>
      </w:r>
    </w:p>
    <w:p w:rsidR="00012E2C" w:rsidRPr="009A176D" w:rsidRDefault="00012E2C" w:rsidP="00012E2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E4D32" w:rsidRPr="009A176D" w:rsidRDefault="000E4D32" w:rsidP="000E4D32">
      <w:pPr>
        <w:pStyle w:val="Bo-C1Content"/>
      </w:pPr>
      <w:r w:rsidRPr="009A176D">
        <w:rPr>
          <w:cs/>
        </w:rPr>
        <w:t>ในการจัดทำงบการเงิน</w:t>
      </w:r>
      <w:r w:rsidRPr="009A176D">
        <w:rPr>
          <w:rFonts w:hint="cs"/>
          <w:cs/>
        </w:rPr>
        <w:t>ระหว่างกาลนี้ให้</w:t>
      </w:r>
      <w:r w:rsidRPr="009A176D">
        <w:rPr>
          <w:cs/>
        </w:rPr>
        <w:t>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E4D32" w:rsidRPr="009A176D" w:rsidRDefault="000E4D32" w:rsidP="000E4D32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0E4D32" w:rsidRDefault="000E4D32" w:rsidP="000E4D32">
      <w:pPr>
        <w:pStyle w:val="Bo-C1Content"/>
      </w:pPr>
      <w:r w:rsidRPr="009A176D">
        <w:rPr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</w:t>
      </w:r>
      <w:r w:rsidRPr="009A176D">
        <w:rPr>
          <w:rFonts w:hint="cs"/>
          <w:cs/>
        </w:rPr>
        <w:t xml:space="preserve"> </w:t>
      </w:r>
      <w:r w:rsidRPr="009A176D">
        <w:rPr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</w:t>
      </w:r>
      <w:r w:rsidR="005B3BB1">
        <w:rPr>
          <w:cs/>
        </w:rPr>
        <w:t>บปีสิ้นสุดวันที่ 31 ธันวาคม 255</w:t>
      </w:r>
      <w:r w:rsidR="00D908EE">
        <w:t>9</w:t>
      </w:r>
    </w:p>
    <w:p w:rsidR="00F248B4" w:rsidRDefault="00F248B4" w:rsidP="000E4D32">
      <w:pPr>
        <w:pStyle w:val="Bo-C1Content"/>
        <w:rPr>
          <w:sz w:val="20"/>
          <w:szCs w:val="20"/>
        </w:rPr>
      </w:pPr>
    </w:p>
    <w:p w:rsidR="00F248B4" w:rsidRPr="0062595F" w:rsidRDefault="00F248B4" w:rsidP="000E4D32">
      <w:pPr>
        <w:pStyle w:val="Bo-C1Content"/>
        <w:rPr>
          <w:i/>
          <w:iCs/>
        </w:rPr>
      </w:pPr>
      <w:r w:rsidRPr="0062595F">
        <w:rPr>
          <w:i/>
          <w:iCs/>
          <w:cs/>
        </w:rPr>
        <w:t xml:space="preserve">การวัดมูลค่ายุติธรรม  </w:t>
      </w:r>
    </w:p>
    <w:p w:rsidR="00F248B4" w:rsidRDefault="00F248B4" w:rsidP="000E4D32">
      <w:pPr>
        <w:pStyle w:val="Bo-C1Content"/>
        <w:rPr>
          <w:sz w:val="20"/>
          <w:szCs w:val="20"/>
        </w:rPr>
      </w:pPr>
    </w:p>
    <w:p w:rsidR="00F248B4" w:rsidRDefault="00F248B4" w:rsidP="00F248B4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</w:t>
      </w:r>
      <w:r w:rsidRPr="00F248B4">
        <w:rPr>
          <w:rFonts w:ascii="Angsana New" w:hAnsi="Angsana New"/>
          <w:sz w:val="30"/>
          <w:szCs w:val="30"/>
          <w:cs/>
        </w:rPr>
        <w:t>ได้ใช้</w:t>
      </w:r>
      <w:r w:rsidRPr="00F248B4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F248B4">
        <w:rPr>
          <w:rFonts w:ascii="Angsana New" w:hAnsi="Angsana New"/>
          <w:sz w:val="30"/>
          <w:szCs w:val="30"/>
        </w:rPr>
        <w:t xml:space="preserve"> </w:t>
      </w:r>
      <w:r w:rsidRPr="00F248B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F248B4">
        <w:rPr>
          <w:rFonts w:ascii="Angsana New" w:hAnsi="Angsana New" w:hint="cs"/>
          <w:sz w:val="30"/>
          <w:szCs w:val="30"/>
          <w:cs/>
        </w:rPr>
        <w:t>ในแต่ละ</w:t>
      </w:r>
      <w:r w:rsidRPr="00F248B4">
        <w:rPr>
          <w:rFonts w:ascii="Angsana New" w:hAnsi="Angsana New"/>
          <w:sz w:val="30"/>
          <w:szCs w:val="30"/>
          <w:cs/>
        </w:rPr>
        <w:t>ลำดับชั้น</w:t>
      </w:r>
      <w:r w:rsidRPr="00F248B4">
        <w:rPr>
          <w:rFonts w:ascii="Angsana New" w:hAnsi="Angsana New" w:hint="cs"/>
          <w:sz w:val="30"/>
          <w:szCs w:val="30"/>
          <w:cs/>
        </w:rPr>
        <w:t>ของ</w:t>
      </w:r>
      <w:r w:rsidRPr="00F248B4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F248B4">
        <w:rPr>
          <w:rFonts w:ascii="Angsana New" w:hAnsi="Angsana New"/>
          <w:sz w:val="30"/>
          <w:szCs w:val="30"/>
        </w:rPr>
        <w:t xml:space="preserve"> </w:t>
      </w:r>
      <w:r w:rsidRPr="00F248B4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F248B4" w:rsidRPr="00F248B4" w:rsidRDefault="00F248B4" w:rsidP="00F248B4">
      <w:pPr>
        <w:pStyle w:val="BodyText"/>
        <w:shd w:val="clear" w:color="auto" w:fill="FFFFFF"/>
        <w:spacing w:after="0"/>
        <w:ind w:left="540"/>
        <w:jc w:val="thaiDistribute"/>
        <w:rPr>
          <w:sz w:val="20"/>
          <w:szCs w:val="20"/>
        </w:rPr>
      </w:pPr>
    </w:p>
    <w:p w:rsidR="00F248B4" w:rsidRPr="00F248B4" w:rsidRDefault="00F248B4" w:rsidP="0062595F">
      <w:pPr>
        <w:pStyle w:val="block"/>
        <w:numPr>
          <w:ilvl w:val="0"/>
          <w:numId w:val="2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F248B4">
        <w:rPr>
          <w:rFonts w:ascii="Angsana New" w:hAnsi="Angsana New"/>
          <w:sz w:val="30"/>
          <w:szCs w:val="30"/>
          <w:lang w:val="en-US"/>
        </w:rPr>
        <w:t xml:space="preserve">1 </w:t>
      </w:r>
      <w:r w:rsidRPr="00F248B4">
        <w:rPr>
          <w:rFonts w:ascii="Angsana New" w:hAnsi="Angsana New"/>
          <w:sz w:val="30"/>
          <w:szCs w:val="30"/>
        </w:rPr>
        <w:t xml:space="preserve"> </w:t>
      </w:r>
      <w:r w:rsidRPr="00F248B4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Pr="00F248B4">
        <w:rPr>
          <w:rFonts w:ascii="Angsana New" w:hAnsi="Angsana New"/>
          <w:sz w:val="30"/>
          <w:szCs w:val="30"/>
        </w:rPr>
        <w:t>(</w:t>
      </w:r>
      <w:r w:rsidRPr="00F248B4">
        <w:rPr>
          <w:rFonts w:ascii="Angsana New" w:hAnsi="Angsana New"/>
          <w:sz w:val="30"/>
          <w:szCs w:val="30"/>
          <w:cs/>
        </w:rPr>
        <w:t>ไม่</w:t>
      </w:r>
      <w:r w:rsidRPr="00F248B4">
        <w:rPr>
          <w:rFonts w:ascii="Angsana New" w:hAnsi="Angsana New" w:hint="cs"/>
          <w:sz w:val="30"/>
          <w:szCs w:val="30"/>
          <w:cs/>
        </w:rPr>
        <w:t>ต้อง</w:t>
      </w:r>
      <w:r w:rsidRPr="00F248B4">
        <w:rPr>
          <w:rFonts w:ascii="Angsana New" w:hAnsi="Angsana New"/>
          <w:sz w:val="30"/>
          <w:szCs w:val="30"/>
          <w:cs/>
        </w:rPr>
        <w:t>ปรับปรุง</w:t>
      </w:r>
      <w:r w:rsidRPr="00F248B4">
        <w:rPr>
          <w:rFonts w:ascii="Angsana New" w:hAnsi="Angsana New"/>
          <w:sz w:val="30"/>
          <w:szCs w:val="30"/>
        </w:rPr>
        <w:t xml:space="preserve">) </w:t>
      </w:r>
      <w:r w:rsidRPr="00F248B4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F248B4" w:rsidRPr="00F248B4" w:rsidRDefault="00F248B4" w:rsidP="0062595F">
      <w:pPr>
        <w:pStyle w:val="block"/>
        <w:numPr>
          <w:ilvl w:val="0"/>
          <w:numId w:val="2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/>
          <w:sz w:val="30"/>
          <w:szCs w:val="30"/>
          <w:cs/>
        </w:rPr>
        <w:t>ข้อมูลระดับ</w:t>
      </w:r>
      <w:r w:rsidRPr="00F248B4">
        <w:rPr>
          <w:rFonts w:ascii="Angsana New" w:hAnsi="Angsana New"/>
          <w:sz w:val="30"/>
          <w:szCs w:val="30"/>
        </w:rPr>
        <w:t xml:space="preserve"> 2  </w:t>
      </w:r>
      <w:r w:rsidRPr="00F248B4">
        <w:rPr>
          <w:rFonts w:ascii="Angsana New" w:hAnsi="Angsana New"/>
          <w:sz w:val="30"/>
          <w:szCs w:val="30"/>
          <w:cs/>
        </w:rPr>
        <w:t>เป็นข้อมูลอื่นที่สังเกตได้โดยตรง</w:t>
      </w:r>
      <w:r w:rsidRPr="00F248B4">
        <w:rPr>
          <w:rFonts w:ascii="Angsana New" w:hAnsi="Angsana New" w:hint="cs"/>
          <w:sz w:val="30"/>
          <w:szCs w:val="30"/>
          <w:cs/>
        </w:rPr>
        <w:t xml:space="preserve"> </w:t>
      </w:r>
      <w:r w:rsidRPr="00F248B4">
        <w:rPr>
          <w:rFonts w:ascii="Angsana New" w:hAnsi="Angsana New"/>
          <w:sz w:val="30"/>
          <w:szCs w:val="30"/>
        </w:rPr>
        <w:t>(</w:t>
      </w:r>
      <w:r w:rsidRPr="00F248B4">
        <w:rPr>
          <w:rFonts w:ascii="Angsana New" w:hAnsi="Angsana New" w:hint="cs"/>
          <w:sz w:val="30"/>
          <w:szCs w:val="30"/>
          <w:cs/>
        </w:rPr>
        <w:t xml:space="preserve">เช่น ราคาขาย) </w:t>
      </w:r>
      <w:r w:rsidRPr="00F248B4">
        <w:rPr>
          <w:rFonts w:ascii="Angsana New" w:hAnsi="Angsana New"/>
          <w:sz w:val="30"/>
          <w:szCs w:val="30"/>
          <w:cs/>
        </w:rPr>
        <w:t>หรือโดยอ้อม</w:t>
      </w:r>
      <w:r w:rsidRPr="00F248B4">
        <w:rPr>
          <w:rFonts w:ascii="Angsana New" w:hAnsi="Angsana New" w:hint="cs"/>
          <w:sz w:val="30"/>
          <w:szCs w:val="30"/>
          <w:cs/>
        </w:rPr>
        <w:t xml:space="preserve"> (เช่น ได้มาจากราคา) </w:t>
      </w:r>
      <w:r w:rsidRPr="00F248B4">
        <w:rPr>
          <w:rFonts w:ascii="Angsana New" w:hAnsi="Angsana New"/>
          <w:sz w:val="30"/>
          <w:szCs w:val="30"/>
          <w:cs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248B4">
        <w:rPr>
          <w:rFonts w:ascii="Angsana New" w:hAnsi="Angsana New"/>
          <w:sz w:val="30"/>
          <w:szCs w:val="30"/>
        </w:rPr>
        <w:t>1</w:t>
      </w:r>
    </w:p>
    <w:p w:rsidR="00F248B4" w:rsidRPr="00F248B4" w:rsidRDefault="00F248B4" w:rsidP="0062595F">
      <w:pPr>
        <w:pStyle w:val="block"/>
        <w:numPr>
          <w:ilvl w:val="0"/>
          <w:numId w:val="2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 w:hint="cs"/>
          <w:sz w:val="30"/>
          <w:szCs w:val="30"/>
          <w:cs/>
        </w:rPr>
        <w:t>ข้อมูล</w:t>
      </w:r>
      <w:r w:rsidRPr="00F248B4">
        <w:rPr>
          <w:rFonts w:ascii="Angsana New" w:hAnsi="Angsana New"/>
          <w:sz w:val="30"/>
          <w:szCs w:val="30"/>
          <w:cs/>
        </w:rPr>
        <w:t>ระดับ</w:t>
      </w:r>
      <w:r w:rsidRPr="00F248B4">
        <w:rPr>
          <w:rFonts w:ascii="Angsana New" w:hAnsi="Angsana New"/>
          <w:sz w:val="30"/>
          <w:szCs w:val="30"/>
        </w:rPr>
        <w:t xml:space="preserve"> 3  </w:t>
      </w:r>
      <w:r w:rsidRPr="00F248B4">
        <w:rPr>
          <w:rFonts w:ascii="Angsana New" w:hAnsi="Angsana New" w:hint="cs"/>
          <w:sz w:val="30"/>
          <w:szCs w:val="30"/>
          <w:cs/>
        </w:rPr>
        <w:t>เป็น</w:t>
      </w:r>
      <w:r w:rsidRPr="00F248B4">
        <w:rPr>
          <w:rFonts w:ascii="Angsana New" w:hAnsi="Angsana New"/>
          <w:sz w:val="30"/>
          <w:szCs w:val="30"/>
          <w:cs/>
        </w:rPr>
        <w:t>ข้อมูลสำหรับสินทรัพย์หรือหนี้สินที่</w:t>
      </w:r>
      <w:r w:rsidRPr="00F248B4">
        <w:rPr>
          <w:rFonts w:ascii="Angsana New" w:hAnsi="Angsana New" w:hint="cs"/>
          <w:sz w:val="30"/>
          <w:szCs w:val="30"/>
          <w:cs/>
        </w:rPr>
        <w:t>ไม่ได้มาจากข้อมูลที่สังเกตได้ (ข้อมูลที่ไม่สามารถ</w:t>
      </w:r>
      <w:r w:rsidRPr="00F248B4">
        <w:rPr>
          <w:rFonts w:ascii="Angsana New" w:hAnsi="Angsana New"/>
          <w:sz w:val="30"/>
          <w:szCs w:val="30"/>
          <w:cs/>
        </w:rPr>
        <w:t>สังเกตได้</w:t>
      </w:r>
      <w:r w:rsidRPr="00F248B4">
        <w:rPr>
          <w:rFonts w:ascii="Angsana New" w:hAnsi="Angsana New" w:hint="cs"/>
          <w:sz w:val="30"/>
          <w:szCs w:val="30"/>
          <w:cs/>
        </w:rPr>
        <w:t>)</w:t>
      </w:r>
    </w:p>
    <w:p w:rsidR="00F248B4" w:rsidRPr="00F248B4" w:rsidRDefault="00F248B4" w:rsidP="00F248B4">
      <w:pPr>
        <w:pStyle w:val="BodyText"/>
        <w:shd w:val="clear" w:color="auto" w:fill="FFFFFF"/>
        <w:spacing w:after="0"/>
        <w:ind w:left="540"/>
        <w:jc w:val="both"/>
        <w:rPr>
          <w:sz w:val="20"/>
          <w:szCs w:val="20"/>
        </w:rPr>
      </w:pPr>
    </w:p>
    <w:p w:rsidR="00F248B4" w:rsidRPr="00F248B4" w:rsidRDefault="00F248B4" w:rsidP="00F248B4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/>
          <w:sz w:val="30"/>
          <w:szCs w:val="30"/>
          <w:cs/>
        </w:rPr>
        <w:t>หา</w:t>
      </w:r>
      <w:r w:rsidRPr="00F248B4">
        <w:rPr>
          <w:rFonts w:ascii="Angsana New" w:hAnsi="Angsana New" w:hint="cs"/>
          <w:sz w:val="30"/>
          <w:szCs w:val="30"/>
          <w:cs/>
        </w:rPr>
        <w:t>ก</w:t>
      </w:r>
      <w:r w:rsidRPr="00F248B4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F248B4">
        <w:rPr>
          <w:rFonts w:ascii="Angsana New" w:hAnsi="Angsana New" w:hint="cs"/>
          <w:sz w:val="30"/>
          <w:szCs w:val="30"/>
          <w:cs/>
        </w:rPr>
        <w:t>ั้น</w:t>
      </w:r>
      <w:r w:rsidRPr="00F248B4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F248B4">
        <w:rPr>
          <w:rFonts w:ascii="Angsana New" w:hAnsi="Angsana New" w:hint="cs"/>
          <w:sz w:val="30"/>
          <w:szCs w:val="30"/>
          <w:cs/>
        </w:rPr>
        <w:t>โดยรวม</w:t>
      </w:r>
      <w:r w:rsidRPr="00F248B4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F248B4">
        <w:rPr>
          <w:rFonts w:ascii="Angsana New" w:hAnsi="Angsana New" w:hint="cs"/>
          <w:sz w:val="30"/>
          <w:szCs w:val="30"/>
          <w:cs/>
        </w:rPr>
        <w:t>ตาม</w:t>
      </w:r>
      <w:r w:rsidRPr="00F248B4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F248B4">
        <w:rPr>
          <w:rFonts w:ascii="Angsana New" w:hAnsi="Angsana New" w:hint="cs"/>
          <w:sz w:val="30"/>
          <w:szCs w:val="30"/>
          <w:cs/>
        </w:rPr>
        <w:t>ของ</w:t>
      </w:r>
      <w:r w:rsidRPr="00F248B4">
        <w:rPr>
          <w:rFonts w:ascii="Angsana New" w:hAnsi="Angsana New"/>
          <w:sz w:val="30"/>
          <w:szCs w:val="30"/>
          <w:cs/>
        </w:rPr>
        <w:t>ข้อมูล</w:t>
      </w:r>
      <w:r w:rsidRPr="00F248B4">
        <w:rPr>
          <w:rFonts w:ascii="Angsana New" w:hAnsi="Angsana New" w:hint="cs"/>
          <w:sz w:val="30"/>
          <w:szCs w:val="30"/>
          <w:cs/>
        </w:rPr>
        <w:t>ที่อยู่</w:t>
      </w:r>
      <w:r w:rsidRPr="00F248B4">
        <w:rPr>
          <w:rFonts w:ascii="Angsana New" w:hAnsi="Angsana New"/>
          <w:sz w:val="30"/>
          <w:szCs w:val="30"/>
          <w:cs/>
        </w:rPr>
        <w:t>ในระดับต่ำสุด</w:t>
      </w:r>
      <w:r w:rsidRPr="00F248B4">
        <w:rPr>
          <w:rFonts w:ascii="Angsana New" w:hAnsi="Angsana New" w:hint="cs"/>
          <w:sz w:val="30"/>
          <w:szCs w:val="30"/>
          <w:cs/>
        </w:rPr>
        <w:t>ที่</w:t>
      </w:r>
      <w:r w:rsidRPr="00F248B4">
        <w:rPr>
          <w:rFonts w:ascii="Angsana New" w:hAnsi="Angsana New"/>
          <w:sz w:val="30"/>
          <w:szCs w:val="30"/>
          <w:cs/>
        </w:rPr>
        <w:t>มีนัยสำคัญ</w:t>
      </w:r>
      <w:r w:rsidRPr="00F248B4">
        <w:rPr>
          <w:rFonts w:ascii="Angsana New" w:hAnsi="Angsana New" w:hint="cs"/>
          <w:sz w:val="30"/>
          <w:szCs w:val="30"/>
          <w:cs/>
        </w:rPr>
        <w:t>สำหรับ</w:t>
      </w:r>
      <w:r w:rsidRPr="00F248B4">
        <w:rPr>
          <w:rFonts w:ascii="Angsana New" w:hAnsi="Angsana New"/>
          <w:sz w:val="30"/>
          <w:szCs w:val="30"/>
          <w:cs/>
        </w:rPr>
        <w:t>การวัดมูลค่า</w:t>
      </w:r>
      <w:r w:rsidRPr="00F248B4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F248B4" w:rsidRPr="00F248B4" w:rsidRDefault="00F248B4" w:rsidP="00F248B4">
      <w:pPr>
        <w:pStyle w:val="BodyText"/>
        <w:shd w:val="clear" w:color="auto" w:fill="FFFFFF"/>
        <w:spacing w:after="0"/>
        <w:ind w:left="540"/>
        <w:jc w:val="both"/>
        <w:rPr>
          <w:sz w:val="20"/>
          <w:szCs w:val="20"/>
          <w:highlight w:val="cyan"/>
        </w:rPr>
      </w:pPr>
    </w:p>
    <w:p w:rsidR="00F248B4" w:rsidRPr="00F248B4" w:rsidRDefault="00F248B4" w:rsidP="00F248B4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b/>
          <w:bCs/>
          <w:sz w:val="30"/>
          <w:szCs w:val="30"/>
          <w:lang w:bidi="ar-SA"/>
        </w:rPr>
      </w:pPr>
      <w:r w:rsidRPr="00F248B4">
        <w:rPr>
          <w:rFonts w:ascii="Angsana New" w:hAnsi="Angsana New"/>
          <w:sz w:val="30"/>
          <w:szCs w:val="30"/>
          <w:cs/>
        </w:rPr>
        <w:t>กลุ่ม</w:t>
      </w:r>
      <w:r w:rsidRPr="00F248B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F248B4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F248B4">
        <w:rPr>
          <w:rFonts w:ascii="Angsana New" w:hAnsi="Angsana New" w:hint="cs"/>
          <w:sz w:val="30"/>
          <w:szCs w:val="30"/>
          <w:cs/>
        </w:rPr>
        <w:t>ของ</w:t>
      </w:r>
      <w:r w:rsidRPr="00F248B4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F248B4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F248B4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F248B4" w:rsidRPr="00F248B4" w:rsidRDefault="00F248B4" w:rsidP="00F248B4">
      <w:pPr>
        <w:pStyle w:val="BodyText"/>
        <w:shd w:val="clear" w:color="auto" w:fill="FFFFFF"/>
        <w:spacing w:after="0"/>
        <w:ind w:left="540"/>
        <w:jc w:val="both"/>
        <w:rPr>
          <w:sz w:val="20"/>
          <w:szCs w:val="20"/>
        </w:rPr>
      </w:pPr>
    </w:p>
    <w:p w:rsidR="00873DDA" w:rsidRPr="00623141" w:rsidRDefault="00F248B4" w:rsidP="00623141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51BF6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851BF6">
        <w:rPr>
          <w:rFonts w:ascii="Angsana New" w:hAnsi="Angsana New" w:hint="cs"/>
          <w:sz w:val="30"/>
          <w:szCs w:val="30"/>
          <w:cs/>
        </w:rPr>
        <w:t>ข้อสมมติที่ใช้ในการวัดมูลค่ายุติธรรม อยู่ในหมายเหตุประกอบงบการเงินระหว่างกาล</w:t>
      </w:r>
      <w:r w:rsidR="006D67E8" w:rsidRPr="00851BF6">
        <w:rPr>
          <w:rFonts w:ascii="Angsana New" w:hAnsi="Angsana New"/>
          <w:sz w:val="30"/>
          <w:szCs w:val="30"/>
        </w:rPr>
        <w:br/>
      </w:r>
      <w:r w:rsidR="006D67E8" w:rsidRPr="00851BF6">
        <w:rPr>
          <w:rFonts w:ascii="Angsana New" w:hAnsi="Angsana New" w:hint="cs"/>
          <w:sz w:val="30"/>
          <w:szCs w:val="30"/>
          <w:cs/>
        </w:rPr>
        <w:t xml:space="preserve">ข้อ </w:t>
      </w:r>
      <w:r w:rsidR="00851BF6" w:rsidRPr="00851BF6">
        <w:rPr>
          <w:rFonts w:ascii="Angsana New" w:hAnsi="Angsana New"/>
          <w:sz w:val="30"/>
          <w:szCs w:val="30"/>
          <w:lang w:val="en-US"/>
        </w:rPr>
        <w:t>6</w:t>
      </w:r>
      <w:r w:rsidR="006D67E8" w:rsidRPr="00851BF6">
        <w:rPr>
          <w:rFonts w:ascii="Angsana New" w:hAnsi="Angsana New"/>
          <w:sz w:val="30"/>
          <w:szCs w:val="30"/>
          <w:lang w:val="en-US"/>
        </w:rPr>
        <w:t xml:space="preserve"> </w:t>
      </w:r>
      <w:r w:rsidR="00851BF6" w:rsidRPr="00851BF6">
        <w:rPr>
          <w:rFonts w:ascii="Angsana New" w:hAnsi="Angsana New" w:hint="cs"/>
          <w:sz w:val="30"/>
          <w:szCs w:val="30"/>
          <w:cs/>
        </w:rPr>
        <w:t>เงินลงทุนอื่น</w:t>
      </w:r>
    </w:p>
    <w:p w:rsidR="00690E74" w:rsidRPr="0003137D" w:rsidRDefault="00623141" w:rsidP="00690E74">
      <w:pPr>
        <w:pStyle w:val="Caption"/>
        <w:ind w:hanging="900"/>
      </w:pPr>
      <w:r>
        <w:rPr>
          <w:cs/>
        </w:rPr>
        <w:br w:type="page"/>
      </w:r>
      <w:r w:rsidR="00690E74" w:rsidRPr="0003137D">
        <w:rPr>
          <w:rFonts w:hint="cs"/>
          <w:cs/>
        </w:rPr>
        <w:lastRenderedPageBreak/>
        <w:t>การเปลี่ยนแปลงนโยบายการบัญชี</w:t>
      </w:r>
    </w:p>
    <w:p w:rsidR="00690E74" w:rsidRPr="00FE3FF9" w:rsidRDefault="00690E74" w:rsidP="0039202D">
      <w:pPr>
        <w:pStyle w:val="Bo-Blankline"/>
        <w:ind w:left="0"/>
        <w:rPr>
          <w:highlight w:val="yellow"/>
        </w:rPr>
      </w:pPr>
    </w:p>
    <w:p w:rsidR="00721801" w:rsidRDefault="00721801" w:rsidP="00721801">
      <w:pPr>
        <w:pStyle w:val="Bo-C1Content"/>
        <w:rPr>
          <w:bCs/>
          <w:iCs/>
        </w:rPr>
      </w:pPr>
      <w:r>
        <w:rPr>
          <w:bCs/>
          <w:iCs/>
          <w:cs/>
        </w:rPr>
        <w:t>การบัญชีเกี่ยวกับที่ดิน อาคารและอุปกรณ์</w:t>
      </w:r>
    </w:p>
    <w:p w:rsidR="00721801" w:rsidRPr="00EE4239" w:rsidRDefault="00721801" w:rsidP="00721801">
      <w:pPr>
        <w:pStyle w:val="Bo-C1Content"/>
        <w:rPr>
          <w:sz w:val="16"/>
          <w:szCs w:val="16"/>
          <w:lang w:val="en-US"/>
        </w:rPr>
      </w:pPr>
    </w:p>
    <w:p w:rsidR="00721801" w:rsidRDefault="00721801" w:rsidP="00721801">
      <w:pPr>
        <w:pStyle w:val="Bo-C1Content"/>
        <w:rPr>
          <w:lang w:val="en-US"/>
        </w:rPr>
      </w:pPr>
      <w:r w:rsidRPr="00C7411B">
        <w:rPr>
          <w:cs/>
          <w:lang w:val="en-US"/>
        </w:rPr>
        <w:t>ตั้งแต่วันที่ 1 มกราคม 2560 กลุ่มบริษัทได้เปลี่ยนแปลงน</w:t>
      </w:r>
      <w:r>
        <w:rPr>
          <w:cs/>
          <w:lang w:val="en-US"/>
        </w:rPr>
        <w:t>โยบายบัญชีเกี่ยวกับกา</w:t>
      </w:r>
      <w:r>
        <w:rPr>
          <w:rFonts w:hint="cs"/>
          <w:cs/>
          <w:lang w:val="en-US"/>
        </w:rPr>
        <w:t xml:space="preserve">รบันทึกมูลค่าของที่ดิน อาคารและอุปกรณ์ </w:t>
      </w:r>
      <w:r>
        <w:rPr>
          <w:cs/>
          <w:lang w:val="en-US"/>
        </w:rPr>
        <w:t>จากวิธีการ</w:t>
      </w:r>
      <w:r w:rsidRPr="00C7411B">
        <w:rPr>
          <w:cs/>
          <w:lang w:val="en-US"/>
        </w:rPr>
        <w:t>ตีราคาใหม่เป็นราคาทุน ตาม</w:t>
      </w:r>
      <w:r>
        <w:rPr>
          <w:rFonts w:hint="cs"/>
          <w:cs/>
          <w:lang w:val="en-US"/>
        </w:rPr>
        <w:t>มาตรฐานการบัญชี</w:t>
      </w:r>
      <w:r>
        <w:rPr>
          <w:cs/>
          <w:lang w:val="en-US"/>
        </w:rPr>
        <w:t xml:space="preserve"> ฉบับที่ </w:t>
      </w:r>
      <w:r>
        <w:rPr>
          <w:lang w:val="en-US"/>
        </w:rPr>
        <w:t xml:space="preserve">16 </w:t>
      </w:r>
      <w:r>
        <w:rPr>
          <w:rFonts w:hint="cs"/>
          <w:cs/>
          <w:lang w:val="en-US"/>
        </w:rPr>
        <w:t xml:space="preserve">(ปรับปรุง </w:t>
      </w:r>
      <w:r>
        <w:rPr>
          <w:lang w:val="en-US"/>
        </w:rPr>
        <w:t>2559)</w:t>
      </w:r>
      <w:r w:rsidRPr="00C7411B">
        <w:rPr>
          <w:cs/>
          <w:lang w:val="en-US"/>
        </w:rPr>
        <w:t xml:space="preserve"> เรื่อง </w:t>
      </w:r>
      <w:r w:rsidRPr="00684158">
        <w:rPr>
          <w:cs/>
          <w:lang w:val="en-US"/>
        </w:rPr>
        <w:t>ที่ดิน อาคารและอุปกรณ์</w:t>
      </w:r>
      <w:r>
        <w:rPr>
          <w:lang w:val="en-US"/>
        </w:rPr>
        <w:t xml:space="preserve"> </w:t>
      </w:r>
      <w:r w:rsidRPr="00684158">
        <w:rPr>
          <w:cs/>
          <w:lang w:val="en-US"/>
        </w:rPr>
        <w:t>ผู้บริหารเชื่อว่าการเปลี่ยนแปลงนโยบายการบัญชีดังกล่าวช่วยให้กลุ่มบริษัทใช้นโยบายการบัญชีที่</w:t>
      </w:r>
      <w:r>
        <w:rPr>
          <w:cs/>
          <w:lang w:val="en-US"/>
        </w:rPr>
        <w:t>สอดคล้อง</w:t>
      </w:r>
      <w:r w:rsidRPr="00684158">
        <w:rPr>
          <w:cs/>
          <w:lang w:val="en-US"/>
        </w:rPr>
        <w:t xml:space="preserve">กับบริษัทอื่นในกลุ่มอุตสาหกรรมเดียวกัน </w:t>
      </w:r>
      <w:r>
        <w:rPr>
          <w:cs/>
          <w:lang w:val="en-US"/>
        </w:rPr>
        <w:t>ส่งผลให้</w:t>
      </w:r>
      <w:r>
        <w:rPr>
          <w:rFonts w:hint="cs"/>
          <w:cs/>
          <w:lang w:val="en-US"/>
        </w:rPr>
        <w:t>ข้อมูลทาง</w:t>
      </w:r>
      <w:r>
        <w:rPr>
          <w:cs/>
          <w:lang w:val="en-US"/>
        </w:rPr>
        <w:t>การเงินของ</w:t>
      </w:r>
      <w:r>
        <w:rPr>
          <w:rFonts w:hint="cs"/>
          <w:cs/>
          <w:lang w:val="en-US"/>
        </w:rPr>
        <w:t>กลุ่ม</w:t>
      </w:r>
      <w:r>
        <w:rPr>
          <w:cs/>
          <w:lang w:val="en-US"/>
        </w:rPr>
        <w:t>บริษัทสามารถเปรียบเทียบกันได้</w:t>
      </w:r>
      <w:r w:rsidRPr="00A2717E">
        <w:rPr>
          <w:cs/>
          <w:lang w:val="en-US"/>
        </w:rPr>
        <w:t xml:space="preserve"> </w:t>
      </w:r>
      <w:r>
        <w:rPr>
          <w:rFonts w:hint="cs"/>
          <w:cs/>
          <w:lang w:val="en-US"/>
        </w:rPr>
        <w:t>กลุ่มบริษัทได้ปรับงบการเงินย้อนหลังโดย</w:t>
      </w:r>
      <w:r w:rsidRPr="00A2717E">
        <w:rPr>
          <w:cs/>
          <w:lang w:val="en-US"/>
        </w:rPr>
        <w:t>ผลกระทบต่องบการเงินสรุปได้ดังนี้</w:t>
      </w:r>
      <w:r>
        <w:rPr>
          <w:rFonts w:hint="cs"/>
          <w:cs/>
          <w:lang w:val="en-US"/>
        </w:rPr>
        <w:t xml:space="preserve"> </w:t>
      </w:r>
    </w:p>
    <w:p w:rsidR="00721801" w:rsidRDefault="00721801" w:rsidP="00721801">
      <w:pPr>
        <w:pStyle w:val="Bo-C1Content"/>
        <w:rPr>
          <w:b/>
          <w:bCs/>
          <w:i/>
          <w:iCs/>
          <w:sz w:val="20"/>
          <w:szCs w:val="20"/>
          <w:highlight w:val="yellow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350"/>
        <w:gridCol w:w="180"/>
        <w:gridCol w:w="1260"/>
      </w:tblGrid>
      <w:tr w:rsidR="00721801" w:rsidRPr="00415593" w:rsidTr="00223278">
        <w:trPr>
          <w:cantSplit/>
          <w:tblHeader/>
        </w:trPr>
        <w:tc>
          <w:tcPr>
            <w:tcW w:w="4860" w:type="dxa"/>
          </w:tcPr>
          <w:p w:rsidR="00721801" w:rsidRPr="00415593" w:rsidRDefault="00721801" w:rsidP="0001064A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320" w:type="dxa"/>
            <w:gridSpan w:val="5"/>
            <w:hideMark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721801" w:rsidRPr="00415593" w:rsidTr="00223278">
        <w:trPr>
          <w:cantSplit/>
          <w:tblHeader/>
        </w:trPr>
        <w:tc>
          <w:tcPr>
            <w:tcW w:w="4860" w:type="dxa"/>
            <w:shd w:val="clear" w:color="auto" w:fill="auto"/>
            <w:vAlign w:val="bottom"/>
          </w:tcPr>
          <w:p w:rsidR="00721801" w:rsidRPr="00415593" w:rsidRDefault="00721801" w:rsidP="0001064A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21801" w:rsidRPr="00415593" w:rsidRDefault="00721801" w:rsidP="0001064A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:rsidR="00721801" w:rsidRPr="00415593" w:rsidRDefault="00721801" w:rsidP="0001064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721801" w:rsidRPr="00415593" w:rsidRDefault="00721801" w:rsidP="0001064A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721801" w:rsidRPr="00415593" w:rsidRDefault="00721801" w:rsidP="0001064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ปรับปรุงใหม่</w:t>
            </w:r>
          </w:p>
        </w:tc>
      </w:tr>
      <w:tr w:rsidR="00721801" w:rsidRPr="00415593" w:rsidTr="00223278">
        <w:trPr>
          <w:cantSplit/>
          <w:tblHeader/>
        </w:trPr>
        <w:tc>
          <w:tcPr>
            <w:tcW w:w="4860" w:type="dxa"/>
            <w:shd w:val="clear" w:color="auto" w:fill="auto"/>
            <w:vAlign w:val="bottom"/>
          </w:tcPr>
          <w:p w:rsidR="00721801" w:rsidRPr="00415593" w:rsidRDefault="00721801" w:rsidP="0001064A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721801" w:rsidRPr="00415593" w:rsidTr="00223278">
        <w:trPr>
          <w:cantSplit/>
        </w:trPr>
        <w:tc>
          <w:tcPr>
            <w:tcW w:w="4860" w:type="dxa"/>
            <w:shd w:val="clear" w:color="auto" w:fill="auto"/>
            <w:hideMark/>
          </w:tcPr>
          <w:p w:rsidR="00721801" w:rsidRPr="00415593" w:rsidRDefault="00721801" w:rsidP="0001064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50" w:type="dxa"/>
            <w:shd w:val="clear" w:color="auto" w:fill="auto"/>
          </w:tcPr>
          <w:p w:rsidR="00721801" w:rsidRPr="00415593" w:rsidRDefault="00721801" w:rsidP="0001064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721801" w:rsidRPr="00415593" w:rsidTr="00223278">
        <w:trPr>
          <w:cantSplit/>
        </w:trPr>
        <w:tc>
          <w:tcPr>
            <w:tcW w:w="4860" w:type="dxa"/>
            <w:shd w:val="clear" w:color="auto" w:fill="auto"/>
          </w:tcPr>
          <w:p w:rsidR="00721801" w:rsidRPr="00415593" w:rsidRDefault="00721801" w:rsidP="0001064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1 </w:t>
            </w:r>
            <w:r w:rsidRPr="004155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2559</w:t>
            </w:r>
          </w:p>
        </w:tc>
        <w:tc>
          <w:tcPr>
            <w:tcW w:w="1350" w:type="dxa"/>
            <w:shd w:val="clear" w:color="auto" w:fill="auto"/>
          </w:tcPr>
          <w:p w:rsidR="00721801" w:rsidRPr="00415593" w:rsidRDefault="00721801" w:rsidP="0001064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721801" w:rsidRPr="00415593" w:rsidTr="00223278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721801" w:rsidRPr="00415593" w:rsidRDefault="00721801" w:rsidP="0001064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721801" w:rsidRPr="00415593" w:rsidTr="00223278">
        <w:trPr>
          <w:cantSplit/>
        </w:trPr>
        <w:tc>
          <w:tcPr>
            <w:tcW w:w="4860" w:type="dxa"/>
            <w:shd w:val="clear" w:color="auto" w:fill="auto"/>
          </w:tcPr>
          <w:p w:rsidR="00721801" w:rsidRPr="00415593" w:rsidRDefault="00721801" w:rsidP="00010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5593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21801" w:rsidRPr="00415593" w:rsidRDefault="00721801" w:rsidP="00D07A04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85</w:t>
            </w:r>
            <w:r w:rsidRPr="00415593">
              <w:rPr>
                <w:rFonts w:ascii="Angsana New" w:hAnsi="Angsana New"/>
                <w:sz w:val="30"/>
                <w:szCs w:val="30"/>
              </w:rPr>
              <w:t>,</w:t>
            </w: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847</w:t>
            </w:r>
            <w:r w:rsidRPr="00415593">
              <w:rPr>
                <w:rFonts w:ascii="Angsana New" w:hAnsi="Angsana New"/>
                <w:sz w:val="30"/>
                <w:szCs w:val="30"/>
              </w:rPr>
              <w:t>,</w:t>
            </w: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:rsidR="00721801" w:rsidRPr="00415593" w:rsidRDefault="00721801" w:rsidP="0001064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721801" w:rsidRPr="00415593" w:rsidRDefault="00721801" w:rsidP="0001064A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(24,195,265)</w:t>
            </w:r>
          </w:p>
        </w:tc>
        <w:tc>
          <w:tcPr>
            <w:tcW w:w="180" w:type="dxa"/>
          </w:tcPr>
          <w:p w:rsidR="00721801" w:rsidRPr="00415593" w:rsidRDefault="00721801" w:rsidP="0001064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721801" w:rsidRPr="00415593" w:rsidRDefault="00721801" w:rsidP="0001064A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61,652,346</w:t>
            </w:r>
          </w:p>
        </w:tc>
      </w:tr>
      <w:tr w:rsidR="00721801" w:rsidRPr="00415593" w:rsidTr="00223278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721801" w:rsidRPr="00415593" w:rsidRDefault="00721801" w:rsidP="0001064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721801" w:rsidRPr="00415593" w:rsidRDefault="00721801" w:rsidP="00D07A04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721801" w:rsidRPr="00415593" w:rsidRDefault="00721801" w:rsidP="0001064A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:rsidR="00721801" w:rsidRPr="00415593" w:rsidRDefault="00721801" w:rsidP="0001064A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1801" w:rsidRPr="00415593" w:rsidTr="00223278">
        <w:trPr>
          <w:cantSplit/>
        </w:trPr>
        <w:tc>
          <w:tcPr>
            <w:tcW w:w="4860" w:type="dxa"/>
            <w:shd w:val="clear" w:color="auto" w:fill="auto"/>
            <w:hideMark/>
          </w:tcPr>
          <w:p w:rsidR="00721801" w:rsidRPr="00415593" w:rsidRDefault="00721801" w:rsidP="000106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21801" w:rsidRPr="00415593" w:rsidRDefault="00721801" w:rsidP="00D07A04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5,167,145</w:t>
            </w:r>
          </w:p>
        </w:tc>
        <w:tc>
          <w:tcPr>
            <w:tcW w:w="180" w:type="dxa"/>
          </w:tcPr>
          <w:p w:rsidR="00721801" w:rsidRPr="00415593" w:rsidRDefault="00721801" w:rsidP="0001064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21801" w:rsidRPr="00415593" w:rsidRDefault="00721801" w:rsidP="0001064A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(4,839,053)</w:t>
            </w:r>
          </w:p>
        </w:tc>
        <w:tc>
          <w:tcPr>
            <w:tcW w:w="180" w:type="dxa"/>
          </w:tcPr>
          <w:p w:rsidR="00721801" w:rsidRPr="00415593" w:rsidRDefault="00721801" w:rsidP="0001064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21801" w:rsidRPr="00415593" w:rsidRDefault="00721801" w:rsidP="0001064A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328,092</w:t>
            </w:r>
          </w:p>
        </w:tc>
      </w:tr>
      <w:tr w:rsidR="00721801" w:rsidRPr="00415593" w:rsidTr="00223278">
        <w:trPr>
          <w:cantSplit/>
        </w:trPr>
        <w:tc>
          <w:tcPr>
            <w:tcW w:w="4860" w:type="dxa"/>
            <w:shd w:val="clear" w:color="auto" w:fill="auto"/>
            <w:vAlign w:val="center"/>
          </w:tcPr>
          <w:p w:rsidR="00721801" w:rsidRPr="00415593" w:rsidRDefault="00721801" w:rsidP="0001064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21801" w:rsidRPr="00415593" w:rsidRDefault="00721801" w:rsidP="00D07A04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721801" w:rsidRPr="00415593" w:rsidRDefault="00721801" w:rsidP="0001064A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721801" w:rsidRPr="00415593" w:rsidRDefault="00721801" w:rsidP="0001064A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1801" w:rsidRPr="00415593" w:rsidTr="00223278">
        <w:trPr>
          <w:cantSplit/>
        </w:trPr>
        <w:tc>
          <w:tcPr>
            <w:tcW w:w="4860" w:type="dxa"/>
            <w:shd w:val="clear" w:color="auto" w:fill="auto"/>
          </w:tcPr>
          <w:p w:rsidR="00721801" w:rsidRPr="00415593" w:rsidRDefault="00721801" w:rsidP="00721801">
            <w:pPr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21801" w:rsidRPr="00415593" w:rsidRDefault="00721801" w:rsidP="00D07A04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721801" w:rsidRPr="00415593" w:rsidRDefault="00721801" w:rsidP="0001064A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721801" w:rsidRPr="00415593" w:rsidRDefault="00721801" w:rsidP="0001064A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F93" w:rsidRPr="00415593" w:rsidTr="00223278">
        <w:trPr>
          <w:cantSplit/>
        </w:trPr>
        <w:tc>
          <w:tcPr>
            <w:tcW w:w="4860" w:type="dxa"/>
            <w:shd w:val="clear" w:color="auto" w:fill="auto"/>
          </w:tcPr>
          <w:p w:rsidR="00193F93" w:rsidRPr="00415593" w:rsidRDefault="00193F93" w:rsidP="00193F93">
            <w:pPr>
              <w:spacing w:line="240" w:lineRule="auto"/>
              <w:ind w:right="-109" w:firstLine="281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- ส่วนเกินทุนจากการตีราคาสินทรัพย์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93F93" w:rsidRPr="00415593" w:rsidRDefault="00193F93" w:rsidP="00D07A04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19,356,212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193F93" w:rsidRPr="00415593" w:rsidRDefault="00193F93" w:rsidP="00193F9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(19,356,212)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193F93" w:rsidRPr="00415593" w:rsidRDefault="00193F93" w:rsidP="00193F93">
            <w:pPr>
              <w:tabs>
                <w:tab w:val="decimal" w:pos="5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3F93" w:rsidRPr="00415593" w:rsidTr="00223278">
        <w:trPr>
          <w:cantSplit/>
          <w:trHeight w:val="209"/>
        </w:trPr>
        <w:tc>
          <w:tcPr>
            <w:tcW w:w="4860" w:type="dxa"/>
            <w:shd w:val="clear" w:color="auto" w:fill="auto"/>
          </w:tcPr>
          <w:p w:rsidR="00193F93" w:rsidRPr="00415593" w:rsidRDefault="00193F93" w:rsidP="00193F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93F93" w:rsidRPr="00415593" w:rsidRDefault="00193F93" w:rsidP="00D07A0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193F93" w:rsidRPr="00415593" w:rsidTr="00223278">
        <w:trPr>
          <w:cantSplit/>
        </w:trPr>
        <w:tc>
          <w:tcPr>
            <w:tcW w:w="4860" w:type="dxa"/>
            <w:shd w:val="clear" w:color="auto" w:fill="auto"/>
          </w:tcPr>
          <w:p w:rsidR="00193F93" w:rsidRPr="00415593" w:rsidRDefault="00193F93" w:rsidP="00193F93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4155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2559</w:t>
            </w:r>
          </w:p>
        </w:tc>
        <w:tc>
          <w:tcPr>
            <w:tcW w:w="1350" w:type="dxa"/>
            <w:shd w:val="clear" w:color="auto" w:fill="auto"/>
          </w:tcPr>
          <w:p w:rsidR="00193F93" w:rsidRPr="00415593" w:rsidRDefault="00193F93" w:rsidP="00D07A0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193F93" w:rsidRPr="00415593" w:rsidTr="00223278">
        <w:trPr>
          <w:cantSplit/>
        </w:trPr>
        <w:tc>
          <w:tcPr>
            <w:tcW w:w="4860" w:type="dxa"/>
            <w:shd w:val="clear" w:color="auto" w:fill="auto"/>
            <w:vAlign w:val="center"/>
          </w:tcPr>
          <w:p w:rsidR="00193F93" w:rsidRPr="00415593" w:rsidRDefault="00193F93" w:rsidP="00193F9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93F93" w:rsidRPr="00415593" w:rsidRDefault="00193F93" w:rsidP="00D07A04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193F93" w:rsidRPr="00415593" w:rsidTr="00223278">
        <w:trPr>
          <w:cantSplit/>
        </w:trPr>
        <w:tc>
          <w:tcPr>
            <w:tcW w:w="4860" w:type="dxa"/>
            <w:shd w:val="clear" w:color="auto" w:fill="auto"/>
          </w:tcPr>
          <w:p w:rsidR="00193F93" w:rsidRPr="00415593" w:rsidRDefault="00193F93" w:rsidP="00193F9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5593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93F93" w:rsidRPr="00415593" w:rsidRDefault="00193F93" w:rsidP="00D07A04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</w:rPr>
              <w:t>92,733,155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193F93" w:rsidRPr="00415593" w:rsidRDefault="00193F93" w:rsidP="00193F9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(22,899,845)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193F93" w:rsidRPr="00415593" w:rsidRDefault="00193F93" w:rsidP="00193F93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69,833,310</w:t>
            </w:r>
          </w:p>
        </w:tc>
      </w:tr>
      <w:tr w:rsidR="00193F93" w:rsidRPr="00415593" w:rsidTr="00223278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193F93" w:rsidRPr="00415593" w:rsidRDefault="00193F93" w:rsidP="00193F9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93F93" w:rsidRPr="00415593" w:rsidRDefault="00193F93" w:rsidP="00D07A04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193F93" w:rsidRPr="00415593" w:rsidRDefault="00193F93" w:rsidP="00193F9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193F93" w:rsidRPr="00415593" w:rsidRDefault="00193F93" w:rsidP="00193F93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F93" w:rsidRPr="00415593" w:rsidTr="00223278">
        <w:trPr>
          <w:cantSplit/>
        </w:trPr>
        <w:tc>
          <w:tcPr>
            <w:tcW w:w="4860" w:type="dxa"/>
            <w:shd w:val="clear" w:color="auto" w:fill="auto"/>
            <w:hideMark/>
          </w:tcPr>
          <w:p w:rsidR="00193F93" w:rsidRPr="00415593" w:rsidRDefault="00193F93" w:rsidP="00193F9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193F93" w:rsidRPr="00415593" w:rsidRDefault="00193F93" w:rsidP="00D07A04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4,709,330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193F93" w:rsidRPr="00415593" w:rsidRDefault="00193F93" w:rsidP="00193F9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(4,579,969)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:rsidR="00193F93" w:rsidRPr="00415593" w:rsidRDefault="00193F93" w:rsidP="00193F93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129,361</w:t>
            </w:r>
          </w:p>
        </w:tc>
      </w:tr>
      <w:tr w:rsidR="00193F93" w:rsidRPr="00415593" w:rsidTr="00223278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193F93" w:rsidRPr="00415593" w:rsidRDefault="00193F93" w:rsidP="00193F9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193F93" w:rsidRPr="00415593" w:rsidRDefault="00193F93" w:rsidP="00D07A04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193F93" w:rsidRPr="00415593" w:rsidRDefault="00193F93" w:rsidP="00193F9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:rsidR="00193F93" w:rsidRPr="00415593" w:rsidRDefault="00193F93" w:rsidP="00193F93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F93" w:rsidRPr="00415593" w:rsidTr="00223278">
        <w:trPr>
          <w:cantSplit/>
        </w:trPr>
        <w:tc>
          <w:tcPr>
            <w:tcW w:w="4860" w:type="dxa"/>
            <w:shd w:val="clear" w:color="auto" w:fill="auto"/>
            <w:hideMark/>
          </w:tcPr>
          <w:p w:rsidR="00193F93" w:rsidRPr="00415593" w:rsidRDefault="00193F93" w:rsidP="00193F93">
            <w:pPr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93F93" w:rsidRPr="00415593" w:rsidRDefault="00193F93" w:rsidP="00D07A04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193F93" w:rsidRPr="00415593" w:rsidRDefault="00193F93" w:rsidP="00193F9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193F93" w:rsidRPr="00415593" w:rsidRDefault="00193F93" w:rsidP="00193F93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F93" w:rsidRPr="00415593" w:rsidTr="00223278">
        <w:trPr>
          <w:cantSplit/>
        </w:trPr>
        <w:tc>
          <w:tcPr>
            <w:tcW w:w="4860" w:type="dxa"/>
            <w:shd w:val="clear" w:color="auto" w:fill="auto"/>
          </w:tcPr>
          <w:p w:rsidR="00193F93" w:rsidRPr="00415593" w:rsidRDefault="00193F93" w:rsidP="00193F93">
            <w:pPr>
              <w:spacing w:line="240" w:lineRule="auto"/>
              <w:ind w:right="-109" w:firstLine="281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- ส่วนเกินทุนจากการตีราคาสินทรัพย์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93F93" w:rsidRPr="00415593" w:rsidRDefault="00193F93" w:rsidP="00D07A04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18,319,876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193F93" w:rsidRPr="00415593" w:rsidRDefault="00193F93" w:rsidP="00193F9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(18,319,876)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193F93" w:rsidRPr="00415593" w:rsidRDefault="00193F93" w:rsidP="00193F93">
            <w:pPr>
              <w:tabs>
                <w:tab w:val="decimal" w:pos="5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721801" w:rsidRDefault="00721801" w:rsidP="00721801">
      <w:pPr>
        <w:pStyle w:val="Bo-C1Content"/>
        <w:ind w:left="0"/>
        <w:rPr>
          <w:sz w:val="20"/>
          <w:szCs w:val="20"/>
        </w:rPr>
      </w:pPr>
    </w:p>
    <w:p w:rsidR="00193F93" w:rsidRDefault="00193F93" w:rsidP="00721801">
      <w:pPr>
        <w:pStyle w:val="Bo-C1Content"/>
        <w:ind w:left="0"/>
        <w:rPr>
          <w:sz w:val="20"/>
          <w:szCs w:val="20"/>
        </w:rPr>
      </w:pPr>
    </w:p>
    <w:p w:rsidR="00193F93" w:rsidRPr="008E00A9" w:rsidRDefault="00193F93" w:rsidP="00721801">
      <w:pPr>
        <w:pStyle w:val="Bo-C1Content"/>
        <w:ind w:left="0"/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350"/>
        <w:gridCol w:w="180"/>
        <w:gridCol w:w="1260"/>
      </w:tblGrid>
      <w:tr w:rsidR="00721801" w:rsidRPr="00415593" w:rsidTr="00E36B56">
        <w:trPr>
          <w:cantSplit/>
          <w:tblHeader/>
        </w:trPr>
        <w:tc>
          <w:tcPr>
            <w:tcW w:w="4860" w:type="dxa"/>
          </w:tcPr>
          <w:p w:rsidR="00721801" w:rsidRPr="00415593" w:rsidRDefault="00721801" w:rsidP="0001064A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320" w:type="dxa"/>
            <w:gridSpan w:val="5"/>
            <w:hideMark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721801" w:rsidRPr="00415593" w:rsidTr="00E36B56">
        <w:trPr>
          <w:cantSplit/>
          <w:tblHeader/>
        </w:trPr>
        <w:tc>
          <w:tcPr>
            <w:tcW w:w="4860" w:type="dxa"/>
            <w:shd w:val="clear" w:color="auto" w:fill="auto"/>
            <w:vAlign w:val="bottom"/>
          </w:tcPr>
          <w:p w:rsidR="00721801" w:rsidRPr="00415593" w:rsidRDefault="00721801" w:rsidP="0001064A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21801" w:rsidRPr="00415593" w:rsidRDefault="00721801" w:rsidP="0001064A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:rsidR="00721801" w:rsidRPr="00415593" w:rsidRDefault="00721801" w:rsidP="0001064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721801" w:rsidRPr="00415593" w:rsidRDefault="00721801" w:rsidP="0001064A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721801" w:rsidRPr="00415593" w:rsidRDefault="00721801" w:rsidP="0001064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ปรับปรุงใหม่</w:t>
            </w:r>
          </w:p>
        </w:tc>
      </w:tr>
      <w:tr w:rsidR="00721801" w:rsidRPr="00415593" w:rsidTr="00E36B56">
        <w:trPr>
          <w:cantSplit/>
          <w:tblHeader/>
        </w:trPr>
        <w:tc>
          <w:tcPr>
            <w:tcW w:w="4860" w:type="dxa"/>
            <w:shd w:val="clear" w:color="auto" w:fill="auto"/>
            <w:vAlign w:val="bottom"/>
          </w:tcPr>
          <w:p w:rsidR="00721801" w:rsidRPr="00415593" w:rsidRDefault="00721801" w:rsidP="0001064A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721801" w:rsidRPr="00415593" w:rsidTr="00E36B56">
        <w:trPr>
          <w:cantSplit/>
        </w:trPr>
        <w:tc>
          <w:tcPr>
            <w:tcW w:w="4860" w:type="dxa"/>
            <w:shd w:val="clear" w:color="auto" w:fill="auto"/>
            <w:hideMark/>
          </w:tcPr>
          <w:p w:rsidR="00721801" w:rsidRPr="00415593" w:rsidRDefault="00721801" w:rsidP="0001064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50" w:type="dxa"/>
            <w:shd w:val="clear" w:color="auto" w:fill="auto"/>
          </w:tcPr>
          <w:p w:rsidR="00721801" w:rsidRPr="00415593" w:rsidRDefault="00721801" w:rsidP="0001064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721801" w:rsidRPr="00415593" w:rsidTr="00E36B56">
        <w:trPr>
          <w:cantSplit/>
        </w:trPr>
        <w:tc>
          <w:tcPr>
            <w:tcW w:w="4860" w:type="dxa"/>
            <w:shd w:val="clear" w:color="auto" w:fill="auto"/>
          </w:tcPr>
          <w:p w:rsidR="00721801" w:rsidRPr="00415593" w:rsidRDefault="00721801" w:rsidP="0001064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1 </w:t>
            </w:r>
            <w:r w:rsidRPr="004155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2559</w:t>
            </w:r>
          </w:p>
        </w:tc>
        <w:tc>
          <w:tcPr>
            <w:tcW w:w="1350" w:type="dxa"/>
            <w:shd w:val="clear" w:color="auto" w:fill="auto"/>
          </w:tcPr>
          <w:p w:rsidR="00721801" w:rsidRPr="00415593" w:rsidRDefault="00721801" w:rsidP="0001064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721801" w:rsidRPr="00415593" w:rsidTr="00E36B56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721801" w:rsidRPr="00415593" w:rsidRDefault="00721801" w:rsidP="0001064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21801" w:rsidRPr="00415593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721801" w:rsidRPr="00415593" w:rsidTr="00E36B56">
        <w:trPr>
          <w:cantSplit/>
        </w:trPr>
        <w:tc>
          <w:tcPr>
            <w:tcW w:w="4860" w:type="dxa"/>
            <w:shd w:val="clear" w:color="auto" w:fill="auto"/>
          </w:tcPr>
          <w:p w:rsidR="00721801" w:rsidRPr="00415593" w:rsidRDefault="00721801" w:rsidP="000106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5593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21801" w:rsidRPr="00415593" w:rsidRDefault="00721801" w:rsidP="0041559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  <w:r w:rsidRPr="00415593">
              <w:rPr>
                <w:rFonts w:ascii="Angsana New" w:hAnsi="Angsana New"/>
                <w:sz w:val="30"/>
                <w:szCs w:val="30"/>
              </w:rPr>
              <w:t>,</w:t>
            </w: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467</w:t>
            </w:r>
            <w:r w:rsidRPr="00415593">
              <w:rPr>
                <w:rFonts w:ascii="Angsana New" w:hAnsi="Angsana New"/>
                <w:sz w:val="30"/>
                <w:szCs w:val="30"/>
              </w:rPr>
              <w:t>,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  <w:tc>
          <w:tcPr>
            <w:tcW w:w="180" w:type="dxa"/>
          </w:tcPr>
          <w:p w:rsidR="00721801" w:rsidRPr="00415593" w:rsidRDefault="00721801" w:rsidP="0001064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721801" w:rsidRPr="00415593" w:rsidRDefault="00721801" w:rsidP="0001064A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(24,195,265)</w:t>
            </w:r>
          </w:p>
        </w:tc>
        <w:tc>
          <w:tcPr>
            <w:tcW w:w="180" w:type="dxa"/>
          </w:tcPr>
          <w:p w:rsidR="00721801" w:rsidRPr="00415593" w:rsidRDefault="00721801" w:rsidP="0001064A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721801" w:rsidRPr="00415593" w:rsidRDefault="00721801" w:rsidP="00415593">
            <w:pPr>
              <w:tabs>
                <w:tab w:val="decimal" w:pos="10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48,272,720</w:t>
            </w:r>
          </w:p>
        </w:tc>
      </w:tr>
      <w:tr w:rsidR="00721801" w:rsidRPr="00415593" w:rsidTr="00E36B56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721801" w:rsidRPr="00415593" w:rsidRDefault="00721801" w:rsidP="0001064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721801" w:rsidRPr="00415593" w:rsidRDefault="00721801" w:rsidP="0041559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721801" w:rsidRPr="00415593" w:rsidRDefault="00721801" w:rsidP="0001064A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  <w:hideMark/>
          </w:tcPr>
          <w:p w:rsidR="00721801" w:rsidRPr="00415593" w:rsidRDefault="00721801" w:rsidP="00415593">
            <w:pPr>
              <w:tabs>
                <w:tab w:val="decimal" w:pos="10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1801" w:rsidRPr="00415593" w:rsidTr="00E36B56">
        <w:trPr>
          <w:cantSplit/>
        </w:trPr>
        <w:tc>
          <w:tcPr>
            <w:tcW w:w="4860" w:type="dxa"/>
            <w:shd w:val="clear" w:color="auto" w:fill="auto"/>
            <w:hideMark/>
          </w:tcPr>
          <w:p w:rsidR="00721801" w:rsidRPr="00415593" w:rsidRDefault="00721801" w:rsidP="000106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21801" w:rsidRPr="00415593" w:rsidRDefault="00721801" w:rsidP="0041559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5,162,355</w:t>
            </w:r>
          </w:p>
        </w:tc>
        <w:tc>
          <w:tcPr>
            <w:tcW w:w="180" w:type="dxa"/>
          </w:tcPr>
          <w:p w:rsidR="00721801" w:rsidRPr="00415593" w:rsidRDefault="00721801" w:rsidP="0001064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21801" w:rsidRPr="00415593" w:rsidRDefault="00721801" w:rsidP="0001064A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(4,839,053)</w:t>
            </w:r>
          </w:p>
        </w:tc>
        <w:tc>
          <w:tcPr>
            <w:tcW w:w="180" w:type="dxa"/>
          </w:tcPr>
          <w:p w:rsidR="00721801" w:rsidRPr="00415593" w:rsidRDefault="00721801" w:rsidP="0001064A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21801" w:rsidRPr="00415593" w:rsidRDefault="00721801" w:rsidP="00415593">
            <w:pPr>
              <w:tabs>
                <w:tab w:val="decimal" w:pos="10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323,302</w:t>
            </w:r>
          </w:p>
        </w:tc>
      </w:tr>
      <w:tr w:rsidR="00721801" w:rsidRPr="00415593" w:rsidTr="00E36B56">
        <w:trPr>
          <w:cantSplit/>
        </w:trPr>
        <w:tc>
          <w:tcPr>
            <w:tcW w:w="4860" w:type="dxa"/>
            <w:shd w:val="clear" w:color="auto" w:fill="auto"/>
            <w:vAlign w:val="center"/>
          </w:tcPr>
          <w:p w:rsidR="00721801" w:rsidRPr="00415593" w:rsidRDefault="00721801" w:rsidP="0001064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21801" w:rsidRPr="00415593" w:rsidRDefault="00721801" w:rsidP="0041559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721801" w:rsidRPr="00415593" w:rsidRDefault="00721801" w:rsidP="0001064A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721801" w:rsidRPr="00415593" w:rsidRDefault="00721801" w:rsidP="0001064A">
            <w:pPr>
              <w:tabs>
                <w:tab w:val="decimal" w:pos="9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1801" w:rsidRPr="00415593" w:rsidTr="00E36B56">
        <w:trPr>
          <w:cantSplit/>
        </w:trPr>
        <w:tc>
          <w:tcPr>
            <w:tcW w:w="4860" w:type="dxa"/>
            <w:shd w:val="clear" w:color="auto" w:fill="auto"/>
          </w:tcPr>
          <w:p w:rsidR="00721801" w:rsidRPr="00415593" w:rsidRDefault="00721801" w:rsidP="00193F93">
            <w:pPr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21801" w:rsidRPr="00415593" w:rsidRDefault="00721801" w:rsidP="0041559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721801" w:rsidRPr="00415593" w:rsidRDefault="00721801" w:rsidP="0001064A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21801" w:rsidRPr="00415593" w:rsidRDefault="00721801" w:rsidP="0001064A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721801" w:rsidRPr="00415593" w:rsidRDefault="00721801" w:rsidP="0001064A">
            <w:pPr>
              <w:tabs>
                <w:tab w:val="decimal" w:pos="9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F93" w:rsidRPr="00415593" w:rsidTr="00E36B56">
        <w:trPr>
          <w:cantSplit/>
        </w:trPr>
        <w:tc>
          <w:tcPr>
            <w:tcW w:w="4860" w:type="dxa"/>
            <w:shd w:val="clear" w:color="auto" w:fill="auto"/>
          </w:tcPr>
          <w:p w:rsidR="00193F93" w:rsidRPr="00415593" w:rsidRDefault="00193F93" w:rsidP="00193F93">
            <w:pPr>
              <w:spacing w:line="240" w:lineRule="auto"/>
              <w:ind w:right="-109" w:firstLine="281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- ส่วนเกินทุนจากการตีราคาสินทรัพย์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93F93" w:rsidRPr="00415593" w:rsidRDefault="00193F93" w:rsidP="0041559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19,356,212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193F93" w:rsidRPr="00415593" w:rsidRDefault="00193F93" w:rsidP="00193F9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(19,356,212)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193F93" w:rsidRPr="00415593" w:rsidRDefault="00193F93" w:rsidP="00193F93">
            <w:pPr>
              <w:tabs>
                <w:tab w:val="decimal" w:pos="5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3F93" w:rsidRPr="00415593" w:rsidTr="00E36B56">
        <w:trPr>
          <w:cantSplit/>
          <w:trHeight w:val="227"/>
        </w:trPr>
        <w:tc>
          <w:tcPr>
            <w:tcW w:w="4860" w:type="dxa"/>
            <w:shd w:val="clear" w:color="auto" w:fill="auto"/>
          </w:tcPr>
          <w:p w:rsidR="00193F93" w:rsidRPr="00415593" w:rsidRDefault="00193F93" w:rsidP="00193F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  <w:tab w:val="decimal" w:pos="9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193F93" w:rsidRPr="00415593" w:rsidTr="00E36B56">
        <w:trPr>
          <w:cantSplit/>
        </w:trPr>
        <w:tc>
          <w:tcPr>
            <w:tcW w:w="4860" w:type="dxa"/>
            <w:shd w:val="clear" w:color="auto" w:fill="auto"/>
          </w:tcPr>
          <w:p w:rsidR="00193F93" w:rsidRPr="00415593" w:rsidRDefault="00193F93" w:rsidP="00193F93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4155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2559</w:t>
            </w:r>
          </w:p>
        </w:tc>
        <w:tc>
          <w:tcPr>
            <w:tcW w:w="1350" w:type="dxa"/>
            <w:shd w:val="clear" w:color="auto" w:fill="auto"/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  <w:tab w:val="decimal" w:pos="9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193F93" w:rsidRPr="00415593" w:rsidTr="00E36B56">
        <w:trPr>
          <w:cantSplit/>
        </w:trPr>
        <w:tc>
          <w:tcPr>
            <w:tcW w:w="4860" w:type="dxa"/>
            <w:shd w:val="clear" w:color="auto" w:fill="auto"/>
            <w:vAlign w:val="center"/>
          </w:tcPr>
          <w:p w:rsidR="00193F93" w:rsidRPr="00415593" w:rsidRDefault="00193F93" w:rsidP="00193F9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  <w:tab w:val="decimal" w:pos="9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193F93" w:rsidRPr="00415593" w:rsidTr="00E36B56">
        <w:trPr>
          <w:cantSplit/>
        </w:trPr>
        <w:tc>
          <w:tcPr>
            <w:tcW w:w="4860" w:type="dxa"/>
            <w:shd w:val="clear" w:color="auto" w:fill="auto"/>
          </w:tcPr>
          <w:p w:rsidR="00193F93" w:rsidRPr="00415593" w:rsidRDefault="00193F93" w:rsidP="00193F9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5593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93F93" w:rsidRPr="00415593" w:rsidRDefault="00193F93" w:rsidP="0041559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</w:rPr>
              <w:t>72,235,335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193F93" w:rsidRPr="00415593" w:rsidRDefault="00193F93" w:rsidP="00193F9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(22,899,845)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:rsidR="00193F93" w:rsidRPr="00415593" w:rsidRDefault="00193F93" w:rsidP="00415593">
            <w:pPr>
              <w:tabs>
                <w:tab w:val="decimal" w:pos="10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49,335,490</w:t>
            </w:r>
          </w:p>
        </w:tc>
      </w:tr>
      <w:tr w:rsidR="00193F93" w:rsidRPr="00415593" w:rsidTr="00E36B56">
        <w:trPr>
          <w:cantSplit/>
        </w:trPr>
        <w:tc>
          <w:tcPr>
            <w:tcW w:w="4860" w:type="dxa"/>
            <w:shd w:val="clear" w:color="auto" w:fill="auto"/>
          </w:tcPr>
          <w:p w:rsidR="00193F93" w:rsidRPr="00415593" w:rsidRDefault="00193F93" w:rsidP="00193F9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93F93" w:rsidRPr="00415593" w:rsidRDefault="00193F93" w:rsidP="00193F93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193F93" w:rsidRPr="00415593" w:rsidRDefault="00193F93" w:rsidP="00193F9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46,317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:rsidR="00193F93" w:rsidRPr="00415593" w:rsidRDefault="00193F93" w:rsidP="00415593">
            <w:pPr>
              <w:tabs>
                <w:tab w:val="decimal" w:pos="100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46,317</w:t>
            </w:r>
          </w:p>
        </w:tc>
      </w:tr>
      <w:tr w:rsidR="00193F93" w:rsidRPr="00415593" w:rsidTr="00E36B56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193F93" w:rsidRPr="00415593" w:rsidRDefault="00193F93" w:rsidP="00193F9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93F93" w:rsidRPr="00415593" w:rsidRDefault="00193F93" w:rsidP="00193F93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193F93" w:rsidRPr="00415593" w:rsidRDefault="00193F93" w:rsidP="00193F9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193F93" w:rsidRPr="00415593" w:rsidRDefault="00193F93" w:rsidP="00193F93">
            <w:pPr>
              <w:tabs>
                <w:tab w:val="decimal" w:pos="9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F93" w:rsidRPr="00415593" w:rsidTr="00E36B56">
        <w:trPr>
          <w:cantSplit/>
        </w:trPr>
        <w:tc>
          <w:tcPr>
            <w:tcW w:w="4860" w:type="dxa"/>
            <w:shd w:val="clear" w:color="auto" w:fill="auto"/>
            <w:hideMark/>
          </w:tcPr>
          <w:p w:rsidR="00193F93" w:rsidRPr="00415593" w:rsidRDefault="00193F93" w:rsidP="00193F9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193F93" w:rsidRPr="00415593" w:rsidRDefault="00193F93" w:rsidP="0041559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4,533,652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193F93" w:rsidRPr="00415593" w:rsidRDefault="00193F93" w:rsidP="00193F9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(4,533,652)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  <w:hideMark/>
          </w:tcPr>
          <w:p w:rsidR="00193F93" w:rsidRPr="00415593" w:rsidRDefault="00193F93" w:rsidP="00193F93">
            <w:pPr>
              <w:tabs>
                <w:tab w:val="decimal" w:pos="5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3F93" w:rsidRPr="00415593" w:rsidTr="00E36B56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193F93" w:rsidRPr="00415593" w:rsidRDefault="00193F93" w:rsidP="00193F9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193F93" w:rsidRPr="00415593" w:rsidRDefault="00193F93" w:rsidP="0041559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193F93" w:rsidRPr="00415593" w:rsidRDefault="00193F93" w:rsidP="00193F9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  <w:hideMark/>
          </w:tcPr>
          <w:p w:rsidR="00193F93" w:rsidRPr="00415593" w:rsidRDefault="00193F93" w:rsidP="00193F93">
            <w:pPr>
              <w:tabs>
                <w:tab w:val="decimal" w:pos="9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F93" w:rsidRPr="00415593" w:rsidTr="00E36B56">
        <w:trPr>
          <w:cantSplit/>
        </w:trPr>
        <w:tc>
          <w:tcPr>
            <w:tcW w:w="4860" w:type="dxa"/>
            <w:shd w:val="clear" w:color="auto" w:fill="auto"/>
            <w:hideMark/>
          </w:tcPr>
          <w:p w:rsidR="00193F93" w:rsidRPr="00415593" w:rsidRDefault="00193F93" w:rsidP="00193F93">
            <w:pPr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93F93" w:rsidRPr="00415593" w:rsidRDefault="00193F93" w:rsidP="0041559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193F93" w:rsidRPr="00415593" w:rsidRDefault="00193F93" w:rsidP="00193F9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193F93" w:rsidRPr="00415593" w:rsidRDefault="00193F93" w:rsidP="00193F93">
            <w:pPr>
              <w:tabs>
                <w:tab w:val="decimal" w:pos="90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F93" w:rsidRPr="00415593" w:rsidTr="00E36B56">
        <w:trPr>
          <w:cantSplit/>
        </w:trPr>
        <w:tc>
          <w:tcPr>
            <w:tcW w:w="4860" w:type="dxa"/>
            <w:shd w:val="clear" w:color="auto" w:fill="auto"/>
          </w:tcPr>
          <w:p w:rsidR="00193F93" w:rsidRPr="00415593" w:rsidRDefault="00193F93" w:rsidP="00193F93">
            <w:pPr>
              <w:spacing w:line="240" w:lineRule="auto"/>
              <w:ind w:right="-109" w:firstLine="281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- ส่วนเกินทุนจากการตีราคาสินทรัพย์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93F93" w:rsidRPr="00415593" w:rsidRDefault="00193F93" w:rsidP="00415593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18,319,876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193F93" w:rsidRPr="00415593" w:rsidRDefault="00193F93" w:rsidP="00193F9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(18,319,876)</w:t>
            </w:r>
          </w:p>
        </w:tc>
        <w:tc>
          <w:tcPr>
            <w:tcW w:w="180" w:type="dxa"/>
          </w:tcPr>
          <w:p w:rsidR="00193F93" w:rsidRPr="00415593" w:rsidRDefault="00193F93" w:rsidP="00193F93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193F93" w:rsidRPr="00415593" w:rsidRDefault="00193F93" w:rsidP="00193F93">
            <w:pPr>
              <w:tabs>
                <w:tab w:val="decimal" w:pos="5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3F93" w:rsidRPr="00415593" w:rsidTr="00E36B56">
        <w:trPr>
          <w:cantSplit/>
        </w:trPr>
        <w:tc>
          <w:tcPr>
            <w:tcW w:w="4860" w:type="dxa"/>
          </w:tcPr>
          <w:p w:rsidR="00193F93" w:rsidRPr="00415593" w:rsidRDefault="00193F93" w:rsidP="00193F93">
            <w:pPr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193F93" w:rsidRPr="00415593" w:rsidRDefault="00193F93" w:rsidP="00193F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</w:tbl>
    <w:p w:rsidR="00721801" w:rsidRDefault="00721801" w:rsidP="00721801">
      <w:pPr>
        <w:pStyle w:val="Bo-C1Content"/>
        <w:ind w:left="0"/>
        <w:rPr>
          <w:sz w:val="20"/>
          <w:szCs w:val="20"/>
        </w:rPr>
      </w:pPr>
    </w:p>
    <w:p w:rsidR="00721801" w:rsidRDefault="00721801" w:rsidP="00721801">
      <w:pPr>
        <w:pStyle w:val="Bo-C1Content"/>
        <w:ind w:left="0"/>
        <w:rPr>
          <w:sz w:val="20"/>
          <w:szCs w:val="20"/>
        </w:rPr>
      </w:pPr>
    </w:p>
    <w:p w:rsidR="00193F93" w:rsidRDefault="00193F93" w:rsidP="00721801">
      <w:pPr>
        <w:pStyle w:val="Bo-C1Content"/>
        <w:ind w:left="0"/>
        <w:rPr>
          <w:sz w:val="20"/>
          <w:szCs w:val="20"/>
        </w:rPr>
      </w:pPr>
    </w:p>
    <w:p w:rsidR="00193F93" w:rsidRDefault="00193F93" w:rsidP="00721801">
      <w:pPr>
        <w:pStyle w:val="Bo-C1Content"/>
        <w:ind w:left="0"/>
        <w:rPr>
          <w:sz w:val="20"/>
          <w:szCs w:val="20"/>
        </w:rPr>
      </w:pPr>
    </w:p>
    <w:p w:rsidR="00193F93" w:rsidRDefault="00193F93" w:rsidP="00721801">
      <w:pPr>
        <w:pStyle w:val="Bo-C1Content"/>
        <w:ind w:left="0"/>
        <w:rPr>
          <w:sz w:val="20"/>
          <w:szCs w:val="20"/>
        </w:rPr>
      </w:pPr>
    </w:p>
    <w:p w:rsidR="00193F93" w:rsidRDefault="00193F93" w:rsidP="00721801">
      <w:pPr>
        <w:pStyle w:val="Bo-C1Content"/>
        <w:ind w:left="0"/>
        <w:rPr>
          <w:sz w:val="20"/>
          <w:szCs w:val="20"/>
        </w:rPr>
      </w:pPr>
    </w:p>
    <w:p w:rsidR="00193F93" w:rsidRDefault="00193F93" w:rsidP="00721801">
      <w:pPr>
        <w:pStyle w:val="Bo-C1Content"/>
        <w:ind w:left="0"/>
        <w:rPr>
          <w:sz w:val="20"/>
          <w:szCs w:val="20"/>
        </w:rPr>
      </w:pPr>
    </w:p>
    <w:p w:rsidR="00193F93" w:rsidRDefault="00193F93" w:rsidP="00721801">
      <w:pPr>
        <w:pStyle w:val="Bo-C1Content"/>
        <w:ind w:left="0"/>
        <w:rPr>
          <w:sz w:val="20"/>
          <w:szCs w:val="20"/>
        </w:rPr>
      </w:pPr>
    </w:p>
    <w:p w:rsidR="00193F93" w:rsidRDefault="00193F93" w:rsidP="00721801">
      <w:pPr>
        <w:pStyle w:val="Bo-C1Content"/>
        <w:ind w:left="0"/>
        <w:rPr>
          <w:sz w:val="20"/>
          <w:szCs w:val="20"/>
        </w:rPr>
      </w:pPr>
    </w:p>
    <w:p w:rsidR="00193F93" w:rsidRDefault="00193F93" w:rsidP="00721801">
      <w:pPr>
        <w:pStyle w:val="Bo-C1Content"/>
        <w:ind w:left="0"/>
        <w:rPr>
          <w:sz w:val="20"/>
          <w:szCs w:val="20"/>
        </w:rPr>
      </w:pPr>
    </w:p>
    <w:p w:rsidR="00193F93" w:rsidRDefault="00193F93" w:rsidP="00721801">
      <w:pPr>
        <w:pStyle w:val="Bo-C1Content"/>
        <w:ind w:left="0"/>
        <w:rPr>
          <w:sz w:val="20"/>
          <w:szCs w:val="20"/>
        </w:rPr>
      </w:pPr>
    </w:p>
    <w:p w:rsidR="00193F93" w:rsidRPr="00583C0E" w:rsidRDefault="00193F93" w:rsidP="00721801">
      <w:pPr>
        <w:pStyle w:val="Bo-C1Content"/>
        <w:ind w:left="0"/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350"/>
        <w:gridCol w:w="180"/>
        <w:gridCol w:w="1260"/>
        <w:gridCol w:w="180"/>
        <w:gridCol w:w="1260"/>
      </w:tblGrid>
      <w:tr w:rsidR="00721801" w:rsidRPr="00D07A04" w:rsidTr="00E36B56">
        <w:trPr>
          <w:cantSplit/>
          <w:tblHeader/>
        </w:trPr>
        <w:tc>
          <w:tcPr>
            <w:tcW w:w="4950" w:type="dxa"/>
          </w:tcPr>
          <w:p w:rsidR="00721801" w:rsidRPr="00D07A04" w:rsidRDefault="00721801" w:rsidP="0001064A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230" w:type="dxa"/>
            <w:gridSpan w:val="5"/>
            <w:hideMark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721801" w:rsidRPr="00D07A04" w:rsidTr="00E36B56">
        <w:trPr>
          <w:cantSplit/>
          <w:tblHeader/>
        </w:trPr>
        <w:tc>
          <w:tcPr>
            <w:tcW w:w="4950" w:type="dxa"/>
            <w:vAlign w:val="bottom"/>
          </w:tcPr>
          <w:p w:rsidR="00721801" w:rsidRPr="00D07A04" w:rsidRDefault="00721801" w:rsidP="0001064A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721801" w:rsidRPr="00D07A04" w:rsidRDefault="00721801" w:rsidP="0001064A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:rsidR="00721801" w:rsidRPr="00D07A04" w:rsidRDefault="00721801" w:rsidP="0001064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:rsidR="00721801" w:rsidRPr="00D07A04" w:rsidRDefault="00721801" w:rsidP="0001064A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721801" w:rsidRPr="00D07A04" w:rsidRDefault="00721801" w:rsidP="0001064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721801" w:rsidRPr="00D07A04" w:rsidRDefault="00721801" w:rsidP="0001064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721801" w:rsidRPr="00D07A04" w:rsidRDefault="00721801" w:rsidP="0001064A">
            <w:pPr>
              <w:pStyle w:val="acctfourfigures"/>
              <w:tabs>
                <w:tab w:val="decimal" w:pos="11"/>
              </w:tabs>
              <w:spacing w:line="240" w:lineRule="atLeast"/>
              <w:ind w:left="11" w:right="9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ปรับปรุงใหม่</w:t>
            </w:r>
          </w:p>
        </w:tc>
      </w:tr>
      <w:tr w:rsidR="00721801" w:rsidRPr="00D07A04" w:rsidTr="00E36B56">
        <w:trPr>
          <w:cantSplit/>
          <w:tblHeader/>
        </w:trPr>
        <w:tc>
          <w:tcPr>
            <w:tcW w:w="4950" w:type="dxa"/>
            <w:vAlign w:val="bottom"/>
          </w:tcPr>
          <w:p w:rsidR="00721801" w:rsidRPr="00D07A04" w:rsidRDefault="00721801" w:rsidP="0001064A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4230" w:type="dxa"/>
            <w:gridSpan w:val="5"/>
            <w:vAlign w:val="bottom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721801" w:rsidRPr="00D07A04" w:rsidTr="00E36B56">
        <w:trPr>
          <w:cantSplit/>
        </w:trPr>
        <w:tc>
          <w:tcPr>
            <w:tcW w:w="4950" w:type="dxa"/>
            <w:hideMark/>
          </w:tcPr>
          <w:p w:rsidR="00721801" w:rsidRPr="00D07A04" w:rsidRDefault="00721801" w:rsidP="0001064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350" w:type="dxa"/>
          </w:tcPr>
          <w:p w:rsidR="00721801" w:rsidRPr="00D07A04" w:rsidRDefault="00721801" w:rsidP="0001064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721801" w:rsidRPr="00D07A04" w:rsidTr="00E36B56">
        <w:trPr>
          <w:cantSplit/>
        </w:trPr>
        <w:tc>
          <w:tcPr>
            <w:tcW w:w="4950" w:type="dxa"/>
          </w:tcPr>
          <w:p w:rsidR="00721801" w:rsidRPr="00D07A04" w:rsidRDefault="00721801" w:rsidP="00793E1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="00793E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เดือนสิ้นสุดวันที่ </w:t>
            </w: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8E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0 มิถุนายน </w:t>
            </w: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  <w:t>2559</w:t>
            </w:r>
          </w:p>
        </w:tc>
        <w:tc>
          <w:tcPr>
            <w:tcW w:w="1350" w:type="dxa"/>
          </w:tcPr>
          <w:p w:rsidR="00721801" w:rsidRPr="00D07A04" w:rsidRDefault="00721801" w:rsidP="0001064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721801" w:rsidRPr="00D07A04" w:rsidTr="00E36B56">
        <w:trPr>
          <w:cantSplit/>
        </w:trPr>
        <w:tc>
          <w:tcPr>
            <w:tcW w:w="4950" w:type="dxa"/>
            <w:hideMark/>
          </w:tcPr>
          <w:p w:rsidR="00721801" w:rsidRPr="00D07A04" w:rsidRDefault="00721801" w:rsidP="0001064A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ต้นทุนขาย </w:t>
            </w:r>
            <w:r w:rsidRPr="00D07A04">
              <w:rPr>
                <w:rFonts w:ascii="Angsana New" w:hAnsi="Angsana New"/>
                <w:sz w:val="30"/>
                <w:szCs w:val="30"/>
              </w:rPr>
              <w:t>-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ค่าเสื่อมราคาของส่วนเกินทุนจากการตีราคา</w:t>
            </w:r>
          </w:p>
        </w:tc>
        <w:tc>
          <w:tcPr>
            <w:tcW w:w="1350" w:type="dxa"/>
            <w:vAlign w:val="bottom"/>
          </w:tcPr>
          <w:p w:rsidR="00721801" w:rsidRPr="00D07A04" w:rsidRDefault="00AE4254" w:rsidP="004155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326,601</w:t>
            </w:r>
          </w:p>
        </w:tc>
        <w:tc>
          <w:tcPr>
            <w:tcW w:w="180" w:type="dxa"/>
            <w:vAlign w:val="bottom"/>
          </w:tcPr>
          <w:p w:rsidR="00721801" w:rsidRPr="00D07A04" w:rsidRDefault="00721801" w:rsidP="000106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721801" w:rsidRPr="00D07A04" w:rsidRDefault="00AE4254" w:rsidP="004155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(326,601)</w:t>
            </w:r>
          </w:p>
        </w:tc>
        <w:tc>
          <w:tcPr>
            <w:tcW w:w="180" w:type="dxa"/>
            <w:vAlign w:val="bottom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721801" w:rsidRPr="00D07A04" w:rsidRDefault="00AE4254" w:rsidP="0001064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</w:tr>
      <w:tr w:rsidR="00721801" w:rsidRPr="00D07A04" w:rsidTr="00E36B56">
        <w:trPr>
          <w:cantSplit/>
        </w:trPr>
        <w:tc>
          <w:tcPr>
            <w:tcW w:w="4950" w:type="dxa"/>
          </w:tcPr>
          <w:p w:rsidR="00721801" w:rsidRPr="00D07A04" w:rsidRDefault="00721801" w:rsidP="0001064A">
            <w:pPr>
              <w:spacing w:line="240" w:lineRule="auto"/>
              <w:ind w:left="176" w:right="317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50" w:type="dxa"/>
          </w:tcPr>
          <w:p w:rsidR="00721801" w:rsidRPr="00D07A04" w:rsidRDefault="00D85391" w:rsidP="004155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7,245</w:t>
            </w: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21801" w:rsidRPr="00D07A04" w:rsidRDefault="005D053A" w:rsidP="004155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9,402</w:t>
            </w: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21801" w:rsidRPr="00D07A04" w:rsidRDefault="005D053A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16,647</w:t>
            </w:r>
          </w:p>
        </w:tc>
      </w:tr>
      <w:tr w:rsidR="00721801" w:rsidRPr="00D07A04" w:rsidTr="00E36B56">
        <w:trPr>
          <w:cantSplit/>
        </w:trPr>
        <w:tc>
          <w:tcPr>
            <w:tcW w:w="4950" w:type="dxa"/>
            <w:hideMark/>
          </w:tcPr>
          <w:p w:rsidR="00721801" w:rsidRPr="00D07A04" w:rsidRDefault="00721801" w:rsidP="0001064A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721801" w:rsidRPr="00AE4254" w:rsidRDefault="009F1EA5" w:rsidP="004155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131,825</w:t>
            </w:r>
          </w:p>
        </w:tc>
        <w:tc>
          <w:tcPr>
            <w:tcW w:w="180" w:type="dxa"/>
          </w:tcPr>
          <w:p w:rsidR="00721801" w:rsidRPr="00AE4254" w:rsidRDefault="00721801" w:rsidP="000106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721801" w:rsidRPr="00AE4254" w:rsidRDefault="00AE4254" w:rsidP="004155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AE4254">
              <w:rPr>
                <w:rFonts w:ascii="Angsana New" w:hAnsi="Angsana New"/>
                <w:sz w:val="30"/>
                <w:szCs w:val="30"/>
                <w:lang w:eastAsia="en-GB"/>
              </w:rPr>
              <w:t>65,320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:rsidR="00721801" w:rsidRPr="00AE425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721801" w:rsidRPr="00AE4254" w:rsidRDefault="009F1EA5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66,505</w:t>
            </w:r>
          </w:p>
        </w:tc>
      </w:tr>
      <w:tr w:rsidR="00721801" w:rsidRPr="00D07A04" w:rsidTr="00E36B56">
        <w:trPr>
          <w:cantSplit/>
        </w:trPr>
        <w:tc>
          <w:tcPr>
            <w:tcW w:w="4950" w:type="dxa"/>
          </w:tcPr>
          <w:p w:rsidR="00721801" w:rsidRPr="00D07A04" w:rsidRDefault="00721801" w:rsidP="0001064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721801" w:rsidRPr="00D07A04" w:rsidRDefault="00721801" w:rsidP="004155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721801" w:rsidRPr="00D07A04" w:rsidRDefault="00721801" w:rsidP="004155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21801" w:rsidRPr="00D07A04" w:rsidTr="00E36B56">
        <w:trPr>
          <w:cantSplit/>
        </w:trPr>
        <w:tc>
          <w:tcPr>
            <w:tcW w:w="4950" w:type="dxa"/>
            <w:hideMark/>
          </w:tcPr>
          <w:p w:rsidR="00721801" w:rsidRPr="00D07A04" w:rsidRDefault="00721801" w:rsidP="0001064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สำหรับงวด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721801" w:rsidRPr="00D07A04" w:rsidRDefault="005D053A" w:rsidP="004155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(34,513)</w:t>
            </w: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721801" w:rsidRPr="00D07A04" w:rsidRDefault="005D053A" w:rsidP="004155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270,683</w:t>
            </w: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721801" w:rsidRPr="00D07A04" w:rsidRDefault="005D053A" w:rsidP="004155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236,170</w:t>
            </w:r>
          </w:p>
        </w:tc>
      </w:tr>
      <w:tr w:rsidR="00721801" w:rsidRPr="00D07A04" w:rsidTr="00E36B56">
        <w:trPr>
          <w:cantSplit/>
        </w:trPr>
        <w:tc>
          <w:tcPr>
            <w:tcW w:w="4950" w:type="dxa"/>
          </w:tcPr>
          <w:p w:rsidR="00721801" w:rsidRPr="00D07A04" w:rsidRDefault="00721801" w:rsidP="0001064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C25B29" w:rsidRPr="00D07A04" w:rsidTr="00E36B56">
        <w:trPr>
          <w:cantSplit/>
        </w:trPr>
        <w:tc>
          <w:tcPr>
            <w:tcW w:w="4950" w:type="dxa"/>
          </w:tcPr>
          <w:p w:rsidR="00C25B29" w:rsidRPr="00D07A04" w:rsidRDefault="00C25B29" w:rsidP="00C25B29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ต่อหุ้นขั้นพื้นฐาน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(บาท)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C25B29" w:rsidRPr="00D07A04" w:rsidRDefault="00C25B29" w:rsidP="00C25B2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(0.002)</w:t>
            </w:r>
          </w:p>
        </w:tc>
        <w:tc>
          <w:tcPr>
            <w:tcW w:w="180" w:type="dxa"/>
          </w:tcPr>
          <w:p w:rsidR="00C25B29" w:rsidRPr="00D07A04" w:rsidRDefault="00C25B29" w:rsidP="00C25B29">
            <w:pPr>
              <w:spacing w:line="240" w:lineRule="atLeas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C25B29" w:rsidRPr="00D07A04" w:rsidRDefault="00C25B29" w:rsidP="00580C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0.014</w:t>
            </w:r>
          </w:p>
        </w:tc>
        <w:tc>
          <w:tcPr>
            <w:tcW w:w="180" w:type="dxa"/>
          </w:tcPr>
          <w:p w:rsidR="00C25B29" w:rsidRPr="00D07A04" w:rsidRDefault="00C25B29" w:rsidP="00C25B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C25B29" w:rsidRPr="00D07A04" w:rsidRDefault="00C25B29" w:rsidP="00C25B29">
            <w:pPr>
              <w:spacing w:line="240" w:lineRule="atLeast"/>
              <w:ind w:left="-115"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0.012</w:t>
            </w:r>
          </w:p>
        </w:tc>
      </w:tr>
    </w:tbl>
    <w:p w:rsidR="00721801" w:rsidRDefault="00721801" w:rsidP="00721801">
      <w:pPr>
        <w:pStyle w:val="Bo-C1Content"/>
        <w:ind w:left="0"/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350"/>
        <w:gridCol w:w="180"/>
        <w:gridCol w:w="1260"/>
        <w:gridCol w:w="180"/>
        <w:gridCol w:w="1260"/>
      </w:tblGrid>
      <w:tr w:rsidR="00721801" w:rsidRPr="00D07A04" w:rsidTr="00E36B56">
        <w:trPr>
          <w:cantSplit/>
          <w:tblHeader/>
        </w:trPr>
        <w:tc>
          <w:tcPr>
            <w:tcW w:w="4950" w:type="dxa"/>
          </w:tcPr>
          <w:p w:rsidR="00721801" w:rsidRPr="00D07A04" w:rsidRDefault="00721801" w:rsidP="0001064A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230" w:type="dxa"/>
            <w:gridSpan w:val="5"/>
            <w:hideMark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721801" w:rsidRPr="00D07A04" w:rsidTr="00E36B56">
        <w:trPr>
          <w:cantSplit/>
          <w:tblHeader/>
        </w:trPr>
        <w:tc>
          <w:tcPr>
            <w:tcW w:w="4950" w:type="dxa"/>
            <w:vAlign w:val="bottom"/>
          </w:tcPr>
          <w:p w:rsidR="00721801" w:rsidRPr="00D07A04" w:rsidRDefault="00721801" w:rsidP="0001064A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721801" w:rsidRPr="00D07A04" w:rsidRDefault="00721801" w:rsidP="0001064A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:rsidR="00721801" w:rsidRPr="00D07A04" w:rsidRDefault="00721801" w:rsidP="0001064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:rsidR="00721801" w:rsidRPr="00D07A04" w:rsidRDefault="00721801" w:rsidP="0001064A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721801" w:rsidRPr="00D07A04" w:rsidRDefault="00721801" w:rsidP="0001064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721801" w:rsidRPr="00D07A04" w:rsidRDefault="00721801" w:rsidP="0001064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721801" w:rsidRPr="00D07A04" w:rsidRDefault="00721801" w:rsidP="0001064A">
            <w:pPr>
              <w:pStyle w:val="acctfourfigures"/>
              <w:tabs>
                <w:tab w:val="decimal" w:pos="11"/>
              </w:tabs>
              <w:spacing w:line="240" w:lineRule="atLeast"/>
              <w:ind w:left="11" w:right="9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ปรับปรุงใหม่</w:t>
            </w:r>
          </w:p>
        </w:tc>
      </w:tr>
      <w:tr w:rsidR="00721801" w:rsidRPr="00D07A04" w:rsidTr="00E36B56">
        <w:trPr>
          <w:cantSplit/>
          <w:tblHeader/>
        </w:trPr>
        <w:tc>
          <w:tcPr>
            <w:tcW w:w="4950" w:type="dxa"/>
            <w:vAlign w:val="bottom"/>
          </w:tcPr>
          <w:p w:rsidR="00721801" w:rsidRPr="00D07A04" w:rsidRDefault="00721801" w:rsidP="0001064A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4230" w:type="dxa"/>
            <w:gridSpan w:val="5"/>
            <w:vAlign w:val="bottom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721801" w:rsidRPr="00D07A04" w:rsidTr="00E36B56">
        <w:trPr>
          <w:cantSplit/>
        </w:trPr>
        <w:tc>
          <w:tcPr>
            <w:tcW w:w="4950" w:type="dxa"/>
            <w:hideMark/>
          </w:tcPr>
          <w:p w:rsidR="00721801" w:rsidRPr="00D07A04" w:rsidRDefault="00721801" w:rsidP="0001064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350" w:type="dxa"/>
          </w:tcPr>
          <w:p w:rsidR="00721801" w:rsidRPr="00D07A04" w:rsidRDefault="00721801" w:rsidP="0001064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721801" w:rsidRPr="00D07A04" w:rsidTr="00E36B56">
        <w:trPr>
          <w:cantSplit/>
        </w:trPr>
        <w:tc>
          <w:tcPr>
            <w:tcW w:w="4950" w:type="dxa"/>
          </w:tcPr>
          <w:p w:rsidR="00721801" w:rsidRPr="00D07A04" w:rsidRDefault="00721801" w:rsidP="008E00A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8E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0 มิถุนายน 2</w:t>
            </w: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  <w:t>559</w:t>
            </w:r>
          </w:p>
        </w:tc>
        <w:tc>
          <w:tcPr>
            <w:tcW w:w="1350" w:type="dxa"/>
          </w:tcPr>
          <w:p w:rsidR="00721801" w:rsidRPr="00D07A04" w:rsidRDefault="00721801" w:rsidP="0001064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AE4254" w:rsidRPr="00D07A04" w:rsidTr="00E36B56">
        <w:trPr>
          <w:cantSplit/>
        </w:trPr>
        <w:tc>
          <w:tcPr>
            <w:tcW w:w="4950" w:type="dxa"/>
            <w:hideMark/>
          </w:tcPr>
          <w:p w:rsidR="00AE4254" w:rsidRPr="00D07A04" w:rsidRDefault="00AE4254" w:rsidP="00AE4254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ต้นทุนขาย </w:t>
            </w:r>
            <w:r w:rsidRPr="00D07A04">
              <w:rPr>
                <w:rFonts w:ascii="Angsana New" w:hAnsi="Angsana New"/>
                <w:sz w:val="30"/>
                <w:szCs w:val="30"/>
              </w:rPr>
              <w:t>-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ค่าเสื่อมราคาของส่วนเกินทุนจากการตีราคา</w:t>
            </w:r>
          </w:p>
        </w:tc>
        <w:tc>
          <w:tcPr>
            <w:tcW w:w="1350" w:type="dxa"/>
            <w:vAlign w:val="bottom"/>
          </w:tcPr>
          <w:p w:rsidR="00AE4254" w:rsidRPr="00D07A04" w:rsidRDefault="00AE4254" w:rsidP="00AE42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326,601</w:t>
            </w:r>
          </w:p>
        </w:tc>
        <w:tc>
          <w:tcPr>
            <w:tcW w:w="180" w:type="dxa"/>
            <w:vAlign w:val="bottom"/>
          </w:tcPr>
          <w:p w:rsidR="00AE4254" w:rsidRPr="00D07A04" w:rsidRDefault="00AE4254" w:rsidP="00AE425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AE4254" w:rsidRPr="00D07A04" w:rsidRDefault="00AE4254" w:rsidP="00AE425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(326,601)</w:t>
            </w:r>
          </w:p>
        </w:tc>
        <w:tc>
          <w:tcPr>
            <w:tcW w:w="180" w:type="dxa"/>
            <w:vAlign w:val="bottom"/>
          </w:tcPr>
          <w:p w:rsidR="00AE4254" w:rsidRPr="00D07A04" w:rsidRDefault="00AE4254" w:rsidP="00AE425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AE4254" w:rsidRPr="00D07A04" w:rsidRDefault="00AE4254" w:rsidP="00AE425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</w:tr>
      <w:tr w:rsidR="00721801" w:rsidRPr="00D07A04" w:rsidTr="00E36B56">
        <w:trPr>
          <w:cantSplit/>
        </w:trPr>
        <w:tc>
          <w:tcPr>
            <w:tcW w:w="4950" w:type="dxa"/>
            <w:hideMark/>
          </w:tcPr>
          <w:p w:rsidR="00721801" w:rsidRPr="00D07A04" w:rsidRDefault="00721801" w:rsidP="0001064A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721801" w:rsidRPr="00AE4254" w:rsidRDefault="009F1EA5" w:rsidP="004155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159,404</w:t>
            </w:r>
          </w:p>
        </w:tc>
        <w:tc>
          <w:tcPr>
            <w:tcW w:w="180" w:type="dxa"/>
          </w:tcPr>
          <w:p w:rsidR="00721801" w:rsidRPr="00AE425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721801" w:rsidRPr="00AE4254" w:rsidRDefault="00AE4254" w:rsidP="004155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AE4254">
              <w:rPr>
                <w:rFonts w:ascii="Angsana New" w:hAnsi="Angsana New"/>
                <w:sz w:val="30"/>
                <w:szCs w:val="30"/>
                <w:lang w:eastAsia="en-GB"/>
              </w:rPr>
              <w:t>65,320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:rsidR="00721801" w:rsidRPr="00AE425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721801" w:rsidRPr="00AE4254" w:rsidRDefault="009F1EA5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94,084</w:t>
            </w:r>
          </w:p>
        </w:tc>
      </w:tr>
      <w:tr w:rsidR="00721801" w:rsidRPr="00D07A04" w:rsidTr="00E36B56">
        <w:trPr>
          <w:cantSplit/>
        </w:trPr>
        <w:tc>
          <w:tcPr>
            <w:tcW w:w="4950" w:type="dxa"/>
          </w:tcPr>
          <w:p w:rsidR="00721801" w:rsidRPr="00D07A04" w:rsidRDefault="00721801" w:rsidP="0001064A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721801" w:rsidRPr="00D07A04" w:rsidRDefault="00721801" w:rsidP="004155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721801" w:rsidRPr="00D07A04" w:rsidRDefault="00721801" w:rsidP="00415593">
            <w:pPr>
              <w:pStyle w:val="acctfourfigures"/>
              <w:tabs>
                <w:tab w:val="clear" w:pos="765"/>
                <w:tab w:val="decimal" w:pos="911"/>
                <w:tab w:val="decimal" w:pos="108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801" w:rsidRPr="00D07A04" w:rsidTr="00E36B56">
        <w:trPr>
          <w:cantSplit/>
        </w:trPr>
        <w:tc>
          <w:tcPr>
            <w:tcW w:w="4950" w:type="dxa"/>
            <w:hideMark/>
          </w:tcPr>
          <w:p w:rsidR="00721801" w:rsidRPr="00D07A04" w:rsidRDefault="00721801" w:rsidP="0001064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สำหรับงวด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721801" w:rsidRPr="00D07A04" w:rsidRDefault="00842CEB" w:rsidP="0041559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2,088,965</w:t>
            </w: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721801" w:rsidRPr="00D07A04" w:rsidRDefault="00842CEB" w:rsidP="004155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261,281</w:t>
            </w: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721801" w:rsidRPr="00D07A04" w:rsidRDefault="00842CEB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2,350,246</w:t>
            </w:r>
          </w:p>
        </w:tc>
      </w:tr>
      <w:tr w:rsidR="00721801" w:rsidRPr="00D07A04" w:rsidTr="00E36B56">
        <w:trPr>
          <w:cantSplit/>
        </w:trPr>
        <w:tc>
          <w:tcPr>
            <w:tcW w:w="4950" w:type="dxa"/>
          </w:tcPr>
          <w:p w:rsidR="00721801" w:rsidRPr="00D07A04" w:rsidRDefault="00721801" w:rsidP="0001064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721801" w:rsidRPr="00D07A04" w:rsidRDefault="00721801" w:rsidP="0001064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721801" w:rsidRPr="00D07A04" w:rsidTr="00E36B56">
        <w:trPr>
          <w:cantSplit/>
        </w:trPr>
        <w:tc>
          <w:tcPr>
            <w:tcW w:w="4950" w:type="dxa"/>
          </w:tcPr>
          <w:p w:rsidR="00721801" w:rsidRPr="00D07A04" w:rsidRDefault="00721801" w:rsidP="0001064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ต่อหุ้นขั้นพื้นฐาน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(บาท)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721801" w:rsidRPr="00D07A04" w:rsidRDefault="005D053A" w:rsidP="005D053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0.103</w:t>
            </w:r>
          </w:p>
        </w:tc>
        <w:tc>
          <w:tcPr>
            <w:tcW w:w="180" w:type="dxa"/>
          </w:tcPr>
          <w:p w:rsidR="00721801" w:rsidRPr="00D07A04" w:rsidRDefault="00721801" w:rsidP="0001064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721801" w:rsidRPr="00D07A04" w:rsidRDefault="005D053A" w:rsidP="004155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0.013</w:t>
            </w:r>
          </w:p>
        </w:tc>
        <w:tc>
          <w:tcPr>
            <w:tcW w:w="180" w:type="dxa"/>
          </w:tcPr>
          <w:p w:rsidR="00721801" w:rsidRPr="00D07A04" w:rsidRDefault="00721801" w:rsidP="0001064A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721801" w:rsidRPr="00D07A04" w:rsidRDefault="00842CEB" w:rsidP="005D053A">
            <w:pPr>
              <w:spacing w:line="240" w:lineRule="atLeast"/>
              <w:ind w:left="-115"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0.116</w:t>
            </w:r>
          </w:p>
        </w:tc>
      </w:tr>
    </w:tbl>
    <w:p w:rsidR="00721801" w:rsidRDefault="00721801" w:rsidP="00721801">
      <w:pPr>
        <w:pStyle w:val="Bo-C1Content"/>
        <w:ind w:left="0"/>
        <w:rPr>
          <w:sz w:val="20"/>
          <w:szCs w:val="20"/>
        </w:rPr>
      </w:pPr>
    </w:p>
    <w:p w:rsidR="00BB5690" w:rsidRDefault="00BB5690" w:rsidP="00721801">
      <w:pPr>
        <w:pStyle w:val="Bo-C1Content"/>
        <w:ind w:left="0"/>
        <w:rPr>
          <w:sz w:val="20"/>
          <w:szCs w:val="20"/>
        </w:rPr>
      </w:pPr>
    </w:p>
    <w:p w:rsidR="00793E12" w:rsidRDefault="00793E12" w:rsidP="00721801">
      <w:pPr>
        <w:pStyle w:val="Bo-C1Content"/>
        <w:ind w:left="0"/>
        <w:rPr>
          <w:sz w:val="20"/>
          <w:szCs w:val="20"/>
        </w:rPr>
      </w:pPr>
    </w:p>
    <w:p w:rsidR="00793E12" w:rsidRDefault="00793E12" w:rsidP="00721801">
      <w:pPr>
        <w:pStyle w:val="Bo-C1Content"/>
        <w:ind w:left="0"/>
        <w:rPr>
          <w:sz w:val="20"/>
          <w:szCs w:val="20"/>
        </w:rPr>
      </w:pPr>
    </w:p>
    <w:p w:rsidR="00793E12" w:rsidRDefault="00793E12" w:rsidP="00721801">
      <w:pPr>
        <w:pStyle w:val="Bo-C1Content"/>
        <w:ind w:left="0"/>
        <w:rPr>
          <w:sz w:val="20"/>
          <w:szCs w:val="20"/>
        </w:rPr>
      </w:pPr>
    </w:p>
    <w:p w:rsidR="00793E12" w:rsidRDefault="00793E12" w:rsidP="00721801">
      <w:pPr>
        <w:pStyle w:val="Bo-C1Content"/>
        <w:ind w:left="0"/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350"/>
        <w:gridCol w:w="180"/>
        <w:gridCol w:w="1260"/>
        <w:gridCol w:w="180"/>
        <w:gridCol w:w="1260"/>
      </w:tblGrid>
      <w:tr w:rsidR="00793E12" w:rsidRPr="00D07A04" w:rsidTr="00E36B56">
        <w:trPr>
          <w:cantSplit/>
          <w:tblHeader/>
        </w:trPr>
        <w:tc>
          <w:tcPr>
            <w:tcW w:w="4950" w:type="dxa"/>
          </w:tcPr>
          <w:p w:rsidR="00793E12" w:rsidRPr="00D07A04" w:rsidRDefault="00793E12" w:rsidP="00FE1361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  <w:r>
              <w:rPr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4230" w:type="dxa"/>
            <w:gridSpan w:val="5"/>
            <w:hideMark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793E12" w:rsidRPr="00D07A04" w:rsidTr="00E36B56">
        <w:trPr>
          <w:cantSplit/>
          <w:tblHeader/>
        </w:trPr>
        <w:tc>
          <w:tcPr>
            <w:tcW w:w="4950" w:type="dxa"/>
            <w:vAlign w:val="bottom"/>
          </w:tcPr>
          <w:p w:rsidR="00793E12" w:rsidRPr="00D07A04" w:rsidRDefault="00793E12" w:rsidP="00FE1361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793E12" w:rsidRPr="00D07A04" w:rsidRDefault="00793E12" w:rsidP="00FE1361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:rsidR="00793E12" w:rsidRPr="00D07A04" w:rsidRDefault="00793E12" w:rsidP="00FE136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:rsidR="00793E12" w:rsidRPr="00D07A04" w:rsidRDefault="00793E12" w:rsidP="00FE1361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793E12" w:rsidRPr="00D07A04" w:rsidRDefault="00793E12" w:rsidP="00FE136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793E12" w:rsidRPr="00D07A04" w:rsidRDefault="00793E12" w:rsidP="00FE136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793E12" w:rsidRPr="00D07A04" w:rsidRDefault="00793E12" w:rsidP="00FE1361">
            <w:pPr>
              <w:pStyle w:val="acctfourfigures"/>
              <w:tabs>
                <w:tab w:val="decimal" w:pos="11"/>
              </w:tabs>
              <w:spacing w:line="240" w:lineRule="atLeast"/>
              <w:ind w:left="11" w:right="9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ปรับปรุงใหม่</w:t>
            </w:r>
          </w:p>
        </w:tc>
      </w:tr>
      <w:tr w:rsidR="00793E12" w:rsidRPr="00D07A04" w:rsidTr="00E36B56">
        <w:trPr>
          <w:cantSplit/>
          <w:tblHeader/>
        </w:trPr>
        <w:tc>
          <w:tcPr>
            <w:tcW w:w="4950" w:type="dxa"/>
            <w:vAlign w:val="bottom"/>
          </w:tcPr>
          <w:p w:rsidR="00793E12" w:rsidRPr="00D07A04" w:rsidRDefault="00793E12" w:rsidP="00FE1361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4230" w:type="dxa"/>
            <w:gridSpan w:val="5"/>
            <w:vAlign w:val="bottom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793E12" w:rsidRPr="00D07A04" w:rsidTr="00E36B56">
        <w:trPr>
          <w:cantSplit/>
        </w:trPr>
        <w:tc>
          <w:tcPr>
            <w:tcW w:w="4950" w:type="dxa"/>
            <w:hideMark/>
          </w:tcPr>
          <w:p w:rsidR="00793E12" w:rsidRPr="00D07A04" w:rsidRDefault="00793E12" w:rsidP="00FE136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350" w:type="dxa"/>
          </w:tcPr>
          <w:p w:rsidR="00793E12" w:rsidRPr="00D07A04" w:rsidRDefault="00793E12" w:rsidP="00FE136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793E12" w:rsidRPr="00D07A04" w:rsidTr="00E36B56">
        <w:trPr>
          <w:cantSplit/>
        </w:trPr>
        <w:tc>
          <w:tcPr>
            <w:tcW w:w="4950" w:type="dxa"/>
          </w:tcPr>
          <w:p w:rsidR="00793E12" w:rsidRPr="00D07A04" w:rsidRDefault="00793E12" w:rsidP="00793E1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เดือนสิ้นสุดวันที่ </w:t>
            </w: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0 มิถุนายน </w:t>
            </w: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  <w:t>2559</w:t>
            </w:r>
          </w:p>
        </w:tc>
        <w:tc>
          <w:tcPr>
            <w:tcW w:w="1350" w:type="dxa"/>
          </w:tcPr>
          <w:p w:rsidR="00793E12" w:rsidRPr="00D07A04" w:rsidRDefault="00793E12" w:rsidP="00FE136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AE4254" w:rsidRPr="00D07A04" w:rsidTr="00E36B56">
        <w:trPr>
          <w:cantSplit/>
        </w:trPr>
        <w:tc>
          <w:tcPr>
            <w:tcW w:w="4950" w:type="dxa"/>
            <w:hideMark/>
          </w:tcPr>
          <w:p w:rsidR="00AE4254" w:rsidRPr="00D07A04" w:rsidRDefault="00AE4254" w:rsidP="00AE4254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ต้นทุนขาย </w:t>
            </w:r>
            <w:r w:rsidRPr="00D07A04">
              <w:rPr>
                <w:rFonts w:ascii="Angsana New" w:hAnsi="Angsana New"/>
                <w:sz w:val="30"/>
                <w:szCs w:val="30"/>
              </w:rPr>
              <w:t>-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ค่าเสื่อมราคาของส่วนเกินทุนจากการตีราคา</w:t>
            </w:r>
          </w:p>
        </w:tc>
        <w:tc>
          <w:tcPr>
            <w:tcW w:w="1350" w:type="dxa"/>
            <w:vAlign w:val="bottom"/>
          </w:tcPr>
          <w:p w:rsidR="00AE4254" w:rsidRPr="00D07A04" w:rsidRDefault="00AE4254" w:rsidP="00AE42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661,707</w:t>
            </w:r>
          </w:p>
        </w:tc>
        <w:tc>
          <w:tcPr>
            <w:tcW w:w="180" w:type="dxa"/>
            <w:vAlign w:val="bottom"/>
          </w:tcPr>
          <w:p w:rsidR="00AE4254" w:rsidRPr="00D07A04" w:rsidRDefault="00AE4254" w:rsidP="00AE425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AE4254" w:rsidRPr="00D07A04" w:rsidRDefault="00AE4254" w:rsidP="00AE425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(661,707)</w:t>
            </w:r>
          </w:p>
        </w:tc>
        <w:tc>
          <w:tcPr>
            <w:tcW w:w="180" w:type="dxa"/>
            <w:vAlign w:val="bottom"/>
          </w:tcPr>
          <w:p w:rsidR="00AE4254" w:rsidRPr="00D07A04" w:rsidRDefault="00AE4254" w:rsidP="00AE425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AE4254" w:rsidRPr="00D07A04" w:rsidRDefault="00AE4254" w:rsidP="00AE425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</w:tr>
      <w:tr w:rsidR="00793E12" w:rsidRPr="00D07A04" w:rsidTr="00E36B56">
        <w:trPr>
          <w:cantSplit/>
        </w:trPr>
        <w:tc>
          <w:tcPr>
            <w:tcW w:w="4950" w:type="dxa"/>
          </w:tcPr>
          <w:p w:rsidR="00793E12" w:rsidRPr="00D07A04" w:rsidRDefault="00793E12" w:rsidP="00FE1361">
            <w:pPr>
              <w:spacing w:line="240" w:lineRule="auto"/>
              <w:ind w:left="176" w:right="317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50" w:type="dxa"/>
          </w:tcPr>
          <w:p w:rsidR="00793E12" w:rsidRPr="00D07A04" w:rsidRDefault="00D85391" w:rsidP="00FE136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22,870</w:t>
            </w: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93E12" w:rsidRPr="00D07A04" w:rsidRDefault="00842CEB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18,805</w:t>
            </w: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93E12" w:rsidRPr="00D07A04" w:rsidRDefault="00842CEB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41,675</w:t>
            </w:r>
          </w:p>
        </w:tc>
      </w:tr>
      <w:tr w:rsidR="00793E12" w:rsidRPr="00D07A04" w:rsidTr="00E36B56">
        <w:trPr>
          <w:cantSplit/>
        </w:trPr>
        <w:tc>
          <w:tcPr>
            <w:tcW w:w="4950" w:type="dxa"/>
            <w:hideMark/>
          </w:tcPr>
          <w:p w:rsidR="00793E12" w:rsidRPr="00D07A04" w:rsidRDefault="00793E12" w:rsidP="00FE1361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793E12" w:rsidRPr="00BF5AEE" w:rsidRDefault="00BF5AEE" w:rsidP="00FE136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230,137</w:t>
            </w:r>
          </w:p>
        </w:tc>
        <w:tc>
          <w:tcPr>
            <w:tcW w:w="180" w:type="dxa"/>
          </w:tcPr>
          <w:p w:rsidR="00793E12" w:rsidRPr="00BF5AEE" w:rsidRDefault="00793E12" w:rsidP="00FE136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793E12" w:rsidRPr="00BF5AEE" w:rsidRDefault="00AE4254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F5AEE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BF5AEE" w:rsidRPr="00BF5AEE">
              <w:rPr>
                <w:rFonts w:ascii="Angsana New" w:hAnsi="Angsana New"/>
                <w:sz w:val="30"/>
                <w:szCs w:val="30"/>
                <w:lang w:eastAsia="en-GB"/>
              </w:rPr>
              <w:t>132,341</w:t>
            </w:r>
            <w:r w:rsidRPr="00BF5AEE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:rsidR="00793E12" w:rsidRPr="00BF5AEE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793E12" w:rsidRPr="00BF5AEE" w:rsidRDefault="00BF5AEE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97,796</w:t>
            </w:r>
          </w:p>
        </w:tc>
      </w:tr>
      <w:tr w:rsidR="00793E12" w:rsidRPr="00D07A04" w:rsidTr="00E36B56">
        <w:trPr>
          <w:cantSplit/>
        </w:trPr>
        <w:tc>
          <w:tcPr>
            <w:tcW w:w="4950" w:type="dxa"/>
          </w:tcPr>
          <w:p w:rsidR="00793E12" w:rsidRPr="00D07A04" w:rsidRDefault="00793E12" w:rsidP="00FE1361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93E12" w:rsidRPr="00D07A04" w:rsidTr="00E36B56">
        <w:trPr>
          <w:cantSplit/>
        </w:trPr>
        <w:tc>
          <w:tcPr>
            <w:tcW w:w="4950" w:type="dxa"/>
            <w:hideMark/>
          </w:tcPr>
          <w:p w:rsidR="00793E12" w:rsidRPr="00D07A04" w:rsidRDefault="00793E12" w:rsidP="00FE1361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สำหรับงวด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:rsidR="00793E12" w:rsidRPr="00D07A04" w:rsidRDefault="00BF5AEE" w:rsidP="00FE136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(89,421)</w:t>
            </w: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793E12" w:rsidRPr="00D07A04" w:rsidRDefault="00842CEB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548,171</w:t>
            </w: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793E12" w:rsidRPr="00D07A04" w:rsidRDefault="00842CEB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458,750</w:t>
            </w:r>
          </w:p>
        </w:tc>
      </w:tr>
      <w:tr w:rsidR="00793E12" w:rsidRPr="00D07A04" w:rsidTr="00E36B56">
        <w:trPr>
          <w:cantSplit/>
        </w:trPr>
        <w:tc>
          <w:tcPr>
            <w:tcW w:w="4950" w:type="dxa"/>
          </w:tcPr>
          <w:p w:rsidR="00793E12" w:rsidRPr="00D07A04" w:rsidRDefault="00793E12" w:rsidP="00FE1361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793E12" w:rsidRPr="00D07A04" w:rsidTr="00E36B56">
        <w:trPr>
          <w:cantSplit/>
        </w:trPr>
        <w:tc>
          <w:tcPr>
            <w:tcW w:w="4950" w:type="dxa"/>
          </w:tcPr>
          <w:p w:rsidR="00793E12" w:rsidRPr="00D07A04" w:rsidRDefault="00793E12" w:rsidP="00FE1361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ต่อหุ้นขั้นพื้นฐาน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(บาท)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793E12" w:rsidRPr="00D07A04" w:rsidRDefault="00BF5AEE" w:rsidP="00FE1361">
            <w:pPr>
              <w:tabs>
                <w:tab w:val="left" w:pos="1091"/>
              </w:tabs>
              <w:spacing w:line="240" w:lineRule="atLeast"/>
              <w:ind w:left="-115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(0.004)</w:t>
            </w:r>
          </w:p>
        </w:tc>
        <w:tc>
          <w:tcPr>
            <w:tcW w:w="180" w:type="dxa"/>
          </w:tcPr>
          <w:p w:rsidR="00793E12" w:rsidRPr="00D07A04" w:rsidRDefault="00793E12" w:rsidP="00FE1361">
            <w:pPr>
              <w:spacing w:line="240" w:lineRule="atLeas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793E12" w:rsidRPr="00D07A04" w:rsidRDefault="00842CEB" w:rsidP="00580C9E">
            <w:pPr>
              <w:spacing w:line="240" w:lineRule="atLeast"/>
              <w:ind w:left="-115"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0.027</w:t>
            </w:r>
          </w:p>
        </w:tc>
        <w:tc>
          <w:tcPr>
            <w:tcW w:w="180" w:type="dxa"/>
          </w:tcPr>
          <w:p w:rsidR="00793E12" w:rsidRPr="00D07A04" w:rsidRDefault="00793E12" w:rsidP="00FE13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793E12" w:rsidRPr="00D07A04" w:rsidRDefault="00842CEB" w:rsidP="00FE1361">
            <w:pPr>
              <w:spacing w:line="240" w:lineRule="atLeast"/>
              <w:ind w:left="-115"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0.023</w:t>
            </w:r>
          </w:p>
        </w:tc>
      </w:tr>
    </w:tbl>
    <w:p w:rsidR="00793E12" w:rsidRDefault="00793E12" w:rsidP="00793E12">
      <w:pPr>
        <w:pStyle w:val="Bo-C1Content"/>
        <w:ind w:left="0"/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350"/>
        <w:gridCol w:w="180"/>
        <w:gridCol w:w="1260"/>
        <w:gridCol w:w="180"/>
        <w:gridCol w:w="1260"/>
      </w:tblGrid>
      <w:tr w:rsidR="00793E12" w:rsidRPr="00D07A04" w:rsidTr="00E36B56">
        <w:trPr>
          <w:cantSplit/>
          <w:tblHeader/>
        </w:trPr>
        <w:tc>
          <w:tcPr>
            <w:tcW w:w="4950" w:type="dxa"/>
          </w:tcPr>
          <w:p w:rsidR="00793E12" w:rsidRPr="00D07A04" w:rsidRDefault="00793E12" w:rsidP="00FE1361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230" w:type="dxa"/>
            <w:gridSpan w:val="5"/>
            <w:hideMark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793E12" w:rsidRPr="00D07A04" w:rsidTr="00E36B56">
        <w:trPr>
          <w:cantSplit/>
          <w:tblHeader/>
        </w:trPr>
        <w:tc>
          <w:tcPr>
            <w:tcW w:w="4950" w:type="dxa"/>
            <w:vAlign w:val="bottom"/>
          </w:tcPr>
          <w:p w:rsidR="00793E12" w:rsidRPr="00D07A04" w:rsidRDefault="00793E12" w:rsidP="00FE1361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793E12" w:rsidRPr="00D07A04" w:rsidRDefault="00793E12" w:rsidP="00FE1361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:rsidR="00793E12" w:rsidRPr="00D07A04" w:rsidRDefault="00793E12" w:rsidP="00FE136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:rsidR="00793E12" w:rsidRPr="00D07A04" w:rsidRDefault="00793E12" w:rsidP="00FE1361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793E12" w:rsidRPr="00D07A04" w:rsidRDefault="00793E12" w:rsidP="00FE136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793E12" w:rsidRPr="00D07A04" w:rsidRDefault="00793E12" w:rsidP="00FE136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793E12" w:rsidRPr="00D07A04" w:rsidRDefault="00793E12" w:rsidP="00FE1361">
            <w:pPr>
              <w:pStyle w:val="acctfourfigures"/>
              <w:tabs>
                <w:tab w:val="decimal" w:pos="11"/>
              </w:tabs>
              <w:spacing w:line="240" w:lineRule="atLeast"/>
              <w:ind w:left="11" w:right="9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ปรับปรุงใหม่</w:t>
            </w:r>
          </w:p>
        </w:tc>
      </w:tr>
      <w:tr w:rsidR="00793E12" w:rsidRPr="00D07A04" w:rsidTr="00E36B56">
        <w:trPr>
          <w:cantSplit/>
          <w:tblHeader/>
        </w:trPr>
        <w:tc>
          <w:tcPr>
            <w:tcW w:w="4950" w:type="dxa"/>
            <w:vAlign w:val="bottom"/>
          </w:tcPr>
          <w:p w:rsidR="00793E12" w:rsidRPr="00D07A04" w:rsidRDefault="00793E12" w:rsidP="00FE1361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4230" w:type="dxa"/>
            <w:gridSpan w:val="5"/>
            <w:vAlign w:val="bottom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793E12" w:rsidRPr="00D07A04" w:rsidTr="00E36B56">
        <w:trPr>
          <w:cantSplit/>
        </w:trPr>
        <w:tc>
          <w:tcPr>
            <w:tcW w:w="4950" w:type="dxa"/>
            <w:hideMark/>
          </w:tcPr>
          <w:p w:rsidR="00793E12" w:rsidRPr="00D07A04" w:rsidRDefault="00793E12" w:rsidP="00FE136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350" w:type="dxa"/>
          </w:tcPr>
          <w:p w:rsidR="00793E12" w:rsidRPr="00D07A04" w:rsidRDefault="00793E12" w:rsidP="00FE136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793E12" w:rsidRPr="00D07A04" w:rsidTr="00E36B56">
        <w:trPr>
          <w:cantSplit/>
        </w:trPr>
        <w:tc>
          <w:tcPr>
            <w:tcW w:w="4950" w:type="dxa"/>
          </w:tcPr>
          <w:p w:rsidR="00793E12" w:rsidRPr="00D07A04" w:rsidRDefault="00793E12" w:rsidP="00793E1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เดือนสิ้นสุดวันที่ </w:t>
            </w: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0 มิถุนายน 2</w:t>
            </w: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  <w:t>559</w:t>
            </w:r>
          </w:p>
        </w:tc>
        <w:tc>
          <w:tcPr>
            <w:tcW w:w="1350" w:type="dxa"/>
          </w:tcPr>
          <w:p w:rsidR="00793E12" w:rsidRPr="00E36B56" w:rsidRDefault="00793E12" w:rsidP="00FE136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AE4254" w:rsidRPr="00D07A04" w:rsidTr="00E36B56">
        <w:trPr>
          <w:cantSplit/>
        </w:trPr>
        <w:tc>
          <w:tcPr>
            <w:tcW w:w="4950" w:type="dxa"/>
            <w:hideMark/>
          </w:tcPr>
          <w:p w:rsidR="00AE4254" w:rsidRPr="00D07A04" w:rsidRDefault="00AE4254" w:rsidP="00AE4254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ต้นทุนขาย </w:t>
            </w:r>
            <w:r w:rsidRPr="00D07A04">
              <w:rPr>
                <w:rFonts w:ascii="Angsana New" w:hAnsi="Angsana New"/>
                <w:sz w:val="30"/>
                <w:szCs w:val="30"/>
              </w:rPr>
              <w:t>-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ค่าเสื่อมราคาของส่วนเกินทุนจากการตีราคา</w:t>
            </w:r>
          </w:p>
        </w:tc>
        <w:tc>
          <w:tcPr>
            <w:tcW w:w="1350" w:type="dxa"/>
            <w:vAlign w:val="bottom"/>
          </w:tcPr>
          <w:p w:rsidR="00AE4254" w:rsidRPr="00D07A04" w:rsidRDefault="00AE4254" w:rsidP="00AE425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661,707</w:t>
            </w:r>
          </w:p>
        </w:tc>
        <w:tc>
          <w:tcPr>
            <w:tcW w:w="180" w:type="dxa"/>
            <w:vAlign w:val="bottom"/>
          </w:tcPr>
          <w:p w:rsidR="00AE4254" w:rsidRPr="00D07A04" w:rsidRDefault="00AE4254" w:rsidP="00AE425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AE4254" w:rsidRPr="00D07A04" w:rsidRDefault="00AE4254" w:rsidP="00AE425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(661,707)</w:t>
            </w:r>
          </w:p>
        </w:tc>
        <w:tc>
          <w:tcPr>
            <w:tcW w:w="180" w:type="dxa"/>
            <w:vAlign w:val="bottom"/>
          </w:tcPr>
          <w:p w:rsidR="00AE4254" w:rsidRPr="00D07A04" w:rsidRDefault="00AE4254" w:rsidP="00AE425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AE4254" w:rsidRPr="00D07A04" w:rsidRDefault="00AE4254" w:rsidP="00AE425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</w:tr>
      <w:tr w:rsidR="00793E12" w:rsidRPr="00D07A04" w:rsidTr="00E36B56">
        <w:trPr>
          <w:cantSplit/>
        </w:trPr>
        <w:tc>
          <w:tcPr>
            <w:tcW w:w="4950" w:type="dxa"/>
            <w:hideMark/>
          </w:tcPr>
          <w:p w:rsidR="00793E12" w:rsidRPr="00D07A04" w:rsidRDefault="00793E12" w:rsidP="00FE1361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793E12" w:rsidRPr="00D07A04" w:rsidRDefault="00BF5AEE" w:rsidP="00FE136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264,954</w:t>
            </w: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793E12" w:rsidRPr="00D07A04" w:rsidRDefault="00BF5AEE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F5AEE">
              <w:rPr>
                <w:rFonts w:ascii="Angsana New" w:hAnsi="Angsana New"/>
                <w:sz w:val="30"/>
                <w:szCs w:val="30"/>
                <w:lang w:eastAsia="en-GB"/>
              </w:rPr>
              <w:t>(132,341)</w:t>
            </w: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793E12" w:rsidRPr="00D07A04" w:rsidRDefault="00BF5AEE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132,613</w:t>
            </w:r>
          </w:p>
        </w:tc>
      </w:tr>
      <w:tr w:rsidR="00793E12" w:rsidRPr="00D07A04" w:rsidTr="00E36B56">
        <w:trPr>
          <w:cantSplit/>
        </w:trPr>
        <w:tc>
          <w:tcPr>
            <w:tcW w:w="4950" w:type="dxa"/>
          </w:tcPr>
          <w:p w:rsidR="00793E12" w:rsidRPr="00D07A04" w:rsidRDefault="00793E12" w:rsidP="00FE1361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  <w:tab w:val="decimal" w:pos="108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E12" w:rsidRPr="00D07A04" w:rsidTr="00E36B56">
        <w:trPr>
          <w:cantSplit/>
        </w:trPr>
        <w:tc>
          <w:tcPr>
            <w:tcW w:w="4950" w:type="dxa"/>
            <w:hideMark/>
          </w:tcPr>
          <w:p w:rsidR="00793E12" w:rsidRPr="00D07A04" w:rsidRDefault="00793E12" w:rsidP="00FE1361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สำหรับงวด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793E12" w:rsidRPr="00D07A04" w:rsidRDefault="00BF5AEE" w:rsidP="00FE136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1,427,242</w:t>
            </w: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793E12" w:rsidRPr="00D07A04" w:rsidRDefault="00BF5AEE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529,366</w:t>
            </w: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793E12" w:rsidRPr="00D07A04" w:rsidRDefault="00842CEB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1,956,608</w:t>
            </w:r>
          </w:p>
        </w:tc>
      </w:tr>
      <w:tr w:rsidR="00793E12" w:rsidRPr="00D07A04" w:rsidTr="00E36B56">
        <w:trPr>
          <w:cantSplit/>
        </w:trPr>
        <w:tc>
          <w:tcPr>
            <w:tcW w:w="4950" w:type="dxa"/>
          </w:tcPr>
          <w:p w:rsidR="00793E12" w:rsidRPr="00D07A04" w:rsidRDefault="00793E12" w:rsidP="00FE1361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793E12" w:rsidRPr="00D07A04" w:rsidRDefault="00793E12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793E12" w:rsidRPr="00D07A04" w:rsidTr="00E36B56">
        <w:trPr>
          <w:cantSplit/>
        </w:trPr>
        <w:tc>
          <w:tcPr>
            <w:tcW w:w="4950" w:type="dxa"/>
          </w:tcPr>
          <w:p w:rsidR="00793E12" w:rsidRPr="00D07A04" w:rsidRDefault="00793E12" w:rsidP="00FE1361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ต่อหุ้นขั้นพื้นฐาน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(บาท)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793E12" w:rsidRPr="00D07A04" w:rsidRDefault="00BF5AEE" w:rsidP="007B21CF">
            <w:pPr>
              <w:spacing w:line="240" w:lineRule="atLeast"/>
              <w:ind w:left="-115"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0.071</w:t>
            </w:r>
          </w:p>
        </w:tc>
        <w:tc>
          <w:tcPr>
            <w:tcW w:w="180" w:type="dxa"/>
          </w:tcPr>
          <w:p w:rsidR="00793E12" w:rsidRPr="00D07A04" w:rsidRDefault="00793E12" w:rsidP="00FE136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793E12" w:rsidRPr="00D07A04" w:rsidRDefault="00842CEB" w:rsidP="00FE136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0.026</w:t>
            </w:r>
          </w:p>
        </w:tc>
        <w:tc>
          <w:tcPr>
            <w:tcW w:w="180" w:type="dxa"/>
          </w:tcPr>
          <w:p w:rsidR="00793E12" w:rsidRPr="00D07A04" w:rsidRDefault="00793E12" w:rsidP="00FE1361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793E12" w:rsidRPr="00D07A04" w:rsidRDefault="00842CEB" w:rsidP="007B21CF">
            <w:pPr>
              <w:spacing w:line="240" w:lineRule="atLeast"/>
              <w:ind w:left="-115"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0.097</w:t>
            </w:r>
          </w:p>
        </w:tc>
      </w:tr>
    </w:tbl>
    <w:p w:rsidR="00793E12" w:rsidRDefault="00793E12" w:rsidP="00793E12">
      <w:pPr>
        <w:pStyle w:val="Bo-C1Content"/>
        <w:ind w:left="0"/>
        <w:rPr>
          <w:sz w:val="20"/>
          <w:szCs w:val="20"/>
        </w:rPr>
      </w:pPr>
    </w:p>
    <w:p w:rsidR="00793E12" w:rsidRDefault="00793E12" w:rsidP="00793E12">
      <w:pPr>
        <w:pStyle w:val="Bo-C1Content"/>
        <w:ind w:left="0"/>
        <w:rPr>
          <w:sz w:val="20"/>
          <w:szCs w:val="20"/>
        </w:rPr>
      </w:pPr>
    </w:p>
    <w:p w:rsidR="00BB5690" w:rsidRPr="00793E12" w:rsidRDefault="00BB5690" w:rsidP="00721801">
      <w:pPr>
        <w:pStyle w:val="Bo-C1Content"/>
        <w:ind w:left="0"/>
        <w:rPr>
          <w:sz w:val="20"/>
          <w:szCs w:val="20"/>
        </w:rPr>
      </w:pPr>
    </w:p>
    <w:p w:rsidR="00415593" w:rsidRDefault="00415593" w:rsidP="00721801">
      <w:pPr>
        <w:pStyle w:val="Bo-C1Content"/>
        <w:ind w:left="0"/>
        <w:rPr>
          <w:sz w:val="20"/>
          <w:szCs w:val="20"/>
        </w:rPr>
      </w:pPr>
    </w:p>
    <w:p w:rsidR="00BB5690" w:rsidRDefault="00BB5690" w:rsidP="00721801">
      <w:pPr>
        <w:pStyle w:val="Bo-C1Content"/>
        <w:ind w:left="0"/>
        <w:rPr>
          <w:sz w:val="20"/>
          <w:szCs w:val="20"/>
        </w:rPr>
      </w:pPr>
    </w:p>
    <w:p w:rsidR="00BB5690" w:rsidRDefault="00BB5690" w:rsidP="00721801">
      <w:pPr>
        <w:pStyle w:val="Bo-C1Content"/>
        <w:ind w:left="0"/>
        <w:rPr>
          <w:sz w:val="20"/>
          <w:szCs w:val="20"/>
        </w:rPr>
      </w:pPr>
    </w:p>
    <w:p w:rsidR="00BB5690" w:rsidRDefault="00BB5690" w:rsidP="00BB5690">
      <w:pPr>
        <w:pStyle w:val="Bo-C1Content"/>
        <w:ind w:left="450"/>
      </w:pPr>
      <w:r>
        <w:rPr>
          <w:rFonts w:hint="cs"/>
          <w:cs/>
        </w:rPr>
        <w:lastRenderedPageBreak/>
        <w:t>ผลกระทบต่องบการเงินปี 2560 สรุปได้ดังนี้</w:t>
      </w:r>
    </w:p>
    <w:p w:rsidR="00BB5690" w:rsidRDefault="00DB462C" w:rsidP="00721801">
      <w:pPr>
        <w:pStyle w:val="Bo-C1Content"/>
        <w:ind w:left="0"/>
      </w:pPr>
      <w:r>
        <w:tab/>
      </w: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540"/>
        <w:gridCol w:w="1620"/>
        <w:gridCol w:w="540"/>
      </w:tblGrid>
      <w:tr w:rsidR="00480C5B" w:rsidRPr="00D07A04" w:rsidTr="00626903">
        <w:trPr>
          <w:cantSplit/>
          <w:tblHeader/>
        </w:trPr>
        <w:tc>
          <w:tcPr>
            <w:tcW w:w="6210" w:type="dxa"/>
            <w:vAlign w:val="bottom"/>
          </w:tcPr>
          <w:p w:rsidR="00480C5B" w:rsidRPr="00D07A04" w:rsidRDefault="00480C5B" w:rsidP="008D0505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00" w:type="dxa"/>
            <w:gridSpan w:val="3"/>
          </w:tcPr>
          <w:p w:rsidR="00480C5B" w:rsidRPr="00D07A04" w:rsidRDefault="00480C5B" w:rsidP="008D050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และ</w:t>
            </w:r>
          </w:p>
          <w:p w:rsidR="00480C5B" w:rsidRPr="00D07A04" w:rsidRDefault="00480C5B" w:rsidP="008D050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D0505" w:rsidRPr="00D07A04" w:rsidTr="00626903">
        <w:trPr>
          <w:cantSplit/>
          <w:tblHeader/>
        </w:trPr>
        <w:tc>
          <w:tcPr>
            <w:tcW w:w="6210" w:type="dxa"/>
            <w:vAlign w:val="bottom"/>
          </w:tcPr>
          <w:p w:rsidR="008D0505" w:rsidRPr="00D07A04" w:rsidRDefault="008D0505" w:rsidP="008D0505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540" w:type="dxa"/>
          </w:tcPr>
          <w:p w:rsidR="008D0505" w:rsidRPr="00D07A04" w:rsidRDefault="008D0505" w:rsidP="008D050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:rsidR="008D0505" w:rsidRPr="00D07A04" w:rsidRDefault="008D0505" w:rsidP="008D050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  <w:tc>
          <w:tcPr>
            <w:tcW w:w="540" w:type="dxa"/>
          </w:tcPr>
          <w:p w:rsidR="008D0505" w:rsidRPr="00D07A04" w:rsidRDefault="008D0505" w:rsidP="008D050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8D0505" w:rsidRPr="00D07A04" w:rsidTr="00626903">
        <w:trPr>
          <w:cantSplit/>
        </w:trPr>
        <w:tc>
          <w:tcPr>
            <w:tcW w:w="6210" w:type="dxa"/>
            <w:hideMark/>
          </w:tcPr>
          <w:p w:rsidR="008D0505" w:rsidRPr="00D07A04" w:rsidRDefault="008D0505" w:rsidP="008D050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540" w:type="dxa"/>
          </w:tcPr>
          <w:p w:rsidR="008D0505" w:rsidRPr="00D07A04" w:rsidRDefault="008D0505" w:rsidP="008D05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:rsidR="008D0505" w:rsidRPr="00D07A04" w:rsidRDefault="008D0505" w:rsidP="008D05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40" w:type="dxa"/>
          </w:tcPr>
          <w:p w:rsidR="008D0505" w:rsidRPr="00D07A04" w:rsidRDefault="008D0505" w:rsidP="008D05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8D0505" w:rsidRPr="00D07A04" w:rsidTr="00626903">
        <w:trPr>
          <w:cantSplit/>
        </w:trPr>
        <w:tc>
          <w:tcPr>
            <w:tcW w:w="6210" w:type="dxa"/>
          </w:tcPr>
          <w:p w:rsidR="008D0505" w:rsidRPr="00D07A04" w:rsidRDefault="008D0505" w:rsidP="008E00A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8E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0 มิถุนายน </w:t>
            </w: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  <w:t>25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>60</w:t>
            </w:r>
          </w:p>
        </w:tc>
        <w:tc>
          <w:tcPr>
            <w:tcW w:w="540" w:type="dxa"/>
          </w:tcPr>
          <w:p w:rsidR="008D0505" w:rsidRPr="00D07A04" w:rsidRDefault="008D0505" w:rsidP="008D05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:rsidR="008D0505" w:rsidRPr="00D07A04" w:rsidRDefault="008D0505" w:rsidP="008D05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40" w:type="dxa"/>
          </w:tcPr>
          <w:p w:rsidR="008D0505" w:rsidRPr="00D07A04" w:rsidRDefault="008D0505" w:rsidP="008D05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EB3714" w:rsidRPr="00D07A04" w:rsidTr="00626903">
        <w:trPr>
          <w:cantSplit/>
        </w:trPr>
        <w:tc>
          <w:tcPr>
            <w:tcW w:w="6210" w:type="dxa"/>
            <w:hideMark/>
          </w:tcPr>
          <w:p w:rsidR="00EB3714" w:rsidRPr="00D07A04" w:rsidRDefault="00EB3714" w:rsidP="00EB3714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ต้นทุนขาย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ค่าเสื่อมราคาของส่วนเกินทุนจากการตีราคา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center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294</w:t>
            </w:r>
            <w:r w:rsidRPr="00D07A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3714" w:rsidRPr="00D07A04" w:rsidTr="00626903">
        <w:trPr>
          <w:cantSplit/>
        </w:trPr>
        <w:tc>
          <w:tcPr>
            <w:tcW w:w="6210" w:type="dxa"/>
            <w:hideMark/>
          </w:tcPr>
          <w:p w:rsidR="00EB3714" w:rsidRPr="00D07A04" w:rsidRDefault="00EB3714" w:rsidP="00EB3714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Pr="00D07A0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831</w:t>
            </w:r>
            <w:r w:rsidRPr="00D07A0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714" w:rsidRPr="00D07A04" w:rsidTr="00626903">
        <w:trPr>
          <w:cantSplit/>
        </w:trPr>
        <w:tc>
          <w:tcPr>
            <w:tcW w:w="6210" w:type="dxa"/>
          </w:tcPr>
          <w:p w:rsidR="00EB3714" w:rsidRPr="00D07A04" w:rsidRDefault="00EB3714" w:rsidP="00EB3714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714" w:rsidRPr="00D07A04" w:rsidTr="00626903">
        <w:trPr>
          <w:cantSplit/>
        </w:trPr>
        <w:tc>
          <w:tcPr>
            <w:tcW w:w="6210" w:type="dxa"/>
            <w:hideMark/>
          </w:tcPr>
          <w:p w:rsidR="00EB3714" w:rsidRPr="00D07A04" w:rsidRDefault="00EB3714" w:rsidP="00EB3714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สำหรับงวดเพิ่มขึ้น</w:t>
            </w: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A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Pr="00D07A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</w:t>
            </w: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B3714" w:rsidRPr="00D07A04" w:rsidTr="00626903">
        <w:trPr>
          <w:cantSplit/>
        </w:trPr>
        <w:tc>
          <w:tcPr>
            <w:tcW w:w="6210" w:type="dxa"/>
          </w:tcPr>
          <w:p w:rsidR="00EB3714" w:rsidRPr="00D07A04" w:rsidRDefault="00EB3714" w:rsidP="00EB3714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EB3714" w:rsidRPr="00AE4254" w:rsidTr="00626903">
        <w:trPr>
          <w:cantSplit/>
        </w:trPr>
        <w:tc>
          <w:tcPr>
            <w:tcW w:w="6210" w:type="dxa"/>
          </w:tcPr>
          <w:p w:rsidR="00EB3714" w:rsidRPr="00D07A04" w:rsidRDefault="00EB3714" w:rsidP="00EB3714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ต่อหุ้นขั้นพื้นฐานเพิ่มขึ้น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(บาท)</w:t>
            </w: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540" w:type="dxa"/>
          </w:tcPr>
          <w:p w:rsidR="00EB3714" w:rsidRPr="00D07A04" w:rsidRDefault="00EB3714" w:rsidP="00EB3714">
            <w:pPr>
              <w:spacing w:line="240" w:lineRule="atLeast"/>
              <w:ind w:left="-115" w:right="3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EB3714" w:rsidRPr="00D07A04" w:rsidRDefault="00EB3714" w:rsidP="00EB3714">
            <w:pPr>
              <w:spacing w:line="240" w:lineRule="atLeast"/>
              <w:ind w:left="-115" w:right="2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7A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12</w:t>
            </w:r>
          </w:p>
        </w:tc>
        <w:tc>
          <w:tcPr>
            <w:tcW w:w="540" w:type="dxa"/>
          </w:tcPr>
          <w:p w:rsidR="00EB3714" w:rsidRPr="00D07A04" w:rsidRDefault="00EB3714" w:rsidP="00EB3714">
            <w:pPr>
              <w:spacing w:line="240" w:lineRule="atLeast"/>
              <w:ind w:left="-115" w:right="3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8D0505" w:rsidRDefault="008D0505" w:rsidP="00721801">
      <w:pPr>
        <w:pStyle w:val="Bo-C1Content"/>
        <w:ind w:left="0"/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540"/>
        <w:gridCol w:w="1620"/>
        <w:gridCol w:w="540"/>
      </w:tblGrid>
      <w:tr w:rsidR="00AE4254" w:rsidRPr="00D07A04" w:rsidTr="00626903">
        <w:trPr>
          <w:cantSplit/>
        </w:trPr>
        <w:tc>
          <w:tcPr>
            <w:tcW w:w="6210" w:type="dxa"/>
          </w:tcPr>
          <w:p w:rsidR="00AE4254" w:rsidRPr="00D07A04" w:rsidRDefault="00AE4254" w:rsidP="00AE425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เดือนสิ้นสุดวันที่ </w:t>
            </w: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0 มิถุนายน </w:t>
            </w: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  <w:t>25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>60</w:t>
            </w:r>
          </w:p>
        </w:tc>
        <w:tc>
          <w:tcPr>
            <w:tcW w:w="540" w:type="dxa"/>
          </w:tcPr>
          <w:p w:rsidR="00AE4254" w:rsidRPr="00D07A04" w:rsidRDefault="00AE4254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:rsidR="00AE4254" w:rsidRPr="00D07A04" w:rsidRDefault="00AE4254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40" w:type="dxa"/>
          </w:tcPr>
          <w:p w:rsidR="00AE4254" w:rsidRPr="00D07A04" w:rsidRDefault="00AE4254" w:rsidP="00FE13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EB3714" w:rsidRPr="00D07A04" w:rsidTr="00626903">
        <w:trPr>
          <w:cantSplit/>
        </w:trPr>
        <w:tc>
          <w:tcPr>
            <w:tcW w:w="6210" w:type="dxa"/>
            <w:hideMark/>
          </w:tcPr>
          <w:p w:rsidR="00EB3714" w:rsidRPr="00D07A04" w:rsidRDefault="00EB3714" w:rsidP="00EB3714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ต้นทุนขาย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ค่าเสื่อมราคาของส่วนเกินทุนจากการตีราคา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center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597,998</w:t>
            </w: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3714" w:rsidRPr="00D07A04" w:rsidTr="00626903">
        <w:trPr>
          <w:cantSplit/>
        </w:trPr>
        <w:tc>
          <w:tcPr>
            <w:tcW w:w="6210" w:type="dxa"/>
            <w:hideMark/>
          </w:tcPr>
          <w:p w:rsidR="00EB3714" w:rsidRPr="00D07A04" w:rsidRDefault="00EB3714" w:rsidP="00EB3714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(119,599)</w:t>
            </w: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714" w:rsidRPr="00D07A04" w:rsidTr="00626903">
        <w:trPr>
          <w:cantSplit/>
        </w:trPr>
        <w:tc>
          <w:tcPr>
            <w:tcW w:w="6210" w:type="dxa"/>
          </w:tcPr>
          <w:p w:rsidR="00EB3714" w:rsidRPr="00D07A04" w:rsidRDefault="00EB3714" w:rsidP="00EB3714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714" w:rsidRPr="00D07A04" w:rsidTr="00626903">
        <w:trPr>
          <w:cantSplit/>
        </w:trPr>
        <w:tc>
          <w:tcPr>
            <w:tcW w:w="6210" w:type="dxa"/>
            <w:hideMark/>
          </w:tcPr>
          <w:p w:rsidR="00EB3714" w:rsidRPr="00D07A04" w:rsidRDefault="00EB3714" w:rsidP="00EB3714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สำหรับงวดเพิ่มขึ้น</w:t>
            </w: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478,399</w:t>
            </w: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B3714" w:rsidRPr="00D07A04" w:rsidTr="00626903">
        <w:trPr>
          <w:cantSplit/>
        </w:trPr>
        <w:tc>
          <w:tcPr>
            <w:tcW w:w="6210" w:type="dxa"/>
          </w:tcPr>
          <w:p w:rsidR="00EB3714" w:rsidRPr="00D07A04" w:rsidRDefault="00EB3714" w:rsidP="00EB3714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40" w:type="dxa"/>
          </w:tcPr>
          <w:p w:rsidR="00EB3714" w:rsidRPr="00D07A04" w:rsidRDefault="00EB3714" w:rsidP="00EB371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EB3714" w:rsidRPr="00AE4254" w:rsidTr="00626903">
        <w:trPr>
          <w:cantSplit/>
        </w:trPr>
        <w:tc>
          <w:tcPr>
            <w:tcW w:w="6210" w:type="dxa"/>
          </w:tcPr>
          <w:p w:rsidR="00EB3714" w:rsidRPr="00D07A04" w:rsidRDefault="00EB3714" w:rsidP="00EB3714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ต่อหุ้นขั้นพื้นฐานเพิ่มขึ้น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(บาท)</w:t>
            </w: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540" w:type="dxa"/>
          </w:tcPr>
          <w:p w:rsidR="00EB3714" w:rsidRPr="00D07A04" w:rsidRDefault="00EB3714" w:rsidP="00EB3714">
            <w:pPr>
              <w:spacing w:line="240" w:lineRule="atLeast"/>
              <w:ind w:left="-115" w:right="3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EB3714" w:rsidRPr="00D07A04" w:rsidRDefault="00EB3714" w:rsidP="00EB3714">
            <w:pPr>
              <w:spacing w:line="240" w:lineRule="atLeast"/>
              <w:ind w:left="-115" w:right="2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0.024</w:t>
            </w:r>
          </w:p>
        </w:tc>
        <w:tc>
          <w:tcPr>
            <w:tcW w:w="540" w:type="dxa"/>
          </w:tcPr>
          <w:p w:rsidR="00EB3714" w:rsidRPr="00D07A04" w:rsidRDefault="00EB3714" w:rsidP="00EB3714">
            <w:pPr>
              <w:spacing w:line="240" w:lineRule="atLeast"/>
              <w:ind w:left="-115" w:right="3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AE4254" w:rsidRPr="00AE4254" w:rsidRDefault="00AE4254" w:rsidP="00721801">
      <w:pPr>
        <w:pStyle w:val="Bo-C1Content"/>
        <w:ind w:left="0"/>
        <w:rPr>
          <w:cs/>
          <w:lang w:val="en-US"/>
        </w:rPr>
      </w:pPr>
    </w:p>
    <w:p w:rsidR="004B6888" w:rsidRDefault="00B31FCC" w:rsidP="00623141">
      <w:pPr>
        <w:pStyle w:val="Caption"/>
        <w:ind w:hanging="900"/>
        <w:rPr>
          <w:cs/>
        </w:rPr>
      </w:pPr>
      <w:r>
        <w:rPr>
          <w:cs/>
        </w:rPr>
        <w:br w:type="page"/>
      </w:r>
      <w:r w:rsidR="004B6888">
        <w:rPr>
          <w:rFonts w:hint="cs"/>
          <w:cs/>
        </w:rPr>
        <w:lastRenderedPageBreak/>
        <w:t>บุคคลหรือ</w:t>
      </w:r>
      <w:r w:rsidR="004B6888">
        <w:rPr>
          <w:cs/>
        </w:rPr>
        <w:t>กิจการที่เกี่ยวข้องกัน</w:t>
      </w:r>
    </w:p>
    <w:p w:rsidR="004B6888" w:rsidRPr="00583C0E" w:rsidRDefault="004B6888" w:rsidP="004B6888">
      <w:pPr>
        <w:spacing w:line="240" w:lineRule="auto"/>
        <w:ind w:left="540" w:right="-43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4B6888" w:rsidRDefault="004B6888" w:rsidP="004B6888">
      <w:pPr>
        <w:pStyle w:val="Bo-C1Content"/>
      </w:pPr>
      <w:r w:rsidRPr="00CF2B36">
        <w:rPr>
          <w:rFonts w:hint="cs"/>
          <w:cs/>
        </w:rPr>
        <w:t xml:space="preserve">เพื่อวัตถุประสงค์ในการจัดทำงบการเงิน </w:t>
      </w:r>
      <w:r w:rsidRPr="00CF2B36">
        <w:rPr>
          <w:cs/>
        </w:rPr>
        <w:t>บุคคลหรือกิจการ</w:t>
      </w:r>
      <w:r w:rsidRPr="00CF2B36">
        <w:rPr>
          <w:rFonts w:hint="cs"/>
          <w:cs/>
        </w:rPr>
        <w:t>เป็นบุคคลหรือกิจการ</w:t>
      </w:r>
      <w:r w:rsidRPr="00CF2B36">
        <w:rPr>
          <w:cs/>
        </w:rPr>
        <w:t>ที่เกี่ยวข้องกัน</w:t>
      </w:r>
      <w:r w:rsidRPr="00CF2B36">
        <w:rPr>
          <w:rFonts w:hint="cs"/>
          <w:cs/>
        </w:rPr>
        <w:t>กับกลุ่มบริษัท</w:t>
      </w:r>
      <w:r w:rsidR="001F5D03">
        <w:t xml:space="preserve"> </w:t>
      </w:r>
      <w:r w:rsidR="002F04FB">
        <w:rPr>
          <w:cs/>
        </w:rPr>
        <w:br/>
      </w:r>
      <w:r w:rsidRPr="00CF2B36">
        <w:rPr>
          <w:rFonts w:hint="cs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2F04FB">
        <w:rPr>
          <w:rFonts w:hint="cs"/>
          <w:cs/>
        </w:rPr>
        <w:t>สาระ</w:t>
      </w:r>
      <w:r w:rsidRPr="00CF2B36">
        <w:rPr>
          <w:rFonts w:hint="cs"/>
          <w:cs/>
        </w:rPr>
        <w:t>สำคัญ</w:t>
      </w:r>
      <w:r w:rsidR="002F04FB">
        <w:rPr>
          <w:cs/>
        </w:rPr>
        <w:br/>
      </w:r>
      <w:r w:rsidRPr="00CF2B36">
        <w:rPr>
          <w:rFonts w:hint="cs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62595F">
        <w:rPr>
          <w:rFonts w:hint="cs"/>
          <w:cs/>
        </w:rPr>
        <w:t>หรือ</w:t>
      </w:r>
      <w:r w:rsidR="002F04FB">
        <w:rPr>
          <w:rFonts w:hint="cs"/>
          <w:cs/>
        </w:rPr>
        <w:t>กลุ่มบริษัท</w:t>
      </w:r>
      <w:r w:rsidR="0062595F">
        <w:rPr>
          <w:rFonts w:hint="cs"/>
          <w:cs/>
        </w:rPr>
        <w:t>อยู่ภายใต้</w:t>
      </w:r>
      <w:r>
        <w:rPr>
          <w:rFonts w:hint="cs"/>
          <w:cs/>
          <w:lang w:val="en-US"/>
        </w:rPr>
        <w:t>การ</w:t>
      </w:r>
      <w:r w:rsidRPr="00CF2B36">
        <w:rPr>
          <w:rFonts w:hint="cs"/>
          <w:cs/>
        </w:rPr>
        <w:t>ควบคุมเดียวกันหรือ</w:t>
      </w:r>
      <w:r w:rsidR="0062595F">
        <w:rPr>
          <w:rFonts w:hint="cs"/>
          <w:cs/>
        </w:rPr>
        <w:t>อยู่ภายใต้</w:t>
      </w:r>
      <w:r w:rsidRPr="00CF2B36">
        <w:rPr>
          <w:rFonts w:hint="cs"/>
          <w:cs/>
        </w:rPr>
        <w:t>อิทธิพลอย่างมี</w:t>
      </w:r>
      <w:r w:rsidR="002F04FB">
        <w:rPr>
          <w:rFonts w:hint="cs"/>
          <w:cs/>
        </w:rPr>
        <w:t>สาระ</w:t>
      </w:r>
      <w:r w:rsidRPr="00CF2B36">
        <w:rPr>
          <w:rFonts w:hint="cs"/>
          <w:cs/>
        </w:rPr>
        <w:t>สำคัญเดียวกัน</w:t>
      </w:r>
      <w:r w:rsidR="0062595F">
        <w:rPr>
          <w:rFonts w:hint="cs"/>
          <w:cs/>
        </w:rPr>
        <w:t>กับบุคลหรือกิจการนั้น</w:t>
      </w:r>
      <w:r w:rsidR="002F04FB">
        <w:rPr>
          <w:rFonts w:hint="cs"/>
          <w:b/>
          <w:cs/>
        </w:rPr>
        <w:t xml:space="preserve"> </w:t>
      </w:r>
      <w:r w:rsidRPr="00CF2B36">
        <w:rPr>
          <w:rFonts w:hint="cs"/>
          <w:cs/>
        </w:rPr>
        <w:t>การเกี่ยวข้องกันนี้อาจเป็นรายบุคคลหรือเป็นกิจการ</w:t>
      </w:r>
    </w:p>
    <w:p w:rsidR="005F3B29" w:rsidRPr="00C0326D" w:rsidRDefault="005F3B29" w:rsidP="005B69CA">
      <w:pPr>
        <w:pStyle w:val="Bo-Blankline"/>
      </w:pPr>
    </w:p>
    <w:p w:rsidR="00CF2B36" w:rsidRPr="0044312A" w:rsidRDefault="00F8731C" w:rsidP="009A4B8E">
      <w:pPr>
        <w:pStyle w:val="Bo-C1Content"/>
        <w:rPr>
          <w:cs/>
        </w:rPr>
      </w:pPr>
      <w:r>
        <w:rPr>
          <w:cs/>
        </w:rPr>
        <w:t>ความสัมพันธ์ที่มี</w:t>
      </w:r>
      <w:r w:rsidR="006A7EFD" w:rsidRPr="001718F3">
        <w:rPr>
          <w:rFonts w:hint="cs"/>
          <w:b/>
          <w:cs/>
        </w:rPr>
        <w:t>กับผู้บริหารสำคัญ</w:t>
      </w:r>
      <w:r w:rsidR="00CF2B36" w:rsidRPr="00E60D30">
        <w:rPr>
          <w:cs/>
        </w:rPr>
        <w:t>หรือกิจการที่เกี่ยวข้องกัน</w:t>
      </w:r>
      <w:r w:rsidR="00CF2B36" w:rsidRPr="00493EEC">
        <w:rPr>
          <w:i/>
          <w:iCs/>
          <w:color w:val="0000FF"/>
        </w:rPr>
        <w:t xml:space="preserve"> </w:t>
      </w:r>
      <w:r w:rsidR="00CF2B36" w:rsidRPr="00E60D30">
        <w:rPr>
          <w:cs/>
        </w:rPr>
        <w:t xml:space="preserve">มีดังนี้ </w:t>
      </w:r>
    </w:p>
    <w:p w:rsidR="007B2482" w:rsidRPr="00C0326D" w:rsidRDefault="007B2482" w:rsidP="00E839F0">
      <w:pPr>
        <w:pStyle w:val="Bo-Blankline"/>
        <w:rPr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417"/>
        <w:gridCol w:w="4050"/>
      </w:tblGrid>
      <w:tr w:rsidR="009B65AD" w:rsidRPr="002E2783" w:rsidTr="00EB3714">
        <w:trPr>
          <w:trHeight w:val="20"/>
          <w:tblHeader/>
        </w:trPr>
        <w:tc>
          <w:tcPr>
            <w:tcW w:w="3803" w:type="dxa"/>
            <w:shd w:val="clear" w:color="auto" w:fill="auto"/>
          </w:tcPr>
          <w:p w:rsidR="00DC00B8" w:rsidRPr="00583C0E" w:rsidRDefault="00401254" w:rsidP="00FE06B7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9B65AD"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7" w:type="dxa"/>
            <w:shd w:val="clear" w:color="auto" w:fill="auto"/>
          </w:tcPr>
          <w:p w:rsidR="009B65AD" w:rsidRPr="008A2F4C" w:rsidRDefault="008A2F4C" w:rsidP="007D1B4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</w:t>
            </w:r>
            <w:r w:rsidR="009B65AD"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 w:rsidR="007D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="00437B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B65AD"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:rsidR="009B65AD" w:rsidRPr="004E3A1B" w:rsidRDefault="00401254" w:rsidP="005A6886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9B65AD"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4140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04140C" w:rsidRDefault="0004140C" w:rsidP="009A4B8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7" w:type="dxa"/>
            <w:shd w:val="clear" w:color="auto" w:fill="auto"/>
          </w:tcPr>
          <w:p w:rsidR="0004140C" w:rsidRDefault="0004140C" w:rsidP="0086691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0326D" w:rsidRPr="0004140C" w:rsidRDefault="0004140C" w:rsidP="00C32672">
            <w:pPr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="0068081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วางแผน สั่งการ และควบคุมกิจกรรมต่าง</w:t>
            </w:r>
            <w:r w:rsidR="002204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รวมถึงกรรมการของกลุ่มบริษัท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107D4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8107D4" w:rsidRDefault="008107D4" w:rsidP="0086691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417" w:type="dxa"/>
            <w:shd w:val="clear" w:color="auto" w:fill="auto"/>
          </w:tcPr>
          <w:p w:rsidR="008107D4" w:rsidRDefault="008107D4" w:rsidP="0086691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8107D4" w:rsidRPr="004D2F54" w:rsidRDefault="008107D4" w:rsidP="0068081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บริษัทถือหุ้นร้อยละ 99.99 กรรมการเกินกึ่งหนึ่งเป็นผู้แทนของบริษัท</w:t>
            </w:r>
          </w:p>
        </w:tc>
      </w:tr>
      <w:tr w:rsidR="00F62395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F62395" w:rsidRPr="005D00B3" w:rsidRDefault="00F62395" w:rsidP="00236529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ลีน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เพาเวอร์ จำกัด</w:t>
            </w:r>
            <w:r w:rsidR="005D00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D00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417" w:type="dxa"/>
            <w:shd w:val="clear" w:color="auto" w:fill="auto"/>
          </w:tcPr>
          <w:p w:rsidR="00F62395" w:rsidRDefault="00F62395" w:rsidP="0023652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F62395" w:rsidRDefault="00F62395" w:rsidP="00236529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70.24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  <w:p w:rsidR="00F62395" w:rsidRPr="007244E7" w:rsidRDefault="00F62395" w:rsidP="00236529">
            <w:pPr>
              <w:ind w:left="252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(ดูหมายเหตุ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107D4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8107D4" w:rsidRDefault="008107D4" w:rsidP="00FE06B7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417" w:type="dxa"/>
            <w:shd w:val="clear" w:color="auto" w:fill="auto"/>
          </w:tcPr>
          <w:p w:rsidR="008107D4" w:rsidRDefault="008107D4" w:rsidP="00FE06B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8107D4" w:rsidRPr="004D2F54" w:rsidRDefault="008107D4" w:rsidP="0068081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บริษัทถือหุ้นร้อยละ 99.99 กรรมการเกินกึ่งหนึ่งเป็นผู้แทนของบริษัท</w:t>
            </w:r>
          </w:p>
        </w:tc>
      </w:tr>
      <w:tr w:rsidR="008107D4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8107D4" w:rsidRDefault="008107D4" w:rsidP="00FE06B7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รพ็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อกไซด์ไทย จำกัด</w:t>
            </w:r>
          </w:p>
        </w:tc>
        <w:tc>
          <w:tcPr>
            <w:tcW w:w="1417" w:type="dxa"/>
            <w:shd w:val="clear" w:color="auto" w:fill="auto"/>
          </w:tcPr>
          <w:p w:rsidR="008107D4" w:rsidRDefault="008107D4" w:rsidP="00FE06B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8107D4" w:rsidRPr="001C0B84" w:rsidRDefault="008107D4" w:rsidP="001C0B8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บริษัทถือหุ้นร้อยละ 99.99 กรรมการเกินกึ่งหนึ่งเป็นผู้แทนของบริษัท</w:t>
            </w:r>
            <w:r w:rsidR="00CF448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37BBE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A37BBE" w:rsidRDefault="00A37BBE" w:rsidP="00627C18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ชีวะอินทรีย์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A37BBE" w:rsidRDefault="00A37BBE" w:rsidP="00627C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A37BBE" w:rsidRPr="00152234" w:rsidRDefault="00A37BBE" w:rsidP="0015223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99.99 </w:t>
            </w:r>
          </w:p>
          <w:p w:rsidR="00A37BBE" w:rsidRPr="00152234" w:rsidRDefault="00A37BBE" w:rsidP="00583C0E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A37BBE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A37BBE" w:rsidRDefault="00A37BBE" w:rsidP="00627C18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โรงกลั่นน้ำมันทีพีไอ (1997) จำกัด</w:t>
            </w:r>
          </w:p>
        </w:tc>
        <w:tc>
          <w:tcPr>
            <w:tcW w:w="1417" w:type="dxa"/>
            <w:shd w:val="clear" w:color="auto" w:fill="auto"/>
          </w:tcPr>
          <w:p w:rsidR="00A37BBE" w:rsidRDefault="00A37BBE" w:rsidP="00627C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A37BBE" w:rsidRPr="00152234" w:rsidRDefault="00A37BBE" w:rsidP="00583C0E">
            <w:pPr>
              <w:ind w:left="252" w:right="-18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บริษัทถือหุ้นร้อยละ 99.99 กรรมการเกินกึ่งหนึ่งเป็นผู้แทนของบริษัท</w:t>
            </w:r>
          </w:p>
        </w:tc>
      </w:tr>
      <w:tr w:rsidR="003F2DC1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3F2DC1" w:rsidRPr="00FA6C73" w:rsidRDefault="003F2DC1" w:rsidP="002C461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ไนเตรทไทย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3F2DC1" w:rsidRPr="00FA6C73" w:rsidRDefault="003F2DC1" w:rsidP="002C461F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3F2DC1" w:rsidRPr="00152234" w:rsidRDefault="003F2DC1" w:rsidP="003F2DC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บริษัทถือหุ้นร้อยละ 99.99 กรรมการเกินกึ่งหนึ่งเป็นผู้แทนของบริษัท</w:t>
            </w:r>
          </w:p>
        </w:tc>
      </w:tr>
      <w:tr w:rsidR="004871E3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4871E3" w:rsidRPr="0004140C" w:rsidRDefault="004871E3" w:rsidP="001079F3">
            <w:pPr>
              <w:ind w:left="252" w:right="-85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ซี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นิธ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อินเตอร์</w:t>
            </w:r>
            <w:proofErr w:type="spellStart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เนชั่นแนล</w:t>
            </w:r>
            <w:proofErr w:type="spellEnd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เทรด</w:t>
            </w:r>
            <w:proofErr w:type="spellStart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ดิ้ง</w:t>
            </w:r>
            <w:proofErr w:type="spellEnd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4871E3" w:rsidRDefault="004871E3" w:rsidP="001079F3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4871E3" w:rsidRPr="00152234" w:rsidRDefault="004871E3" w:rsidP="001079F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บริษัทถือหุ้นร้อยละ 99.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4871E3" w:rsidRPr="00152234" w:rsidRDefault="004871E3" w:rsidP="001079F3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A37BBE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A37BBE" w:rsidRDefault="00A37BBE" w:rsidP="00627C18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ทีพีไอ อินเตอร์เทรด จำกัด</w:t>
            </w:r>
          </w:p>
        </w:tc>
        <w:tc>
          <w:tcPr>
            <w:tcW w:w="1417" w:type="dxa"/>
            <w:shd w:val="clear" w:color="auto" w:fill="auto"/>
          </w:tcPr>
          <w:p w:rsidR="00A37BBE" w:rsidRDefault="00A37BBE" w:rsidP="00627C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A37BBE" w:rsidRPr="00152234" w:rsidRDefault="00A37BBE" w:rsidP="00583C0E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บริษัทถือหุ้นร้อยละ 99.97 กรรมการเกินกึ่งหนึ่งเป็นผู้แทนของบริษัท</w:t>
            </w:r>
          </w:p>
        </w:tc>
      </w:tr>
      <w:tr w:rsidR="000734A8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0734A8" w:rsidRDefault="000734A8" w:rsidP="00804F5C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734A8">
              <w:rPr>
                <w:rFonts w:ascii="Angsana New" w:hAnsi="Angsana New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417" w:type="dxa"/>
            <w:shd w:val="clear" w:color="auto" w:fill="auto"/>
          </w:tcPr>
          <w:p w:rsidR="000734A8" w:rsidRDefault="000734A8" w:rsidP="00A24A33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1C0B84" w:rsidRPr="00152234" w:rsidRDefault="000734A8" w:rsidP="005E3692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บริษัทถือหุ้นร้อยละ 99.9</w:t>
            </w:r>
            <w:r w:rsidRPr="00152234">
              <w:rPr>
                <w:rFonts w:ascii="Angsana New" w:hAnsi="Angsana New"/>
                <w:sz w:val="30"/>
                <w:szCs w:val="30"/>
              </w:rPr>
              <w:t>4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0734A8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0734A8" w:rsidRDefault="000734A8" w:rsidP="004771C2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0734A8" w:rsidRDefault="000734A8" w:rsidP="00FA62D5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0734A8" w:rsidRPr="00152234" w:rsidRDefault="000734A8" w:rsidP="0068081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เป็นบ</w:t>
            </w:r>
            <w:r w:rsidR="00A37BBE" w:rsidRPr="00152234">
              <w:rPr>
                <w:rFonts w:ascii="Angsana New" w:hAnsi="Angsana New" w:hint="cs"/>
                <w:sz w:val="30"/>
                <w:szCs w:val="30"/>
                <w:cs/>
              </w:rPr>
              <w:t>ริษัทย่อย บริษัท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Pr="000515D5"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  <w:r w:rsidR="00182F51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  <w:p w:rsidR="0062595F" w:rsidRPr="00152234" w:rsidRDefault="000734A8" w:rsidP="003F2DC1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3F2DC1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3F2DC1" w:rsidRDefault="003F2DC1" w:rsidP="002C461F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พลาสติก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3F2DC1" w:rsidRDefault="003F2DC1" w:rsidP="002C461F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3F2DC1" w:rsidRPr="00152234" w:rsidRDefault="003F2DC1" w:rsidP="009E342E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เป็นบริษัทย่อยทางอ้อม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ซี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นิธ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อินเตอร์</w:t>
            </w:r>
            <w:r w:rsidR="009E342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proofErr w:type="spellStart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เนชั่นแนล</w:t>
            </w:r>
            <w:proofErr w:type="spellEnd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เทรด</w:t>
            </w:r>
            <w:proofErr w:type="spellStart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ดิ้ง</w:t>
            </w:r>
            <w:proofErr w:type="spellEnd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3B6507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3B6507" w:rsidRDefault="003B6507" w:rsidP="00703FA5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734A8">
              <w:rPr>
                <w:rFonts w:ascii="Angsana New" w:hAnsi="Angsana New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417" w:type="dxa"/>
            <w:shd w:val="clear" w:color="auto" w:fill="auto"/>
          </w:tcPr>
          <w:p w:rsidR="003B6507" w:rsidRDefault="003B6507" w:rsidP="00703FA5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</w:t>
            </w:r>
            <w:r w:rsidR="00A37BBE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4050" w:type="dxa"/>
            <w:shd w:val="clear" w:color="auto" w:fill="auto"/>
          </w:tcPr>
          <w:p w:rsidR="003B6507" w:rsidRPr="00152234" w:rsidRDefault="003B6507" w:rsidP="009E342E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เป็นบริษัทย่อยทางอ้อม บริษัทถือหุ้นร้อยละ </w:t>
            </w:r>
            <w:r w:rsidRPr="00152234">
              <w:rPr>
                <w:rFonts w:ascii="Angsana New" w:hAnsi="Angsana New"/>
                <w:sz w:val="30"/>
                <w:szCs w:val="30"/>
              </w:rPr>
              <w:t>28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52234">
              <w:rPr>
                <w:rFonts w:ascii="Angsana New" w:hAnsi="Angsana New"/>
                <w:sz w:val="30"/>
                <w:szCs w:val="30"/>
              </w:rPr>
              <w:t>75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F775F" w:rsidRPr="0015223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บริษัททีพีไอ คอนกรีต จำกัด </w:t>
            </w:r>
            <w:r w:rsidR="00BF775F" w:rsidRPr="0015223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9E342E">
              <w:rPr>
                <w:rFonts w:ascii="Angsana New" w:hAnsi="Angsana New"/>
                <w:sz w:val="30"/>
                <w:szCs w:val="30"/>
                <w:lang w:val="en-US"/>
              </w:rPr>
              <w:t>54.52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</w:t>
            </w:r>
            <w:r w:rsidR="00BF775F" w:rsidRPr="0015223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  <w:r w:rsidR="008B4144"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0734A8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0734A8" w:rsidRPr="00FA6C73" w:rsidRDefault="000734A8" w:rsidP="00A92850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/>
                <w:sz w:val="30"/>
                <w:szCs w:val="30"/>
                <w:cs/>
              </w:rPr>
              <w:t>บางกอก</w:t>
            </w:r>
            <w:proofErr w:type="spellStart"/>
            <w:r w:rsidRPr="00FA6C73">
              <w:rPr>
                <w:rFonts w:ascii="Angsana New" w:hAnsi="Angsana New"/>
                <w:sz w:val="30"/>
                <w:szCs w:val="30"/>
                <w:cs/>
              </w:rPr>
              <w:t>สหป</w:t>
            </w:r>
            <w:proofErr w:type="spellEnd"/>
            <w:r w:rsidRPr="00FA6C73">
              <w:rPr>
                <w:rFonts w:ascii="Angsana New" w:hAnsi="Angsana New"/>
                <w:sz w:val="30"/>
                <w:szCs w:val="30"/>
                <w:cs/>
              </w:rPr>
              <w:t>ระกันชีวิต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:rsidR="000734A8" w:rsidRPr="00FA6C73" w:rsidRDefault="000734A8" w:rsidP="00FE06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0734A8" w:rsidRPr="00FA6C73" w:rsidRDefault="000734A8" w:rsidP="0068081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Pr="00FA6C73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82F5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.00</w:t>
            </w:r>
            <w:r w:rsidR="00A37BBE">
              <w:rPr>
                <w:rFonts w:ascii="Angsana New" w:hAnsi="Angsana New"/>
                <w:sz w:val="30"/>
                <w:szCs w:val="30"/>
              </w:rPr>
              <w:br/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Pr="00FA6C7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FE04C1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FE04C1" w:rsidRPr="00FA6C73" w:rsidRDefault="00FE04C1" w:rsidP="00DD3C7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  <w:proofErr w:type="spellStart"/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สห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ธัญญพืช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FE04C1" w:rsidRPr="00FA6C73" w:rsidRDefault="00FE04C1" w:rsidP="002559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FE04C1" w:rsidRPr="00FA6C73" w:rsidRDefault="00FE04C1" w:rsidP="00FE04C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182F5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.00</w:t>
            </w:r>
            <w:r w:rsidR="00A37BBE">
              <w:rPr>
                <w:rFonts w:ascii="Angsana New" w:hAnsi="Angsana New"/>
                <w:sz w:val="30"/>
                <w:szCs w:val="30"/>
              </w:rPr>
              <w:br/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Pr="00FA6C7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C87BBE" w:rsidRDefault="00C9589C" w:rsidP="002C633A">
            <w:pPr>
              <w:pStyle w:val="block"/>
              <w:spacing w:after="0" w:line="240" w:lineRule="atLeast"/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C87BB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87BBE">
              <w:rPr>
                <w:rFonts w:ascii="Angsana New" w:hAnsi="Angsana New"/>
                <w:sz w:val="30"/>
                <w:szCs w:val="30"/>
                <w:cs/>
              </w:rPr>
              <w:t>อุตสาหกรรมเหล็กกล้าไทย</w:t>
            </w:r>
            <w:r w:rsidRPr="00C87BBE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:rsidR="00C9589C" w:rsidRPr="00FA6C73" w:rsidRDefault="00C9589C" w:rsidP="002C633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FA6C73" w:rsidRDefault="00C9589C" w:rsidP="002C633A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ทีพีไอ คอนกรีต จำกัด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Pr="00FA6C73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</w:t>
            </w:r>
            <w:r w:rsidR="00A37BBE">
              <w:rPr>
                <w:rFonts w:ascii="Angsana New" w:hAnsi="Angsana New"/>
                <w:sz w:val="30"/>
                <w:szCs w:val="30"/>
              </w:rPr>
              <w:br/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เกินร้อยละ </w:t>
            </w:r>
            <w:r w:rsidRPr="00FA6C7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5C0956" w:rsidRPr="005C0956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5C0956" w:rsidRPr="005C0956" w:rsidRDefault="005C0956" w:rsidP="002C633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417" w:type="dxa"/>
            <w:shd w:val="clear" w:color="auto" w:fill="auto"/>
          </w:tcPr>
          <w:p w:rsidR="005C0956" w:rsidRPr="005C0956" w:rsidRDefault="005C0956" w:rsidP="002C63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A37BBE" w:rsidRPr="005C0956" w:rsidRDefault="000E733B" w:rsidP="00583C0E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9589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5C0956"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 อุตสาหกรรม</w:t>
            </w:r>
            <w:proofErr w:type="spellStart"/>
            <w:r w:rsidR="005C0956" w:rsidRPr="005C0956">
              <w:rPr>
                <w:rFonts w:ascii="Angsana New" w:hAnsi="Angsana New" w:hint="cs"/>
                <w:sz w:val="30"/>
                <w:szCs w:val="30"/>
                <w:cs/>
              </w:rPr>
              <w:t>สห</w:t>
            </w:r>
            <w:proofErr w:type="spellEnd"/>
            <w:r w:rsidR="005C0956" w:rsidRPr="005C09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proofErr w:type="spellStart"/>
            <w:r w:rsidR="005C0956" w:rsidRPr="005C0956">
              <w:rPr>
                <w:rFonts w:ascii="Angsana New" w:hAnsi="Angsana New" w:hint="cs"/>
                <w:sz w:val="30"/>
                <w:szCs w:val="30"/>
                <w:cs/>
              </w:rPr>
              <w:t>ธัญญพืช</w:t>
            </w:r>
            <w:proofErr w:type="spellEnd"/>
            <w:r w:rsidR="005C0956"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ถือหุ้นร้อยละ </w:t>
            </w:r>
            <w:r w:rsidR="005C0956" w:rsidRPr="005C0956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5C0956"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.99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Pr="00FA6C7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5C0956" w:rsidRDefault="00C9589C" w:rsidP="002C633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5C0956">
              <w:rPr>
                <w:rFonts w:ascii="Angsana New" w:hAnsi="Angsana New"/>
                <w:sz w:val="30"/>
                <w:szCs w:val="30"/>
                <w:cs/>
              </w:rPr>
              <w:t>ไทยพลาสติก</w:t>
            </w:r>
            <w:proofErr w:type="spellStart"/>
            <w:r w:rsidRPr="005C0956">
              <w:rPr>
                <w:rFonts w:ascii="Angsana New" w:hAnsi="Angsana New"/>
                <w:sz w:val="30"/>
                <w:szCs w:val="30"/>
                <w:cs/>
              </w:rPr>
              <w:t>โปรดักส์</w:t>
            </w:r>
            <w:proofErr w:type="spellEnd"/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5C0956" w:rsidRDefault="00C9589C" w:rsidP="002C633A">
            <w:pPr>
              <w:jc w:val="center"/>
            </w:pP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5C0956" w:rsidRDefault="000E733B" w:rsidP="002C633A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 อุตสาหกรรม</w:t>
            </w:r>
            <w:proofErr w:type="spellStart"/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>สห</w:t>
            </w:r>
            <w:proofErr w:type="spellEnd"/>
            <w:r w:rsidRPr="005C09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proofErr w:type="spellStart"/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>ธัญญพืช</w:t>
            </w:r>
            <w:proofErr w:type="spellEnd"/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ถือหุ้นร้อยละ </w:t>
            </w:r>
            <w:r w:rsidRPr="005C0956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.99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Pr="00FA6C7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25593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พรชัยวิสาหกิจ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FA6C73" w:rsidRDefault="00C9589C" w:rsidP="00255933">
            <w:pPr>
              <w:jc w:val="center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FA6C73" w:rsidRDefault="00C9589C" w:rsidP="00EA0E00">
            <w:pPr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FE06B7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/>
                <w:sz w:val="30"/>
                <w:szCs w:val="30"/>
                <w:cs/>
              </w:rPr>
              <w:t>ทีพีไอ โฮ</w:t>
            </w:r>
            <w:proofErr w:type="spellStart"/>
            <w:r w:rsidRPr="00FA6C73">
              <w:rPr>
                <w:rFonts w:ascii="Angsana New" w:hAnsi="Angsana New"/>
                <w:sz w:val="30"/>
                <w:szCs w:val="30"/>
                <w:cs/>
              </w:rPr>
              <w:t>ลดิ้ง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FA6C73" w:rsidRDefault="00C9589C" w:rsidP="00FE06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FA6C73" w:rsidRDefault="00C9589C" w:rsidP="00EA0E00">
            <w:pPr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015D79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เลียวไพ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รัตน</w:t>
            </w:r>
            <w:proofErr w:type="spellEnd"/>
            <w:r w:rsidRPr="00FA6C73">
              <w:rPr>
                <w:rFonts w:ascii="Angsana New" w:hAnsi="Angsana New"/>
                <w:sz w:val="30"/>
                <w:szCs w:val="30"/>
                <w:cs/>
              </w:rPr>
              <w:t>วิสาหกิจ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FA6C73" w:rsidRDefault="00C9589C" w:rsidP="00015D79">
            <w:pPr>
              <w:jc w:val="center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FA6C73" w:rsidRDefault="00C9589C" w:rsidP="00E12721"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C87BBE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/>
                <w:sz w:val="30"/>
                <w:szCs w:val="30"/>
                <w:cs/>
              </w:rPr>
              <w:t>บางกอก</w:t>
            </w:r>
            <w:proofErr w:type="spellStart"/>
            <w:r w:rsidRPr="00FA6C73">
              <w:rPr>
                <w:rFonts w:ascii="Angsana New" w:hAnsi="Angsana New"/>
                <w:sz w:val="30"/>
                <w:szCs w:val="30"/>
                <w:cs/>
              </w:rPr>
              <w:t>สหป</w:t>
            </w:r>
            <w:proofErr w:type="spellEnd"/>
            <w:r w:rsidRPr="00FA6C73">
              <w:rPr>
                <w:rFonts w:ascii="Angsana New" w:hAnsi="Angsana New"/>
                <w:sz w:val="30"/>
                <w:szCs w:val="30"/>
                <w:cs/>
              </w:rPr>
              <w:t>ระกันภัย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:rsidR="00C9589C" w:rsidRPr="00FA6C73" w:rsidRDefault="00C9589C" w:rsidP="00015D79">
            <w:pPr>
              <w:jc w:val="center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FA6C73" w:rsidRDefault="00C9589C" w:rsidP="00E12721"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FA6F8F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ลำปาง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ฟู้ดโปรดักส์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FA6C73" w:rsidRDefault="00C9589C" w:rsidP="001152D8">
            <w:pPr>
              <w:jc w:val="center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FA6C73" w:rsidRDefault="00C9589C" w:rsidP="00E12721"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3F2896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ธนา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พรชัย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FA6C73" w:rsidRDefault="00C9589C" w:rsidP="003F2896">
            <w:pPr>
              <w:jc w:val="center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D2611B" w:rsidRDefault="00C9589C" w:rsidP="00E12721">
            <w:pPr>
              <w:rPr>
                <w:lang w:val="en-US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5F6DD7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1D397C" w:rsidRDefault="00C9589C" w:rsidP="005F6DD7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3A73D2" w:rsidRDefault="00C9589C" w:rsidP="00E12721">
            <w:pPr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832AA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ไทย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ปิโตร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เคมี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กัล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อุตสาหกรรม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3A73D2" w:rsidRDefault="00C9589C" w:rsidP="00832AA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3A73D2" w:rsidRDefault="00C9589C" w:rsidP="00E12721">
            <w:pPr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5F6DD7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3A73D2" w:rsidRDefault="00C9589C" w:rsidP="005F6D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3A73D2" w:rsidRDefault="00C9589C" w:rsidP="00E12721">
            <w:pPr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Default="00C9589C" w:rsidP="005F6DD7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ธนา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พรชัยวิสาหกิจ จำกัด</w:t>
            </w:r>
          </w:p>
        </w:tc>
        <w:tc>
          <w:tcPr>
            <w:tcW w:w="1417" w:type="dxa"/>
            <w:shd w:val="clear" w:color="auto" w:fill="auto"/>
          </w:tcPr>
          <w:p w:rsidR="00C9589C" w:rsidRDefault="00C9589C" w:rsidP="005F6D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FA6C73" w:rsidRDefault="00C9589C" w:rsidP="00E1272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3C6A25" w:rsidRPr="005C0956" w:rsidRDefault="003C6A25" w:rsidP="003C6A25">
      <w:pPr>
        <w:pStyle w:val="Bo-Blankline"/>
        <w:rPr>
          <w:lang w:val="en-US"/>
        </w:rPr>
      </w:pPr>
    </w:p>
    <w:p w:rsidR="00187D86" w:rsidRDefault="00187D86" w:rsidP="009A4B8E">
      <w:pPr>
        <w:pStyle w:val="Bo-C1Content"/>
      </w:pPr>
      <w:r>
        <w:rPr>
          <w:rFonts w:hint="cs"/>
          <w:cs/>
        </w:rPr>
        <w:t>นโยบายการกำหนดราคาสำหรับรายการ</w:t>
      </w:r>
      <w:r w:rsidR="0004140C">
        <w:rPr>
          <w:rFonts w:hint="cs"/>
          <w:cs/>
        </w:rPr>
        <w:t>แต่ละประเภท</w:t>
      </w:r>
      <w:r>
        <w:rPr>
          <w:rFonts w:hint="cs"/>
          <w:cs/>
        </w:rPr>
        <w:t>อธิบายได้ดังต่อไปนี้</w:t>
      </w:r>
    </w:p>
    <w:p w:rsidR="00187D86" w:rsidRPr="005C0956" w:rsidRDefault="00187D86" w:rsidP="00FE0BCD">
      <w:pPr>
        <w:pStyle w:val="Bo-Blankline"/>
        <w:rPr>
          <w:lang w:val="en-US"/>
        </w:rPr>
      </w:pP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4819"/>
      </w:tblGrid>
      <w:tr w:rsidR="00680714" w:rsidTr="00EB3714">
        <w:tc>
          <w:tcPr>
            <w:tcW w:w="3945" w:type="dxa"/>
          </w:tcPr>
          <w:p w:rsidR="00680714" w:rsidRDefault="00680714" w:rsidP="00016D4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:rsidR="00680714" w:rsidRDefault="00680714" w:rsidP="00680714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680714" w:rsidTr="00EB3714">
        <w:tc>
          <w:tcPr>
            <w:tcW w:w="3945" w:type="dxa"/>
          </w:tcPr>
          <w:p w:rsidR="00680714" w:rsidRDefault="00680714" w:rsidP="00016D4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819" w:type="dxa"/>
          </w:tcPr>
          <w:p w:rsidR="00680714" w:rsidRPr="008E2B87" w:rsidRDefault="00680714" w:rsidP="00680714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  <w:r w:rsidR="008E2B8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A37BBE" w:rsidTr="00EB3714">
        <w:tc>
          <w:tcPr>
            <w:tcW w:w="3945" w:type="dxa"/>
          </w:tcPr>
          <w:p w:rsidR="00A37BBE" w:rsidRPr="005420D9" w:rsidRDefault="00A37BBE" w:rsidP="00627C1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4819" w:type="dxa"/>
          </w:tcPr>
          <w:p w:rsidR="00A37BBE" w:rsidRPr="005420D9" w:rsidRDefault="00A37BBE" w:rsidP="00627C1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8E2B87" w:rsidTr="00EB3714">
        <w:tc>
          <w:tcPr>
            <w:tcW w:w="3945" w:type="dxa"/>
          </w:tcPr>
          <w:p w:rsidR="008E2B87" w:rsidRDefault="005203F1" w:rsidP="009A00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8E2B87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  <w:r w:rsidR="00523B7F">
              <w:rPr>
                <w:rFonts w:ascii="Angsana New" w:hAnsi="Angsana New" w:hint="cs"/>
                <w:sz w:val="30"/>
                <w:szCs w:val="30"/>
                <w:cs/>
              </w:rPr>
              <w:t>พลังงาน</w:t>
            </w:r>
            <w:r w:rsidR="008E2B87">
              <w:rPr>
                <w:rFonts w:ascii="Angsana New" w:hAnsi="Angsana New" w:hint="cs"/>
                <w:sz w:val="30"/>
                <w:szCs w:val="30"/>
                <w:cs/>
              </w:rPr>
              <w:t>เพื่อการผลิตไฟฟ้า</w:t>
            </w:r>
          </w:p>
        </w:tc>
        <w:tc>
          <w:tcPr>
            <w:tcW w:w="4819" w:type="dxa"/>
          </w:tcPr>
          <w:p w:rsidR="008E2B87" w:rsidRPr="00765E6D" w:rsidRDefault="008E2B87" w:rsidP="009A0025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720049" w:rsidTr="00EB3714">
        <w:tc>
          <w:tcPr>
            <w:tcW w:w="3945" w:type="dxa"/>
          </w:tcPr>
          <w:p w:rsidR="00720049" w:rsidRDefault="00720049" w:rsidP="007200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4819" w:type="dxa"/>
          </w:tcPr>
          <w:p w:rsidR="00720049" w:rsidRPr="00765E6D" w:rsidRDefault="00720049" w:rsidP="0072004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720049" w:rsidTr="00EB3714">
        <w:tc>
          <w:tcPr>
            <w:tcW w:w="3945" w:type="dxa"/>
          </w:tcPr>
          <w:p w:rsidR="00720049" w:rsidRDefault="00720049" w:rsidP="007200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4819" w:type="dxa"/>
          </w:tcPr>
          <w:p w:rsidR="00720049" w:rsidRDefault="00720049" w:rsidP="0072004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720049" w:rsidTr="00EB3714">
        <w:tc>
          <w:tcPr>
            <w:tcW w:w="3945" w:type="dxa"/>
          </w:tcPr>
          <w:p w:rsidR="00720049" w:rsidRDefault="00720049" w:rsidP="007200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4819" w:type="dxa"/>
          </w:tcPr>
          <w:p w:rsidR="00720049" w:rsidRDefault="00720049" w:rsidP="0072004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720049" w:rsidTr="00EB3714">
        <w:tc>
          <w:tcPr>
            <w:tcW w:w="3945" w:type="dxa"/>
          </w:tcPr>
          <w:p w:rsidR="00720049" w:rsidRPr="005420D9" w:rsidRDefault="00720049" w:rsidP="007200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ซื้อเชื้อเพลิงจากขยะ</w:t>
            </w:r>
          </w:p>
        </w:tc>
        <w:tc>
          <w:tcPr>
            <w:tcW w:w="4819" w:type="dxa"/>
          </w:tcPr>
          <w:p w:rsidR="00720049" w:rsidRDefault="00720049" w:rsidP="0072004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720049" w:rsidTr="00EB3714">
        <w:tc>
          <w:tcPr>
            <w:tcW w:w="3945" w:type="dxa"/>
          </w:tcPr>
          <w:p w:rsidR="00720049" w:rsidRPr="005420D9" w:rsidRDefault="00720049" w:rsidP="0072004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4819" w:type="dxa"/>
          </w:tcPr>
          <w:p w:rsidR="00720049" w:rsidRDefault="00720049" w:rsidP="0072004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720049" w:rsidTr="00EB3714">
        <w:tc>
          <w:tcPr>
            <w:tcW w:w="3945" w:type="dxa"/>
          </w:tcPr>
          <w:p w:rsidR="00720049" w:rsidRDefault="00720049" w:rsidP="0072004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4819" w:type="dxa"/>
          </w:tcPr>
          <w:p w:rsidR="00720049" w:rsidRPr="009470C0" w:rsidRDefault="00720049" w:rsidP="0072004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720049" w:rsidTr="00EB3714">
        <w:tc>
          <w:tcPr>
            <w:tcW w:w="3945" w:type="dxa"/>
          </w:tcPr>
          <w:p w:rsidR="00720049" w:rsidRPr="005420D9" w:rsidRDefault="00720049" w:rsidP="007200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19" w:type="dxa"/>
          </w:tcPr>
          <w:p w:rsidR="00720049" w:rsidRPr="005420D9" w:rsidRDefault="00720049" w:rsidP="000515D5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20D9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5420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1.5</w:t>
            </w:r>
          </w:p>
        </w:tc>
      </w:tr>
      <w:tr w:rsidR="003C6A25" w:rsidTr="00EB3714">
        <w:tc>
          <w:tcPr>
            <w:tcW w:w="3945" w:type="dxa"/>
          </w:tcPr>
          <w:p w:rsidR="003C6A25" w:rsidRPr="005420D9" w:rsidRDefault="003C6A25" w:rsidP="007200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E3B7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</w:tcPr>
          <w:p w:rsidR="003C6A25" w:rsidRPr="005420D9" w:rsidRDefault="00EB3714" w:rsidP="0072004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1.5 และ </w:t>
            </w: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>1.5</w:t>
            </w:r>
          </w:p>
        </w:tc>
      </w:tr>
      <w:tr w:rsidR="00720049" w:rsidTr="00EB3714">
        <w:tc>
          <w:tcPr>
            <w:tcW w:w="3945" w:type="dxa"/>
          </w:tcPr>
          <w:p w:rsidR="00720049" w:rsidRPr="005420D9" w:rsidRDefault="00720049" w:rsidP="007200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:rsidR="00720049" w:rsidRPr="005420D9" w:rsidRDefault="00720049" w:rsidP="0072004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720049" w:rsidTr="00EB3714">
        <w:tc>
          <w:tcPr>
            <w:tcW w:w="3945" w:type="dxa"/>
          </w:tcPr>
          <w:p w:rsidR="00720049" w:rsidRPr="005420D9" w:rsidRDefault="00720049" w:rsidP="007200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ค่าจ้างผลิตถุงกระดาษ</w:t>
            </w:r>
          </w:p>
        </w:tc>
        <w:tc>
          <w:tcPr>
            <w:tcW w:w="4819" w:type="dxa"/>
          </w:tcPr>
          <w:p w:rsidR="00720049" w:rsidRPr="005420D9" w:rsidRDefault="00720049" w:rsidP="0072004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2.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2.6</w:t>
            </w: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บาทต่อถุง</w:t>
            </w:r>
          </w:p>
        </w:tc>
      </w:tr>
    </w:tbl>
    <w:p w:rsidR="005C0956" w:rsidRDefault="005C0956" w:rsidP="005C0956">
      <w:pPr>
        <w:pStyle w:val="Bo-Blankline"/>
      </w:pPr>
    </w:p>
    <w:p w:rsidR="008E00A9" w:rsidRDefault="00873DDA" w:rsidP="008E00A9">
      <w:pPr>
        <w:pStyle w:val="Bo-C1Content"/>
      </w:pPr>
      <w:r>
        <w:rPr>
          <w:cs/>
        </w:rPr>
        <w:br w:type="page"/>
      </w:r>
      <w:r w:rsidR="008E00A9" w:rsidRPr="00B66F41">
        <w:rPr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8E00A9">
        <w:rPr>
          <w:rFonts w:hint="cs"/>
          <w:cs/>
        </w:rPr>
        <w:t>งวดสามเดือนและหกเดือน</w:t>
      </w:r>
      <w:r w:rsidR="008E00A9" w:rsidRPr="00B66F41">
        <w:rPr>
          <w:cs/>
        </w:rPr>
        <w:t xml:space="preserve">สิ้นสุดวันที่ </w:t>
      </w:r>
      <w:r w:rsidR="008E00A9">
        <w:rPr>
          <w:lang w:val="en-US"/>
        </w:rPr>
        <w:t>3</w:t>
      </w:r>
      <w:r w:rsidR="008E00A9">
        <w:rPr>
          <w:rFonts w:hint="cs"/>
          <w:cs/>
          <w:lang w:val="en-US"/>
        </w:rPr>
        <w:t xml:space="preserve">0 มิถุนายน </w:t>
      </w:r>
      <w:r w:rsidR="008E00A9">
        <w:rPr>
          <w:lang w:val="en-US"/>
        </w:rPr>
        <w:t>25</w:t>
      </w:r>
      <w:r w:rsidR="008E00A9">
        <w:rPr>
          <w:rFonts w:hint="cs"/>
          <w:cs/>
          <w:lang w:val="en-US"/>
        </w:rPr>
        <w:t>60</w:t>
      </w:r>
      <w:r w:rsidR="008E00A9">
        <w:rPr>
          <w:lang w:val="en-US"/>
        </w:rPr>
        <w:t xml:space="preserve"> </w:t>
      </w:r>
      <w:r w:rsidR="008E00A9">
        <w:rPr>
          <w:rFonts w:hint="cs"/>
          <w:cs/>
          <w:lang w:val="en-US"/>
        </w:rPr>
        <w:t xml:space="preserve">และ </w:t>
      </w:r>
      <w:r w:rsidR="008E00A9">
        <w:rPr>
          <w:lang w:val="en-US"/>
        </w:rPr>
        <w:t>255</w:t>
      </w:r>
      <w:r w:rsidR="008E00A9">
        <w:rPr>
          <w:rFonts w:hint="cs"/>
          <w:cs/>
          <w:lang w:val="en-US"/>
        </w:rPr>
        <w:t xml:space="preserve">9 </w:t>
      </w:r>
      <w:r w:rsidR="008E00A9" w:rsidRPr="006C6EE0">
        <w:rPr>
          <w:cs/>
        </w:rPr>
        <w:t>สรุปได้ดังนี้</w:t>
      </w:r>
    </w:p>
    <w:p w:rsidR="008E00A9" w:rsidRPr="00C66EEA" w:rsidRDefault="008E00A9" w:rsidP="008E00A9">
      <w:pPr>
        <w:pStyle w:val="Bo-C1Content"/>
        <w:rPr>
          <w:sz w:val="20"/>
          <w:szCs w:val="20"/>
        </w:rPr>
      </w:pPr>
    </w:p>
    <w:tbl>
      <w:tblPr>
        <w:tblW w:w="9135" w:type="dxa"/>
        <w:tblInd w:w="450" w:type="dxa"/>
        <w:tblLook w:val="04A0" w:firstRow="1" w:lastRow="0" w:firstColumn="1" w:lastColumn="0" w:noHBand="0" w:noVBand="1"/>
      </w:tblPr>
      <w:tblGrid>
        <w:gridCol w:w="3888"/>
        <w:gridCol w:w="1134"/>
        <w:gridCol w:w="236"/>
        <w:gridCol w:w="1135"/>
        <w:gridCol w:w="236"/>
        <w:gridCol w:w="1135"/>
        <w:gridCol w:w="236"/>
        <w:gridCol w:w="1135"/>
      </w:tblGrid>
      <w:tr w:rsidR="008E00A9" w:rsidRPr="005E6955" w:rsidTr="00EB3714">
        <w:trPr>
          <w:tblHeader/>
        </w:trPr>
        <w:tc>
          <w:tcPr>
            <w:tcW w:w="3888" w:type="dxa"/>
          </w:tcPr>
          <w:p w:rsidR="008E00A9" w:rsidRPr="005E6955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8E00A9" w:rsidRPr="005E6955" w:rsidRDefault="008E00A9" w:rsidP="008E00A9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E00A9" w:rsidRPr="005E6955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8E00A9" w:rsidRPr="005E6955" w:rsidRDefault="008E00A9" w:rsidP="008E00A9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5E6955" w:rsidTr="00EB3714">
        <w:trPr>
          <w:tblHeader/>
        </w:trPr>
        <w:tc>
          <w:tcPr>
            <w:tcW w:w="3888" w:type="dxa"/>
          </w:tcPr>
          <w:p w:rsidR="008E00A9" w:rsidRPr="00242972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29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4" w:type="dxa"/>
          </w:tcPr>
          <w:p w:rsidR="008E00A9" w:rsidRPr="00D87537" w:rsidRDefault="008E00A9" w:rsidP="008E00A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8E00A9" w:rsidRPr="00D87537" w:rsidRDefault="008E00A9" w:rsidP="008E00A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D87537" w:rsidRDefault="008E00A9" w:rsidP="008E00A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36" w:type="dxa"/>
          </w:tcPr>
          <w:p w:rsidR="008E00A9" w:rsidRPr="00D87537" w:rsidRDefault="008E00A9" w:rsidP="008E00A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E00A9" w:rsidRPr="00D87537" w:rsidRDefault="008E00A9" w:rsidP="008E00A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8E00A9" w:rsidRPr="00D87537" w:rsidRDefault="008E00A9" w:rsidP="008E00A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D87537" w:rsidRDefault="008E00A9" w:rsidP="008E00A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8E00A9" w:rsidRPr="005E6955" w:rsidTr="00EB3714">
        <w:trPr>
          <w:tblHeader/>
        </w:trPr>
        <w:tc>
          <w:tcPr>
            <w:tcW w:w="3888" w:type="dxa"/>
          </w:tcPr>
          <w:p w:rsidR="008E00A9" w:rsidRPr="005E6955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8E00A9" w:rsidRPr="005E6955" w:rsidRDefault="008E00A9" w:rsidP="008E00A9">
            <w:pPr>
              <w:spacing w:line="380" w:lineRule="exac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E695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E695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5E6955" w:rsidTr="00EB3714">
        <w:tc>
          <w:tcPr>
            <w:tcW w:w="3888" w:type="dxa"/>
          </w:tcPr>
          <w:p w:rsidR="008E00A9" w:rsidRPr="00242972" w:rsidRDefault="008E00A9" w:rsidP="008E00A9">
            <w:pPr>
              <w:spacing w:line="380" w:lineRule="exact"/>
              <w:rPr>
                <w:b/>
                <w:bCs/>
                <w:sz w:val="30"/>
                <w:szCs w:val="30"/>
              </w:rPr>
            </w:pPr>
            <w:r w:rsidRPr="00242972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8E00A9" w:rsidRPr="00604263" w:rsidRDefault="008E00A9" w:rsidP="008E00A9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604263" w:rsidRDefault="008E00A9" w:rsidP="008E00A9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714" w:rsidRPr="005E6955" w:rsidTr="00EB3714">
        <w:tc>
          <w:tcPr>
            <w:tcW w:w="3888" w:type="dxa"/>
          </w:tcPr>
          <w:p w:rsidR="00EB3714" w:rsidRPr="00242972" w:rsidRDefault="00EB3714" w:rsidP="00EB3714">
            <w:pPr>
              <w:spacing w:line="380" w:lineRule="exact"/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132433" w:rsidRDefault="00EB3714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8CD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463</w:t>
            </w:r>
            <w:r w:rsidRPr="005878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018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4B50D3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4,311</w:t>
            </w:r>
          </w:p>
        </w:tc>
      </w:tr>
      <w:tr w:rsidR="00EB3714" w:rsidRPr="005E6955" w:rsidTr="00EB3714">
        <w:tc>
          <w:tcPr>
            <w:tcW w:w="3888" w:type="dxa"/>
          </w:tcPr>
          <w:p w:rsidR="00EB3714" w:rsidRPr="00242972" w:rsidRDefault="00EB3714" w:rsidP="00EB3714">
            <w:pPr>
              <w:spacing w:line="380" w:lineRule="exact"/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5878CD" w:rsidRDefault="00EB3714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Pr="005878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B519D1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54,906</w:t>
            </w:r>
          </w:p>
        </w:tc>
      </w:tr>
      <w:tr w:rsidR="00EB3714" w:rsidRPr="005E6955" w:rsidTr="00EB3714">
        <w:tc>
          <w:tcPr>
            <w:tcW w:w="3888" w:type="dxa"/>
          </w:tcPr>
          <w:p w:rsidR="00EB3714" w:rsidRPr="00D87537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34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132433" w:rsidRDefault="00EB3714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2433">
              <w:rPr>
                <w:rFonts w:ascii="Angsana New" w:hAnsi="Angsana New"/>
                <w:sz w:val="30"/>
                <w:szCs w:val="30"/>
              </w:rPr>
              <w:t>1,</w:t>
            </w:r>
            <w:r w:rsidR="00E10505" w:rsidRPr="00132433">
              <w:rPr>
                <w:rFonts w:ascii="Angsana New" w:hAnsi="Angsana New"/>
                <w:sz w:val="30"/>
                <w:szCs w:val="30"/>
              </w:rPr>
              <w:t>243,140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B519D1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789,833</w:t>
            </w:r>
          </w:p>
        </w:tc>
      </w:tr>
      <w:tr w:rsidR="00EB3714" w:rsidRPr="005E6955" w:rsidTr="00EB3714">
        <w:tc>
          <w:tcPr>
            <w:tcW w:w="3888" w:type="dxa"/>
          </w:tcPr>
          <w:p w:rsidR="00EB3714" w:rsidRPr="00242972" w:rsidRDefault="00EB3714" w:rsidP="00EB3714">
            <w:pPr>
              <w:spacing w:line="380" w:lineRule="exact"/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34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5878CD" w:rsidRDefault="00EB3714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8C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5878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5E5C18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5C18">
              <w:rPr>
                <w:rFonts w:ascii="Angsana New" w:hAnsi="Angsana New"/>
                <w:sz w:val="30"/>
                <w:szCs w:val="30"/>
              </w:rPr>
              <w:t>118,552</w:t>
            </w:r>
          </w:p>
        </w:tc>
      </w:tr>
      <w:tr w:rsidR="00EB3714" w:rsidRPr="005E6955" w:rsidTr="00EB3714">
        <w:tc>
          <w:tcPr>
            <w:tcW w:w="3888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ซื้อเชื้อเพลิงจากขยะ</w:t>
            </w:r>
          </w:p>
        </w:tc>
        <w:tc>
          <w:tcPr>
            <w:tcW w:w="1134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5878CD" w:rsidRDefault="00EB3714" w:rsidP="00EB3714">
            <w:pPr>
              <w:tabs>
                <w:tab w:val="left" w:pos="513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B519D1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1,125</w:t>
            </w:r>
          </w:p>
        </w:tc>
      </w:tr>
      <w:tr w:rsidR="00EB3714" w:rsidRPr="005E6955" w:rsidTr="00EB3714">
        <w:tc>
          <w:tcPr>
            <w:tcW w:w="3888" w:type="dxa"/>
          </w:tcPr>
          <w:p w:rsidR="00EB3714" w:rsidRPr="00D87537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34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5878CD" w:rsidRDefault="00EB3714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5878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076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5E5C18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5C18">
              <w:rPr>
                <w:rFonts w:ascii="Angsana New" w:hAnsi="Angsana New"/>
                <w:sz w:val="30"/>
                <w:szCs w:val="30"/>
              </w:rPr>
              <w:t>3,156</w:t>
            </w:r>
          </w:p>
        </w:tc>
      </w:tr>
      <w:tr w:rsidR="00EB3714" w:rsidRPr="005E6955" w:rsidTr="00EB3714">
        <w:tc>
          <w:tcPr>
            <w:tcW w:w="3888" w:type="dxa"/>
          </w:tcPr>
          <w:p w:rsidR="00EB3714" w:rsidRPr="00D87537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134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5878CD" w:rsidRDefault="00EB3714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B519D1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1,204</w:t>
            </w:r>
          </w:p>
        </w:tc>
      </w:tr>
      <w:tr w:rsidR="00EB3714" w:rsidRPr="005E6955" w:rsidTr="00EB3714">
        <w:tc>
          <w:tcPr>
            <w:tcW w:w="3888" w:type="dxa"/>
          </w:tcPr>
          <w:p w:rsidR="00EB3714" w:rsidRPr="00D87537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:rsidR="00EB3714" w:rsidRPr="005E5C18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5E5C18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5878CD" w:rsidRDefault="00EB3714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720,155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5E5C18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5C18">
              <w:rPr>
                <w:rFonts w:ascii="Angsana New" w:hAnsi="Angsana New"/>
                <w:sz w:val="30"/>
                <w:szCs w:val="30"/>
              </w:rPr>
              <w:t>2,651,743</w:t>
            </w:r>
          </w:p>
        </w:tc>
      </w:tr>
      <w:tr w:rsidR="00EB3714" w:rsidRPr="005E6955" w:rsidTr="00EB3714">
        <w:tc>
          <w:tcPr>
            <w:tcW w:w="3888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D87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134" w:type="dxa"/>
          </w:tcPr>
          <w:p w:rsidR="00EB3714" w:rsidRPr="005E5C18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5E5C18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5878CD" w:rsidRDefault="00EB3714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5878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B519D1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46,273</w:t>
            </w:r>
          </w:p>
        </w:tc>
      </w:tr>
      <w:tr w:rsidR="00EB3714" w:rsidRPr="005E6955" w:rsidTr="00EB3714">
        <w:tc>
          <w:tcPr>
            <w:tcW w:w="3888" w:type="dxa"/>
          </w:tcPr>
          <w:p w:rsidR="00EB3714" w:rsidRPr="00124658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D87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</w:t>
            </w:r>
          </w:p>
        </w:tc>
        <w:tc>
          <w:tcPr>
            <w:tcW w:w="1134" w:type="dxa"/>
          </w:tcPr>
          <w:p w:rsidR="00EB3714" w:rsidRPr="005E5C18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5E5C18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132433" w:rsidRDefault="00EB3714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2433"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5E5C18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5C18">
              <w:rPr>
                <w:rFonts w:ascii="Angsana New" w:hAnsi="Angsana New"/>
                <w:sz w:val="30"/>
                <w:szCs w:val="30"/>
              </w:rPr>
              <w:t>2,943</w:t>
            </w:r>
          </w:p>
        </w:tc>
      </w:tr>
      <w:tr w:rsidR="00EB3714" w:rsidRPr="005E6955" w:rsidTr="00EB3714">
        <w:tc>
          <w:tcPr>
            <w:tcW w:w="3888" w:type="dxa"/>
          </w:tcPr>
          <w:p w:rsidR="00EB3714" w:rsidRPr="00D87537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5878CD" w:rsidRDefault="0023241C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45,481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5E5C18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5C18">
              <w:rPr>
                <w:rFonts w:ascii="Angsana New" w:hAnsi="Angsana New"/>
                <w:sz w:val="30"/>
                <w:szCs w:val="30"/>
              </w:rPr>
              <w:t>60,698</w:t>
            </w:r>
          </w:p>
        </w:tc>
      </w:tr>
      <w:tr w:rsidR="00EB3714" w:rsidRPr="005E6955" w:rsidTr="00EB3714">
        <w:tc>
          <w:tcPr>
            <w:tcW w:w="3888" w:type="dxa"/>
          </w:tcPr>
          <w:p w:rsidR="00EB3714" w:rsidRPr="00D87537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604263" w:rsidRDefault="00EB3714" w:rsidP="00EB3714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B519D1" w:rsidRDefault="00EB3714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17,696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B519D1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21,607</w:t>
            </w:r>
          </w:p>
        </w:tc>
      </w:tr>
      <w:tr w:rsidR="008E00A9" w:rsidRPr="005E6955" w:rsidTr="00EB3714">
        <w:tc>
          <w:tcPr>
            <w:tcW w:w="3888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4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714" w:rsidRPr="005E6955" w:rsidTr="00EB3714">
        <w:tc>
          <w:tcPr>
            <w:tcW w:w="3888" w:type="dxa"/>
          </w:tcPr>
          <w:p w:rsidR="00EB3714" w:rsidRPr="00D87537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</w:tcPr>
          <w:p w:rsidR="00EB3714" w:rsidRPr="00604263" w:rsidRDefault="00EB3714" w:rsidP="00EB371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F15B0D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5B0D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604263" w:rsidRDefault="00EB3714" w:rsidP="00EB371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B519D1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  <w:tr w:rsidR="00EB3714" w:rsidRPr="005E6955" w:rsidTr="00EB3714">
        <w:tc>
          <w:tcPr>
            <w:tcW w:w="3888" w:type="dxa"/>
          </w:tcPr>
          <w:p w:rsidR="00EB3714" w:rsidRPr="00D87537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</w:tcPr>
          <w:p w:rsidR="00EB3714" w:rsidRPr="00604263" w:rsidRDefault="00EB3714" w:rsidP="00EB371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B519D1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10,640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604263" w:rsidRDefault="00EB3714" w:rsidP="00EB371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B519D1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10,640</w:t>
            </w:r>
          </w:p>
        </w:tc>
      </w:tr>
      <w:tr w:rsidR="00EB3714" w:rsidRPr="005E6955" w:rsidTr="00EB3714">
        <w:tc>
          <w:tcPr>
            <w:tcW w:w="3888" w:type="dxa"/>
          </w:tcPr>
          <w:p w:rsidR="00EB3714" w:rsidRPr="00242972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EB3714" w:rsidRPr="00604263" w:rsidRDefault="00EB3714" w:rsidP="00EB371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B519D1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604263" w:rsidRDefault="00EB3714" w:rsidP="00EB371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B3714" w:rsidRPr="00604263" w:rsidRDefault="00EB3714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714" w:rsidRPr="00B519D1" w:rsidRDefault="00EB3714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8E00A9" w:rsidRPr="005E6955" w:rsidTr="00EB3714">
        <w:tc>
          <w:tcPr>
            <w:tcW w:w="3888" w:type="dxa"/>
          </w:tcPr>
          <w:p w:rsidR="008E00A9" w:rsidRPr="00D87537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A0B" w:rsidRPr="005E6955" w:rsidTr="00EB3714">
        <w:tc>
          <w:tcPr>
            <w:tcW w:w="3888" w:type="dxa"/>
          </w:tcPr>
          <w:p w:rsidR="001C2A0B" w:rsidRPr="00D87537" w:rsidRDefault="001C2A0B" w:rsidP="001C2A0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</w:tcPr>
          <w:p w:rsidR="001C2A0B" w:rsidRPr="00604263" w:rsidRDefault="001C2A0B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3,205</w:t>
            </w:r>
          </w:p>
        </w:tc>
        <w:tc>
          <w:tcPr>
            <w:tcW w:w="236" w:type="dxa"/>
          </w:tcPr>
          <w:p w:rsidR="001C2A0B" w:rsidRPr="00604263" w:rsidRDefault="001C2A0B" w:rsidP="001C2A0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C2A0B" w:rsidRPr="00604263" w:rsidRDefault="001C2A0B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23,090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C2A0B" w:rsidRPr="009F1ED2" w:rsidRDefault="001C2A0B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243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,175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C2A0B" w:rsidRPr="009F1ED2" w:rsidRDefault="001C2A0B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22,929</w:t>
            </w:r>
          </w:p>
        </w:tc>
      </w:tr>
      <w:tr w:rsidR="001C2A0B" w:rsidRPr="005E6955" w:rsidTr="00EB3714">
        <w:tc>
          <w:tcPr>
            <w:tcW w:w="3888" w:type="dxa"/>
          </w:tcPr>
          <w:p w:rsidR="001C2A0B" w:rsidRPr="00D87537" w:rsidRDefault="001C2A0B" w:rsidP="001C2A0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</w:tcPr>
          <w:p w:rsidR="001C2A0B" w:rsidRPr="00B519D1" w:rsidRDefault="001C2A0B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152,699</w:t>
            </w:r>
          </w:p>
        </w:tc>
        <w:tc>
          <w:tcPr>
            <w:tcW w:w="236" w:type="dxa"/>
          </w:tcPr>
          <w:p w:rsidR="001C2A0B" w:rsidRPr="00604263" w:rsidRDefault="001C2A0B" w:rsidP="001C2A0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C2A0B" w:rsidRPr="00B519D1" w:rsidRDefault="001C2A0B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145,544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C2A0B" w:rsidRPr="00132433" w:rsidRDefault="001C2A0B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138,515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C2A0B" w:rsidRPr="009F1ED2" w:rsidRDefault="001C2A0B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142,182</w:t>
            </w:r>
          </w:p>
        </w:tc>
      </w:tr>
      <w:tr w:rsidR="001C2A0B" w:rsidRPr="005E6955" w:rsidTr="00EB3714">
        <w:tc>
          <w:tcPr>
            <w:tcW w:w="3888" w:type="dxa"/>
          </w:tcPr>
          <w:p w:rsidR="001C2A0B" w:rsidRPr="00D87537" w:rsidRDefault="001C2A0B" w:rsidP="001C2A0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</w:tcPr>
          <w:p w:rsidR="001C2A0B" w:rsidRPr="00604263" w:rsidRDefault="001C2A0B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6,255</w:t>
            </w:r>
          </w:p>
        </w:tc>
        <w:tc>
          <w:tcPr>
            <w:tcW w:w="236" w:type="dxa"/>
          </w:tcPr>
          <w:p w:rsidR="001C2A0B" w:rsidRPr="00604263" w:rsidRDefault="001C2A0B" w:rsidP="001C2A0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C2A0B" w:rsidRPr="00604263" w:rsidRDefault="001C2A0B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C2A0B" w:rsidRPr="00132433" w:rsidRDefault="001C2A0B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5,160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C2A0B" w:rsidRPr="009F1ED2" w:rsidRDefault="001C2A0B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4,674</w:t>
            </w:r>
          </w:p>
        </w:tc>
      </w:tr>
      <w:tr w:rsidR="001C2A0B" w:rsidRPr="005E6955" w:rsidTr="00EB3714">
        <w:tc>
          <w:tcPr>
            <w:tcW w:w="3888" w:type="dxa"/>
          </w:tcPr>
          <w:p w:rsidR="001C2A0B" w:rsidRPr="00D87537" w:rsidRDefault="001C2A0B" w:rsidP="001C2A0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</w:tcPr>
          <w:p w:rsidR="001C2A0B" w:rsidRPr="000F3C8A" w:rsidRDefault="001C2A0B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1,009</w:t>
            </w:r>
          </w:p>
        </w:tc>
        <w:tc>
          <w:tcPr>
            <w:tcW w:w="236" w:type="dxa"/>
          </w:tcPr>
          <w:p w:rsidR="001C2A0B" w:rsidRPr="00604263" w:rsidRDefault="001C2A0B" w:rsidP="001C2A0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C2A0B" w:rsidRPr="000F3C8A" w:rsidRDefault="001C2A0B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F3C8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C2A0B" w:rsidRPr="00132433" w:rsidRDefault="001C2A0B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C2A0B" w:rsidRPr="009F1ED2" w:rsidRDefault="001C2A0B" w:rsidP="001C2A0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90E" w:rsidRPr="005E6955" w:rsidTr="00EB3714">
        <w:tc>
          <w:tcPr>
            <w:tcW w:w="3888" w:type="dxa"/>
          </w:tcPr>
          <w:p w:rsidR="00F3590E" w:rsidRDefault="00F3590E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F3590E" w:rsidRDefault="00F3590E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F3590E" w:rsidRDefault="00F3590E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32433" w:rsidRDefault="00132433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F3590E" w:rsidRDefault="00F3590E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F3590E" w:rsidRDefault="00F3590E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F3590E" w:rsidRPr="00D87537" w:rsidRDefault="00F3590E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3590E" w:rsidRDefault="00F3590E" w:rsidP="00EB371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3590E" w:rsidRPr="00604263" w:rsidRDefault="00F3590E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3590E" w:rsidRDefault="00F3590E" w:rsidP="00EB371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3590E" w:rsidRPr="009F1ED2" w:rsidRDefault="00F3590E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3590E" w:rsidRDefault="00F3590E" w:rsidP="00EB371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3590E" w:rsidRPr="009F1ED2" w:rsidRDefault="00F3590E" w:rsidP="00EB371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3590E" w:rsidRDefault="00F3590E" w:rsidP="00EB3714">
            <w:pPr>
              <w:tabs>
                <w:tab w:val="left" w:pos="330"/>
                <w:tab w:val="center" w:pos="451"/>
              </w:tabs>
              <w:spacing w:line="380" w:lineRule="exact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00A9" w:rsidRPr="005E6955" w:rsidTr="00EB3714">
        <w:tc>
          <w:tcPr>
            <w:tcW w:w="3888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F1ED2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F1ED2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F1ED2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F1ED2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00A9" w:rsidRPr="005E6955" w:rsidTr="00EB3714">
        <w:tc>
          <w:tcPr>
            <w:tcW w:w="3888" w:type="dxa"/>
          </w:tcPr>
          <w:p w:rsidR="008E00A9" w:rsidRPr="00D87537" w:rsidRDefault="008E00A9" w:rsidP="008E00A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</w:tcPr>
          <w:p w:rsidR="008E00A9" w:rsidRPr="00B519D1" w:rsidRDefault="00F3590E" w:rsidP="00F3590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B519D1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36" w:type="dxa"/>
          </w:tcPr>
          <w:p w:rsidR="008E00A9" w:rsidRPr="009F1ED2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F1ED2" w:rsidRDefault="00F3590E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2433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</w:tcPr>
          <w:p w:rsidR="008E00A9" w:rsidRPr="009F1ED2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F1ED2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F3590E" w:rsidRPr="005E6955" w:rsidTr="00EB3714">
        <w:tc>
          <w:tcPr>
            <w:tcW w:w="3888" w:type="dxa"/>
          </w:tcPr>
          <w:p w:rsidR="00F3590E" w:rsidRPr="00D87537" w:rsidRDefault="00F3590E" w:rsidP="00F3590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เบี้ย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134" w:type="dxa"/>
          </w:tcPr>
          <w:p w:rsidR="00F3590E" w:rsidRPr="00B519D1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33,453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3590E" w:rsidRPr="00B519D1" w:rsidRDefault="00F3590E" w:rsidP="00F3590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40,637</w:t>
            </w:r>
          </w:p>
        </w:tc>
        <w:tc>
          <w:tcPr>
            <w:tcW w:w="236" w:type="dxa"/>
          </w:tcPr>
          <w:p w:rsidR="00F3590E" w:rsidRPr="009F1ED2" w:rsidRDefault="00F3590E" w:rsidP="00F3590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3590E" w:rsidRPr="009F1ED2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22,631</w:t>
            </w:r>
          </w:p>
        </w:tc>
        <w:tc>
          <w:tcPr>
            <w:tcW w:w="236" w:type="dxa"/>
          </w:tcPr>
          <w:p w:rsidR="00F3590E" w:rsidRPr="009F1ED2" w:rsidRDefault="00F3590E" w:rsidP="00F3590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3590E" w:rsidRPr="009F1ED2" w:rsidRDefault="00F3590E" w:rsidP="00F3590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29,748</w:t>
            </w:r>
          </w:p>
        </w:tc>
      </w:tr>
      <w:tr w:rsidR="00F3590E" w:rsidRPr="005E6955" w:rsidTr="00EB3714">
        <w:tc>
          <w:tcPr>
            <w:tcW w:w="3888" w:type="dxa"/>
          </w:tcPr>
          <w:p w:rsidR="00F3590E" w:rsidRPr="00D87537" w:rsidRDefault="00F3590E" w:rsidP="00F3590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</w:tcPr>
          <w:p w:rsidR="00F3590E" w:rsidRPr="00B519D1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23,800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3590E" w:rsidRPr="00B519D1" w:rsidRDefault="00F3590E" w:rsidP="00F3590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26,129</w:t>
            </w:r>
          </w:p>
        </w:tc>
        <w:tc>
          <w:tcPr>
            <w:tcW w:w="236" w:type="dxa"/>
          </w:tcPr>
          <w:p w:rsidR="00F3590E" w:rsidRPr="009F1ED2" w:rsidRDefault="00F3590E" w:rsidP="00F3590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3590E" w:rsidRPr="00F15B0D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20,488</w:t>
            </w:r>
          </w:p>
        </w:tc>
        <w:tc>
          <w:tcPr>
            <w:tcW w:w="236" w:type="dxa"/>
          </w:tcPr>
          <w:p w:rsidR="00F3590E" w:rsidRPr="009F1ED2" w:rsidRDefault="00F3590E" w:rsidP="00F3590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3590E" w:rsidRPr="00F15B0D" w:rsidRDefault="00F3590E" w:rsidP="00F3590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23,235</w:t>
            </w:r>
          </w:p>
        </w:tc>
      </w:tr>
      <w:tr w:rsidR="008E00A9" w:rsidRPr="005E6955" w:rsidTr="00EB3714">
        <w:tc>
          <w:tcPr>
            <w:tcW w:w="3888" w:type="dxa"/>
          </w:tcPr>
          <w:p w:rsidR="008E00A9" w:rsidRPr="00137C0B" w:rsidRDefault="008E00A9" w:rsidP="008E00A9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7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00A9" w:rsidRPr="005E6955" w:rsidTr="00EB3714">
        <w:tc>
          <w:tcPr>
            <w:tcW w:w="3888" w:type="dxa"/>
          </w:tcPr>
          <w:p w:rsidR="008E00A9" w:rsidRPr="00D87537" w:rsidRDefault="008E00A9" w:rsidP="008E00A9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90E" w:rsidRPr="005E6955" w:rsidTr="00EB3714">
        <w:tc>
          <w:tcPr>
            <w:tcW w:w="3888" w:type="dxa"/>
          </w:tcPr>
          <w:p w:rsidR="00F3590E" w:rsidRPr="00D87537" w:rsidRDefault="00F3590E" w:rsidP="00F3590E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</w:tcPr>
          <w:p w:rsidR="00F3590E" w:rsidRPr="00132433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2433">
              <w:rPr>
                <w:rFonts w:ascii="Angsana New" w:hAnsi="Angsana New"/>
                <w:sz w:val="30"/>
                <w:szCs w:val="30"/>
              </w:rPr>
              <w:t>84,129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3590E" w:rsidRPr="00F15B0D" w:rsidRDefault="00F3590E" w:rsidP="00F3590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5B0D">
              <w:rPr>
                <w:rFonts w:ascii="Angsana New" w:hAnsi="Angsana New"/>
                <w:sz w:val="30"/>
                <w:szCs w:val="30"/>
              </w:rPr>
              <w:t>89,956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3590E" w:rsidRPr="00132433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2433">
              <w:rPr>
                <w:rFonts w:ascii="Angsana New" w:hAnsi="Angsana New"/>
                <w:sz w:val="30"/>
                <w:szCs w:val="30"/>
              </w:rPr>
              <w:t>79,692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3590E" w:rsidRPr="00604263" w:rsidRDefault="00F3590E" w:rsidP="00F3590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85,136</w:t>
            </w:r>
          </w:p>
        </w:tc>
      </w:tr>
      <w:tr w:rsidR="00F3590E" w:rsidRPr="005E6955" w:rsidTr="00EB3714">
        <w:tc>
          <w:tcPr>
            <w:tcW w:w="3888" w:type="dxa"/>
          </w:tcPr>
          <w:p w:rsidR="00F3590E" w:rsidRPr="00D87537" w:rsidRDefault="00F3590E" w:rsidP="00F3590E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590E" w:rsidRPr="00604263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2,305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3590E" w:rsidRPr="00F15B0D" w:rsidRDefault="00F3590E" w:rsidP="00F3590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3,691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3590E" w:rsidRPr="00604263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1,563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3590E" w:rsidRPr="00604263" w:rsidRDefault="00F3590E" w:rsidP="00F3590E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</w:tr>
      <w:tr w:rsidR="00F3590E" w:rsidRPr="005E6955" w:rsidTr="00A07CF0">
        <w:trPr>
          <w:trHeight w:val="370"/>
        </w:trPr>
        <w:tc>
          <w:tcPr>
            <w:tcW w:w="3888" w:type="dxa"/>
          </w:tcPr>
          <w:p w:rsidR="00F3590E" w:rsidRPr="00D87537" w:rsidRDefault="00F3590E" w:rsidP="00F3590E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D87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3590E" w:rsidRPr="00CA65A8" w:rsidRDefault="00F3590E" w:rsidP="00CA65A8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86,434</w:t>
            </w:r>
          </w:p>
        </w:tc>
        <w:tc>
          <w:tcPr>
            <w:tcW w:w="236" w:type="dxa"/>
            <w:vAlign w:val="center"/>
          </w:tcPr>
          <w:p w:rsidR="00F3590E" w:rsidRPr="00F15B0D" w:rsidRDefault="00F3590E" w:rsidP="00CA65A8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3590E" w:rsidRPr="00F15B0D" w:rsidRDefault="00F3590E" w:rsidP="00CA65A8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B0D">
              <w:rPr>
                <w:rFonts w:ascii="Angsana New" w:hAnsi="Angsana New"/>
                <w:b/>
                <w:bCs/>
                <w:sz w:val="30"/>
                <w:szCs w:val="30"/>
              </w:rPr>
              <w:t>93,647</w:t>
            </w:r>
          </w:p>
        </w:tc>
        <w:tc>
          <w:tcPr>
            <w:tcW w:w="236" w:type="dxa"/>
            <w:vAlign w:val="center"/>
          </w:tcPr>
          <w:p w:rsidR="00F3590E" w:rsidRPr="00F15B0D" w:rsidRDefault="00F3590E" w:rsidP="00CA65A8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3590E" w:rsidRPr="00CA65A8" w:rsidRDefault="00F3590E" w:rsidP="00CA65A8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81,255</w:t>
            </w:r>
          </w:p>
        </w:tc>
        <w:tc>
          <w:tcPr>
            <w:tcW w:w="236" w:type="dxa"/>
            <w:vAlign w:val="center"/>
          </w:tcPr>
          <w:p w:rsidR="00F3590E" w:rsidRPr="00F15B0D" w:rsidRDefault="00F3590E" w:rsidP="00CA65A8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3590E" w:rsidRPr="00F15B0D" w:rsidRDefault="00F3590E" w:rsidP="00CA65A8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B0D">
              <w:rPr>
                <w:rFonts w:ascii="Angsana New" w:hAnsi="Angsana New"/>
                <w:b/>
                <w:bCs/>
                <w:sz w:val="30"/>
                <w:szCs w:val="30"/>
              </w:rPr>
              <w:t>88,732</w:t>
            </w:r>
          </w:p>
        </w:tc>
      </w:tr>
    </w:tbl>
    <w:p w:rsidR="008E00A9" w:rsidRDefault="008E00A9" w:rsidP="008E00A9">
      <w:pPr>
        <w:pStyle w:val="Bo-Blankline"/>
      </w:pP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888"/>
        <w:gridCol w:w="1136"/>
        <w:gridCol w:w="236"/>
        <w:gridCol w:w="1137"/>
        <w:gridCol w:w="236"/>
        <w:gridCol w:w="1137"/>
        <w:gridCol w:w="236"/>
        <w:gridCol w:w="1143"/>
      </w:tblGrid>
      <w:tr w:rsidR="008E00A9" w:rsidRPr="005E6955" w:rsidTr="00F3590E">
        <w:trPr>
          <w:tblHeader/>
        </w:trPr>
        <w:tc>
          <w:tcPr>
            <w:tcW w:w="3888" w:type="dxa"/>
          </w:tcPr>
          <w:p w:rsidR="008E00A9" w:rsidRPr="00242972" w:rsidRDefault="008E00A9" w:rsidP="008E00A9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9" w:type="dxa"/>
            <w:gridSpan w:val="3"/>
          </w:tcPr>
          <w:p w:rsidR="008E00A9" w:rsidRPr="005E6955" w:rsidRDefault="008E00A9" w:rsidP="008E00A9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E00A9" w:rsidRPr="005E6955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:rsidR="008E00A9" w:rsidRPr="005E6955" w:rsidRDefault="008E00A9" w:rsidP="008E00A9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5E6955" w:rsidTr="00F3590E">
        <w:trPr>
          <w:tblHeader/>
        </w:trPr>
        <w:tc>
          <w:tcPr>
            <w:tcW w:w="3888" w:type="dxa"/>
          </w:tcPr>
          <w:p w:rsidR="008E00A9" w:rsidRPr="00242972" w:rsidRDefault="008E00A9" w:rsidP="008E00A9">
            <w:pPr>
              <w:rPr>
                <w:b/>
                <w:bCs/>
                <w:sz w:val="30"/>
                <w:szCs w:val="30"/>
                <w:cs/>
              </w:rPr>
            </w:pPr>
            <w:r w:rsidRPr="002429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429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6" w:type="dxa"/>
          </w:tcPr>
          <w:p w:rsidR="008E00A9" w:rsidRPr="00D87537" w:rsidRDefault="008E00A9" w:rsidP="008E00A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8E00A9" w:rsidRPr="00D87537" w:rsidRDefault="008E00A9" w:rsidP="008E00A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8E00A9" w:rsidRPr="00D87537" w:rsidRDefault="008E00A9" w:rsidP="008E00A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36" w:type="dxa"/>
          </w:tcPr>
          <w:p w:rsidR="008E00A9" w:rsidRPr="00D87537" w:rsidRDefault="008E00A9" w:rsidP="008E00A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8E00A9" w:rsidRPr="00D87537" w:rsidRDefault="008E00A9" w:rsidP="008E00A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8E00A9" w:rsidRPr="00D87537" w:rsidRDefault="008E00A9" w:rsidP="008E00A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8E00A9" w:rsidRPr="00D87537" w:rsidRDefault="008E00A9" w:rsidP="008E00A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8E00A9" w:rsidRPr="005E6955" w:rsidTr="00F3590E">
        <w:trPr>
          <w:tblHeader/>
        </w:trPr>
        <w:tc>
          <w:tcPr>
            <w:tcW w:w="3888" w:type="dxa"/>
          </w:tcPr>
          <w:p w:rsidR="008E00A9" w:rsidRPr="00242972" w:rsidRDefault="008E00A9" w:rsidP="008E00A9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61" w:type="dxa"/>
            <w:gridSpan w:val="7"/>
          </w:tcPr>
          <w:p w:rsidR="008E00A9" w:rsidRPr="00D5622C" w:rsidRDefault="008E00A9" w:rsidP="008E00A9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622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62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E00A9" w:rsidRPr="005E6955" w:rsidTr="00F3590E">
        <w:tc>
          <w:tcPr>
            <w:tcW w:w="3888" w:type="dxa"/>
          </w:tcPr>
          <w:p w:rsidR="008E00A9" w:rsidRPr="00242972" w:rsidRDefault="008E00A9" w:rsidP="008E00A9">
            <w:pPr>
              <w:rPr>
                <w:b/>
                <w:bCs/>
                <w:sz w:val="30"/>
                <w:szCs w:val="30"/>
              </w:rPr>
            </w:pPr>
            <w:r w:rsidRPr="00242972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6" w:type="dxa"/>
          </w:tcPr>
          <w:p w:rsidR="008E00A9" w:rsidRPr="00604263" w:rsidRDefault="008E00A9" w:rsidP="008E00A9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8E00A9" w:rsidRPr="00604263" w:rsidRDefault="008E00A9" w:rsidP="008E00A9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604263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8E00A9" w:rsidRPr="00604263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90E" w:rsidRPr="005E6955" w:rsidTr="00F3590E">
        <w:tc>
          <w:tcPr>
            <w:tcW w:w="3888" w:type="dxa"/>
          </w:tcPr>
          <w:p w:rsidR="00F3590E" w:rsidRPr="00242972" w:rsidRDefault="00F3590E" w:rsidP="00F3590E">
            <w:pPr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6" w:type="dxa"/>
          </w:tcPr>
          <w:p w:rsidR="00F3590E" w:rsidRPr="00604263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604263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EF6AE9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231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Pr="00F15B0D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5,213,994</w:t>
            </w:r>
          </w:p>
        </w:tc>
      </w:tr>
      <w:tr w:rsidR="00F3590E" w:rsidRPr="005E6955" w:rsidTr="00F3590E">
        <w:tc>
          <w:tcPr>
            <w:tcW w:w="3888" w:type="dxa"/>
          </w:tcPr>
          <w:p w:rsidR="00F3590E" w:rsidRPr="00242972" w:rsidRDefault="00F3590E" w:rsidP="00F3590E">
            <w:pPr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6" w:type="dxa"/>
          </w:tcPr>
          <w:p w:rsidR="00F3590E" w:rsidRPr="00604263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604263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EF6AE9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Pr="00B519D1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121,534</w:t>
            </w:r>
          </w:p>
        </w:tc>
      </w:tr>
      <w:tr w:rsidR="00F3590E" w:rsidRPr="005E6955" w:rsidTr="00F3590E">
        <w:tc>
          <w:tcPr>
            <w:tcW w:w="3888" w:type="dxa"/>
          </w:tcPr>
          <w:p w:rsidR="00F3590E" w:rsidRPr="00D87537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36" w:type="dxa"/>
          </w:tcPr>
          <w:p w:rsidR="00F3590E" w:rsidRPr="00604263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604263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132433" w:rsidRDefault="00E10505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2433">
              <w:rPr>
                <w:rFonts w:ascii="Angsana New" w:hAnsi="Angsana New"/>
                <w:sz w:val="30"/>
                <w:szCs w:val="30"/>
              </w:rPr>
              <w:t>1,783,057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Pr="00B519D1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1,539,493</w:t>
            </w:r>
          </w:p>
        </w:tc>
      </w:tr>
      <w:tr w:rsidR="00F3590E" w:rsidRPr="005E6955" w:rsidTr="00F3590E">
        <w:tc>
          <w:tcPr>
            <w:tcW w:w="3888" w:type="dxa"/>
          </w:tcPr>
          <w:p w:rsidR="00F3590E" w:rsidRPr="00242972" w:rsidRDefault="00F3590E" w:rsidP="00F3590E">
            <w:pPr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36" w:type="dxa"/>
          </w:tcPr>
          <w:p w:rsidR="00F3590E" w:rsidRPr="00604263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604263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EF6AE9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Pr="00F15B0D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300,070</w:t>
            </w:r>
          </w:p>
        </w:tc>
      </w:tr>
      <w:tr w:rsidR="00F3590E" w:rsidRPr="005E6955" w:rsidTr="00F3590E">
        <w:tc>
          <w:tcPr>
            <w:tcW w:w="3888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ซื้อเชื้อเพลิงจากขยะ</w:t>
            </w:r>
          </w:p>
        </w:tc>
        <w:tc>
          <w:tcPr>
            <w:tcW w:w="1136" w:type="dxa"/>
          </w:tcPr>
          <w:p w:rsidR="00F3590E" w:rsidRPr="00604263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604263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EF6AE9" w:rsidRDefault="00F3590E" w:rsidP="00F3590E">
            <w:pPr>
              <w:tabs>
                <w:tab w:val="left" w:pos="513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Pr="00B519D1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7,170</w:t>
            </w:r>
          </w:p>
        </w:tc>
      </w:tr>
      <w:tr w:rsidR="00F3590E" w:rsidRPr="005E6955" w:rsidTr="00F3590E">
        <w:tc>
          <w:tcPr>
            <w:tcW w:w="3888" w:type="dxa"/>
          </w:tcPr>
          <w:p w:rsidR="00F3590E" w:rsidRPr="00D87537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36" w:type="dxa"/>
          </w:tcPr>
          <w:p w:rsidR="00F3590E" w:rsidRPr="00604263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604263" w:rsidRDefault="00F3590E" w:rsidP="00F3590E">
            <w:pPr>
              <w:tabs>
                <w:tab w:val="left" w:pos="330"/>
                <w:tab w:val="center" w:pos="45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EF6AE9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Pr="00F15B0D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5B0D">
              <w:rPr>
                <w:rFonts w:ascii="Angsana New" w:hAnsi="Angsana New"/>
                <w:sz w:val="30"/>
                <w:szCs w:val="30"/>
              </w:rPr>
              <w:t>9,881</w:t>
            </w:r>
          </w:p>
        </w:tc>
      </w:tr>
      <w:tr w:rsidR="00F3590E" w:rsidRPr="00B168B0" w:rsidTr="00F3590E">
        <w:tc>
          <w:tcPr>
            <w:tcW w:w="3888" w:type="dxa"/>
          </w:tcPr>
          <w:p w:rsidR="00F3590E" w:rsidRPr="00B168B0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136" w:type="dxa"/>
          </w:tcPr>
          <w:p w:rsidR="00F3590E" w:rsidRPr="00B168B0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B168B0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B168B0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B168B0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EF6AE9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1,177</w:t>
            </w:r>
          </w:p>
        </w:tc>
        <w:tc>
          <w:tcPr>
            <w:tcW w:w="236" w:type="dxa"/>
          </w:tcPr>
          <w:p w:rsidR="00F3590E" w:rsidRPr="00B168B0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Pr="00B519D1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2,128</w:t>
            </w:r>
          </w:p>
        </w:tc>
      </w:tr>
      <w:tr w:rsidR="00F3590E" w:rsidRPr="00B168B0" w:rsidTr="00F3590E">
        <w:tc>
          <w:tcPr>
            <w:tcW w:w="3888" w:type="dxa"/>
          </w:tcPr>
          <w:p w:rsidR="00F3590E" w:rsidRPr="00B168B0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6" w:type="dxa"/>
          </w:tcPr>
          <w:p w:rsidR="00F3590E" w:rsidRPr="00B168B0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B168B0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B168B0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B168B0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EF6AE9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313,155</w:t>
            </w:r>
          </w:p>
        </w:tc>
        <w:tc>
          <w:tcPr>
            <w:tcW w:w="236" w:type="dxa"/>
          </w:tcPr>
          <w:p w:rsidR="00F3590E" w:rsidRPr="00B168B0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Pr="00B519D1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15B0D">
              <w:rPr>
                <w:rFonts w:ascii="Angsana New" w:hAnsi="Angsana New"/>
                <w:sz w:val="30"/>
                <w:szCs w:val="30"/>
              </w:rPr>
              <w:t>651,</w:t>
            </w:r>
            <w:r>
              <w:rPr>
                <w:rFonts w:ascii="Angsana New" w:hAnsi="Angsana New"/>
                <w:sz w:val="30"/>
                <w:szCs w:val="30"/>
              </w:rPr>
              <w:t>743</w:t>
            </w:r>
          </w:p>
        </w:tc>
      </w:tr>
      <w:tr w:rsidR="00F3590E" w:rsidRPr="005E6955" w:rsidTr="00F3590E">
        <w:tc>
          <w:tcPr>
            <w:tcW w:w="3888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D87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136" w:type="dxa"/>
          </w:tcPr>
          <w:p w:rsidR="00F3590E" w:rsidRPr="00604263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604263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EF6AE9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Pr="00B519D1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79,806</w:t>
            </w:r>
          </w:p>
        </w:tc>
      </w:tr>
      <w:tr w:rsidR="00F3590E" w:rsidRPr="005E6955" w:rsidTr="00F3590E">
        <w:tc>
          <w:tcPr>
            <w:tcW w:w="3888" w:type="dxa"/>
          </w:tcPr>
          <w:p w:rsidR="00F3590E" w:rsidRPr="00D87537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6" w:type="dxa"/>
          </w:tcPr>
          <w:p w:rsidR="00F3590E" w:rsidRPr="00B168B0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B168B0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132433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2433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Pr="00B519D1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94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3590E" w:rsidRPr="005E6955" w:rsidTr="00F3590E">
        <w:tc>
          <w:tcPr>
            <w:tcW w:w="3888" w:type="dxa"/>
          </w:tcPr>
          <w:p w:rsidR="00F3590E" w:rsidRPr="00D87537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6" w:type="dxa"/>
          </w:tcPr>
          <w:p w:rsidR="00F3590E" w:rsidRPr="00604263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604263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EF6AE9" w:rsidRDefault="0023241C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90,003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Pr="00F15B0D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5B0D">
              <w:rPr>
                <w:rFonts w:ascii="Angsana New" w:hAnsi="Angsana New"/>
                <w:sz w:val="30"/>
                <w:szCs w:val="30"/>
              </w:rPr>
              <w:t>124,939</w:t>
            </w:r>
          </w:p>
        </w:tc>
      </w:tr>
      <w:tr w:rsidR="00F3590E" w:rsidRPr="005E6955" w:rsidTr="00F3590E">
        <w:tc>
          <w:tcPr>
            <w:tcW w:w="3888" w:type="dxa"/>
          </w:tcPr>
          <w:p w:rsidR="00F3590E" w:rsidRPr="00D87537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6" w:type="dxa"/>
          </w:tcPr>
          <w:p w:rsidR="00F3590E" w:rsidRPr="00604263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604263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EF6AE9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Pr="00F15B0D" w:rsidRDefault="00F3590E" w:rsidP="00132433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37,615</w:t>
            </w:r>
          </w:p>
        </w:tc>
      </w:tr>
      <w:tr w:rsidR="00F3590E" w:rsidRPr="005E6955" w:rsidTr="00F3590E">
        <w:tc>
          <w:tcPr>
            <w:tcW w:w="3888" w:type="dxa"/>
          </w:tcPr>
          <w:p w:rsidR="00F3590E" w:rsidRPr="00D87537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6" w:type="dxa"/>
          </w:tcPr>
          <w:p w:rsidR="00F3590E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Default="00F3590E" w:rsidP="00F359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Default="00F3590E" w:rsidP="00F359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90E" w:rsidRPr="005E6955" w:rsidTr="00F3590E">
        <w:tc>
          <w:tcPr>
            <w:tcW w:w="3888" w:type="dxa"/>
          </w:tcPr>
          <w:p w:rsidR="00F3590E" w:rsidRPr="00D87537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6" w:type="dxa"/>
          </w:tcPr>
          <w:p w:rsidR="00F3590E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Default="00F3590E" w:rsidP="00F359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Default="00F3590E" w:rsidP="00F359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90E" w:rsidRPr="005E6955" w:rsidTr="00F3590E">
        <w:tc>
          <w:tcPr>
            <w:tcW w:w="3888" w:type="dxa"/>
          </w:tcPr>
          <w:p w:rsidR="00F3590E" w:rsidRPr="00D87537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6" w:type="dxa"/>
          </w:tcPr>
          <w:p w:rsidR="00F3590E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Default="00F3590E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Default="00F3590E" w:rsidP="00F359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3590E" w:rsidRPr="00604263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Default="00F3590E" w:rsidP="00F359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A0B" w:rsidRPr="005E6955" w:rsidTr="00F3590E">
        <w:tc>
          <w:tcPr>
            <w:tcW w:w="3888" w:type="dxa"/>
          </w:tcPr>
          <w:p w:rsidR="001C2A0B" w:rsidRPr="00D87537" w:rsidRDefault="001C2A0B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6" w:type="dxa"/>
          </w:tcPr>
          <w:p w:rsidR="001C2A0B" w:rsidRDefault="001C2A0B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C2A0B" w:rsidRPr="00604263" w:rsidRDefault="001C2A0B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Default="001C2A0B" w:rsidP="00F359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C2A0B" w:rsidRPr="00604263" w:rsidRDefault="001C2A0B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Default="001C2A0B" w:rsidP="00F359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C2A0B" w:rsidRPr="00604263" w:rsidRDefault="001C2A0B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1C2A0B" w:rsidRDefault="001C2A0B" w:rsidP="00F359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00A9" w:rsidRPr="00B168B0" w:rsidTr="00F3590E">
        <w:tc>
          <w:tcPr>
            <w:tcW w:w="3888" w:type="dxa"/>
          </w:tcPr>
          <w:p w:rsidR="008E00A9" w:rsidRPr="00B168B0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36" w:type="dxa"/>
          </w:tcPr>
          <w:p w:rsidR="008E00A9" w:rsidRPr="00B168B0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B168B0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8E00A9" w:rsidRPr="00B168B0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F1ED2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8E00A9" w:rsidRPr="009F1ED2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F1ED2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8E00A9" w:rsidRPr="009F1ED2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90E" w:rsidRPr="00B168B0" w:rsidTr="00F3590E">
        <w:tc>
          <w:tcPr>
            <w:tcW w:w="3888" w:type="dxa"/>
          </w:tcPr>
          <w:p w:rsidR="00F3590E" w:rsidRPr="00B168B0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6" w:type="dxa"/>
          </w:tcPr>
          <w:p w:rsidR="00F3590E" w:rsidRPr="00604263" w:rsidRDefault="00F3590E" w:rsidP="00F3590E">
            <w:pPr>
              <w:tabs>
                <w:tab w:val="left" w:pos="330"/>
                <w:tab w:val="center" w:pos="45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B168B0" w:rsidRDefault="00F3590E" w:rsidP="00F3590E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443A7B" w:rsidRDefault="00F3590E" w:rsidP="00F359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  <w:tc>
          <w:tcPr>
            <w:tcW w:w="236" w:type="dxa"/>
          </w:tcPr>
          <w:p w:rsidR="00F3590E" w:rsidRPr="009F1ED2" w:rsidRDefault="00F3590E" w:rsidP="00F3590E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604263" w:rsidRDefault="00F3590E" w:rsidP="00F3590E">
            <w:pPr>
              <w:tabs>
                <w:tab w:val="left" w:pos="330"/>
                <w:tab w:val="center" w:pos="45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9F1ED2" w:rsidRDefault="00F3590E" w:rsidP="00F3590E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Pr="00B519D1" w:rsidRDefault="00F3590E" w:rsidP="00F359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F3590E" w:rsidRPr="00B168B0" w:rsidTr="00F3590E">
        <w:tc>
          <w:tcPr>
            <w:tcW w:w="3888" w:type="dxa"/>
          </w:tcPr>
          <w:p w:rsidR="00F3590E" w:rsidRPr="00B168B0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6" w:type="dxa"/>
          </w:tcPr>
          <w:p w:rsidR="00F3590E" w:rsidRPr="00604263" w:rsidRDefault="00F3590E" w:rsidP="00F3590E">
            <w:pPr>
              <w:tabs>
                <w:tab w:val="left" w:pos="330"/>
                <w:tab w:val="center" w:pos="45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B168B0" w:rsidRDefault="00F3590E" w:rsidP="00F3590E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B519D1" w:rsidRDefault="00F3590E" w:rsidP="00F359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21,560</w:t>
            </w:r>
          </w:p>
        </w:tc>
        <w:tc>
          <w:tcPr>
            <w:tcW w:w="236" w:type="dxa"/>
          </w:tcPr>
          <w:p w:rsidR="00F3590E" w:rsidRPr="009F1ED2" w:rsidRDefault="00F3590E" w:rsidP="00F3590E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604263" w:rsidRDefault="00F3590E" w:rsidP="00F3590E">
            <w:pPr>
              <w:tabs>
                <w:tab w:val="left" w:pos="330"/>
                <w:tab w:val="center" w:pos="45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9F1ED2" w:rsidRDefault="00F3590E" w:rsidP="00F3590E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Pr="00B519D1" w:rsidRDefault="00F3590E" w:rsidP="00F359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21,560</w:t>
            </w:r>
          </w:p>
        </w:tc>
      </w:tr>
      <w:tr w:rsidR="00F3590E" w:rsidRPr="00B168B0" w:rsidTr="00F3590E">
        <w:tc>
          <w:tcPr>
            <w:tcW w:w="3888" w:type="dxa"/>
          </w:tcPr>
          <w:p w:rsidR="00F3590E" w:rsidRPr="00B168B0" w:rsidRDefault="00F3590E" w:rsidP="00F359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6" w:type="dxa"/>
          </w:tcPr>
          <w:p w:rsidR="00F3590E" w:rsidRPr="00604263" w:rsidRDefault="00F3590E" w:rsidP="00F3590E">
            <w:pPr>
              <w:tabs>
                <w:tab w:val="left" w:pos="330"/>
                <w:tab w:val="center" w:pos="45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B168B0" w:rsidRDefault="00F3590E" w:rsidP="00F3590E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B519D1" w:rsidRDefault="00F3590E" w:rsidP="00F359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36" w:type="dxa"/>
          </w:tcPr>
          <w:p w:rsidR="00F3590E" w:rsidRPr="009F1ED2" w:rsidRDefault="00F3590E" w:rsidP="00F3590E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F3590E" w:rsidRPr="00604263" w:rsidRDefault="00F3590E" w:rsidP="00F3590E">
            <w:pPr>
              <w:tabs>
                <w:tab w:val="left" w:pos="330"/>
                <w:tab w:val="center" w:pos="45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90E" w:rsidRPr="009F1ED2" w:rsidRDefault="00F3590E" w:rsidP="00F3590E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F3590E" w:rsidRPr="00B519D1" w:rsidRDefault="00F3590E" w:rsidP="00F359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8E00A9" w:rsidRPr="00B168B0" w:rsidTr="00F3590E">
        <w:tc>
          <w:tcPr>
            <w:tcW w:w="3888" w:type="dxa"/>
          </w:tcPr>
          <w:p w:rsidR="008E00A9" w:rsidRPr="00B168B0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6" w:type="dxa"/>
          </w:tcPr>
          <w:p w:rsidR="008E00A9" w:rsidRPr="00B168B0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B168B0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8E00A9" w:rsidRPr="00B168B0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F1ED2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8E00A9" w:rsidRPr="009F1ED2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F1ED2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8E00A9" w:rsidRPr="009F1ED2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1EB" w:rsidRPr="00B168B0" w:rsidTr="00F3590E">
        <w:tc>
          <w:tcPr>
            <w:tcW w:w="3888" w:type="dxa"/>
          </w:tcPr>
          <w:p w:rsidR="004F71EB" w:rsidRPr="00B168B0" w:rsidRDefault="004F71EB" w:rsidP="004F71E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6" w:type="dxa"/>
          </w:tcPr>
          <w:p w:rsidR="004F71EB" w:rsidRPr="00EF6AE9" w:rsidRDefault="004F71EB" w:rsidP="004F71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36" w:type="dxa"/>
          </w:tcPr>
          <w:p w:rsidR="004F71EB" w:rsidRPr="00B168B0" w:rsidRDefault="004F71EB" w:rsidP="004F71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4F71EB" w:rsidRPr="00EF6AE9" w:rsidRDefault="004F71EB" w:rsidP="004F71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44,724</w:t>
            </w:r>
          </w:p>
        </w:tc>
        <w:tc>
          <w:tcPr>
            <w:tcW w:w="236" w:type="dxa"/>
          </w:tcPr>
          <w:p w:rsidR="004F71EB" w:rsidRPr="009F1ED2" w:rsidRDefault="004F71EB" w:rsidP="004F71E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4F71EB" w:rsidRPr="00EF6AE9" w:rsidRDefault="004F71EB" w:rsidP="004F71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36" w:type="dxa"/>
          </w:tcPr>
          <w:p w:rsidR="004F71EB" w:rsidRPr="009F1ED2" w:rsidRDefault="004F71EB" w:rsidP="004F71E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4F71EB" w:rsidRPr="00EF6AE9" w:rsidRDefault="004F71EB" w:rsidP="004F71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44,528</w:t>
            </w:r>
          </w:p>
        </w:tc>
      </w:tr>
      <w:tr w:rsidR="004F71EB" w:rsidRPr="00B168B0" w:rsidTr="00F3590E">
        <w:tc>
          <w:tcPr>
            <w:tcW w:w="3888" w:type="dxa"/>
          </w:tcPr>
          <w:p w:rsidR="004F71EB" w:rsidRPr="00B168B0" w:rsidRDefault="004F71EB" w:rsidP="004F71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6" w:type="dxa"/>
          </w:tcPr>
          <w:p w:rsidR="004F71EB" w:rsidRPr="00EF6AE9" w:rsidRDefault="004F71EB" w:rsidP="004F71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36" w:type="dxa"/>
          </w:tcPr>
          <w:p w:rsidR="004F71EB" w:rsidRPr="00B168B0" w:rsidRDefault="004F71EB" w:rsidP="004F71E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4F71EB" w:rsidRPr="00EF6AE9" w:rsidRDefault="004F71EB" w:rsidP="004F71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308,334</w:t>
            </w:r>
          </w:p>
        </w:tc>
        <w:tc>
          <w:tcPr>
            <w:tcW w:w="236" w:type="dxa"/>
          </w:tcPr>
          <w:p w:rsidR="004F71EB" w:rsidRPr="009F1ED2" w:rsidRDefault="004F71EB" w:rsidP="004F71E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4F71EB" w:rsidRPr="00EF6AE9" w:rsidRDefault="004F71EB" w:rsidP="004F71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283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236" w:type="dxa"/>
          </w:tcPr>
          <w:p w:rsidR="004F71EB" w:rsidRPr="009F1ED2" w:rsidRDefault="004F71EB" w:rsidP="004F71E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4F71EB" w:rsidRPr="00EF6AE9" w:rsidRDefault="004F71EB" w:rsidP="004F71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300,726</w:t>
            </w:r>
          </w:p>
        </w:tc>
      </w:tr>
      <w:tr w:rsidR="004F71EB" w:rsidRPr="00B168B0" w:rsidTr="00F3590E">
        <w:tc>
          <w:tcPr>
            <w:tcW w:w="3888" w:type="dxa"/>
          </w:tcPr>
          <w:p w:rsidR="004F71EB" w:rsidRPr="00B168B0" w:rsidRDefault="004F71EB" w:rsidP="004F71E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6" w:type="dxa"/>
          </w:tcPr>
          <w:p w:rsidR="004F71EB" w:rsidRPr="00EF6AE9" w:rsidRDefault="004F71EB" w:rsidP="004F71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36" w:type="dxa"/>
          </w:tcPr>
          <w:p w:rsidR="004F71EB" w:rsidRPr="00B168B0" w:rsidRDefault="004F71EB" w:rsidP="004F71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4F71EB" w:rsidRPr="00EF6AE9" w:rsidRDefault="004F71EB" w:rsidP="004F71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7,867</w:t>
            </w:r>
          </w:p>
        </w:tc>
        <w:tc>
          <w:tcPr>
            <w:tcW w:w="236" w:type="dxa"/>
          </w:tcPr>
          <w:p w:rsidR="004F71EB" w:rsidRPr="009F1ED2" w:rsidRDefault="004F71EB" w:rsidP="004F71E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4F71EB" w:rsidRPr="00EF6AE9" w:rsidRDefault="004F71EB" w:rsidP="004F71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236" w:type="dxa"/>
          </w:tcPr>
          <w:p w:rsidR="004F71EB" w:rsidRPr="009F1ED2" w:rsidRDefault="004F71EB" w:rsidP="004F71E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4F71EB" w:rsidRPr="00EF6AE9" w:rsidRDefault="004F71EB" w:rsidP="004F71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5,427</w:t>
            </w:r>
          </w:p>
        </w:tc>
      </w:tr>
      <w:tr w:rsidR="004F71EB" w:rsidRPr="00B168B0" w:rsidTr="00F3590E">
        <w:tc>
          <w:tcPr>
            <w:tcW w:w="3888" w:type="dxa"/>
          </w:tcPr>
          <w:p w:rsidR="004F71EB" w:rsidRPr="00B168B0" w:rsidRDefault="004F71EB" w:rsidP="004F71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6" w:type="dxa"/>
          </w:tcPr>
          <w:p w:rsidR="004F71EB" w:rsidRPr="00EF6AE9" w:rsidRDefault="004F71EB" w:rsidP="004F71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1,341</w:t>
            </w:r>
          </w:p>
        </w:tc>
        <w:tc>
          <w:tcPr>
            <w:tcW w:w="236" w:type="dxa"/>
          </w:tcPr>
          <w:p w:rsidR="004F71EB" w:rsidRPr="00B168B0" w:rsidRDefault="004F71EB" w:rsidP="004F71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4F71EB" w:rsidRPr="00EF6AE9" w:rsidRDefault="004F71EB" w:rsidP="004F71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236" w:type="dxa"/>
          </w:tcPr>
          <w:p w:rsidR="004F71EB" w:rsidRPr="009F1ED2" w:rsidRDefault="004F71EB" w:rsidP="004F71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4F71EB" w:rsidRPr="009F1ED2" w:rsidRDefault="004F71EB" w:rsidP="004F71EB">
            <w:pPr>
              <w:spacing w:line="240" w:lineRule="atLeast"/>
              <w:ind w:left="-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236" w:type="dxa"/>
          </w:tcPr>
          <w:p w:rsidR="004F71EB" w:rsidRPr="009F1ED2" w:rsidRDefault="004F71EB" w:rsidP="004F71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4F71EB" w:rsidRPr="00EF6AE9" w:rsidRDefault="004F71EB" w:rsidP="004F71E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2A0B" w:rsidRPr="00B168B0" w:rsidTr="00F3590E">
        <w:tc>
          <w:tcPr>
            <w:tcW w:w="3888" w:type="dxa"/>
          </w:tcPr>
          <w:p w:rsidR="001C2A0B" w:rsidRPr="00B168B0" w:rsidRDefault="001C2A0B" w:rsidP="001C2A0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6" w:type="dxa"/>
          </w:tcPr>
          <w:p w:rsidR="001C2A0B" w:rsidRPr="00B168B0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C2A0B" w:rsidRPr="00B168B0" w:rsidRDefault="001C2A0B" w:rsidP="001C2A0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B168B0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A0B" w:rsidRPr="00B168B0" w:rsidTr="00F3590E">
        <w:tc>
          <w:tcPr>
            <w:tcW w:w="3888" w:type="dxa"/>
          </w:tcPr>
          <w:p w:rsidR="001C2A0B" w:rsidRPr="00B168B0" w:rsidRDefault="001C2A0B" w:rsidP="001C2A0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6" w:type="dxa"/>
          </w:tcPr>
          <w:p w:rsidR="001C2A0B" w:rsidRPr="00EF6AE9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36" w:type="dxa"/>
          </w:tcPr>
          <w:p w:rsidR="001C2A0B" w:rsidRPr="00B168B0" w:rsidRDefault="001C2A0B" w:rsidP="001C2A0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B519D1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1,635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EF6AE9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1,415</w:t>
            </w:r>
          </w:p>
        </w:tc>
      </w:tr>
      <w:tr w:rsidR="001C2A0B" w:rsidRPr="00B168B0" w:rsidTr="00F3590E">
        <w:tc>
          <w:tcPr>
            <w:tcW w:w="3888" w:type="dxa"/>
          </w:tcPr>
          <w:p w:rsidR="001C2A0B" w:rsidRPr="00B168B0" w:rsidRDefault="001C2A0B" w:rsidP="001C2A0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6" w:type="dxa"/>
          </w:tcPr>
          <w:p w:rsidR="001C2A0B" w:rsidRPr="00EF6AE9" w:rsidRDefault="001C2A0B" w:rsidP="001C2A0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2A0B" w:rsidRPr="00B168B0" w:rsidRDefault="001C2A0B" w:rsidP="001C2A0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B519D1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EF6AE9" w:rsidRDefault="001C2A0B" w:rsidP="001C2A0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1C2A0B" w:rsidRPr="00B519D1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1C2A0B" w:rsidRPr="00B168B0" w:rsidTr="00F3590E">
        <w:tc>
          <w:tcPr>
            <w:tcW w:w="3888" w:type="dxa"/>
          </w:tcPr>
          <w:p w:rsidR="001C2A0B" w:rsidRPr="00B168B0" w:rsidRDefault="001C2A0B" w:rsidP="001C2A0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6" w:type="dxa"/>
          </w:tcPr>
          <w:p w:rsidR="001C2A0B" w:rsidRPr="00EF6AE9" w:rsidRDefault="001C2A0B" w:rsidP="001C2A0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2A0B" w:rsidRPr="00B168B0" w:rsidRDefault="001C2A0B" w:rsidP="001C2A0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B519D1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EF6AE9" w:rsidRDefault="001C2A0B" w:rsidP="001C2A0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C2A0B" w:rsidRPr="00B168B0" w:rsidTr="00F3590E">
        <w:tc>
          <w:tcPr>
            <w:tcW w:w="3888" w:type="dxa"/>
          </w:tcPr>
          <w:p w:rsidR="001C2A0B" w:rsidRPr="00B168B0" w:rsidRDefault="001C2A0B" w:rsidP="001C2A0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6" w:type="dxa"/>
          </w:tcPr>
          <w:p w:rsidR="001C2A0B" w:rsidRPr="00EF6AE9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36" w:type="dxa"/>
          </w:tcPr>
          <w:p w:rsidR="001C2A0B" w:rsidRPr="00B168B0" w:rsidRDefault="001C2A0B" w:rsidP="001C2A0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B519D1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82,017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EF6AE9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59,265</w:t>
            </w:r>
          </w:p>
        </w:tc>
      </w:tr>
      <w:tr w:rsidR="001C2A0B" w:rsidRPr="00B168B0" w:rsidTr="00F3590E">
        <w:tc>
          <w:tcPr>
            <w:tcW w:w="3888" w:type="dxa"/>
          </w:tcPr>
          <w:p w:rsidR="001C2A0B" w:rsidRPr="00B168B0" w:rsidRDefault="001C2A0B" w:rsidP="001C2A0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6" w:type="dxa"/>
          </w:tcPr>
          <w:p w:rsidR="001C2A0B" w:rsidRPr="00EF6AE9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36" w:type="dxa"/>
          </w:tcPr>
          <w:p w:rsidR="001C2A0B" w:rsidRPr="00B168B0" w:rsidRDefault="001C2A0B" w:rsidP="001C2A0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B519D1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48,342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EF6AE9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1C2A0B" w:rsidRPr="00A876BD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42,084</w:t>
            </w:r>
          </w:p>
        </w:tc>
      </w:tr>
      <w:tr w:rsidR="001C2A0B" w:rsidRPr="00B168B0" w:rsidTr="00F3590E">
        <w:tc>
          <w:tcPr>
            <w:tcW w:w="3888" w:type="dxa"/>
          </w:tcPr>
          <w:p w:rsidR="001C2A0B" w:rsidRPr="00B168B0" w:rsidRDefault="001C2A0B" w:rsidP="001C2A0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6" w:type="dxa"/>
          </w:tcPr>
          <w:p w:rsidR="001C2A0B" w:rsidRPr="00B168B0" w:rsidRDefault="001C2A0B" w:rsidP="001C2A0B">
            <w:pPr>
              <w:tabs>
                <w:tab w:val="decimal" w:pos="54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C2A0B" w:rsidRPr="00B168B0" w:rsidRDefault="001C2A0B" w:rsidP="001C2A0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B168B0" w:rsidRDefault="001C2A0B" w:rsidP="001C2A0B">
            <w:pPr>
              <w:tabs>
                <w:tab w:val="decimal" w:pos="54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9F1ED2" w:rsidRDefault="001C2A0B" w:rsidP="001C2A0B">
            <w:pPr>
              <w:tabs>
                <w:tab w:val="decimal" w:pos="54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1C2A0B" w:rsidRPr="009F1ED2" w:rsidRDefault="001C2A0B" w:rsidP="001C2A0B">
            <w:pPr>
              <w:tabs>
                <w:tab w:val="decimal" w:pos="54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A0B" w:rsidRPr="00B168B0" w:rsidTr="00F3590E">
        <w:tc>
          <w:tcPr>
            <w:tcW w:w="3888" w:type="dxa"/>
          </w:tcPr>
          <w:p w:rsidR="001C2A0B" w:rsidRPr="00B168B0" w:rsidRDefault="001C2A0B" w:rsidP="001C2A0B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6" w:type="dxa"/>
          </w:tcPr>
          <w:p w:rsidR="001C2A0B" w:rsidRPr="00B168B0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C2A0B" w:rsidRPr="00B168B0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B168B0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A0B" w:rsidRPr="00B168B0" w:rsidTr="00F3590E">
        <w:tc>
          <w:tcPr>
            <w:tcW w:w="3888" w:type="dxa"/>
          </w:tcPr>
          <w:p w:rsidR="001C2A0B" w:rsidRPr="00B168B0" w:rsidRDefault="001C2A0B" w:rsidP="001C2A0B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</w:rPr>
              <w:tab/>
            </w:r>
            <w:r w:rsidRPr="00B168B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6" w:type="dxa"/>
            <w:shd w:val="clear" w:color="auto" w:fill="auto"/>
          </w:tcPr>
          <w:p w:rsidR="001C2A0B" w:rsidRPr="00EF6AE9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  <w:r w:rsidRPr="00EF6A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236" w:type="dxa"/>
          </w:tcPr>
          <w:p w:rsidR="001C2A0B" w:rsidRPr="00B168B0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700334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0334">
              <w:rPr>
                <w:rFonts w:ascii="Angsana New" w:hAnsi="Angsana New"/>
                <w:sz w:val="30"/>
                <w:szCs w:val="30"/>
                <w:lang w:val="en-US"/>
              </w:rPr>
              <w:t>179,001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1C2A0B" w:rsidRPr="00EF6AE9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  <w:r w:rsidRPr="00EF6A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1C2A0B" w:rsidRPr="00604263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170,741</w:t>
            </w:r>
          </w:p>
        </w:tc>
      </w:tr>
      <w:tr w:rsidR="001C2A0B" w:rsidRPr="00B168B0" w:rsidTr="00F3590E">
        <w:tc>
          <w:tcPr>
            <w:tcW w:w="3888" w:type="dxa"/>
          </w:tcPr>
          <w:p w:rsidR="001C2A0B" w:rsidRPr="00B168B0" w:rsidRDefault="001C2A0B" w:rsidP="001C2A0B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</w:rPr>
              <w:tab/>
            </w:r>
            <w:r w:rsidRPr="00B168B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:rsidR="001C2A0B" w:rsidRPr="00EF6AE9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36" w:type="dxa"/>
          </w:tcPr>
          <w:p w:rsidR="001C2A0B" w:rsidRPr="00B168B0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1C2A0B" w:rsidRPr="00700334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334">
              <w:rPr>
                <w:rFonts w:ascii="Angsana New" w:hAnsi="Angsana New"/>
                <w:sz w:val="30"/>
                <w:szCs w:val="30"/>
              </w:rPr>
              <w:t>7,318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1C2A0B" w:rsidRPr="00EF6AE9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1C2A0B" w:rsidRPr="00604263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7,223</w:t>
            </w:r>
          </w:p>
        </w:tc>
      </w:tr>
      <w:tr w:rsidR="001C2A0B" w:rsidRPr="00B168B0" w:rsidTr="00F3590E">
        <w:tc>
          <w:tcPr>
            <w:tcW w:w="3888" w:type="dxa"/>
          </w:tcPr>
          <w:p w:rsidR="001C2A0B" w:rsidRPr="00B168B0" w:rsidRDefault="001C2A0B" w:rsidP="001C2A0B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</w:rPr>
              <w:tab/>
            </w:r>
            <w:r w:rsidRPr="00B168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2A0B" w:rsidRPr="00EF6AE9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6A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Pr="00EF6A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236" w:type="dxa"/>
          </w:tcPr>
          <w:p w:rsidR="001C2A0B" w:rsidRPr="00B168B0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:rsidR="001C2A0B" w:rsidRPr="00700334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334">
              <w:rPr>
                <w:rFonts w:ascii="Angsana New" w:hAnsi="Angsana New"/>
                <w:b/>
                <w:bCs/>
                <w:sz w:val="30"/>
                <w:szCs w:val="30"/>
              </w:rPr>
              <w:t>186,319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:rsidR="001C2A0B" w:rsidRPr="00EF6AE9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  <w:r w:rsidRPr="00EF6A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236" w:type="dxa"/>
          </w:tcPr>
          <w:p w:rsidR="001C2A0B" w:rsidRPr="009F1ED2" w:rsidRDefault="001C2A0B" w:rsidP="001C2A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1C2A0B" w:rsidRPr="00137C0B" w:rsidRDefault="001C2A0B" w:rsidP="001C2A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177,964</w:t>
            </w:r>
          </w:p>
        </w:tc>
      </w:tr>
    </w:tbl>
    <w:p w:rsidR="00973148" w:rsidRPr="001E5369" w:rsidRDefault="00973148" w:rsidP="00973148">
      <w:pPr>
        <w:pStyle w:val="Bo-Blankline"/>
        <w:rPr>
          <w:sz w:val="16"/>
          <w:szCs w:val="16"/>
        </w:rPr>
      </w:pPr>
    </w:p>
    <w:p w:rsidR="007B2482" w:rsidRPr="00AE5908" w:rsidRDefault="001E5369" w:rsidP="008C542D">
      <w:pPr>
        <w:pStyle w:val="Bo-C1Content"/>
        <w:rPr>
          <w:lang w:val="en-US"/>
        </w:rPr>
      </w:pPr>
      <w:r>
        <w:rPr>
          <w:cs/>
        </w:rPr>
        <w:br w:type="page"/>
      </w:r>
      <w:r w:rsidR="000B20C7" w:rsidRPr="000B20C7">
        <w:rPr>
          <w:cs/>
        </w:rPr>
        <w:lastRenderedPageBreak/>
        <w:t>ยอดคงเหลือกับกิจการที่เก</w:t>
      </w:r>
      <w:r w:rsidR="000B20C7">
        <w:rPr>
          <w:cs/>
        </w:rPr>
        <w:t xml:space="preserve">ี่ยวข้องกัน ณ วันที่ </w:t>
      </w:r>
      <w:r w:rsidR="008E00A9">
        <w:rPr>
          <w:rFonts w:hint="cs"/>
          <w:cs/>
        </w:rPr>
        <w:t xml:space="preserve">30 มิถุนายน </w:t>
      </w:r>
      <w:r w:rsidR="009D5610">
        <w:rPr>
          <w:rFonts w:hint="cs"/>
          <w:cs/>
        </w:rPr>
        <w:t>25</w:t>
      </w:r>
      <w:r w:rsidR="00873DDA">
        <w:rPr>
          <w:rFonts w:hint="cs"/>
          <w:cs/>
        </w:rPr>
        <w:t>60</w:t>
      </w:r>
      <w:r w:rsidR="003445BE">
        <w:t xml:space="preserve"> </w:t>
      </w:r>
      <w:r w:rsidR="009D5610">
        <w:rPr>
          <w:rFonts w:hint="cs"/>
          <w:cs/>
        </w:rPr>
        <w:t xml:space="preserve">และ </w:t>
      </w:r>
      <w:r w:rsidR="009D5610">
        <w:rPr>
          <w:lang w:val="en-US"/>
        </w:rPr>
        <w:t>31</w:t>
      </w:r>
      <w:r w:rsidR="000B20C7">
        <w:rPr>
          <w:cs/>
        </w:rPr>
        <w:t xml:space="preserve"> ธันวาคม</w:t>
      </w:r>
      <w:r w:rsidR="000B20C7" w:rsidRPr="000B20C7">
        <w:rPr>
          <w:cs/>
        </w:rPr>
        <w:t xml:space="preserve"> </w:t>
      </w:r>
      <w:r w:rsidR="009D5610">
        <w:t>255</w:t>
      </w:r>
      <w:r w:rsidR="00873DDA">
        <w:rPr>
          <w:rFonts w:hint="cs"/>
          <w:cs/>
        </w:rPr>
        <w:t>9</w:t>
      </w:r>
      <w:r w:rsidR="003445BE">
        <w:t xml:space="preserve"> </w:t>
      </w:r>
      <w:r w:rsidR="007B2482">
        <w:rPr>
          <w:cs/>
        </w:rPr>
        <w:t>มีดังนี้</w:t>
      </w:r>
    </w:p>
    <w:p w:rsidR="00873DDA" w:rsidRPr="001E5369" w:rsidRDefault="00873DDA" w:rsidP="00873DDA">
      <w:pPr>
        <w:pStyle w:val="Bo-Blankline"/>
        <w:rPr>
          <w:sz w:val="16"/>
          <w:szCs w:val="16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7E70CE" w:rsidRPr="00970BCB" w:rsidTr="00754ED0">
        <w:trPr>
          <w:tblHeader/>
        </w:trPr>
        <w:tc>
          <w:tcPr>
            <w:tcW w:w="3931" w:type="dxa"/>
          </w:tcPr>
          <w:p w:rsidR="007E70CE" w:rsidRPr="00970BCB" w:rsidRDefault="007E70CE" w:rsidP="002C461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505" w:type="dxa"/>
            <w:gridSpan w:val="3"/>
          </w:tcPr>
          <w:p w:rsidR="007E70CE" w:rsidRPr="00970BCB" w:rsidRDefault="007E70CE" w:rsidP="002C461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E70CE" w:rsidRPr="00970BCB" w:rsidRDefault="007E70CE" w:rsidP="002C461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7E70CE" w:rsidRPr="00970BCB" w:rsidRDefault="007E70CE" w:rsidP="002C461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970BCB" w:rsidTr="00754ED0">
        <w:trPr>
          <w:tblHeader/>
        </w:trPr>
        <w:tc>
          <w:tcPr>
            <w:tcW w:w="3931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E00A9" w:rsidRPr="00D87537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8E00A9" w:rsidRPr="00D87537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7E70CE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8E00A9" w:rsidRPr="00D87537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E00A9" w:rsidRPr="00D87537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8E00A9" w:rsidRPr="00D87537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7E70CE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E00A9" w:rsidRPr="00970BCB" w:rsidTr="00754ED0">
        <w:trPr>
          <w:tblHeader/>
        </w:trPr>
        <w:tc>
          <w:tcPr>
            <w:tcW w:w="3931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E00A9" w:rsidRPr="00BA4E15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D87537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D87537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36" w:type="dxa"/>
          </w:tcPr>
          <w:p w:rsidR="008E00A9" w:rsidRPr="00D87537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E00A9" w:rsidRPr="00BA4E15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D87537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D87537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8E00A9" w:rsidRPr="00970BCB" w:rsidTr="00754ED0">
        <w:trPr>
          <w:tblHeader/>
        </w:trPr>
        <w:tc>
          <w:tcPr>
            <w:tcW w:w="3931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8E00A9" w:rsidRPr="00970BCB" w:rsidRDefault="008E00A9" w:rsidP="008E00A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970BCB" w:rsidTr="00754ED0">
        <w:tc>
          <w:tcPr>
            <w:tcW w:w="3931" w:type="dxa"/>
          </w:tcPr>
          <w:p w:rsidR="008E00A9" w:rsidRDefault="008E00A9" w:rsidP="008E00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ED0" w:rsidRPr="00970BCB" w:rsidTr="00754ED0">
        <w:tc>
          <w:tcPr>
            <w:tcW w:w="3931" w:type="dxa"/>
          </w:tcPr>
          <w:p w:rsidR="00754ED0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19089B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399,404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304,119</w:t>
            </w:r>
          </w:p>
        </w:tc>
      </w:tr>
      <w:tr w:rsidR="00754ED0" w:rsidRPr="00970BCB" w:rsidTr="00754ED0">
        <w:tc>
          <w:tcPr>
            <w:tcW w:w="3931" w:type="dxa"/>
            <w:vAlign w:val="bottom"/>
          </w:tcPr>
          <w:p w:rsidR="00754ED0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เพาเวอร์ จำกัด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20,422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14,566</w:t>
            </w:r>
          </w:p>
        </w:tc>
      </w:tr>
      <w:tr w:rsidR="00754ED0" w:rsidRPr="00970BCB" w:rsidTr="00754ED0">
        <w:tc>
          <w:tcPr>
            <w:tcW w:w="3931" w:type="dxa"/>
            <w:vAlign w:val="bottom"/>
          </w:tcPr>
          <w:p w:rsidR="00754ED0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ออล ซีซั่นส์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200,444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153,891</w:t>
            </w:r>
          </w:p>
        </w:tc>
      </w:tr>
      <w:tr w:rsidR="00754ED0" w:rsidRPr="00970BCB" w:rsidTr="00754ED0">
        <w:tc>
          <w:tcPr>
            <w:tcW w:w="3931" w:type="dxa"/>
            <w:vAlign w:val="bottom"/>
          </w:tcPr>
          <w:p w:rsidR="00754ED0" w:rsidRPr="00067AFD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พลาสติก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1,614,778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874,328</w:t>
            </w:r>
          </w:p>
        </w:tc>
      </w:tr>
      <w:tr w:rsidR="00754ED0" w:rsidRPr="00970BCB" w:rsidTr="00754ED0">
        <w:tc>
          <w:tcPr>
            <w:tcW w:w="3931" w:type="dxa"/>
            <w:vAlign w:val="bottom"/>
          </w:tcPr>
          <w:p w:rsidR="00754ED0" w:rsidRPr="00193B2C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B2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193B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</w:t>
            </w:r>
            <w:proofErr w:type="spellStart"/>
            <w:r w:rsidRPr="00193B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 w:rsidRPr="00193B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ชีวะอินทรีย์ </w:t>
            </w:r>
            <w:r w:rsidRPr="00193B2C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34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4,593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9,886</w:t>
            </w:r>
          </w:p>
        </w:tc>
      </w:tr>
      <w:tr w:rsidR="00754ED0" w:rsidRPr="00970BCB" w:rsidTr="00754ED0">
        <w:tc>
          <w:tcPr>
            <w:tcW w:w="3931" w:type="dxa"/>
            <w:vAlign w:val="bottom"/>
          </w:tcPr>
          <w:p w:rsidR="00754ED0" w:rsidRPr="00193B2C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3B2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193B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ทีพีไอ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พาณิชย์</w:t>
            </w:r>
            <w:r w:rsidRPr="00193B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93B2C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34" w:type="dxa"/>
          </w:tcPr>
          <w:p w:rsidR="00754ED0" w:rsidRPr="00604263" w:rsidRDefault="00754ED0" w:rsidP="00754ED0">
            <w:pPr>
              <w:tabs>
                <w:tab w:val="center" w:pos="45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tabs>
                <w:tab w:val="center" w:pos="45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D62667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1,890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1,283</w:t>
            </w:r>
          </w:p>
        </w:tc>
      </w:tr>
      <w:tr w:rsidR="00754ED0" w:rsidRPr="00970BCB" w:rsidTr="00754ED0">
        <w:tc>
          <w:tcPr>
            <w:tcW w:w="3931" w:type="dxa"/>
          </w:tcPr>
          <w:p w:rsidR="00754ED0" w:rsidRPr="00D87537" w:rsidRDefault="00754ED0" w:rsidP="00754ED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ไนเตรทไทย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754ED0" w:rsidRPr="00604263" w:rsidRDefault="00754ED0" w:rsidP="00754ED0">
            <w:pPr>
              <w:tabs>
                <w:tab w:val="center" w:pos="45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tabs>
                <w:tab w:val="center" w:pos="45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970BCB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970BCB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8E00A9" w:rsidRPr="00970BCB" w:rsidTr="00754ED0">
        <w:tc>
          <w:tcPr>
            <w:tcW w:w="3931" w:type="dxa"/>
          </w:tcPr>
          <w:p w:rsidR="008E00A9" w:rsidRDefault="008E00A9" w:rsidP="008E00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34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ED0" w:rsidRPr="00970BCB" w:rsidTr="00754ED0">
        <w:tc>
          <w:tcPr>
            <w:tcW w:w="3931" w:type="dxa"/>
            <w:vAlign w:val="bottom"/>
          </w:tcPr>
          <w:p w:rsidR="00754ED0" w:rsidRPr="00E16D30" w:rsidRDefault="00754ED0" w:rsidP="00754ED0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6D30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E16D30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บางกอก</w:t>
            </w:r>
            <w:proofErr w:type="spellStart"/>
            <w:r w:rsidRPr="00E16D30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สหป</w:t>
            </w:r>
            <w:proofErr w:type="spellEnd"/>
            <w:r w:rsidRPr="00E16D30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ระกัน</w:t>
            </w:r>
            <w:r w:rsidRPr="00E1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ชีวิต </w:t>
            </w:r>
            <w:r w:rsidRPr="00E16D30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  <w:r w:rsidRPr="00E1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34" w:type="dxa"/>
          </w:tcPr>
          <w:p w:rsidR="00754ED0" w:rsidRPr="0001755B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1755B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4ED0" w:rsidRPr="00970BCB" w:rsidTr="00754ED0">
        <w:tc>
          <w:tcPr>
            <w:tcW w:w="3931" w:type="dxa"/>
          </w:tcPr>
          <w:p w:rsidR="00754ED0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16D3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สหธัญ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754ED0" w:rsidRPr="0001755B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144EA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D625B9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54ED0" w:rsidRPr="00970BCB" w:rsidTr="00754ED0">
        <w:tc>
          <w:tcPr>
            <w:tcW w:w="3931" w:type="dxa"/>
          </w:tcPr>
          <w:p w:rsidR="00754ED0" w:rsidRDefault="00754ED0" w:rsidP="00754ED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โปรดักส์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754ED0" w:rsidRPr="000144EA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6,748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144EA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1,525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6,748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1,525</w:t>
            </w:r>
          </w:p>
        </w:tc>
      </w:tr>
      <w:tr w:rsidR="008E00A9" w:rsidRPr="00970BCB" w:rsidTr="00754ED0">
        <w:tc>
          <w:tcPr>
            <w:tcW w:w="3931" w:type="dxa"/>
          </w:tcPr>
          <w:p w:rsidR="008E00A9" w:rsidRDefault="008E00A9" w:rsidP="008E00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ED0" w:rsidRPr="00970BCB" w:rsidTr="00754ED0">
        <w:tc>
          <w:tcPr>
            <w:tcW w:w="3931" w:type="dxa"/>
          </w:tcPr>
          <w:p w:rsidR="00754ED0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16D3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บางกอก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สหป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ระกันภัย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754ED0" w:rsidRPr="000144EA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144EA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54ED0" w:rsidRPr="00970BCB" w:rsidTr="00754ED0">
        <w:tc>
          <w:tcPr>
            <w:tcW w:w="3931" w:type="dxa"/>
          </w:tcPr>
          <w:p w:rsidR="00754ED0" w:rsidRPr="0092514C" w:rsidRDefault="00754ED0" w:rsidP="00754ED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พรชัยวิสาหกิจ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754ED0" w:rsidRPr="000144EA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144EA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</w:tr>
      <w:tr w:rsidR="00754ED0" w:rsidRPr="00970BCB" w:rsidTr="00754ED0">
        <w:tc>
          <w:tcPr>
            <w:tcW w:w="3931" w:type="dxa"/>
          </w:tcPr>
          <w:p w:rsidR="00754ED0" w:rsidRDefault="00754ED0" w:rsidP="00754ED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ลำปาง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ฟู๊ดโปรดักส์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754ED0" w:rsidRPr="000144EA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144EA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54ED0" w:rsidRPr="00970BCB" w:rsidTr="00754ED0">
        <w:tc>
          <w:tcPr>
            <w:tcW w:w="3931" w:type="dxa"/>
          </w:tcPr>
          <w:p w:rsidR="00754ED0" w:rsidRPr="0092514C" w:rsidRDefault="00754ED0" w:rsidP="00754ED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ระยองป่าไม้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754ED0" w:rsidRPr="000144EA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144EA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2433" w:rsidRPr="00970BCB" w:rsidTr="00CA65A8">
        <w:tc>
          <w:tcPr>
            <w:tcW w:w="3931" w:type="dxa"/>
          </w:tcPr>
          <w:p w:rsidR="00132433" w:rsidRPr="0092514C" w:rsidRDefault="00132433" w:rsidP="00132433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เลียวไพ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รัตน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วิสาหกิจ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2433" w:rsidRPr="00604263" w:rsidRDefault="00132433" w:rsidP="001324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132433" w:rsidRPr="00970BCB" w:rsidRDefault="00132433" w:rsidP="001324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132433" w:rsidRPr="000144EA" w:rsidRDefault="00132433" w:rsidP="0013243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  <w:tc>
          <w:tcPr>
            <w:tcW w:w="236" w:type="dxa"/>
          </w:tcPr>
          <w:p w:rsidR="00132433" w:rsidRPr="00970BCB" w:rsidRDefault="00132433" w:rsidP="001324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132433" w:rsidRPr="00604263" w:rsidRDefault="00132433" w:rsidP="001324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132433" w:rsidRPr="00970BCB" w:rsidRDefault="00132433" w:rsidP="001324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132433" w:rsidRPr="00604263" w:rsidRDefault="00132433" w:rsidP="001324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2433" w:rsidRPr="00970BCB" w:rsidTr="00CA65A8">
        <w:tc>
          <w:tcPr>
            <w:tcW w:w="3931" w:type="dxa"/>
          </w:tcPr>
          <w:p w:rsidR="00132433" w:rsidRDefault="00132433" w:rsidP="00132433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32433" w:rsidRPr="000144EA" w:rsidRDefault="00132433" w:rsidP="0013243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7,771</w:t>
            </w:r>
          </w:p>
        </w:tc>
        <w:tc>
          <w:tcPr>
            <w:tcW w:w="236" w:type="dxa"/>
          </w:tcPr>
          <w:p w:rsidR="00132433" w:rsidRPr="00970BCB" w:rsidRDefault="00132433" w:rsidP="001324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132433" w:rsidRDefault="00132433" w:rsidP="0013243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2,142</w:t>
            </w:r>
          </w:p>
        </w:tc>
        <w:tc>
          <w:tcPr>
            <w:tcW w:w="236" w:type="dxa"/>
          </w:tcPr>
          <w:p w:rsidR="00132433" w:rsidRPr="00970BCB" w:rsidRDefault="00132433" w:rsidP="001324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132433" w:rsidRDefault="00132433" w:rsidP="001324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2,249,052</w:t>
            </w:r>
          </w:p>
        </w:tc>
        <w:tc>
          <w:tcPr>
            <w:tcW w:w="236" w:type="dxa"/>
          </w:tcPr>
          <w:p w:rsidR="00132433" w:rsidRPr="00970BCB" w:rsidRDefault="00132433" w:rsidP="001324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132433" w:rsidRDefault="00132433" w:rsidP="001324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1,359,785</w:t>
            </w:r>
          </w:p>
        </w:tc>
      </w:tr>
      <w:tr w:rsidR="00132433" w:rsidRPr="00970BCB" w:rsidTr="00CA65A8">
        <w:trPr>
          <w:trHeight w:val="541"/>
        </w:trPr>
        <w:tc>
          <w:tcPr>
            <w:tcW w:w="3931" w:type="dxa"/>
            <w:vAlign w:val="bottom"/>
          </w:tcPr>
          <w:p w:rsidR="00132433" w:rsidRPr="00AD37E5" w:rsidRDefault="00132433" w:rsidP="0013243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vAlign w:val="bottom"/>
          </w:tcPr>
          <w:p w:rsidR="00132433" w:rsidRPr="003661E3" w:rsidRDefault="00132433" w:rsidP="0013243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132433" w:rsidRPr="00AD37E5" w:rsidRDefault="00132433" w:rsidP="0013243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nil"/>
            </w:tcBorders>
            <w:vAlign w:val="bottom"/>
          </w:tcPr>
          <w:p w:rsidR="00132433" w:rsidRPr="003661E3" w:rsidRDefault="00132433" w:rsidP="0013243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132433" w:rsidRPr="00AD37E5" w:rsidRDefault="00132433" w:rsidP="0013243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nil"/>
            </w:tcBorders>
            <w:vAlign w:val="bottom"/>
          </w:tcPr>
          <w:p w:rsidR="00132433" w:rsidRPr="00AD37E5" w:rsidRDefault="00132433" w:rsidP="0013243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132433" w:rsidRPr="00AD37E5" w:rsidRDefault="00132433" w:rsidP="0013243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nil"/>
            </w:tcBorders>
            <w:vAlign w:val="bottom"/>
          </w:tcPr>
          <w:p w:rsidR="00132433" w:rsidRPr="00AD37E5" w:rsidRDefault="00132433" w:rsidP="0013243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583C0E" w:rsidRDefault="00583C0E" w:rsidP="005C0956">
      <w:pPr>
        <w:pStyle w:val="Bo-Blankline"/>
        <w:rPr>
          <w:lang w:val="en-US"/>
        </w:rPr>
      </w:pPr>
    </w:p>
    <w:p w:rsidR="001E5369" w:rsidRDefault="001E5369" w:rsidP="005C0956">
      <w:pPr>
        <w:pStyle w:val="Bo-Blankline"/>
        <w:rPr>
          <w:lang w:val="en-US"/>
        </w:rPr>
      </w:pPr>
    </w:p>
    <w:p w:rsidR="001E5369" w:rsidRDefault="001E5369" w:rsidP="005C0956">
      <w:pPr>
        <w:pStyle w:val="Bo-Blankline"/>
        <w:rPr>
          <w:lang w:val="en-US"/>
        </w:rPr>
      </w:pPr>
    </w:p>
    <w:p w:rsidR="00754ED0" w:rsidRDefault="00754ED0" w:rsidP="005C0956">
      <w:pPr>
        <w:pStyle w:val="Bo-Blankline"/>
        <w:rPr>
          <w:lang w:val="en-US"/>
        </w:rPr>
      </w:pPr>
    </w:p>
    <w:p w:rsidR="00754ED0" w:rsidRDefault="00754ED0" w:rsidP="005C0956">
      <w:pPr>
        <w:pStyle w:val="Bo-Blankline"/>
        <w:rPr>
          <w:lang w:val="en-US"/>
        </w:rPr>
      </w:pPr>
    </w:p>
    <w:p w:rsidR="001E5369" w:rsidRDefault="001E5369" w:rsidP="005C0956">
      <w:pPr>
        <w:pStyle w:val="Bo-Blankline"/>
        <w:rPr>
          <w:lang w:val="en-US"/>
        </w:rPr>
      </w:pPr>
    </w:p>
    <w:p w:rsidR="001E5369" w:rsidRDefault="001E5369" w:rsidP="005C0956">
      <w:pPr>
        <w:pStyle w:val="Bo-Blankline"/>
        <w:rPr>
          <w:lang w:val="en-US"/>
        </w:rPr>
      </w:pPr>
    </w:p>
    <w:p w:rsidR="001E5369" w:rsidRDefault="001E5369" w:rsidP="005C0956">
      <w:pPr>
        <w:pStyle w:val="Bo-Blankline"/>
        <w:rPr>
          <w:lang w:val="en-US"/>
        </w:rPr>
      </w:pPr>
    </w:p>
    <w:p w:rsidR="001E5369" w:rsidRDefault="001E5369" w:rsidP="005C0956">
      <w:pPr>
        <w:pStyle w:val="Bo-Blankline"/>
        <w:rPr>
          <w:lang w:val="en-US"/>
        </w:rPr>
      </w:pPr>
    </w:p>
    <w:p w:rsidR="001E5369" w:rsidRDefault="001E5369" w:rsidP="005C0956">
      <w:pPr>
        <w:pStyle w:val="Bo-Blankline"/>
        <w:rPr>
          <w:lang w:val="en-US"/>
        </w:rPr>
      </w:pPr>
    </w:p>
    <w:tbl>
      <w:tblPr>
        <w:tblW w:w="9306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810"/>
        <w:gridCol w:w="853"/>
        <w:gridCol w:w="990"/>
        <w:gridCol w:w="270"/>
        <w:gridCol w:w="990"/>
        <w:gridCol w:w="270"/>
        <w:gridCol w:w="990"/>
        <w:gridCol w:w="270"/>
        <w:gridCol w:w="1026"/>
      </w:tblGrid>
      <w:tr w:rsidR="00873DDA" w:rsidRPr="00610483" w:rsidTr="00754ED0">
        <w:trPr>
          <w:trHeight w:val="240"/>
        </w:trPr>
        <w:tc>
          <w:tcPr>
            <w:tcW w:w="2837" w:type="dxa"/>
            <w:tcBorders>
              <w:top w:val="nil"/>
              <w:bottom w:val="nil"/>
            </w:tcBorders>
            <w:vAlign w:val="bottom"/>
          </w:tcPr>
          <w:p w:rsidR="00873DDA" w:rsidRPr="00610483" w:rsidRDefault="001E5369" w:rsidP="00873DDA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lastRenderedPageBreak/>
              <w:br w:type="page"/>
            </w:r>
            <w:r w:rsidR="00873DD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="00873DDA">
              <w:br w:type="page"/>
            </w:r>
            <w:r w:rsidR="00873DDA" w:rsidRPr="0061048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</w:tcPr>
          <w:p w:rsidR="00873DDA" w:rsidRPr="00610483" w:rsidRDefault="00873DDA" w:rsidP="00873D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:rsidR="00873DDA" w:rsidRPr="00610483" w:rsidRDefault="00873DDA" w:rsidP="00873D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3DDA" w:rsidRPr="00610483" w:rsidRDefault="00873DDA" w:rsidP="00873D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nil"/>
            </w:tcBorders>
          </w:tcPr>
          <w:p w:rsidR="00873DDA" w:rsidRPr="00610483" w:rsidRDefault="00873DDA" w:rsidP="00873D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00A9" w:rsidRPr="00610483" w:rsidTr="00754ED0">
        <w:trPr>
          <w:trHeight w:val="240"/>
        </w:trPr>
        <w:tc>
          <w:tcPr>
            <w:tcW w:w="2837" w:type="dxa"/>
            <w:tcBorders>
              <w:top w:val="nil"/>
            </w:tcBorders>
          </w:tcPr>
          <w:p w:rsidR="008E00A9" w:rsidRPr="00610483" w:rsidRDefault="008E00A9" w:rsidP="008E00A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8E00A9" w:rsidRDefault="008E00A9" w:rsidP="008E0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8E00A9" w:rsidRDefault="008E00A9" w:rsidP="008E0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E00A9" w:rsidRDefault="008E00A9" w:rsidP="008E0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E00A9" w:rsidRPr="00610483" w:rsidRDefault="008E00A9" w:rsidP="008E00A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E00A9" w:rsidRDefault="008E00A9" w:rsidP="008E0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E00A9" w:rsidRPr="00610483" w:rsidRDefault="008E00A9" w:rsidP="008E00A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E00A9" w:rsidRDefault="008E00A9" w:rsidP="008E0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E00A9" w:rsidRPr="00610483" w:rsidRDefault="008E00A9" w:rsidP="008E00A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8E00A9" w:rsidRDefault="008E00A9" w:rsidP="008E0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</w:tr>
      <w:tr w:rsidR="008E00A9" w:rsidRPr="00610483" w:rsidTr="00754ED0">
        <w:trPr>
          <w:trHeight w:val="240"/>
        </w:trPr>
        <w:tc>
          <w:tcPr>
            <w:tcW w:w="2837" w:type="dxa"/>
            <w:tcBorders>
              <w:top w:val="nil"/>
            </w:tcBorders>
          </w:tcPr>
          <w:p w:rsidR="008E00A9" w:rsidRPr="00610483" w:rsidRDefault="008E00A9" w:rsidP="008E00A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8E00A9" w:rsidRPr="00610483" w:rsidRDefault="008E00A9" w:rsidP="008E0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853" w:type="dxa"/>
            <w:tcBorders>
              <w:top w:val="nil"/>
            </w:tcBorders>
          </w:tcPr>
          <w:p w:rsidR="008E00A9" w:rsidRPr="00610483" w:rsidRDefault="008E00A9" w:rsidP="008E0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E00A9" w:rsidRPr="00610483" w:rsidRDefault="008E00A9" w:rsidP="008E0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E00A9" w:rsidRPr="00610483" w:rsidRDefault="008E00A9" w:rsidP="008E00A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E00A9" w:rsidRPr="00610483" w:rsidRDefault="008E00A9" w:rsidP="008E0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E00A9" w:rsidRPr="00610483" w:rsidRDefault="008E00A9" w:rsidP="008E00A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8E00A9" w:rsidRPr="00610483" w:rsidRDefault="008E00A9" w:rsidP="008E0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E00A9" w:rsidRPr="00610483" w:rsidRDefault="008E00A9" w:rsidP="008E00A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8E00A9" w:rsidRPr="00610483" w:rsidRDefault="008E00A9" w:rsidP="008E0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8E00A9" w:rsidRPr="00610483" w:rsidTr="00754ED0">
        <w:trPr>
          <w:trHeight w:val="240"/>
        </w:trPr>
        <w:tc>
          <w:tcPr>
            <w:tcW w:w="2837" w:type="dxa"/>
          </w:tcPr>
          <w:p w:rsidR="008E00A9" w:rsidRPr="00610483" w:rsidRDefault="008E00A9" w:rsidP="008E00A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63" w:type="dxa"/>
            <w:gridSpan w:val="2"/>
          </w:tcPr>
          <w:p w:rsidR="008E00A9" w:rsidRPr="00610483" w:rsidRDefault="008E00A9" w:rsidP="008E00A9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806" w:type="dxa"/>
            <w:gridSpan w:val="7"/>
            <w:tcBorders>
              <w:top w:val="nil"/>
              <w:bottom w:val="nil"/>
            </w:tcBorders>
          </w:tcPr>
          <w:p w:rsidR="008E00A9" w:rsidRPr="00610483" w:rsidRDefault="008E00A9" w:rsidP="008E0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610483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610483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8E00A9" w:rsidRPr="00610483" w:rsidTr="00754ED0">
        <w:trPr>
          <w:trHeight w:val="247"/>
        </w:trPr>
        <w:tc>
          <w:tcPr>
            <w:tcW w:w="2837" w:type="dxa"/>
            <w:tcBorders>
              <w:top w:val="nil"/>
            </w:tcBorders>
          </w:tcPr>
          <w:p w:rsidR="008E00A9" w:rsidRPr="00610483" w:rsidRDefault="008E00A9" w:rsidP="008E00A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nil"/>
            </w:tcBorders>
          </w:tcPr>
          <w:p w:rsidR="008E00A9" w:rsidRPr="00610483" w:rsidRDefault="008E00A9" w:rsidP="008E00A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8E00A9" w:rsidRPr="00610483" w:rsidRDefault="008E00A9" w:rsidP="008E00A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8E00A9" w:rsidRPr="00610483" w:rsidRDefault="008E00A9" w:rsidP="008E00A9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8E00A9" w:rsidRPr="00610483" w:rsidRDefault="008E00A9" w:rsidP="008E00A9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8E00A9" w:rsidRPr="00610483" w:rsidRDefault="008E00A9" w:rsidP="008E00A9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8E00A9" w:rsidRPr="00610483" w:rsidRDefault="008E00A9" w:rsidP="008E00A9">
            <w:pPr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8E00A9" w:rsidRPr="00610483" w:rsidRDefault="008E00A9" w:rsidP="008E00A9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8E00A9" w:rsidRPr="00610483" w:rsidRDefault="008E00A9" w:rsidP="008E00A9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:rsidR="008E00A9" w:rsidRPr="00610483" w:rsidRDefault="008E00A9" w:rsidP="008E00A9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54ED0" w:rsidRPr="00610483" w:rsidTr="00754ED0">
        <w:trPr>
          <w:trHeight w:val="247"/>
        </w:trPr>
        <w:tc>
          <w:tcPr>
            <w:tcW w:w="2837" w:type="dxa"/>
            <w:tcBorders>
              <w:top w:val="nil"/>
            </w:tcBorders>
          </w:tcPr>
          <w:p w:rsidR="00754ED0" w:rsidRPr="00610483" w:rsidRDefault="00754ED0" w:rsidP="00754ED0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คอนกรีต </w:t>
            </w: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</w:tcBorders>
          </w:tcPr>
          <w:p w:rsidR="00754ED0" w:rsidRPr="009359D6" w:rsidRDefault="00754ED0" w:rsidP="00754ED0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853" w:type="dxa"/>
            <w:tcBorders>
              <w:top w:val="nil"/>
            </w:tcBorders>
          </w:tcPr>
          <w:p w:rsidR="00754ED0" w:rsidRPr="009359D6" w:rsidRDefault="00754ED0" w:rsidP="00754ED0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54ED0" w:rsidRPr="00610483" w:rsidRDefault="00754ED0" w:rsidP="00754ED0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754ED0" w:rsidRPr="00610483" w:rsidRDefault="00754ED0" w:rsidP="00754ED0">
            <w:pPr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:rsidR="00754ED0" w:rsidRPr="00FC65FA" w:rsidRDefault="00754ED0" w:rsidP="00754ED0">
            <w:pPr>
              <w:tabs>
                <w:tab w:val="decimal" w:pos="774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70" w:type="dxa"/>
            <w:tcBorders>
              <w:top w:val="nil"/>
            </w:tcBorders>
          </w:tcPr>
          <w:p w:rsidR="00754ED0" w:rsidRPr="00610483" w:rsidRDefault="00754ED0" w:rsidP="00754ED0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</w:tcBorders>
            <w:vAlign w:val="bottom"/>
          </w:tcPr>
          <w:p w:rsidR="00754ED0" w:rsidRPr="0066285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754ED0" w:rsidRPr="00610483" w:rsidTr="00754ED0">
        <w:tc>
          <w:tcPr>
            <w:tcW w:w="2837" w:type="dxa"/>
          </w:tcPr>
          <w:p w:rsidR="00754ED0" w:rsidRPr="00610483" w:rsidRDefault="00754ED0" w:rsidP="00754ED0">
            <w:pPr>
              <w:tabs>
                <w:tab w:val="left" w:pos="720"/>
              </w:tabs>
              <w:spacing w:line="240" w:lineRule="auto"/>
              <w:ind w:left="252" w:right="-108" w:hanging="252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ทีพีไอ โพ</w:t>
            </w:r>
            <w:proofErr w:type="spellStart"/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ลีน</w:t>
            </w:r>
            <w:proofErr w:type="spellEnd"/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เพาเวอร์ จำกัด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มหาชน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0" w:type="dxa"/>
          </w:tcPr>
          <w:p w:rsidR="00754ED0" w:rsidRPr="009359D6" w:rsidRDefault="00754ED0" w:rsidP="00754ED0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853" w:type="dxa"/>
          </w:tcPr>
          <w:p w:rsidR="00754ED0" w:rsidRPr="009359D6" w:rsidRDefault="00754ED0" w:rsidP="00754ED0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54ED0" w:rsidRPr="00610483" w:rsidRDefault="00754ED0" w:rsidP="00754ED0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4ED0" w:rsidRPr="00610483" w:rsidRDefault="00754ED0" w:rsidP="00754ED0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754ED0" w:rsidRPr="00CF00A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00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4ED0" w:rsidRPr="00610483" w:rsidRDefault="00754ED0" w:rsidP="00754ED0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754ED0" w:rsidRPr="00F70D66" w:rsidRDefault="00754ED0" w:rsidP="00754ED0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4,528,846</w:t>
            </w:r>
          </w:p>
        </w:tc>
      </w:tr>
      <w:tr w:rsidR="00754ED0" w:rsidRPr="00610483" w:rsidTr="00754ED0">
        <w:tc>
          <w:tcPr>
            <w:tcW w:w="2837" w:type="dxa"/>
          </w:tcPr>
          <w:p w:rsidR="00754ED0" w:rsidRPr="00610483" w:rsidRDefault="00754ED0" w:rsidP="00754ED0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ทีพีไอ โพ</w:t>
            </w:r>
            <w:proofErr w:type="spellStart"/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ลีน</w:t>
            </w:r>
            <w:proofErr w:type="spellEnd"/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ชีวะอินทรีย์ </w:t>
            </w: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</w:tcPr>
          <w:p w:rsidR="00754ED0" w:rsidRPr="009359D6" w:rsidRDefault="00754ED0" w:rsidP="00754ED0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853" w:type="dxa"/>
          </w:tcPr>
          <w:p w:rsidR="00754ED0" w:rsidRPr="009359D6" w:rsidRDefault="00754ED0" w:rsidP="00754ED0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54ED0" w:rsidRPr="00610483" w:rsidRDefault="00754ED0" w:rsidP="00754ED0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4ED0" w:rsidRPr="00610483" w:rsidRDefault="00754ED0" w:rsidP="00754ED0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754ED0" w:rsidRPr="00FC65FA" w:rsidRDefault="00754ED0" w:rsidP="009F4647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F4647">
              <w:rPr>
                <w:rFonts w:ascii="Angsana New" w:hAnsi="Angsana New"/>
                <w:sz w:val="26"/>
                <w:szCs w:val="26"/>
              </w:rPr>
              <w:t>218</w:t>
            </w:r>
            <w:r>
              <w:rPr>
                <w:rFonts w:ascii="Angsana New" w:hAnsi="Angsana New"/>
                <w:sz w:val="26"/>
                <w:szCs w:val="26"/>
              </w:rPr>
              <w:t>,211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4ED0" w:rsidRPr="00FC65FA" w:rsidRDefault="00754ED0" w:rsidP="00754ED0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754ED0" w:rsidRPr="00662853" w:rsidRDefault="00754ED0" w:rsidP="00754ED0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70,037</w:t>
            </w:r>
          </w:p>
        </w:tc>
      </w:tr>
      <w:tr w:rsidR="00754ED0" w:rsidRPr="00610483" w:rsidTr="00754ED0">
        <w:tc>
          <w:tcPr>
            <w:tcW w:w="2837" w:type="dxa"/>
          </w:tcPr>
          <w:p w:rsidR="00754ED0" w:rsidRPr="00610483" w:rsidRDefault="00754ED0" w:rsidP="00754ED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810" w:type="dxa"/>
          </w:tcPr>
          <w:p w:rsidR="00754ED0" w:rsidRPr="009359D6" w:rsidRDefault="00754ED0" w:rsidP="00754ED0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853" w:type="dxa"/>
          </w:tcPr>
          <w:p w:rsidR="00754ED0" w:rsidRPr="009359D6" w:rsidRDefault="00754ED0" w:rsidP="00754ED0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54ED0" w:rsidRPr="00610483" w:rsidRDefault="00754ED0" w:rsidP="00754ED0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4ED0" w:rsidRPr="00610483" w:rsidRDefault="00754ED0" w:rsidP="00754ED0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754ED0" w:rsidRPr="00FC65FA" w:rsidRDefault="00754ED0" w:rsidP="00754ED0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44,153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4ED0" w:rsidRPr="00FC65FA" w:rsidRDefault="00754ED0" w:rsidP="00754ED0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754ED0" w:rsidRPr="00FC65FA" w:rsidRDefault="00754ED0" w:rsidP="00754ED0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41,153</w:t>
            </w:r>
          </w:p>
        </w:tc>
      </w:tr>
      <w:tr w:rsidR="00754ED0" w:rsidRPr="00610483" w:rsidTr="00754ED0">
        <w:tc>
          <w:tcPr>
            <w:tcW w:w="2837" w:type="dxa"/>
          </w:tcPr>
          <w:p w:rsidR="00754ED0" w:rsidRPr="00CE38AD" w:rsidRDefault="00754ED0" w:rsidP="00754ED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>บริษัท ทีพีไอ อินเตอร์เทรด จำกัด</w:t>
            </w:r>
          </w:p>
        </w:tc>
        <w:tc>
          <w:tcPr>
            <w:tcW w:w="810" w:type="dxa"/>
          </w:tcPr>
          <w:p w:rsidR="00754ED0" w:rsidRPr="009359D6" w:rsidRDefault="00754ED0" w:rsidP="00754ED0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853" w:type="dxa"/>
          </w:tcPr>
          <w:p w:rsidR="00754ED0" w:rsidRPr="009359D6" w:rsidRDefault="00754ED0" w:rsidP="00754ED0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54ED0" w:rsidRPr="00610483" w:rsidRDefault="00754ED0" w:rsidP="00754ED0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4ED0" w:rsidRPr="00610483" w:rsidRDefault="00754ED0" w:rsidP="00754ED0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754ED0" w:rsidRPr="009F4647" w:rsidRDefault="00754ED0" w:rsidP="00754ED0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F4647">
              <w:rPr>
                <w:rFonts w:ascii="Angsana New" w:hAnsi="Angsana New"/>
                <w:sz w:val="26"/>
                <w:szCs w:val="26"/>
              </w:rPr>
              <w:t>2,412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4ED0" w:rsidRPr="00FC65FA" w:rsidRDefault="00754ED0" w:rsidP="00754ED0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754ED0" w:rsidRPr="00FC65FA" w:rsidRDefault="00754ED0" w:rsidP="00754ED0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1,412</w:t>
            </w:r>
          </w:p>
        </w:tc>
      </w:tr>
      <w:tr w:rsidR="00754ED0" w:rsidRPr="00610483" w:rsidTr="00754ED0">
        <w:tc>
          <w:tcPr>
            <w:tcW w:w="2837" w:type="dxa"/>
          </w:tcPr>
          <w:p w:rsidR="00754ED0" w:rsidRPr="00CE38AD" w:rsidRDefault="00754ED0" w:rsidP="00754ED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754ED0" w:rsidRPr="009359D6" w:rsidRDefault="00754ED0" w:rsidP="00754ED0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853" w:type="dxa"/>
          </w:tcPr>
          <w:p w:rsidR="00754ED0" w:rsidRPr="009359D6" w:rsidRDefault="00754ED0" w:rsidP="00754ED0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54ED0" w:rsidRPr="00610483" w:rsidRDefault="00754ED0" w:rsidP="00754ED0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4ED0" w:rsidRPr="00610483" w:rsidRDefault="00754ED0" w:rsidP="00754ED0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754ED0" w:rsidRPr="009F4647" w:rsidRDefault="00754ED0" w:rsidP="00754ED0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F4647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54ED0" w:rsidRPr="00FC65FA" w:rsidRDefault="00754ED0" w:rsidP="00754ED0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754ED0" w:rsidRPr="00662853" w:rsidRDefault="00754ED0" w:rsidP="00754ED0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1,000</w:t>
            </w:r>
          </w:p>
        </w:tc>
      </w:tr>
      <w:tr w:rsidR="00754ED0" w:rsidRPr="00610483" w:rsidTr="00754ED0">
        <w:tc>
          <w:tcPr>
            <w:tcW w:w="2837" w:type="dxa"/>
          </w:tcPr>
          <w:p w:rsidR="00754ED0" w:rsidRPr="00610483" w:rsidRDefault="00754ED0" w:rsidP="00754ED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754ED0" w:rsidRPr="00610483" w:rsidRDefault="00754ED0" w:rsidP="00754ED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3" w:type="dxa"/>
          </w:tcPr>
          <w:p w:rsidR="00754ED0" w:rsidRPr="00610483" w:rsidRDefault="00754ED0" w:rsidP="00754ED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54ED0" w:rsidRPr="00610483" w:rsidRDefault="00754ED0" w:rsidP="00754ED0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54ED0" w:rsidRPr="00610483" w:rsidRDefault="00754ED0" w:rsidP="00754ED0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754ED0" w:rsidRPr="009F4647" w:rsidRDefault="00754ED0" w:rsidP="009F4647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F4647">
              <w:rPr>
                <w:rFonts w:ascii="Angsana New" w:hAnsi="Angsana New"/>
                <w:sz w:val="26"/>
                <w:szCs w:val="26"/>
              </w:rPr>
              <w:t>280,526</w:t>
            </w:r>
          </w:p>
        </w:tc>
        <w:tc>
          <w:tcPr>
            <w:tcW w:w="270" w:type="dxa"/>
          </w:tcPr>
          <w:p w:rsidR="00754ED0" w:rsidRPr="00FC65FA" w:rsidRDefault="00754ED0" w:rsidP="00754ED0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:rsidR="00754ED0" w:rsidRPr="00FC65FA" w:rsidRDefault="00754ED0" w:rsidP="00754ED0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4,642,448</w:t>
            </w:r>
          </w:p>
        </w:tc>
      </w:tr>
      <w:tr w:rsidR="00754ED0" w:rsidRPr="00610483" w:rsidTr="00754ED0">
        <w:trPr>
          <w:trHeight w:val="80"/>
        </w:trPr>
        <w:tc>
          <w:tcPr>
            <w:tcW w:w="2837" w:type="dxa"/>
          </w:tcPr>
          <w:p w:rsidR="00754ED0" w:rsidRPr="00610483" w:rsidRDefault="00754ED0" w:rsidP="00754ED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:rsidR="00754ED0" w:rsidRPr="00610483" w:rsidRDefault="00754ED0" w:rsidP="00754ED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</w:tcPr>
          <w:p w:rsidR="00754ED0" w:rsidRPr="00610483" w:rsidRDefault="00754ED0" w:rsidP="00754ED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54ED0" w:rsidRPr="00610483" w:rsidRDefault="00754ED0" w:rsidP="00754ED0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54ED0" w:rsidRPr="00610483" w:rsidRDefault="00754ED0" w:rsidP="00754ED0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754ED0" w:rsidRPr="009F4647" w:rsidRDefault="00754ED0" w:rsidP="009F4647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9F4647">
              <w:rPr>
                <w:rFonts w:ascii="Angsana New" w:hAnsi="Angsana New"/>
                <w:sz w:val="26"/>
                <w:szCs w:val="26"/>
              </w:rPr>
              <w:t>1,224</w:t>
            </w:r>
          </w:p>
        </w:tc>
        <w:tc>
          <w:tcPr>
            <w:tcW w:w="270" w:type="dxa"/>
          </w:tcPr>
          <w:p w:rsidR="00754ED0" w:rsidRPr="00FC65FA" w:rsidRDefault="00754ED0" w:rsidP="00754ED0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:rsidR="00754ED0" w:rsidRPr="00FC65FA" w:rsidRDefault="00754ED0" w:rsidP="00754ED0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1,796</w:t>
            </w:r>
          </w:p>
        </w:tc>
      </w:tr>
      <w:tr w:rsidR="00754ED0" w:rsidRPr="00610483" w:rsidTr="00CA65A8">
        <w:trPr>
          <w:trHeight w:val="388"/>
        </w:trPr>
        <w:tc>
          <w:tcPr>
            <w:tcW w:w="2837" w:type="dxa"/>
            <w:tcBorders>
              <w:bottom w:val="nil"/>
            </w:tcBorders>
          </w:tcPr>
          <w:p w:rsidR="00754ED0" w:rsidRPr="00610483" w:rsidRDefault="00754ED0" w:rsidP="00754ED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:rsidR="00754ED0" w:rsidRPr="00610483" w:rsidRDefault="00754ED0" w:rsidP="00754ED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754ED0" w:rsidRPr="00610483" w:rsidRDefault="00754ED0" w:rsidP="00754ED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754ED0" w:rsidRPr="00610483" w:rsidRDefault="00754ED0" w:rsidP="00754ED0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4ED0" w:rsidRPr="00610483" w:rsidRDefault="00754ED0" w:rsidP="00754ED0">
            <w:pPr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754ED0" w:rsidRPr="00754ED0" w:rsidRDefault="00754ED0" w:rsidP="00754ED0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4ED0" w:rsidRPr="009F4647" w:rsidRDefault="00754ED0" w:rsidP="009F4647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F4647">
              <w:rPr>
                <w:rFonts w:ascii="Angsana New" w:hAnsi="Angsana New"/>
                <w:b/>
                <w:bCs/>
                <w:sz w:val="26"/>
                <w:szCs w:val="26"/>
              </w:rPr>
              <w:t>281,750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754ED0" w:rsidRPr="00702872" w:rsidRDefault="00754ED0" w:rsidP="00754ED0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54ED0" w:rsidRPr="00662853" w:rsidRDefault="00754ED0" w:rsidP="00754ED0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4,644,244</w:t>
            </w:r>
          </w:p>
        </w:tc>
      </w:tr>
    </w:tbl>
    <w:p w:rsidR="00873DDA" w:rsidRPr="00F855CB" w:rsidRDefault="00873DDA" w:rsidP="00873DDA">
      <w:pPr>
        <w:tabs>
          <w:tab w:val="left" w:pos="540"/>
          <w:tab w:val="right" w:pos="7200"/>
        </w:tabs>
        <w:spacing w:line="240" w:lineRule="auto"/>
        <w:ind w:left="539" w:right="-2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B7E28" w:rsidRDefault="008B39D2" w:rsidP="00DB7E28">
      <w:pPr>
        <w:pStyle w:val="Bo-C1Content"/>
      </w:pPr>
      <w:r>
        <w:rPr>
          <w:rFonts w:hint="cs"/>
          <w:cs/>
        </w:rPr>
        <w:t xml:space="preserve">ณ วันที่ </w:t>
      </w:r>
      <w:r w:rsidR="008E00A9">
        <w:rPr>
          <w:rFonts w:hint="cs"/>
          <w:cs/>
        </w:rPr>
        <w:t xml:space="preserve">30 มิถุนายน </w:t>
      </w:r>
      <w:r>
        <w:rPr>
          <w:rFonts w:hint="cs"/>
          <w:cs/>
        </w:rPr>
        <w:t>25</w:t>
      </w:r>
      <w:r>
        <w:t>60</w:t>
      </w:r>
      <w:r>
        <w:rPr>
          <w:rFonts w:hint="cs"/>
          <w:cs/>
        </w:rPr>
        <w:t xml:space="preserve"> </w:t>
      </w:r>
      <w:r w:rsidRPr="00692BAF">
        <w:rPr>
          <w:rFonts w:hint="cs"/>
          <w:cs/>
        </w:rPr>
        <w:t>เงิน</w:t>
      </w:r>
      <w:r>
        <w:rPr>
          <w:rFonts w:hint="cs"/>
          <w:cs/>
        </w:rPr>
        <w:t>ให้</w:t>
      </w:r>
      <w:r w:rsidRPr="00692BAF">
        <w:rPr>
          <w:rFonts w:hint="cs"/>
          <w:cs/>
        </w:rPr>
        <w:t>กู้ยืมระยะสั้นแก่กิจการที่เกี่ยวข้องกันทั้งหมดเป็นตั๋วสัญญาใช้เงิน</w:t>
      </w:r>
      <w:r>
        <w:rPr>
          <w:rFonts w:hint="cs"/>
          <w:cs/>
        </w:rPr>
        <w:t xml:space="preserve"> โดย</w:t>
      </w:r>
      <w:r w:rsidRPr="00692BAF">
        <w:rPr>
          <w:rFonts w:hint="cs"/>
          <w:cs/>
        </w:rPr>
        <w:t>มี</w:t>
      </w:r>
      <w:r>
        <w:rPr>
          <w:rFonts w:hint="cs"/>
          <w:cs/>
        </w:rPr>
        <w:t>กำหนด</w:t>
      </w:r>
      <w:r w:rsidRPr="00692BAF">
        <w:rPr>
          <w:rFonts w:hint="cs"/>
          <w:cs/>
        </w:rPr>
        <w:t>ชำระคืนเมื่อทวงถาม</w:t>
      </w:r>
    </w:p>
    <w:p w:rsidR="008E00A9" w:rsidRDefault="008E00A9" w:rsidP="00DB7E28">
      <w:pPr>
        <w:pStyle w:val="Bo-C1Content"/>
      </w:pPr>
    </w:p>
    <w:p w:rsidR="008E00A9" w:rsidRPr="00C66EEA" w:rsidRDefault="008E00A9" w:rsidP="008E00A9">
      <w:pPr>
        <w:tabs>
          <w:tab w:val="left" w:pos="540"/>
          <w:tab w:val="right" w:pos="7200"/>
        </w:tabs>
        <w:spacing w:line="240" w:lineRule="auto"/>
        <w:ind w:left="539" w:right="-25"/>
        <w:jc w:val="thaiDistribute"/>
        <w:rPr>
          <w:rFonts w:ascii="Angsana New" w:hAnsi="Angsana New"/>
          <w:sz w:val="30"/>
          <w:szCs w:val="30"/>
        </w:rPr>
      </w:pPr>
      <w:r w:rsidRPr="00C66EEA">
        <w:rPr>
          <w:rFonts w:ascii="Angsana New" w:hAnsi="Angsana New"/>
          <w:spacing w:val="-2"/>
          <w:sz w:val="30"/>
          <w:szCs w:val="30"/>
          <w:cs/>
        </w:rPr>
        <w:t>รายการเคลื่อนไหว</w:t>
      </w:r>
      <w:r w:rsidRPr="00C66EEA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C66EEA">
        <w:rPr>
          <w:rFonts w:ascii="Angsana New" w:hAnsi="Angsana New" w:hint="cs"/>
          <w:spacing w:val="-2"/>
          <w:sz w:val="30"/>
          <w:szCs w:val="30"/>
          <w:cs/>
          <w:lang w:val="en-US"/>
        </w:rPr>
        <w:t>เงิน</w:t>
      </w:r>
      <w:r w:rsidRPr="00C66EEA">
        <w:rPr>
          <w:rFonts w:ascii="Angsana New" w:hAnsi="Angsana New"/>
          <w:spacing w:val="-2"/>
          <w:sz w:val="30"/>
          <w:szCs w:val="30"/>
          <w:cs/>
        </w:rPr>
        <w:t>ให้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กู้ยืม</w:t>
      </w:r>
      <w:r w:rsidRPr="00C66EEA">
        <w:rPr>
          <w:rFonts w:ascii="Angsana New" w:hAnsi="Angsana New"/>
          <w:spacing w:val="-2"/>
          <w:sz w:val="30"/>
          <w:szCs w:val="30"/>
          <w:cs/>
        </w:rPr>
        <w:t>แก่</w:t>
      </w:r>
      <w:r w:rsidRPr="00C66EEA">
        <w:rPr>
          <w:rFonts w:ascii="Angsana New" w:hAnsi="Angsana New" w:hint="cs"/>
          <w:spacing w:val="-2"/>
          <w:sz w:val="30"/>
          <w:szCs w:val="30"/>
          <w:cs/>
          <w:lang w:val="en-US"/>
        </w:rPr>
        <w:t>กิจการที่เกี่ยวข้องกัน</w:t>
      </w:r>
      <w:r w:rsidRPr="00C66EEA">
        <w:rPr>
          <w:rFonts w:ascii="Angsana New" w:hAnsi="Angsana New" w:hint="cs"/>
          <w:spacing w:val="-2"/>
          <w:sz w:val="30"/>
          <w:szCs w:val="30"/>
          <w:cs/>
        </w:rPr>
        <w:t>สำหรับงวดหกเดือน</w:t>
      </w:r>
      <w:r w:rsidRPr="00C66EEA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C66EEA">
        <w:rPr>
          <w:rFonts w:ascii="Angsana New" w:hAnsi="Angsana New"/>
          <w:spacing w:val="-2"/>
          <w:sz w:val="30"/>
          <w:szCs w:val="30"/>
        </w:rPr>
        <w:t>3</w:t>
      </w:r>
      <w:r w:rsidRPr="00C66EEA">
        <w:rPr>
          <w:rFonts w:ascii="Angsana New" w:hAnsi="Angsana New"/>
          <w:spacing w:val="-2"/>
          <w:sz w:val="30"/>
          <w:szCs w:val="30"/>
          <w:lang w:val="en-US"/>
        </w:rPr>
        <w:t xml:space="preserve">0 </w:t>
      </w:r>
      <w:r w:rsidRPr="00C66EE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Pr="00C66EEA">
        <w:rPr>
          <w:rFonts w:ascii="Angsana New" w:hAnsi="Angsana New"/>
          <w:spacing w:val="-2"/>
          <w:sz w:val="30"/>
          <w:szCs w:val="30"/>
        </w:rPr>
        <w:t>25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60 </w:t>
      </w:r>
      <w:r w:rsidRPr="00C66EE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66EEA">
        <w:rPr>
          <w:rFonts w:ascii="Angsana New" w:hAnsi="Angsana New"/>
          <w:sz w:val="30"/>
          <w:szCs w:val="30"/>
          <w:lang w:val="en-US"/>
        </w:rPr>
        <w:t>255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9 </w:t>
      </w:r>
      <w:r w:rsidRPr="00C66EEA">
        <w:rPr>
          <w:rFonts w:ascii="Angsana New" w:hAnsi="Angsana New"/>
          <w:sz w:val="30"/>
          <w:szCs w:val="30"/>
          <w:cs/>
        </w:rPr>
        <w:t>มีดังนี้</w:t>
      </w:r>
    </w:p>
    <w:p w:rsidR="008E00A9" w:rsidRPr="007E4C76" w:rsidRDefault="008E00A9" w:rsidP="008E00A9">
      <w:pPr>
        <w:pStyle w:val="Bo-Blankline"/>
      </w:pPr>
    </w:p>
    <w:tbl>
      <w:tblPr>
        <w:tblW w:w="9135" w:type="dxa"/>
        <w:tblInd w:w="450" w:type="dxa"/>
        <w:tblLook w:val="04A0" w:firstRow="1" w:lastRow="0" w:firstColumn="1" w:lastColumn="0" w:noHBand="0" w:noVBand="1"/>
      </w:tblPr>
      <w:tblGrid>
        <w:gridCol w:w="3798"/>
        <w:gridCol w:w="1114"/>
        <w:gridCol w:w="236"/>
        <w:gridCol w:w="1115"/>
        <w:gridCol w:w="236"/>
        <w:gridCol w:w="1200"/>
        <w:gridCol w:w="236"/>
        <w:gridCol w:w="1200"/>
      </w:tblGrid>
      <w:tr w:rsidR="008E00A9" w:rsidRPr="00C66EEA" w:rsidTr="00754ED0">
        <w:tc>
          <w:tcPr>
            <w:tcW w:w="3798" w:type="dxa"/>
          </w:tcPr>
          <w:p w:rsidR="008E00A9" w:rsidRPr="00C66EE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2465" w:type="dxa"/>
            <w:gridSpan w:val="3"/>
          </w:tcPr>
          <w:p w:rsidR="008E00A9" w:rsidRPr="00C66EEA" w:rsidRDefault="008E00A9" w:rsidP="008E00A9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E00A9" w:rsidRPr="00C66EE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:rsidR="008E00A9" w:rsidRPr="00C66EEA" w:rsidRDefault="008E00A9" w:rsidP="008E00A9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C66EEA" w:rsidTr="00754ED0">
        <w:tc>
          <w:tcPr>
            <w:tcW w:w="3798" w:type="dxa"/>
          </w:tcPr>
          <w:p w:rsidR="008E00A9" w:rsidRPr="00C66EE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สำหรับงวดหกเดือนสิ้นสุดวันที่ 30 มิถุนายน</w:t>
            </w:r>
          </w:p>
        </w:tc>
        <w:tc>
          <w:tcPr>
            <w:tcW w:w="1114" w:type="dxa"/>
          </w:tcPr>
          <w:p w:rsidR="008E00A9" w:rsidRPr="003445BE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36" w:type="dxa"/>
          </w:tcPr>
          <w:p w:rsidR="008E00A9" w:rsidRPr="003445BE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8E00A9" w:rsidRPr="003445BE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5BE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</w:tcPr>
          <w:p w:rsidR="008E00A9" w:rsidRPr="00C66EEA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E00A9" w:rsidRPr="003445BE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36" w:type="dxa"/>
          </w:tcPr>
          <w:p w:rsidR="008E00A9" w:rsidRPr="003445BE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3445BE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5BE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8E00A9" w:rsidRPr="00C66EEA" w:rsidTr="00754ED0">
        <w:tc>
          <w:tcPr>
            <w:tcW w:w="3798" w:type="dxa"/>
          </w:tcPr>
          <w:p w:rsidR="008E00A9" w:rsidRPr="00C66EE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7" w:type="dxa"/>
            <w:gridSpan w:val="7"/>
          </w:tcPr>
          <w:p w:rsidR="008E00A9" w:rsidRPr="00C66EEA" w:rsidRDefault="008E00A9" w:rsidP="008E00A9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6EE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6E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66EE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C66EEA" w:rsidTr="00754ED0">
        <w:tc>
          <w:tcPr>
            <w:tcW w:w="3798" w:type="dxa"/>
          </w:tcPr>
          <w:p w:rsidR="008E00A9" w:rsidRPr="00C66EEA" w:rsidRDefault="008E00A9" w:rsidP="008E00A9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6E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4" w:type="dxa"/>
          </w:tcPr>
          <w:p w:rsidR="008E00A9" w:rsidRPr="00C66EE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C66EE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8E00A9" w:rsidRPr="00C66EE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C66EE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C66EE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C66EE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C66EE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ED0" w:rsidRPr="00C66EEA" w:rsidTr="00754ED0">
        <w:tc>
          <w:tcPr>
            <w:tcW w:w="3798" w:type="dxa"/>
          </w:tcPr>
          <w:p w:rsidR="00754ED0" w:rsidRPr="00C66EEA" w:rsidRDefault="00754ED0" w:rsidP="00754ED0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6E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6EE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6EE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4" w:type="dxa"/>
          </w:tcPr>
          <w:p w:rsidR="00754ED0" w:rsidRPr="00C66EEA" w:rsidRDefault="00754ED0" w:rsidP="00754ED0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C66EEA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754ED0" w:rsidRPr="00C66EEA" w:rsidRDefault="00754ED0" w:rsidP="00754ED0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C66EEA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4,642,448</w:t>
            </w:r>
          </w:p>
        </w:tc>
        <w:tc>
          <w:tcPr>
            <w:tcW w:w="236" w:type="dxa"/>
          </w:tcPr>
          <w:p w:rsidR="00754ED0" w:rsidRPr="00C66EEA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3,371,302</w:t>
            </w:r>
          </w:p>
        </w:tc>
      </w:tr>
      <w:tr w:rsidR="00754ED0" w:rsidRPr="00C66EEA" w:rsidTr="00754ED0">
        <w:tc>
          <w:tcPr>
            <w:tcW w:w="3798" w:type="dxa"/>
          </w:tcPr>
          <w:p w:rsidR="00754ED0" w:rsidRPr="00C66EEA" w:rsidRDefault="00754ED0" w:rsidP="00754ED0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6EE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4" w:type="dxa"/>
          </w:tcPr>
          <w:p w:rsidR="00754ED0" w:rsidRPr="00C66EEA" w:rsidRDefault="00754ED0" w:rsidP="00754ED0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C66EEA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754ED0" w:rsidRPr="00C66EEA" w:rsidRDefault="00754ED0" w:rsidP="00754ED0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C66EEA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754ED0" w:rsidRPr="004E6258" w:rsidRDefault="00754ED0" w:rsidP="00754ED0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3,054,329</w:t>
            </w:r>
          </w:p>
        </w:tc>
        <w:tc>
          <w:tcPr>
            <w:tcW w:w="236" w:type="dxa"/>
          </w:tcPr>
          <w:p w:rsidR="00754ED0" w:rsidRPr="00C66EEA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754ED0" w:rsidRPr="004E6258" w:rsidRDefault="00754ED0" w:rsidP="00754ED0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E62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975</w:t>
            </w:r>
            <w:r w:rsidRPr="004E62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E6258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754ED0" w:rsidRPr="00C66EEA" w:rsidTr="00754ED0">
        <w:tc>
          <w:tcPr>
            <w:tcW w:w="3798" w:type="dxa"/>
          </w:tcPr>
          <w:p w:rsidR="00754ED0" w:rsidRPr="00C66EEA" w:rsidRDefault="00754ED0" w:rsidP="00754ED0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6EE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754ED0" w:rsidRPr="00C66EEA" w:rsidRDefault="00754ED0" w:rsidP="00754ED0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C66EEA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754ED0" w:rsidRPr="00C66EEA" w:rsidRDefault="00754ED0" w:rsidP="00754ED0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C66EEA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754ED0" w:rsidRPr="004E6258" w:rsidRDefault="00754ED0" w:rsidP="00754ED0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(7,416,251)</w:t>
            </w:r>
          </w:p>
        </w:tc>
        <w:tc>
          <w:tcPr>
            <w:tcW w:w="236" w:type="dxa"/>
          </w:tcPr>
          <w:p w:rsidR="00754ED0" w:rsidRPr="00C66EEA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754ED0" w:rsidRPr="004E6258" w:rsidRDefault="00754ED0" w:rsidP="00754ED0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625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E62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4E6258">
              <w:rPr>
                <w:rFonts w:ascii="Angsana New" w:hAnsi="Angsana New"/>
                <w:sz w:val="30"/>
                <w:szCs w:val="30"/>
                <w:lang w:val="en-US"/>
              </w:rPr>
              <w:t>,000)</w:t>
            </w:r>
          </w:p>
        </w:tc>
      </w:tr>
      <w:tr w:rsidR="00754ED0" w:rsidRPr="00C66EEA" w:rsidTr="00754ED0">
        <w:tc>
          <w:tcPr>
            <w:tcW w:w="3798" w:type="dxa"/>
          </w:tcPr>
          <w:p w:rsidR="00754ED0" w:rsidRPr="00C66EEA" w:rsidRDefault="00754ED0" w:rsidP="00754ED0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6E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754ED0" w:rsidRPr="00C66EEA" w:rsidRDefault="00754ED0" w:rsidP="00754ED0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C66EEA" w:rsidRDefault="00754ED0" w:rsidP="00754ED0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754ED0" w:rsidRPr="00C66EEA" w:rsidRDefault="00754ED0" w:rsidP="00754ED0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C66EEA" w:rsidRDefault="00754ED0" w:rsidP="00754ED0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754ED0" w:rsidRPr="00FF6090" w:rsidRDefault="00754ED0" w:rsidP="00754ED0">
            <w:pPr>
              <w:tabs>
                <w:tab w:val="decimal" w:pos="918"/>
              </w:tabs>
              <w:spacing w:line="240" w:lineRule="atLeast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280,526</w:t>
            </w:r>
          </w:p>
        </w:tc>
        <w:tc>
          <w:tcPr>
            <w:tcW w:w="236" w:type="dxa"/>
          </w:tcPr>
          <w:p w:rsidR="00754ED0" w:rsidRPr="00C66EEA" w:rsidRDefault="00754ED0" w:rsidP="00754ED0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754ED0" w:rsidRPr="00FF6090" w:rsidRDefault="00754ED0" w:rsidP="00754ED0">
            <w:pPr>
              <w:tabs>
                <w:tab w:val="decimal" w:pos="918"/>
              </w:tabs>
              <w:spacing w:line="240" w:lineRule="atLeast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4,247,042</w:t>
            </w:r>
          </w:p>
        </w:tc>
      </w:tr>
    </w:tbl>
    <w:p w:rsidR="007B238C" w:rsidRDefault="007B238C" w:rsidP="007B238C">
      <w:pPr>
        <w:pStyle w:val="Bo-Blankline"/>
        <w:rPr>
          <w:lang w:val="en-US"/>
        </w:rPr>
      </w:pPr>
    </w:p>
    <w:p w:rsidR="0022047C" w:rsidRDefault="0022047C" w:rsidP="007B238C">
      <w:pPr>
        <w:pStyle w:val="Bo-Blankline"/>
        <w:rPr>
          <w:lang w:val="en-US"/>
        </w:rPr>
      </w:pPr>
    </w:p>
    <w:p w:rsidR="0022047C" w:rsidRDefault="0022047C" w:rsidP="007B238C">
      <w:pPr>
        <w:pStyle w:val="Bo-Blankline"/>
        <w:rPr>
          <w:lang w:val="en-US"/>
        </w:rPr>
      </w:pPr>
    </w:p>
    <w:p w:rsidR="0022047C" w:rsidRDefault="0022047C" w:rsidP="007B238C">
      <w:pPr>
        <w:pStyle w:val="Bo-Blankline"/>
        <w:rPr>
          <w:lang w:val="en-US"/>
        </w:rPr>
      </w:pPr>
    </w:p>
    <w:p w:rsidR="0022047C" w:rsidRDefault="0022047C" w:rsidP="007B238C">
      <w:pPr>
        <w:pStyle w:val="Bo-Blankline"/>
        <w:rPr>
          <w:lang w:val="en-US"/>
        </w:rPr>
      </w:pPr>
    </w:p>
    <w:p w:rsidR="0022047C" w:rsidRDefault="0022047C" w:rsidP="007B238C">
      <w:pPr>
        <w:pStyle w:val="Bo-Blankline"/>
        <w:rPr>
          <w:lang w:val="en-US"/>
        </w:rPr>
      </w:pPr>
    </w:p>
    <w:p w:rsidR="0022047C" w:rsidRDefault="0022047C" w:rsidP="007B238C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873DDA" w:rsidRPr="00970BCB" w:rsidTr="00754ED0">
        <w:trPr>
          <w:tblHeader/>
        </w:trPr>
        <w:tc>
          <w:tcPr>
            <w:tcW w:w="3931" w:type="dxa"/>
          </w:tcPr>
          <w:p w:rsidR="00873DDA" w:rsidRPr="00E465E5" w:rsidRDefault="00216209" w:rsidP="00873DDA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ลูกหนี้และเงินทดรองจ่ายแก่กิจการ</w:t>
            </w:r>
          </w:p>
        </w:tc>
        <w:tc>
          <w:tcPr>
            <w:tcW w:w="2505" w:type="dxa"/>
            <w:gridSpan w:val="3"/>
          </w:tcPr>
          <w:p w:rsidR="00873DDA" w:rsidRPr="004D71C7" w:rsidRDefault="00873DDA" w:rsidP="00873D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7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73DDA" w:rsidRPr="004D71C7" w:rsidRDefault="00873DDA" w:rsidP="00873DD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6" w:type="dxa"/>
            <w:gridSpan w:val="3"/>
          </w:tcPr>
          <w:p w:rsidR="00873DDA" w:rsidRPr="004D71C7" w:rsidRDefault="00873DDA" w:rsidP="00873D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7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970BCB" w:rsidTr="00754ED0">
        <w:trPr>
          <w:tblHeader/>
        </w:trPr>
        <w:tc>
          <w:tcPr>
            <w:tcW w:w="3931" w:type="dxa"/>
          </w:tcPr>
          <w:p w:rsidR="008E00A9" w:rsidRPr="00E465E5" w:rsidRDefault="008E00A9" w:rsidP="008E00A9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465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1134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E00A9" w:rsidRPr="00970BCB" w:rsidTr="00754ED0">
        <w:trPr>
          <w:tblHeader/>
        </w:trPr>
        <w:tc>
          <w:tcPr>
            <w:tcW w:w="3931" w:type="dxa"/>
          </w:tcPr>
          <w:p w:rsidR="008E00A9" w:rsidRDefault="008E00A9" w:rsidP="008E00A9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E00A9" w:rsidRPr="00970BCB" w:rsidTr="00754ED0">
        <w:trPr>
          <w:tblHeader/>
        </w:trPr>
        <w:tc>
          <w:tcPr>
            <w:tcW w:w="3931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8E00A9" w:rsidRPr="00970BCB" w:rsidRDefault="008E00A9" w:rsidP="008E00A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970BCB" w:rsidTr="00754ED0">
        <w:tc>
          <w:tcPr>
            <w:tcW w:w="3931" w:type="dxa"/>
          </w:tcPr>
          <w:p w:rsidR="008E00A9" w:rsidRDefault="008E00A9" w:rsidP="008E00A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ED0" w:rsidRPr="00970BCB" w:rsidTr="00754ED0">
        <w:tc>
          <w:tcPr>
            <w:tcW w:w="3931" w:type="dxa"/>
          </w:tcPr>
          <w:p w:rsidR="00754ED0" w:rsidRDefault="00754ED0" w:rsidP="00754ED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34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3,783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3,436</w:t>
            </w:r>
          </w:p>
        </w:tc>
      </w:tr>
      <w:tr w:rsidR="00754ED0" w:rsidRPr="00970BCB" w:rsidTr="00754ED0">
        <w:tc>
          <w:tcPr>
            <w:tcW w:w="3931" w:type="dxa"/>
            <w:vAlign w:val="bottom"/>
          </w:tcPr>
          <w:p w:rsidR="00754ED0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เพาเวอร์ จำกัด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C44D39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55,025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104,351</w:t>
            </w:r>
          </w:p>
        </w:tc>
      </w:tr>
      <w:tr w:rsidR="00754ED0" w:rsidRPr="00970BCB" w:rsidTr="00754ED0">
        <w:tc>
          <w:tcPr>
            <w:tcW w:w="3931" w:type="dxa"/>
            <w:vAlign w:val="bottom"/>
          </w:tcPr>
          <w:p w:rsidR="00754ED0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ออล ซีซั่นส์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10,826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080F5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20,257</w:t>
            </w:r>
          </w:p>
        </w:tc>
      </w:tr>
      <w:tr w:rsidR="00754ED0" w:rsidRPr="00970BCB" w:rsidTr="00754ED0">
        <w:tc>
          <w:tcPr>
            <w:tcW w:w="3931" w:type="dxa"/>
            <w:vAlign w:val="bottom"/>
          </w:tcPr>
          <w:p w:rsidR="00754ED0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พลาสติก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5,452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7,953</w:t>
            </w:r>
          </w:p>
        </w:tc>
      </w:tr>
      <w:tr w:rsidR="00754ED0" w:rsidRPr="00970BCB" w:rsidTr="00754ED0">
        <w:tc>
          <w:tcPr>
            <w:tcW w:w="3931" w:type="dxa"/>
            <w:vAlign w:val="bottom"/>
          </w:tcPr>
          <w:p w:rsidR="00754ED0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ชีวะอินทรีย์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34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14,702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43,979</w:t>
            </w:r>
          </w:p>
        </w:tc>
      </w:tr>
      <w:tr w:rsidR="00754ED0" w:rsidRPr="00970BCB" w:rsidTr="00754ED0">
        <w:tc>
          <w:tcPr>
            <w:tcW w:w="3931" w:type="dxa"/>
            <w:vAlign w:val="bottom"/>
          </w:tcPr>
          <w:p w:rsidR="00754ED0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94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34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970BCB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754ED0" w:rsidRPr="00970BCB" w:rsidTr="00754ED0">
        <w:tc>
          <w:tcPr>
            <w:tcW w:w="3931" w:type="dxa"/>
            <w:vAlign w:val="bottom"/>
          </w:tcPr>
          <w:p w:rsidR="00754ED0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ทีพีไอ บริการ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34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tabs>
                <w:tab w:val="left" w:pos="285"/>
                <w:tab w:val="center" w:pos="45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tabs>
                <w:tab w:val="left" w:pos="285"/>
                <w:tab w:val="center" w:pos="45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754ED0" w:rsidRPr="00970BCB" w:rsidTr="00754ED0">
        <w:tc>
          <w:tcPr>
            <w:tcW w:w="3931" w:type="dxa"/>
          </w:tcPr>
          <w:p w:rsidR="00754ED0" w:rsidRPr="00E42811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ไนเตรทไทย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</w:tr>
      <w:tr w:rsidR="00754ED0" w:rsidRPr="00970BCB" w:rsidTr="00754ED0">
        <w:tc>
          <w:tcPr>
            <w:tcW w:w="3931" w:type="dxa"/>
          </w:tcPr>
          <w:p w:rsidR="00754ED0" w:rsidRPr="00E42811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281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ซี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นิธ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อินเตอร์</w:t>
            </w:r>
            <w:proofErr w:type="spellStart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เนชั่นแนล</w:t>
            </w:r>
            <w:proofErr w:type="spellEnd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เทรด</w:t>
            </w:r>
            <w:proofErr w:type="spellStart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ดิ้ง</w:t>
            </w:r>
            <w:proofErr w:type="spellEnd"/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754ED0" w:rsidRPr="006022D5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22D5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22D5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E42811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54ED0" w:rsidRPr="00970BCB" w:rsidTr="00754ED0">
        <w:tc>
          <w:tcPr>
            <w:tcW w:w="3931" w:type="dxa"/>
          </w:tcPr>
          <w:p w:rsidR="00754ED0" w:rsidRPr="00E42811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2811">
              <w:rPr>
                <w:rFonts w:ascii="Angsana New" w:hAnsi="Angsana New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34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E42811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</w:t>
            </w:r>
          </w:p>
        </w:tc>
      </w:tr>
      <w:tr w:rsidR="00754ED0" w:rsidRPr="00970BCB" w:rsidTr="00754ED0">
        <w:tc>
          <w:tcPr>
            <w:tcW w:w="3931" w:type="dxa"/>
          </w:tcPr>
          <w:p w:rsidR="00754ED0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34" w:type="dxa"/>
          </w:tcPr>
          <w:p w:rsidR="00754ED0" w:rsidRPr="00E42811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4ED0" w:rsidRPr="00970BCB" w:rsidTr="00754ED0">
        <w:tc>
          <w:tcPr>
            <w:tcW w:w="3931" w:type="dxa"/>
            <w:vAlign w:val="bottom"/>
          </w:tcPr>
          <w:p w:rsidR="00754ED0" w:rsidRPr="00E16D30" w:rsidRDefault="00754ED0" w:rsidP="00754ED0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468D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 บางกอก</w:t>
            </w:r>
            <w:proofErr w:type="spellStart"/>
            <w:r w:rsidRPr="007468D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สหป</w:t>
            </w:r>
            <w:proofErr w:type="spellEnd"/>
            <w:r w:rsidRPr="007468D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ระกันชีวิต จำกัด (มหาชน)</w:t>
            </w:r>
          </w:p>
        </w:tc>
        <w:tc>
          <w:tcPr>
            <w:tcW w:w="1134" w:type="dxa"/>
          </w:tcPr>
          <w:p w:rsidR="00754ED0" w:rsidRPr="003661E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5,764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3661E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4,161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5,053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3,712</w:t>
            </w:r>
          </w:p>
        </w:tc>
      </w:tr>
      <w:tr w:rsidR="00754ED0" w:rsidRPr="00970BCB" w:rsidTr="00754ED0">
        <w:tc>
          <w:tcPr>
            <w:tcW w:w="3931" w:type="dxa"/>
            <w:vAlign w:val="bottom"/>
          </w:tcPr>
          <w:p w:rsidR="00754ED0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อุตสาหกรรม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สหธัญ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754ED0" w:rsidRPr="003661E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5,466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3661E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3,203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604263" w:rsidRDefault="00754ED0" w:rsidP="00754E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4ED0" w:rsidRPr="00970BCB" w:rsidTr="00754ED0">
        <w:tc>
          <w:tcPr>
            <w:tcW w:w="3931" w:type="dxa"/>
          </w:tcPr>
          <w:p w:rsidR="00754ED0" w:rsidRDefault="00754ED0" w:rsidP="00754E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754ED0" w:rsidRPr="003661E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3661E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4ED0" w:rsidRPr="00970BCB" w:rsidTr="00754ED0">
        <w:tc>
          <w:tcPr>
            <w:tcW w:w="3931" w:type="dxa"/>
            <w:vAlign w:val="bottom"/>
          </w:tcPr>
          <w:p w:rsidR="00754ED0" w:rsidRDefault="00754ED0" w:rsidP="00754ED0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บางกอก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สหป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ระกันภัย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754ED0" w:rsidRPr="003661E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37,483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3661E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45,608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33,395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33,815</w:t>
            </w:r>
          </w:p>
        </w:tc>
      </w:tr>
      <w:tr w:rsidR="00754ED0" w:rsidRPr="00970BCB" w:rsidTr="00754ED0">
        <w:tc>
          <w:tcPr>
            <w:tcW w:w="3931" w:type="dxa"/>
            <w:vAlign w:val="bottom"/>
          </w:tcPr>
          <w:p w:rsidR="00754ED0" w:rsidRDefault="00754ED0" w:rsidP="00754ED0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754ED0" w:rsidRPr="003661E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2,169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3661E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1,181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1,120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</w:tr>
      <w:tr w:rsidR="00754ED0" w:rsidRPr="00970BCB" w:rsidTr="00754ED0">
        <w:tc>
          <w:tcPr>
            <w:tcW w:w="3931" w:type="dxa"/>
            <w:vAlign w:val="bottom"/>
          </w:tcPr>
          <w:p w:rsidR="00754ED0" w:rsidRDefault="00754ED0" w:rsidP="00754ED0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ระยองป่าไม้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754ED0" w:rsidRPr="003661E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3661E3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36" w:type="dxa"/>
          </w:tcPr>
          <w:p w:rsidR="00754ED0" w:rsidRPr="00970BCB" w:rsidRDefault="00754ED0" w:rsidP="00754E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754ED0" w:rsidRPr="00BF37E0" w:rsidRDefault="00754ED0" w:rsidP="00754E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9F4647" w:rsidRPr="00970BCB" w:rsidTr="00754ED0">
        <w:tc>
          <w:tcPr>
            <w:tcW w:w="3931" w:type="dxa"/>
            <w:vAlign w:val="bottom"/>
          </w:tcPr>
          <w:p w:rsidR="009F4647" w:rsidRDefault="009F4647" w:rsidP="009F4647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134" w:type="dxa"/>
          </w:tcPr>
          <w:p w:rsidR="009F4647" w:rsidRPr="00604263" w:rsidRDefault="009F4647" w:rsidP="009F46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F4647" w:rsidRPr="00970BCB" w:rsidRDefault="009F4647" w:rsidP="009F464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F4647" w:rsidRPr="003661E3" w:rsidRDefault="009F4647" w:rsidP="009F464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9F4647" w:rsidRPr="00970BCB" w:rsidRDefault="009F4647" w:rsidP="009F464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F4647" w:rsidRPr="00604263" w:rsidRDefault="009F4647" w:rsidP="009F46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F4647" w:rsidRPr="00970BCB" w:rsidRDefault="009F4647" w:rsidP="009F464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F4647" w:rsidRPr="00A91158" w:rsidRDefault="009F4647" w:rsidP="009F46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4647" w:rsidRPr="00970BCB" w:rsidTr="00D01B21">
        <w:tc>
          <w:tcPr>
            <w:tcW w:w="3931" w:type="dxa"/>
            <w:vAlign w:val="bottom"/>
          </w:tcPr>
          <w:p w:rsidR="009F4647" w:rsidRPr="00AD37E5" w:rsidRDefault="009F4647" w:rsidP="009F464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F4647" w:rsidRPr="00D1667D" w:rsidRDefault="009F4647" w:rsidP="009F4647">
            <w:pPr>
              <w:spacing w:line="240" w:lineRule="atLeast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50,953</w:t>
            </w:r>
          </w:p>
        </w:tc>
        <w:tc>
          <w:tcPr>
            <w:tcW w:w="236" w:type="dxa"/>
          </w:tcPr>
          <w:p w:rsidR="009F4647" w:rsidRPr="00AD37E5" w:rsidRDefault="009F4647" w:rsidP="009F464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9F4647" w:rsidRPr="00D1667D" w:rsidRDefault="009F4647" w:rsidP="009F4647">
            <w:pPr>
              <w:spacing w:line="240" w:lineRule="atLeast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54,221</w:t>
            </w:r>
          </w:p>
        </w:tc>
        <w:tc>
          <w:tcPr>
            <w:tcW w:w="236" w:type="dxa"/>
          </w:tcPr>
          <w:p w:rsidR="009F4647" w:rsidRPr="00AD37E5" w:rsidRDefault="009F4647" w:rsidP="009F464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4647" w:rsidRPr="00BF37E0" w:rsidRDefault="009F4647" w:rsidP="009F464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129,794</w:t>
            </w:r>
          </w:p>
        </w:tc>
        <w:tc>
          <w:tcPr>
            <w:tcW w:w="236" w:type="dxa"/>
          </w:tcPr>
          <w:p w:rsidR="009F4647" w:rsidRPr="00AD37E5" w:rsidRDefault="009F4647" w:rsidP="009F464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9F4647" w:rsidRPr="00BF37E0" w:rsidRDefault="009F4647" w:rsidP="009F464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219,046</w:t>
            </w:r>
          </w:p>
        </w:tc>
      </w:tr>
    </w:tbl>
    <w:p w:rsidR="00873DDA" w:rsidRDefault="00873DDA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037B08" w:rsidRPr="003445BE" w:rsidTr="00CF54DA">
        <w:tc>
          <w:tcPr>
            <w:tcW w:w="3931" w:type="dxa"/>
            <w:shd w:val="clear" w:color="auto" w:fill="auto"/>
          </w:tcPr>
          <w:p w:rsidR="00037B08" w:rsidRPr="003445BE" w:rsidRDefault="00037B08" w:rsidP="009658E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เงินลงทุนระยะยาวในกิจการที่เกี่ยวข้องกัน</w:t>
            </w:r>
          </w:p>
        </w:tc>
        <w:tc>
          <w:tcPr>
            <w:tcW w:w="2505" w:type="dxa"/>
            <w:gridSpan w:val="3"/>
            <w:shd w:val="clear" w:color="auto" w:fill="auto"/>
          </w:tcPr>
          <w:p w:rsidR="00037B08" w:rsidRPr="003445BE" w:rsidRDefault="00037B08" w:rsidP="009658E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037B08" w:rsidRPr="003445BE" w:rsidRDefault="00037B08" w:rsidP="009658E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shd w:val="clear" w:color="auto" w:fill="auto"/>
          </w:tcPr>
          <w:p w:rsidR="00037B08" w:rsidRPr="003445BE" w:rsidRDefault="00037B08" w:rsidP="009658E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3445BE" w:rsidTr="00CF54DA">
        <w:tc>
          <w:tcPr>
            <w:tcW w:w="3931" w:type="dxa"/>
          </w:tcPr>
          <w:p w:rsidR="008E00A9" w:rsidRPr="003445BE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E00A9" w:rsidRPr="003445BE" w:rsidTr="00CF54DA">
        <w:tc>
          <w:tcPr>
            <w:tcW w:w="3931" w:type="dxa"/>
          </w:tcPr>
          <w:p w:rsidR="008E00A9" w:rsidRPr="003445BE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E00A9" w:rsidRPr="003445BE" w:rsidTr="00CF54DA">
        <w:tc>
          <w:tcPr>
            <w:tcW w:w="3931" w:type="dxa"/>
          </w:tcPr>
          <w:p w:rsidR="008E00A9" w:rsidRPr="003445BE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8E00A9" w:rsidRPr="003445BE" w:rsidRDefault="008E00A9" w:rsidP="008E00A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3445BE" w:rsidTr="00CF54DA">
        <w:tc>
          <w:tcPr>
            <w:tcW w:w="3931" w:type="dxa"/>
          </w:tcPr>
          <w:p w:rsidR="008E00A9" w:rsidRDefault="008E00A9" w:rsidP="008E00A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8E00A9" w:rsidRPr="003445BE" w:rsidRDefault="008E00A9" w:rsidP="008E00A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3445BE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3445BE" w:rsidRDefault="008E00A9" w:rsidP="008E00A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3445BE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3445BE" w:rsidRDefault="008E00A9" w:rsidP="008E00A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3445BE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3445BE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4DA" w:rsidRPr="003445BE" w:rsidTr="00CF54DA">
        <w:tc>
          <w:tcPr>
            <w:tcW w:w="3931" w:type="dxa"/>
            <w:vAlign w:val="bottom"/>
          </w:tcPr>
          <w:p w:rsidR="00CF54DA" w:rsidRPr="009154B5" w:rsidRDefault="00CF54DA" w:rsidP="00CF54D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CF54DA" w:rsidRPr="004D6741" w:rsidRDefault="00CF54DA" w:rsidP="00CF54DA">
            <w:pPr>
              <w:spacing w:line="240" w:lineRule="atLeast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45,653</w:t>
            </w:r>
          </w:p>
        </w:tc>
        <w:tc>
          <w:tcPr>
            <w:tcW w:w="236" w:type="dxa"/>
          </w:tcPr>
          <w:p w:rsidR="00CF54DA" w:rsidRPr="004D6741" w:rsidRDefault="00CF54DA" w:rsidP="00CF54D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CF54DA" w:rsidRPr="004D6741" w:rsidRDefault="00CF54DA" w:rsidP="00CF54DA">
            <w:pPr>
              <w:spacing w:line="240" w:lineRule="atLeast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45,653</w:t>
            </w:r>
          </w:p>
        </w:tc>
        <w:tc>
          <w:tcPr>
            <w:tcW w:w="236" w:type="dxa"/>
          </w:tcPr>
          <w:p w:rsidR="00CF54DA" w:rsidRPr="004D6741" w:rsidRDefault="00CF54DA" w:rsidP="00CF54D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CF54DA" w:rsidRPr="004D6741" w:rsidRDefault="00CF54DA" w:rsidP="00CF54DA">
            <w:pPr>
              <w:spacing w:line="240" w:lineRule="atLeast"/>
              <w:ind w:left="-119"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45,653</w:t>
            </w:r>
          </w:p>
        </w:tc>
        <w:tc>
          <w:tcPr>
            <w:tcW w:w="236" w:type="dxa"/>
          </w:tcPr>
          <w:p w:rsidR="00CF54DA" w:rsidRPr="004D6741" w:rsidRDefault="00CF54DA" w:rsidP="00CF54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CF54DA" w:rsidRPr="004D6741" w:rsidRDefault="00CF54DA" w:rsidP="00CF54DA">
            <w:pPr>
              <w:spacing w:line="240" w:lineRule="atLeast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45,653</w:t>
            </w:r>
          </w:p>
        </w:tc>
      </w:tr>
      <w:tr w:rsidR="00CF54DA" w:rsidRPr="003445BE" w:rsidTr="00CF54DA">
        <w:tc>
          <w:tcPr>
            <w:tcW w:w="3931" w:type="dxa"/>
            <w:vAlign w:val="bottom"/>
          </w:tcPr>
          <w:p w:rsidR="00CF54DA" w:rsidRPr="009154B5" w:rsidRDefault="00CF54DA" w:rsidP="00CF54D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/>
                <w:sz w:val="30"/>
                <w:szCs w:val="30"/>
                <w:cs/>
              </w:rPr>
              <w:t>ทีพีไอ โฮ</w:t>
            </w:r>
            <w:proofErr w:type="spellStart"/>
            <w:r w:rsidRPr="00FA6C73">
              <w:rPr>
                <w:rFonts w:ascii="Angsana New" w:hAnsi="Angsana New"/>
                <w:sz w:val="30"/>
                <w:szCs w:val="30"/>
                <w:cs/>
              </w:rPr>
              <w:t>ลดิ้ง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CF54DA" w:rsidRPr="004D6741" w:rsidRDefault="00CF54DA" w:rsidP="00CF54DA">
            <w:pPr>
              <w:spacing w:line="240" w:lineRule="atLeast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:rsidR="00CF54DA" w:rsidRPr="004D6741" w:rsidRDefault="00CF54DA" w:rsidP="00CF54D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CF54DA" w:rsidRPr="004D6741" w:rsidRDefault="00CF54DA" w:rsidP="00CF54DA">
            <w:pPr>
              <w:spacing w:line="240" w:lineRule="atLeast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:rsidR="00CF54DA" w:rsidRPr="004D6741" w:rsidRDefault="00CF54DA" w:rsidP="00CF54D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CF54DA" w:rsidRPr="004D6741" w:rsidRDefault="00CF54DA" w:rsidP="00CF54DA">
            <w:pPr>
              <w:spacing w:line="240" w:lineRule="atLeast"/>
              <w:ind w:left="-119"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:rsidR="00CF54DA" w:rsidRPr="004D6741" w:rsidRDefault="00CF54DA" w:rsidP="00CF54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CF54DA" w:rsidRPr="004D6741" w:rsidRDefault="00CF54DA" w:rsidP="00CF54DA">
            <w:pPr>
              <w:spacing w:line="240" w:lineRule="atLeast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CF54DA" w:rsidRPr="003445BE" w:rsidTr="00A07CF0">
        <w:trPr>
          <w:trHeight w:val="244"/>
        </w:trPr>
        <w:tc>
          <w:tcPr>
            <w:tcW w:w="3931" w:type="dxa"/>
            <w:vAlign w:val="bottom"/>
          </w:tcPr>
          <w:p w:rsidR="00CF54DA" w:rsidRPr="00077AAD" w:rsidRDefault="00CF54DA" w:rsidP="00CF54D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77A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F54DA" w:rsidRPr="00B735BB" w:rsidRDefault="00CF54DA" w:rsidP="00CF54DA">
            <w:pPr>
              <w:spacing w:line="240" w:lineRule="atLeast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45,870</w:t>
            </w:r>
          </w:p>
        </w:tc>
        <w:tc>
          <w:tcPr>
            <w:tcW w:w="236" w:type="dxa"/>
          </w:tcPr>
          <w:p w:rsidR="00CF54DA" w:rsidRPr="004D6741" w:rsidRDefault="00CF54DA" w:rsidP="00CF54D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F54DA" w:rsidRPr="00077AAD" w:rsidRDefault="00CF54DA" w:rsidP="00CF54DA">
            <w:pPr>
              <w:spacing w:line="240" w:lineRule="atLeast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45,870</w:t>
            </w:r>
          </w:p>
        </w:tc>
        <w:tc>
          <w:tcPr>
            <w:tcW w:w="236" w:type="dxa"/>
          </w:tcPr>
          <w:p w:rsidR="00CF54DA" w:rsidRPr="004D6741" w:rsidRDefault="00CF54DA" w:rsidP="00CF54D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F54DA" w:rsidRPr="00B735BB" w:rsidRDefault="00CF54DA" w:rsidP="00CF54DA">
            <w:pPr>
              <w:spacing w:line="240" w:lineRule="atLeast"/>
              <w:ind w:left="-119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45,870</w:t>
            </w:r>
          </w:p>
        </w:tc>
        <w:tc>
          <w:tcPr>
            <w:tcW w:w="236" w:type="dxa"/>
          </w:tcPr>
          <w:p w:rsidR="00CF54DA" w:rsidRPr="004D6741" w:rsidRDefault="00CF54DA" w:rsidP="00CF54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F54DA" w:rsidRPr="00077AAD" w:rsidRDefault="00CF54DA" w:rsidP="00CF54DA">
            <w:pPr>
              <w:spacing w:line="240" w:lineRule="atLeast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45,870</w:t>
            </w:r>
          </w:p>
        </w:tc>
      </w:tr>
    </w:tbl>
    <w:p w:rsidR="00037B08" w:rsidRDefault="00037B08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76"/>
        <w:gridCol w:w="1128"/>
        <w:gridCol w:w="236"/>
        <w:gridCol w:w="1128"/>
        <w:gridCol w:w="236"/>
        <w:gridCol w:w="1169"/>
        <w:gridCol w:w="236"/>
        <w:gridCol w:w="1169"/>
      </w:tblGrid>
      <w:tr w:rsidR="00037B08" w:rsidRPr="003445BE" w:rsidTr="00CF54DA">
        <w:tc>
          <w:tcPr>
            <w:tcW w:w="3876" w:type="dxa"/>
            <w:shd w:val="clear" w:color="auto" w:fill="auto"/>
          </w:tcPr>
          <w:p w:rsidR="00037B08" w:rsidRPr="003445BE" w:rsidRDefault="00216209" w:rsidP="009658E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ลูกหนี้และ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เงินทดรอง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จ่าย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แก่กิจการ</w:t>
            </w:r>
          </w:p>
        </w:tc>
        <w:tc>
          <w:tcPr>
            <w:tcW w:w="2492" w:type="dxa"/>
            <w:gridSpan w:val="3"/>
            <w:shd w:val="clear" w:color="auto" w:fill="auto"/>
          </w:tcPr>
          <w:p w:rsidR="00037B08" w:rsidRPr="003445BE" w:rsidRDefault="00037B08" w:rsidP="009658E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037B08" w:rsidRPr="003445BE" w:rsidRDefault="00037B08" w:rsidP="009658E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3"/>
            <w:shd w:val="clear" w:color="auto" w:fill="auto"/>
          </w:tcPr>
          <w:p w:rsidR="00037B08" w:rsidRPr="003445BE" w:rsidRDefault="00037B08" w:rsidP="009658E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3445BE" w:rsidTr="00CF54DA">
        <w:tc>
          <w:tcPr>
            <w:tcW w:w="3876" w:type="dxa"/>
          </w:tcPr>
          <w:p w:rsidR="008E00A9" w:rsidRPr="00E465E5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E465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- </w:t>
            </w:r>
            <w:r w:rsidRPr="009154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28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E00A9" w:rsidRPr="003445BE" w:rsidTr="00CF54DA">
        <w:tc>
          <w:tcPr>
            <w:tcW w:w="3876" w:type="dxa"/>
          </w:tcPr>
          <w:p w:rsidR="008E00A9" w:rsidRPr="00E465E5" w:rsidRDefault="008E00A9" w:rsidP="008E00A9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8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E00A9" w:rsidRPr="003445BE" w:rsidTr="00CF54DA">
        <w:tc>
          <w:tcPr>
            <w:tcW w:w="3876" w:type="dxa"/>
          </w:tcPr>
          <w:p w:rsidR="008E00A9" w:rsidRPr="003445BE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2" w:type="dxa"/>
            <w:gridSpan w:val="7"/>
          </w:tcPr>
          <w:p w:rsidR="008E00A9" w:rsidRPr="003445BE" w:rsidRDefault="008E00A9" w:rsidP="008E00A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3445BE" w:rsidTr="00CF54DA">
        <w:tc>
          <w:tcPr>
            <w:tcW w:w="3876" w:type="dxa"/>
          </w:tcPr>
          <w:p w:rsidR="008E00A9" w:rsidRDefault="008E00A9" w:rsidP="008E00A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8" w:type="dxa"/>
          </w:tcPr>
          <w:p w:rsidR="008E00A9" w:rsidRPr="003445BE" w:rsidRDefault="008E00A9" w:rsidP="008E00A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3445BE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:rsidR="008E00A9" w:rsidRPr="003445BE" w:rsidRDefault="008E00A9" w:rsidP="008E00A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3445BE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8E00A9" w:rsidRPr="003445BE" w:rsidRDefault="008E00A9" w:rsidP="008E00A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3445BE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8E00A9" w:rsidRPr="003445BE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4D0F" w:rsidRPr="003445BE" w:rsidTr="00CF54DA">
        <w:tc>
          <w:tcPr>
            <w:tcW w:w="3876" w:type="dxa"/>
            <w:vAlign w:val="bottom"/>
          </w:tcPr>
          <w:p w:rsidR="00874D0F" w:rsidRDefault="00874D0F" w:rsidP="00874D0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54B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โพ</w:t>
            </w:r>
            <w:proofErr w:type="spellStart"/>
            <w:r w:rsidRPr="009154B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รพ</w:t>
            </w:r>
            <w:r w:rsidRPr="009154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็</w:t>
            </w:r>
            <w:proofErr w:type="spellEnd"/>
            <w:r w:rsidRPr="009154B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อกไซด์ไทย จำกัด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874D0F" w:rsidRPr="00604263" w:rsidRDefault="00874D0F" w:rsidP="00874D0F">
            <w:pPr>
              <w:tabs>
                <w:tab w:val="left" w:pos="150"/>
                <w:tab w:val="center" w:pos="454"/>
                <w:tab w:val="left" w:pos="52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874D0F" w:rsidRPr="00970BCB" w:rsidRDefault="00874D0F" w:rsidP="00874D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874D0F" w:rsidRPr="00604263" w:rsidRDefault="00874D0F" w:rsidP="00874D0F">
            <w:pPr>
              <w:tabs>
                <w:tab w:val="left" w:pos="150"/>
                <w:tab w:val="center" w:pos="454"/>
                <w:tab w:val="left" w:pos="52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874D0F" w:rsidRPr="00970BCB" w:rsidRDefault="00874D0F" w:rsidP="00874D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874D0F" w:rsidRPr="00970BCB" w:rsidRDefault="00874D0F" w:rsidP="00874D0F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421,984</w:t>
            </w:r>
          </w:p>
        </w:tc>
        <w:tc>
          <w:tcPr>
            <w:tcW w:w="236" w:type="dxa"/>
          </w:tcPr>
          <w:p w:rsidR="00874D0F" w:rsidRPr="00970BCB" w:rsidRDefault="00874D0F" w:rsidP="00874D0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874D0F" w:rsidRPr="00970BCB" w:rsidRDefault="00874D0F" w:rsidP="00874D0F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421,984</w:t>
            </w:r>
          </w:p>
        </w:tc>
      </w:tr>
    </w:tbl>
    <w:p w:rsidR="00037B08" w:rsidRDefault="00037B08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FA4D1A" w:rsidRPr="003445BE" w:rsidRDefault="007B2482" w:rsidP="009C7CEF">
      <w:pPr>
        <w:pStyle w:val="Bo-C1Content"/>
      </w:pPr>
      <w:r w:rsidRPr="003445BE">
        <w:rPr>
          <w:cs/>
        </w:rPr>
        <w:t>ใน</w:t>
      </w:r>
      <w:r w:rsidRPr="003445BE">
        <w:rPr>
          <w:spacing w:val="2"/>
          <w:cs/>
        </w:rPr>
        <w:t xml:space="preserve">ปี </w:t>
      </w:r>
      <w:r w:rsidRPr="003445BE">
        <w:rPr>
          <w:spacing w:val="2"/>
        </w:rPr>
        <w:t xml:space="preserve">2540 </w:t>
      </w:r>
      <w:r w:rsidRPr="003445BE">
        <w:rPr>
          <w:spacing w:val="2"/>
          <w:cs/>
        </w:rPr>
        <w:t>บริษัทได้ทำสัญญาจะซื้อจะขายที่ดินกับบริษัท โพ</w:t>
      </w:r>
      <w:proofErr w:type="spellStart"/>
      <w:r w:rsidRPr="003445BE">
        <w:rPr>
          <w:spacing w:val="2"/>
          <w:cs/>
        </w:rPr>
        <w:t>รพ็</w:t>
      </w:r>
      <w:proofErr w:type="spellEnd"/>
      <w:r w:rsidRPr="003445BE">
        <w:rPr>
          <w:spacing w:val="2"/>
          <w:cs/>
        </w:rPr>
        <w:t xml:space="preserve">อกไซด์ไทย จำกัด </w:t>
      </w:r>
      <w:r w:rsidRPr="003445BE">
        <w:rPr>
          <w:spacing w:val="2"/>
        </w:rPr>
        <w:t>(</w:t>
      </w:r>
      <w:r w:rsidRPr="003445BE">
        <w:rPr>
          <w:spacing w:val="2"/>
          <w:cs/>
        </w:rPr>
        <w:t>บริษัทย่อย</w:t>
      </w:r>
      <w:r w:rsidRPr="003445BE">
        <w:rPr>
          <w:spacing w:val="2"/>
        </w:rPr>
        <w:t xml:space="preserve">) </w:t>
      </w:r>
      <w:r w:rsidRPr="003445BE">
        <w:rPr>
          <w:spacing w:val="2"/>
          <w:cs/>
        </w:rPr>
        <w:t xml:space="preserve">ในราคา </w:t>
      </w:r>
      <w:r w:rsidRPr="003445BE">
        <w:rPr>
          <w:spacing w:val="2"/>
          <w:lang w:val="en-US"/>
        </w:rPr>
        <w:t>47</w:t>
      </w:r>
      <w:r w:rsidRPr="003445BE">
        <w:rPr>
          <w:lang w:val="en-US"/>
        </w:rPr>
        <w:t xml:space="preserve">7 </w:t>
      </w:r>
      <w:r w:rsidR="009A1EC0" w:rsidRPr="003445BE">
        <w:rPr>
          <w:lang w:val="en-US"/>
        </w:rPr>
        <w:br/>
      </w:r>
      <w:r w:rsidRPr="003445BE">
        <w:rPr>
          <w:spacing w:val="-4"/>
          <w:cs/>
          <w:lang w:val="en-US"/>
        </w:rPr>
        <w:t>ล้านบาท</w:t>
      </w:r>
      <w:r w:rsidR="00605FF7" w:rsidRPr="003445BE">
        <w:rPr>
          <w:spacing w:val="-4"/>
          <w:lang w:val="en-US"/>
        </w:rPr>
        <w:t xml:space="preserve"> </w:t>
      </w:r>
      <w:r w:rsidR="005525B0" w:rsidRPr="003445BE">
        <w:rPr>
          <w:rFonts w:hint="cs"/>
          <w:spacing w:val="-4"/>
          <w:cs/>
        </w:rPr>
        <w:t>ภายใต้สัญญาดังกล่าวบริษัทจะได้รับชำระภายในสิงหาคม 2543 ด้วยอัตราดอกเบี้ยร้อยละ 16 อย่างไรก็ตาม</w:t>
      </w:r>
      <w:r w:rsidR="005525B0" w:rsidRPr="003445BE">
        <w:rPr>
          <w:rFonts w:hint="cs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3445BE">
        <w:rPr>
          <w:cs/>
        </w:rPr>
        <w:t>กำไร</w:t>
      </w:r>
      <w:r w:rsidR="00C32672" w:rsidRPr="003445BE">
        <w:rPr>
          <w:rFonts w:hint="cs"/>
          <w:cs/>
        </w:rPr>
        <w:t xml:space="preserve">รอการรับรู้จากการขายที่ดินจำนวน </w:t>
      </w:r>
      <w:r w:rsidR="00DB7E28">
        <w:br/>
      </w:r>
      <w:r w:rsidR="00C32672" w:rsidRPr="003445BE">
        <w:rPr>
          <w:rFonts w:hint="cs"/>
          <w:cs/>
        </w:rPr>
        <w:t>40 ล้านบาท</w:t>
      </w:r>
      <w:r w:rsidRPr="003445BE">
        <w:rPr>
          <w:cs/>
        </w:rPr>
        <w:t>และดอกเบี้ยรับ</w:t>
      </w:r>
      <w:r w:rsidR="00411D5F" w:rsidRPr="003445BE">
        <w:rPr>
          <w:rFonts w:hint="cs"/>
          <w:cs/>
        </w:rPr>
        <w:t>รอ</w:t>
      </w:r>
      <w:r w:rsidR="003133C7" w:rsidRPr="003445BE">
        <w:rPr>
          <w:rFonts w:hint="cs"/>
          <w:cs/>
        </w:rPr>
        <w:t>การ</w:t>
      </w:r>
      <w:r w:rsidR="006B5C0E" w:rsidRPr="003445BE">
        <w:rPr>
          <w:rFonts w:hint="cs"/>
          <w:cs/>
        </w:rPr>
        <w:t>รับรู้</w:t>
      </w:r>
      <w:r w:rsidR="00C32672" w:rsidRPr="003445BE">
        <w:rPr>
          <w:rFonts w:hint="cs"/>
          <w:cs/>
        </w:rPr>
        <w:t>จำนวน 155 ล้านบาท</w:t>
      </w:r>
      <w:r w:rsidR="008D618A" w:rsidRPr="003445BE">
        <w:t xml:space="preserve"> </w:t>
      </w:r>
      <w:r w:rsidR="008D618A" w:rsidRPr="003445BE">
        <w:rPr>
          <w:rFonts w:hint="cs"/>
          <w:cs/>
        </w:rPr>
        <w:t>และ</w:t>
      </w:r>
      <w:r w:rsidR="00DE4B27" w:rsidRPr="003445BE">
        <w:rPr>
          <w:rFonts w:hint="cs"/>
          <w:cs/>
        </w:rPr>
        <w:t>ได้หยุด</w:t>
      </w:r>
      <w:r w:rsidR="008D618A" w:rsidRPr="003445BE">
        <w:rPr>
          <w:rFonts w:hint="cs"/>
          <w:cs/>
        </w:rPr>
        <w:t>การรับรู้ดอกเบี้ย</w:t>
      </w:r>
      <w:r w:rsidR="00131F55" w:rsidRPr="003445BE">
        <w:rPr>
          <w:rFonts w:hint="cs"/>
          <w:cs/>
        </w:rPr>
        <w:t>โดย</w:t>
      </w:r>
      <w:r w:rsidR="00DE4B27" w:rsidRPr="003445BE">
        <w:rPr>
          <w:rFonts w:hint="cs"/>
          <w:cs/>
        </w:rPr>
        <w:t>รายการดังกล่าว</w:t>
      </w:r>
      <w:r w:rsidR="006B5C0E" w:rsidRPr="003445BE">
        <w:rPr>
          <w:cs/>
        </w:rPr>
        <w:t>แสดงเป็นหนี้สินไม่หมุนเวียนอื่นในงบ</w:t>
      </w:r>
      <w:r w:rsidR="006B5C0E" w:rsidRPr="003445BE">
        <w:rPr>
          <w:rFonts w:hint="cs"/>
          <w:cs/>
        </w:rPr>
        <w:t>แสดงฐานะการเงินในงบ</w:t>
      </w:r>
      <w:r w:rsidR="006B5C0E" w:rsidRPr="003445BE">
        <w:rPr>
          <w:cs/>
        </w:rPr>
        <w:t>การเงินเฉพาะกิจการ</w:t>
      </w:r>
    </w:p>
    <w:p w:rsidR="00A91158" w:rsidRPr="00DB7E28" w:rsidRDefault="00A91158" w:rsidP="00A7698F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297007" w:rsidRPr="003445BE" w:rsidRDefault="00273ECC" w:rsidP="00885B5C">
      <w:pPr>
        <w:pStyle w:val="Bo-C1Content"/>
      </w:pPr>
      <w:r w:rsidRPr="003445BE">
        <w:rPr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="00F4799D" w:rsidRPr="003445BE">
        <w:rPr>
          <w:rFonts w:hint="cs"/>
          <w:cs/>
        </w:rPr>
        <w:t xml:space="preserve"> </w:t>
      </w:r>
      <w:r w:rsidRPr="003445BE">
        <w:rPr>
          <w:cs/>
        </w:rPr>
        <w:t xml:space="preserve">ในปี </w:t>
      </w:r>
      <w:r w:rsidRPr="003445BE">
        <w:rPr>
          <w:lang w:val="en-US"/>
        </w:rPr>
        <w:t xml:space="preserve">2543 </w:t>
      </w:r>
      <w:r w:rsidRPr="003445BE">
        <w:rPr>
          <w:cs/>
          <w:lang w:val="en-US"/>
        </w:rPr>
        <w:t>บริษัทย่อยดังกล่าวได้โอนภาระหนี้ที่มีต่อธนาคารดังกล่าวให้แก่บริษัท</w:t>
      </w:r>
      <w:r w:rsidRPr="003445BE">
        <w:rPr>
          <w:rFonts w:hint="cs"/>
          <w:cs/>
          <w:lang w:val="en-US"/>
        </w:rPr>
        <w:t xml:space="preserve"> ต่อมาในปี 2554 </w:t>
      </w:r>
      <w:r w:rsidRPr="003445BE">
        <w:rPr>
          <w:cs/>
        </w:rPr>
        <w:t>ที่ดิน</w:t>
      </w:r>
      <w:r w:rsidRPr="003445BE">
        <w:rPr>
          <w:rFonts w:hint="cs"/>
          <w:cs/>
        </w:rPr>
        <w:t>ดังกล่าว</w:t>
      </w:r>
      <w:r w:rsidRPr="003445BE">
        <w:rPr>
          <w:cs/>
        </w:rPr>
        <w:t>ได้รับการปลดจำนองจากธนาคาร</w:t>
      </w:r>
      <w:r w:rsidRPr="003445BE">
        <w:rPr>
          <w:rFonts w:hint="cs"/>
          <w:cs/>
        </w:rPr>
        <w:t xml:space="preserve">แล้ว </w:t>
      </w:r>
      <w:r w:rsidR="00FC7CAE" w:rsidRPr="003445BE">
        <w:rPr>
          <w:rFonts w:hint="cs"/>
          <w:cs/>
          <w:lang w:val="en-US"/>
        </w:rPr>
        <w:t>และ</w:t>
      </w:r>
      <w:r w:rsidR="00297007" w:rsidRPr="003445BE">
        <w:rPr>
          <w:rFonts w:hint="cs"/>
          <w:cs/>
          <w:lang w:val="en-US"/>
        </w:rPr>
        <w:t>บริษัทย่อยดังกล่าวได้ขายที่ดินบางส่วน</w:t>
      </w:r>
      <w:r w:rsidR="00FC7CAE" w:rsidRPr="003445BE">
        <w:rPr>
          <w:rFonts w:hint="cs"/>
          <w:cs/>
          <w:lang w:val="en-US"/>
        </w:rPr>
        <w:t xml:space="preserve">ที่ซื้อมาจากบริษัท </w:t>
      </w:r>
      <w:r w:rsidR="0088539C" w:rsidRPr="003445BE">
        <w:rPr>
          <w:lang w:val="en-US"/>
        </w:rPr>
        <w:br/>
      </w:r>
      <w:r w:rsidR="00FC7CAE" w:rsidRPr="003445BE">
        <w:rPr>
          <w:rFonts w:hint="cs"/>
          <w:cs/>
          <w:lang w:val="en-US"/>
        </w:rPr>
        <w:t>เพื่อนำไปชำระหนี้คืนที่เกิดจากการซื้อที่ดิน</w:t>
      </w:r>
      <w:r w:rsidR="00297007" w:rsidRPr="003445BE">
        <w:rPr>
          <w:rFonts w:hint="cs"/>
          <w:cs/>
          <w:lang w:val="en-US"/>
        </w:rPr>
        <w:t>เป็นจำนวนเงิน 68 ล้านบาท</w:t>
      </w:r>
    </w:p>
    <w:p w:rsidR="00596FEF" w:rsidRPr="00526B5F" w:rsidRDefault="00596FEF" w:rsidP="00A7698F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807CD" w:rsidRDefault="00AA47E2" w:rsidP="00885B5C">
      <w:pPr>
        <w:pStyle w:val="Bo-C1Content"/>
        <w:rPr>
          <w:lang w:val="en-US"/>
        </w:rPr>
      </w:pPr>
      <w:r w:rsidRPr="003445BE">
        <w:rPr>
          <w:rFonts w:hint="cs"/>
          <w:spacing w:val="6"/>
          <w:cs/>
          <w:lang w:val="en-US"/>
        </w:rPr>
        <w:t xml:space="preserve">ณ วันที่ </w:t>
      </w:r>
      <w:r w:rsidR="008E00A9">
        <w:rPr>
          <w:rFonts w:hint="cs"/>
          <w:spacing w:val="6"/>
          <w:cs/>
          <w:lang w:val="en-US"/>
        </w:rPr>
        <w:t xml:space="preserve">30 มิถุนายน </w:t>
      </w:r>
      <w:r w:rsidR="008B39D2">
        <w:rPr>
          <w:rFonts w:hint="cs"/>
          <w:spacing w:val="6"/>
          <w:cs/>
          <w:lang w:val="en-US"/>
        </w:rPr>
        <w:t>25</w:t>
      </w:r>
      <w:r w:rsidR="008B39D2">
        <w:rPr>
          <w:spacing w:val="6"/>
          <w:lang w:val="en-US"/>
        </w:rPr>
        <w:t>60</w:t>
      </w:r>
      <w:r w:rsidR="00596FEF" w:rsidRPr="003445BE">
        <w:rPr>
          <w:rFonts w:hint="cs"/>
          <w:spacing w:val="6"/>
          <w:cs/>
          <w:lang w:val="en-US"/>
        </w:rPr>
        <w:t xml:space="preserve"> </w:t>
      </w:r>
      <w:r w:rsidR="000C022C" w:rsidRPr="003445BE">
        <w:rPr>
          <w:rFonts w:hint="cs"/>
          <w:spacing w:val="6"/>
          <w:cs/>
          <w:lang w:val="en-US"/>
        </w:rPr>
        <w:t>บริษัทมี</w:t>
      </w:r>
      <w:r w:rsidR="00596FEF" w:rsidRPr="003445BE">
        <w:rPr>
          <w:rFonts w:hint="cs"/>
          <w:spacing w:val="6"/>
          <w:cs/>
          <w:lang w:val="en-US"/>
        </w:rPr>
        <w:t>ลูกหนี้บริษัทย่อยที่เกิดจากการซื้อขายที่ดินดังกล่าว</w:t>
      </w:r>
      <w:r w:rsidR="00411D5F" w:rsidRPr="003445BE">
        <w:rPr>
          <w:rFonts w:hint="cs"/>
          <w:spacing w:val="6"/>
          <w:cs/>
          <w:lang w:val="en-US"/>
        </w:rPr>
        <w:t xml:space="preserve">มียอดคงเหลือจำนวน </w:t>
      </w:r>
      <w:r w:rsidR="00332184" w:rsidRPr="003445BE">
        <w:rPr>
          <w:spacing w:val="6"/>
          <w:lang w:val="en-US"/>
        </w:rPr>
        <w:t>422</w:t>
      </w:r>
      <w:r w:rsidR="00411D5F" w:rsidRPr="003445BE">
        <w:rPr>
          <w:rFonts w:hint="cs"/>
          <w:spacing w:val="6"/>
          <w:cs/>
          <w:lang w:val="en-US"/>
        </w:rPr>
        <w:t xml:space="preserve"> ล้านบาท</w:t>
      </w:r>
      <w:r w:rsidR="00411D5F" w:rsidRPr="003445BE">
        <w:rPr>
          <w:rFonts w:hint="cs"/>
          <w:cs/>
          <w:lang w:val="en-US"/>
        </w:rPr>
        <w:t xml:space="preserve"> และกำไร</w:t>
      </w:r>
      <w:r w:rsidR="003E3AD7" w:rsidRPr="003445BE">
        <w:rPr>
          <w:rFonts w:hint="cs"/>
          <w:cs/>
          <w:lang w:val="en-US"/>
        </w:rPr>
        <w:t>จากการขายรอรับรู้</w:t>
      </w:r>
      <w:r w:rsidR="00411D5F" w:rsidRPr="003445BE">
        <w:rPr>
          <w:rFonts w:hint="cs"/>
          <w:cs/>
          <w:lang w:val="en-US"/>
        </w:rPr>
        <w:t xml:space="preserve">มียอดคงเหลือจำนวน </w:t>
      </w:r>
      <w:r w:rsidR="00332184" w:rsidRPr="003445BE">
        <w:rPr>
          <w:spacing w:val="6"/>
          <w:lang w:val="en-US"/>
        </w:rPr>
        <w:t>35</w:t>
      </w:r>
      <w:r w:rsidR="003E3AD7" w:rsidRPr="003445BE">
        <w:rPr>
          <w:rFonts w:hint="cs"/>
          <w:cs/>
          <w:lang w:val="en-US"/>
        </w:rPr>
        <w:t xml:space="preserve"> ล้านบาท และดอกเบี้ยรับรอรับรู้</w:t>
      </w:r>
      <w:r w:rsidR="00411D5F" w:rsidRPr="003445BE">
        <w:rPr>
          <w:rFonts w:hint="cs"/>
          <w:cs/>
          <w:lang w:val="en-US"/>
        </w:rPr>
        <w:t xml:space="preserve"> </w:t>
      </w:r>
      <w:r w:rsidR="00332184" w:rsidRPr="003445BE">
        <w:rPr>
          <w:spacing w:val="6"/>
          <w:lang w:val="en-US"/>
        </w:rPr>
        <w:t>134</w:t>
      </w:r>
      <w:r w:rsidR="003E3AD7" w:rsidRPr="003445BE">
        <w:rPr>
          <w:rFonts w:hint="cs"/>
          <w:cs/>
          <w:lang w:val="en-US"/>
        </w:rPr>
        <w:t xml:space="preserve"> ล้านบาท</w:t>
      </w:r>
      <w:r w:rsidR="003E3AD7" w:rsidRPr="000E52D5">
        <w:rPr>
          <w:rFonts w:hint="cs"/>
          <w:cs/>
          <w:lang w:val="en-US"/>
        </w:rPr>
        <w:t xml:space="preserve"> </w:t>
      </w:r>
      <w:r w:rsidR="00EA5BB7" w:rsidRPr="000E52D5">
        <w:rPr>
          <w:rFonts w:hint="cs"/>
          <w:cs/>
          <w:lang w:val="en-US"/>
        </w:rPr>
        <w:t>ได้</w:t>
      </w:r>
      <w:r w:rsidR="00A87965" w:rsidRPr="000E52D5">
        <w:rPr>
          <w:rFonts w:hint="cs"/>
          <w:cs/>
          <w:lang w:val="en-US"/>
        </w:rPr>
        <w:t>แสดงในงบแสดงฐานะการเงินในงบการเงินเฉพาะกิจการ</w:t>
      </w:r>
    </w:p>
    <w:p w:rsidR="00526B5F" w:rsidRDefault="00526B5F" w:rsidP="00885B5C">
      <w:pPr>
        <w:pStyle w:val="Bo-C1Content"/>
        <w:rPr>
          <w:sz w:val="20"/>
          <w:szCs w:val="20"/>
          <w:lang w:val="en-US"/>
        </w:rPr>
      </w:pPr>
    </w:p>
    <w:p w:rsidR="0022047C" w:rsidRDefault="0022047C" w:rsidP="00885B5C">
      <w:pPr>
        <w:pStyle w:val="Bo-C1Content"/>
        <w:rPr>
          <w:sz w:val="20"/>
          <w:szCs w:val="20"/>
          <w:lang w:val="en-US"/>
        </w:rPr>
      </w:pPr>
    </w:p>
    <w:p w:rsidR="0022047C" w:rsidRDefault="0022047C" w:rsidP="00885B5C">
      <w:pPr>
        <w:pStyle w:val="Bo-C1Content"/>
        <w:rPr>
          <w:sz w:val="20"/>
          <w:szCs w:val="20"/>
          <w:lang w:val="en-US"/>
        </w:rPr>
      </w:pPr>
    </w:p>
    <w:p w:rsidR="0022047C" w:rsidRPr="00526B5F" w:rsidRDefault="0022047C" w:rsidP="00885B5C">
      <w:pPr>
        <w:pStyle w:val="Bo-C1Content"/>
        <w:rPr>
          <w:sz w:val="20"/>
          <w:szCs w:val="20"/>
          <w:lang w:val="en-US"/>
        </w:rPr>
      </w:pPr>
    </w:p>
    <w:p w:rsidR="008B39D2" w:rsidRPr="00526B5F" w:rsidRDefault="008B39D2" w:rsidP="00885B5C">
      <w:pPr>
        <w:pStyle w:val="Bo-C1Content"/>
        <w:rPr>
          <w:sz w:val="10"/>
          <w:szCs w:val="1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D44037" w:rsidRPr="00970BCB" w:rsidTr="00CF54DA">
        <w:trPr>
          <w:tblHeader/>
        </w:trPr>
        <w:tc>
          <w:tcPr>
            <w:tcW w:w="3931" w:type="dxa"/>
          </w:tcPr>
          <w:p w:rsidR="00D44037" w:rsidRPr="00E465E5" w:rsidRDefault="008B39D2" w:rsidP="00D177D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sz w:val="30"/>
                <w:szCs w:val="30"/>
              </w:rPr>
              <w:lastRenderedPageBreak/>
              <w:br w:type="page"/>
            </w:r>
            <w:r w:rsidR="00D44037">
              <w:rPr>
                <w:rFonts w:ascii="Angsana New" w:hAnsi="Angsana New"/>
                <w:sz w:val="20"/>
                <w:szCs w:val="20"/>
                <w:lang w:val="en-US"/>
              </w:rPr>
              <w:br w:type="page"/>
            </w:r>
            <w:r w:rsidR="00D44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D440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44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D440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505" w:type="dxa"/>
            <w:gridSpan w:val="3"/>
          </w:tcPr>
          <w:p w:rsidR="00D44037" w:rsidRPr="00970BCB" w:rsidRDefault="00D44037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D44037" w:rsidRPr="00970BCB" w:rsidRDefault="00D44037" w:rsidP="00D177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D44037" w:rsidRPr="00970BCB" w:rsidRDefault="00D44037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970BCB" w:rsidTr="00CF54DA">
        <w:trPr>
          <w:tblHeader/>
        </w:trPr>
        <w:tc>
          <w:tcPr>
            <w:tcW w:w="3931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E00A9" w:rsidRPr="00970BCB" w:rsidTr="00CF54DA">
        <w:trPr>
          <w:tblHeader/>
        </w:trPr>
        <w:tc>
          <w:tcPr>
            <w:tcW w:w="3931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E00A9" w:rsidRPr="00970BCB" w:rsidTr="00CF54DA">
        <w:trPr>
          <w:tblHeader/>
        </w:trPr>
        <w:tc>
          <w:tcPr>
            <w:tcW w:w="3931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970BCB" w:rsidTr="00CF54DA">
        <w:tc>
          <w:tcPr>
            <w:tcW w:w="3931" w:type="dxa"/>
          </w:tcPr>
          <w:p w:rsidR="008E00A9" w:rsidRDefault="008E00A9" w:rsidP="008E00A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4DA" w:rsidRPr="00970BCB" w:rsidTr="00CF54DA">
        <w:tc>
          <w:tcPr>
            <w:tcW w:w="3931" w:type="dxa"/>
            <w:vAlign w:val="bottom"/>
          </w:tcPr>
          <w:p w:rsidR="00CF54DA" w:rsidRDefault="00CF54DA" w:rsidP="00CF54D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เพาเวอร์ จำกัด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:rsidR="00CF54DA" w:rsidRPr="00604263" w:rsidRDefault="00CF54DA" w:rsidP="00CF54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604263" w:rsidRDefault="00CF54DA" w:rsidP="00CF54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562823" w:rsidRDefault="00CF54DA" w:rsidP="00CF54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3,764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A91158" w:rsidRDefault="00CF54DA" w:rsidP="00CF54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4,210</w:t>
            </w:r>
          </w:p>
        </w:tc>
      </w:tr>
      <w:tr w:rsidR="00CF54DA" w:rsidRPr="00970BCB" w:rsidTr="00CF54DA">
        <w:tc>
          <w:tcPr>
            <w:tcW w:w="3931" w:type="dxa"/>
            <w:vAlign w:val="bottom"/>
          </w:tcPr>
          <w:p w:rsidR="00CF54DA" w:rsidRDefault="00CF54DA" w:rsidP="00CF54D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พลาสติก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</w:tcPr>
          <w:p w:rsidR="00CF54DA" w:rsidRPr="00604263" w:rsidRDefault="00CF54DA" w:rsidP="00CF54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604263" w:rsidRDefault="00CF54DA" w:rsidP="00CF54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562823" w:rsidRDefault="00CF54DA" w:rsidP="00CF54D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1,038,263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A91158" w:rsidRDefault="00CF54DA" w:rsidP="00CF54DA">
            <w:pPr>
              <w:spacing w:line="240" w:lineRule="atLeast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782,721</w:t>
            </w:r>
          </w:p>
        </w:tc>
      </w:tr>
      <w:tr w:rsidR="00CF54DA" w:rsidRPr="00970BCB" w:rsidTr="00CF54DA">
        <w:tc>
          <w:tcPr>
            <w:tcW w:w="3931" w:type="dxa"/>
            <w:vAlign w:val="bottom"/>
          </w:tcPr>
          <w:p w:rsidR="00CF54DA" w:rsidRPr="00C02840" w:rsidRDefault="00CF54DA" w:rsidP="00CF54D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ชีวะอินทรีย์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34" w:type="dxa"/>
          </w:tcPr>
          <w:p w:rsidR="00CF54DA" w:rsidRPr="00604263" w:rsidRDefault="00CF54DA" w:rsidP="00CF54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604263" w:rsidRDefault="00CF54DA" w:rsidP="00CF54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562823" w:rsidRDefault="00CF54DA" w:rsidP="00CF54D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952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A91158" w:rsidRDefault="00CF54DA" w:rsidP="00CF54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</w:tr>
      <w:tr w:rsidR="00CF54DA" w:rsidRPr="00970BCB" w:rsidTr="00CF54DA">
        <w:tc>
          <w:tcPr>
            <w:tcW w:w="3931" w:type="dxa"/>
          </w:tcPr>
          <w:p w:rsidR="00CF54DA" w:rsidRDefault="00CF54DA" w:rsidP="00CF54D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ไนเตรทไทย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CF54DA" w:rsidRPr="00A91158" w:rsidRDefault="00CF54DA" w:rsidP="00CF54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A91158" w:rsidRDefault="00CF54DA" w:rsidP="00CF54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562823" w:rsidRDefault="00CF54DA" w:rsidP="00CF54D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7,190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A91158" w:rsidRDefault="00CF54DA" w:rsidP="00CF54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8,389</w:t>
            </w:r>
          </w:p>
        </w:tc>
      </w:tr>
      <w:tr w:rsidR="008E00A9" w:rsidRPr="00970BCB" w:rsidTr="00CF54DA">
        <w:tc>
          <w:tcPr>
            <w:tcW w:w="3931" w:type="dxa"/>
          </w:tcPr>
          <w:p w:rsidR="008E00A9" w:rsidRDefault="008E00A9" w:rsidP="008E00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:rsidR="008E00A9" w:rsidRPr="00562823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A91158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562823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A91158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54DA" w:rsidRPr="00970BCB" w:rsidTr="00CF54DA">
        <w:tc>
          <w:tcPr>
            <w:tcW w:w="3931" w:type="dxa"/>
          </w:tcPr>
          <w:p w:rsidR="00CF54DA" w:rsidRDefault="00CF54DA" w:rsidP="00CF54D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สหธัญ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CF54DA" w:rsidRPr="00562823" w:rsidRDefault="00CF54DA" w:rsidP="00CF54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2,283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3661E3" w:rsidRDefault="00CF54DA" w:rsidP="00CF54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562823" w:rsidRDefault="00CF54DA" w:rsidP="00CF54D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A91158" w:rsidRDefault="00CF54DA" w:rsidP="00CF54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CF54DA" w:rsidRPr="00970BCB" w:rsidTr="00CF54DA">
        <w:tc>
          <w:tcPr>
            <w:tcW w:w="3931" w:type="dxa"/>
          </w:tcPr>
          <w:p w:rsidR="00CF54DA" w:rsidRDefault="00CF54DA" w:rsidP="00CF54D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</w:tcPr>
          <w:p w:rsidR="00CF54DA" w:rsidRPr="00562823" w:rsidRDefault="00CF54DA" w:rsidP="00CF54DA">
            <w:pPr>
              <w:spacing w:line="240" w:lineRule="atLeast"/>
              <w:ind w:left="-115" w:right="-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55,681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3661E3" w:rsidRDefault="00CF54DA" w:rsidP="00CF54DA">
            <w:pPr>
              <w:spacing w:line="240" w:lineRule="atLeast"/>
              <w:ind w:left="-115" w:right="-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56,119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562823" w:rsidRDefault="00CF54DA" w:rsidP="00CF54D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55,561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A91158" w:rsidRDefault="00CF54DA" w:rsidP="00CF54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55,682</w:t>
            </w:r>
          </w:p>
        </w:tc>
      </w:tr>
      <w:tr w:rsidR="00CF54DA" w:rsidRPr="00970BCB" w:rsidTr="00CF54DA">
        <w:tc>
          <w:tcPr>
            <w:tcW w:w="3931" w:type="dxa"/>
          </w:tcPr>
          <w:p w:rsidR="00CF54DA" w:rsidRDefault="00CF54DA" w:rsidP="00CF54D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โปรดักส์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CF54DA" w:rsidRPr="00562823" w:rsidRDefault="00CF54DA" w:rsidP="00CF54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77,083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3661E3" w:rsidRDefault="00CF54DA" w:rsidP="00CF54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71,890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562823" w:rsidRDefault="00CF54DA" w:rsidP="00CF54DA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72,635</w:t>
            </w:r>
          </w:p>
        </w:tc>
        <w:tc>
          <w:tcPr>
            <w:tcW w:w="236" w:type="dxa"/>
          </w:tcPr>
          <w:p w:rsidR="00CF54DA" w:rsidRPr="00970BCB" w:rsidRDefault="00CF54DA" w:rsidP="00CF54D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F54DA" w:rsidRPr="00A91158" w:rsidRDefault="00CF54DA" w:rsidP="00CF54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66,982</w:t>
            </w:r>
          </w:p>
        </w:tc>
      </w:tr>
      <w:tr w:rsidR="00CF54DA" w:rsidRPr="00970BCB" w:rsidTr="00CF54DA">
        <w:tc>
          <w:tcPr>
            <w:tcW w:w="3931" w:type="dxa"/>
            <w:vAlign w:val="bottom"/>
          </w:tcPr>
          <w:p w:rsidR="00CF54DA" w:rsidRPr="00AD37E5" w:rsidRDefault="00CF54DA" w:rsidP="00CF54D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F54DA" w:rsidRPr="00562823" w:rsidRDefault="00CF54DA" w:rsidP="00CF54DA">
            <w:pPr>
              <w:spacing w:line="240" w:lineRule="atLeast"/>
              <w:ind w:left="-115"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135,047</w:t>
            </w:r>
          </w:p>
        </w:tc>
        <w:tc>
          <w:tcPr>
            <w:tcW w:w="236" w:type="dxa"/>
          </w:tcPr>
          <w:p w:rsidR="00CF54DA" w:rsidRPr="00AD37E5" w:rsidRDefault="00CF54DA" w:rsidP="00CF54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F54DA" w:rsidRPr="003661E3" w:rsidRDefault="00CF54DA" w:rsidP="00CF54DA">
            <w:pPr>
              <w:spacing w:line="240" w:lineRule="atLeast"/>
              <w:ind w:left="-115"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128,916</w:t>
            </w:r>
          </w:p>
        </w:tc>
        <w:tc>
          <w:tcPr>
            <w:tcW w:w="236" w:type="dxa"/>
          </w:tcPr>
          <w:p w:rsidR="00CF54DA" w:rsidRPr="00AD37E5" w:rsidRDefault="00CF54DA" w:rsidP="00CF54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F54DA" w:rsidRPr="00562823" w:rsidRDefault="00CF54DA" w:rsidP="00CF54DA">
            <w:pPr>
              <w:spacing w:line="240" w:lineRule="atLeast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1,178,417</w:t>
            </w:r>
          </w:p>
        </w:tc>
        <w:tc>
          <w:tcPr>
            <w:tcW w:w="236" w:type="dxa"/>
          </w:tcPr>
          <w:p w:rsidR="00CF54DA" w:rsidRPr="00AD37E5" w:rsidRDefault="00CF54DA" w:rsidP="00CF54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CF54DA" w:rsidRPr="00AD37E5" w:rsidRDefault="00CF54DA" w:rsidP="00CF54DA">
            <w:pPr>
              <w:spacing w:line="240" w:lineRule="atLeast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18,971</w:t>
            </w:r>
          </w:p>
        </w:tc>
      </w:tr>
    </w:tbl>
    <w:p w:rsidR="00526B5F" w:rsidRDefault="00526B5F" w:rsidP="00D44037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810"/>
        <w:gridCol w:w="727"/>
        <w:gridCol w:w="990"/>
        <w:gridCol w:w="270"/>
        <w:gridCol w:w="990"/>
        <w:gridCol w:w="270"/>
        <w:gridCol w:w="990"/>
        <w:gridCol w:w="270"/>
        <w:gridCol w:w="1026"/>
      </w:tblGrid>
      <w:tr w:rsidR="00CF54DA" w:rsidRPr="00D50F7B" w:rsidTr="00CF54DA">
        <w:trPr>
          <w:trHeight w:val="240"/>
        </w:trPr>
        <w:tc>
          <w:tcPr>
            <w:tcW w:w="2837" w:type="dxa"/>
            <w:tcBorders>
              <w:top w:val="nil"/>
              <w:bottom w:val="nil"/>
            </w:tcBorders>
            <w:vAlign w:val="bottom"/>
          </w:tcPr>
          <w:p w:rsidR="00CF54DA" w:rsidRPr="00D50F7B" w:rsidRDefault="00CF54DA" w:rsidP="00B4131C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>
              <w:br w:type="page"/>
            </w:r>
            <w:r w:rsidRPr="00D50F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</w:t>
            </w:r>
            <w:r w:rsidRPr="00D50F7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จากกิจการ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54DA" w:rsidRPr="00D50F7B" w:rsidTr="00CF54DA">
        <w:trPr>
          <w:trHeight w:val="240"/>
        </w:trPr>
        <w:tc>
          <w:tcPr>
            <w:tcW w:w="2837" w:type="dxa"/>
            <w:tcBorders>
              <w:top w:val="nil"/>
            </w:tcBorders>
          </w:tcPr>
          <w:p w:rsidR="00CF54DA" w:rsidRPr="00D50F7B" w:rsidRDefault="00CF54DA" w:rsidP="00B4131C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tcBorders>
              <w:top w:val="nil"/>
            </w:tcBorders>
          </w:tcPr>
          <w:p w:rsidR="00CF54DA" w:rsidRPr="00D50F7B" w:rsidRDefault="00CF54DA" w:rsidP="00B413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:rsidR="00CF54DA" w:rsidRPr="00D50F7B" w:rsidRDefault="00CF54DA" w:rsidP="00B413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50F7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D50F7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D50F7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F54DA" w:rsidRPr="00D50F7B" w:rsidTr="00CF54DA">
        <w:trPr>
          <w:trHeight w:val="240"/>
        </w:trPr>
        <w:tc>
          <w:tcPr>
            <w:tcW w:w="2837" w:type="dxa"/>
            <w:tcBorders>
              <w:top w:val="nil"/>
            </w:tcBorders>
          </w:tcPr>
          <w:p w:rsidR="00CF54DA" w:rsidRPr="00D50F7B" w:rsidRDefault="00CF54DA" w:rsidP="00B4131C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CF54DA" w:rsidRPr="00D50F7B" w:rsidRDefault="00CF54DA" w:rsidP="00B413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25</w:t>
            </w:r>
            <w:r w:rsidRPr="00D50F7B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727" w:type="dxa"/>
            <w:tcBorders>
              <w:top w:val="nil"/>
            </w:tcBorders>
          </w:tcPr>
          <w:p w:rsidR="00CF54DA" w:rsidRPr="00D50F7B" w:rsidRDefault="00CF54DA" w:rsidP="00B413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255</w:t>
            </w:r>
            <w:r w:rsidRPr="00D50F7B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25</w:t>
            </w:r>
            <w:r w:rsidRPr="00D50F7B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255</w:t>
            </w:r>
            <w:r w:rsidRPr="00D50F7B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25</w:t>
            </w:r>
            <w:r w:rsidRPr="00D50F7B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255</w:t>
            </w:r>
            <w:r w:rsidRPr="00D50F7B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CF54DA" w:rsidRPr="00D50F7B" w:rsidTr="00CF54DA">
        <w:trPr>
          <w:trHeight w:val="240"/>
        </w:trPr>
        <w:tc>
          <w:tcPr>
            <w:tcW w:w="2837" w:type="dxa"/>
          </w:tcPr>
          <w:p w:rsidR="00CF54DA" w:rsidRPr="00D50F7B" w:rsidRDefault="00CF54DA" w:rsidP="00B4131C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7" w:type="dxa"/>
            <w:gridSpan w:val="2"/>
          </w:tcPr>
          <w:p w:rsidR="00CF54DA" w:rsidRPr="00D50F7B" w:rsidRDefault="00CF54DA" w:rsidP="00B4131C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806" w:type="dxa"/>
            <w:gridSpan w:val="7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D50F7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D50F7B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CF54DA" w:rsidRPr="00D50F7B" w:rsidTr="00CF54DA">
        <w:trPr>
          <w:trHeight w:val="247"/>
        </w:trPr>
        <w:tc>
          <w:tcPr>
            <w:tcW w:w="2837" w:type="dxa"/>
            <w:tcBorders>
              <w:top w:val="nil"/>
            </w:tcBorders>
          </w:tcPr>
          <w:p w:rsidR="00CF54DA" w:rsidRPr="00D50F7B" w:rsidRDefault="00CF54DA" w:rsidP="00B4131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nil"/>
            </w:tcBorders>
          </w:tcPr>
          <w:p w:rsidR="00CF54DA" w:rsidRPr="00D50F7B" w:rsidRDefault="00CF54DA" w:rsidP="00B4131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:rsidR="00CF54DA" w:rsidRPr="00D50F7B" w:rsidRDefault="00CF54DA" w:rsidP="00B4131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CF54DA" w:rsidRPr="00D50F7B" w:rsidRDefault="00CF54DA" w:rsidP="00B4131C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CF54DA" w:rsidRPr="00D50F7B" w:rsidRDefault="00CF54DA" w:rsidP="00B4131C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CF54DA" w:rsidRPr="00D50F7B" w:rsidRDefault="00CF54DA" w:rsidP="00B4131C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CF54DA" w:rsidRPr="00D50F7B" w:rsidRDefault="00CF54DA" w:rsidP="00B4131C">
            <w:pPr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CF54DA" w:rsidRPr="00D50F7B" w:rsidRDefault="00CF54DA" w:rsidP="00B4131C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CF54DA" w:rsidRPr="00D50F7B" w:rsidRDefault="00CF54DA" w:rsidP="00B4131C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:rsidR="00CF54DA" w:rsidRPr="00D50F7B" w:rsidRDefault="00CF54DA" w:rsidP="00B4131C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F54DA" w:rsidRPr="00D50F7B" w:rsidTr="00CF54DA">
        <w:tc>
          <w:tcPr>
            <w:tcW w:w="2837" w:type="dxa"/>
          </w:tcPr>
          <w:p w:rsidR="00CF54DA" w:rsidRPr="00D50F7B" w:rsidRDefault="00CF54DA" w:rsidP="00B4131C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ไนเตรทไทย</w:t>
            </w:r>
            <w:r w:rsidRPr="00D50F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810" w:type="dxa"/>
          </w:tcPr>
          <w:p w:rsidR="00CF54DA" w:rsidRPr="00D50F7B" w:rsidRDefault="00CF54DA" w:rsidP="00B4131C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727" w:type="dxa"/>
            <w:vAlign w:val="bottom"/>
          </w:tcPr>
          <w:p w:rsidR="00CF54DA" w:rsidRPr="00D50F7B" w:rsidRDefault="00CF54DA" w:rsidP="00B4131C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CF54DA" w:rsidRPr="00D50F7B" w:rsidRDefault="00CF54DA" w:rsidP="00B4131C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CF54DA" w:rsidRPr="00D50F7B" w:rsidRDefault="00CF54DA" w:rsidP="00B4131C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CF54DA" w:rsidRPr="00D50F7B" w:rsidRDefault="00CF54DA" w:rsidP="00B4131C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CF54DA" w:rsidRPr="00D50F7B" w:rsidRDefault="00CF54DA" w:rsidP="00B4131C">
            <w:pPr>
              <w:tabs>
                <w:tab w:val="decimal" w:pos="774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F54DA" w:rsidRPr="00D50F7B" w:rsidRDefault="00CF54DA" w:rsidP="00B4131C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CF54DA" w:rsidRPr="00D50F7B" w:rsidRDefault="00CF54DA" w:rsidP="00B413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F54DA" w:rsidRPr="00D50F7B" w:rsidTr="00CF54DA">
        <w:tc>
          <w:tcPr>
            <w:tcW w:w="2837" w:type="dxa"/>
          </w:tcPr>
          <w:p w:rsidR="00CF54DA" w:rsidRPr="00D50F7B" w:rsidRDefault="00CF54DA" w:rsidP="00B4131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CF54DA" w:rsidRPr="00D50F7B" w:rsidRDefault="00CF54DA" w:rsidP="00B4131C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</w:tcPr>
          <w:p w:rsidR="00CF54DA" w:rsidRPr="00D50F7B" w:rsidRDefault="00CF54DA" w:rsidP="00B4131C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CF54DA" w:rsidRPr="00D50F7B" w:rsidRDefault="00CF54DA" w:rsidP="00B4131C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F54DA" w:rsidRPr="00D50F7B" w:rsidRDefault="00CF54DA" w:rsidP="00B4131C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CF54DA" w:rsidRPr="00D50F7B" w:rsidRDefault="00CF54DA" w:rsidP="00B4131C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F54DA" w:rsidRPr="00D50F7B" w:rsidRDefault="00CF54DA" w:rsidP="00B4131C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CF54DA" w:rsidRPr="00D50F7B" w:rsidRDefault="00CF54DA" w:rsidP="00B4131C">
            <w:pPr>
              <w:tabs>
                <w:tab w:val="decimal" w:pos="774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270,000</w:t>
            </w:r>
          </w:p>
        </w:tc>
        <w:tc>
          <w:tcPr>
            <w:tcW w:w="270" w:type="dxa"/>
          </w:tcPr>
          <w:p w:rsidR="00CF54DA" w:rsidRPr="00D50F7B" w:rsidRDefault="00CF54DA" w:rsidP="00B4131C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:rsidR="00CF54DA" w:rsidRPr="00D50F7B" w:rsidRDefault="00CF54DA" w:rsidP="00B413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54DA" w:rsidRPr="00D50F7B" w:rsidTr="00CF54DA">
        <w:trPr>
          <w:trHeight w:val="80"/>
        </w:trPr>
        <w:tc>
          <w:tcPr>
            <w:tcW w:w="2837" w:type="dxa"/>
          </w:tcPr>
          <w:p w:rsidR="00CF54DA" w:rsidRPr="00D50F7B" w:rsidRDefault="00CF54DA" w:rsidP="00B4131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D50F7B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810" w:type="dxa"/>
          </w:tcPr>
          <w:p w:rsidR="00CF54DA" w:rsidRPr="00D50F7B" w:rsidRDefault="00CF54DA" w:rsidP="00B4131C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</w:tcPr>
          <w:p w:rsidR="00CF54DA" w:rsidRPr="00D50F7B" w:rsidRDefault="00CF54DA" w:rsidP="00B4131C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CF54DA" w:rsidRPr="00D50F7B" w:rsidRDefault="00CF54DA" w:rsidP="00B4131C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F54DA" w:rsidRPr="00D50F7B" w:rsidRDefault="00CF54DA" w:rsidP="00B4131C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CF54DA" w:rsidRPr="00D50F7B" w:rsidRDefault="00CF54DA" w:rsidP="00B4131C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F54DA" w:rsidRPr="00D50F7B" w:rsidRDefault="00CF54DA" w:rsidP="00B4131C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CF54DA" w:rsidRPr="00D50F7B" w:rsidRDefault="00CF54DA" w:rsidP="00B4131C">
            <w:pPr>
              <w:tabs>
                <w:tab w:val="decimal" w:pos="774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509</w:t>
            </w:r>
          </w:p>
        </w:tc>
        <w:tc>
          <w:tcPr>
            <w:tcW w:w="270" w:type="dxa"/>
          </w:tcPr>
          <w:p w:rsidR="00CF54DA" w:rsidRPr="00D50F7B" w:rsidRDefault="00CF54DA" w:rsidP="00B4131C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:rsidR="00CF54DA" w:rsidRPr="00D50F7B" w:rsidRDefault="00CF54DA" w:rsidP="00B413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54DA" w:rsidRPr="00420DA6" w:rsidTr="00CF54DA">
        <w:tc>
          <w:tcPr>
            <w:tcW w:w="2837" w:type="dxa"/>
            <w:tcBorders>
              <w:bottom w:val="nil"/>
            </w:tcBorders>
          </w:tcPr>
          <w:p w:rsidR="00CF54DA" w:rsidRPr="00D50F7B" w:rsidRDefault="00CF54DA" w:rsidP="00B4131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:rsidR="00CF54DA" w:rsidRPr="00D50F7B" w:rsidRDefault="00CF54DA" w:rsidP="00B4131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bottom w:val="nil"/>
            </w:tcBorders>
          </w:tcPr>
          <w:p w:rsidR="00CF54DA" w:rsidRPr="00D50F7B" w:rsidRDefault="00CF54DA" w:rsidP="00B4131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F54DA" w:rsidRPr="00D50F7B" w:rsidRDefault="00CF54DA" w:rsidP="00B4131C">
            <w:pPr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CF54DA" w:rsidRPr="00D50F7B" w:rsidRDefault="00CF54DA" w:rsidP="00B4131C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F54DA" w:rsidRPr="00D50F7B" w:rsidRDefault="00CF54DA" w:rsidP="00B4131C">
            <w:pPr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CF54DA" w:rsidRPr="00D50F7B" w:rsidRDefault="00CF54DA" w:rsidP="00B4131C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F54DA" w:rsidRPr="00D50F7B" w:rsidRDefault="00CF54DA" w:rsidP="00B4131C">
            <w:pPr>
              <w:tabs>
                <w:tab w:val="decimal" w:pos="77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270,509</w:t>
            </w:r>
          </w:p>
        </w:tc>
        <w:tc>
          <w:tcPr>
            <w:tcW w:w="270" w:type="dxa"/>
            <w:tcBorders>
              <w:bottom w:val="nil"/>
            </w:tcBorders>
          </w:tcPr>
          <w:p w:rsidR="00CF54DA" w:rsidRPr="00D50F7B" w:rsidRDefault="00CF54DA" w:rsidP="00B4131C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CF54DA" w:rsidRPr="00420DA6" w:rsidRDefault="00CF54DA" w:rsidP="00B413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:rsidR="00CF54DA" w:rsidRDefault="00CF54DA" w:rsidP="00CF54DA">
      <w:pPr>
        <w:pStyle w:val="Bo-Blankline"/>
      </w:pPr>
    </w:p>
    <w:p w:rsidR="00CF54DA" w:rsidRDefault="00CF54DA" w:rsidP="00CF54DA">
      <w:pPr>
        <w:pStyle w:val="Bo-C1Content"/>
        <w:rPr>
          <w:lang w:val="en-US"/>
        </w:rPr>
      </w:pPr>
      <w:r w:rsidRPr="00D50F7B">
        <w:rPr>
          <w:rFonts w:hint="cs"/>
          <w:cs/>
        </w:rPr>
        <w:t xml:space="preserve">ณ วันที่ </w:t>
      </w:r>
      <w:r w:rsidRPr="00D50F7B">
        <w:rPr>
          <w:lang w:val="en-US"/>
        </w:rPr>
        <w:t xml:space="preserve">30 </w:t>
      </w:r>
      <w:r w:rsidRPr="00D50F7B">
        <w:rPr>
          <w:rFonts w:hint="cs"/>
          <w:cs/>
          <w:lang w:val="en-US"/>
        </w:rPr>
        <w:t xml:space="preserve">มิถุนายน </w:t>
      </w:r>
      <w:r w:rsidRPr="00D50F7B">
        <w:rPr>
          <w:lang w:val="en-US"/>
        </w:rPr>
        <w:t xml:space="preserve">2560 </w:t>
      </w:r>
      <w:r w:rsidRPr="00D50F7B">
        <w:rPr>
          <w:rFonts w:hint="cs"/>
          <w:cs/>
        </w:rPr>
        <w:t>เงินกู้ยืมระยะสั้นจากกิจการที่เกี่ยวข้องกันทั้งหมดเป็นตั๋วสัญญาใช้เงิน โดยมีกำหนดชำระคืนเมื่อทวงถาม</w:t>
      </w:r>
    </w:p>
    <w:p w:rsidR="00CF54DA" w:rsidRPr="008E00A9" w:rsidRDefault="00CF54DA" w:rsidP="00D44037">
      <w:pPr>
        <w:rPr>
          <w:rFonts w:ascii="Angsana New" w:hAnsi="Angsana New"/>
          <w:sz w:val="30"/>
          <w:szCs w:val="30"/>
        </w:rPr>
      </w:pPr>
    </w:p>
    <w:p w:rsidR="00CF54DA" w:rsidRDefault="00CF54DA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8E00A9" w:rsidRPr="008E00A9" w:rsidRDefault="008E00A9" w:rsidP="008E00A9">
      <w:pPr>
        <w:pStyle w:val="Bo-C1Content"/>
        <w:rPr>
          <w:lang w:val="en-US"/>
        </w:rPr>
      </w:pPr>
      <w:r w:rsidRPr="008E00A9">
        <w:rPr>
          <w:cs/>
        </w:rPr>
        <w:lastRenderedPageBreak/>
        <w:t>รายการเคลื่อนไหวของเงินกู้ยืม</w:t>
      </w:r>
      <w:r w:rsidRPr="008E00A9">
        <w:rPr>
          <w:rFonts w:hint="cs"/>
          <w:cs/>
        </w:rPr>
        <w:t>ระยะสั้นจาก</w:t>
      </w:r>
      <w:r w:rsidRPr="008E00A9">
        <w:rPr>
          <w:cs/>
        </w:rPr>
        <w:t>กิจการที่เกี่ยวข้องกันสำหรับ</w:t>
      </w:r>
      <w:r w:rsidRPr="008E00A9">
        <w:rPr>
          <w:rFonts w:hint="cs"/>
          <w:cs/>
        </w:rPr>
        <w:t xml:space="preserve">งวดหกเดือนสิ้นสุดวันที่ </w:t>
      </w:r>
      <w:r w:rsidRPr="008E00A9">
        <w:rPr>
          <w:cs/>
        </w:rPr>
        <w:t>30 มิถุนายน</w:t>
      </w:r>
      <w:r w:rsidRPr="008E00A9">
        <w:rPr>
          <w:rFonts w:hint="cs"/>
          <w:cs/>
        </w:rPr>
        <w:t xml:space="preserve"> 25</w:t>
      </w:r>
      <w:r>
        <w:rPr>
          <w:rFonts w:hint="cs"/>
          <w:cs/>
        </w:rPr>
        <w:t>60</w:t>
      </w:r>
      <w:r w:rsidRPr="008E00A9">
        <w:t xml:space="preserve"> </w:t>
      </w:r>
      <w:r w:rsidRPr="008E00A9">
        <w:rPr>
          <w:rFonts w:hint="cs"/>
          <w:cs/>
        </w:rPr>
        <w:t>แ</w:t>
      </w:r>
      <w:r w:rsidRPr="008E00A9">
        <w:rPr>
          <w:rFonts w:hint="cs"/>
          <w:cs/>
          <w:lang w:val="en-US"/>
        </w:rPr>
        <w:t>ละ 255</w:t>
      </w:r>
      <w:r>
        <w:rPr>
          <w:rFonts w:hint="cs"/>
          <w:cs/>
          <w:lang w:val="en-US"/>
        </w:rPr>
        <w:t xml:space="preserve">9 </w:t>
      </w:r>
      <w:r w:rsidRPr="008E00A9">
        <w:rPr>
          <w:rFonts w:hint="cs"/>
          <w:cs/>
          <w:lang w:val="en-US"/>
        </w:rPr>
        <w:t>มีดังนี้</w:t>
      </w:r>
    </w:p>
    <w:p w:rsidR="008E00A9" w:rsidRPr="008E00A9" w:rsidRDefault="008E00A9" w:rsidP="008E00A9">
      <w:pPr>
        <w:pStyle w:val="Bo-Blankline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40"/>
        <w:gridCol w:w="1114"/>
        <w:gridCol w:w="236"/>
        <w:gridCol w:w="1116"/>
        <w:gridCol w:w="236"/>
        <w:gridCol w:w="1200"/>
        <w:gridCol w:w="236"/>
        <w:gridCol w:w="1202"/>
      </w:tblGrid>
      <w:tr w:rsidR="008E00A9" w:rsidRPr="008E00A9" w:rsidTr="00A40878">
        <w:tc>
          <w:tcPr>
            <w:tcW w:w="3840" w:type="dxa"/>
          </w:tcPr>
          <w:p w:rsidR="008E00A9" w:rsidRPr="008E00A9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466" w:type="dxa"/>
            <w:gridSpan w:val="3"/>
          </w:tcPr>
          <w:p w:rsidR="008E00A9" w:rsidRPr="008E00A9" w:rsidRDefault="008E00A9" w:rsidP="008E00A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8" w:type="dxa"/>
            <w:gridSpan w:val="3"/>
          </w:tcPr>
          <w:p w:rsidR="008E00A9" w:rsidRPr="008E00A9" w:rsidRDefault="008E00A9" w:rsidP="008E00A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8E00A9" w:rsidTr="00A40878">
        <w:tc>
          <w:tcPr>
            <w:tcW w:w="3840" w:type="dxa"/>
          </w:tcPr>
          <w:p w:rsidR="008E00A9" w:rsidRPr="008E00A9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8E00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8E00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14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8E00A9" w:rsidRPr="008E00A9" w:rsidTr="00A40878">
        <w:tc>
          <w:tcPr>
            <w:tcW w:w="3840" w:type="dxa"/>
          </w:tcPr>
          <w:p w:rsidR="008E00A9" w:rsidRPr="008E00A9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0" w:type="dxa"/>
            <w:gridSpan w:val="7"/>
          </w:tcPr>
          <w:p w:rsidR="008E00A9" w:rsidRPr="008E00A9" w:rsidRDefault="008E00A9" w:rsidP="008E00A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00A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E00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E00A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8E00A9" w:rsidTr="00A40878">
        <w:tc>
          <w:tcPr>
            <w:tcW w:w="3840" w:type="dxa"/>
          </w:tcPr>
          <w:p w:rsidR="008E00A9" w:rsidRPr="008E00A9" w:rsidRDefault="008E00A9" w:rsidP="008E00A9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4" w:type="dxa"/>
          </w:tcPr>
          <w:p w:rsidR="008E00A9" w:rsidRPr="008E00A9" w:rsidRDefault="008E00A9" w:rsidP="008E00A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8E00A9" w:rsidRPr="008E00A9" w:rsidRDefault="008E00A9" w:rsidP="008E00A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8E00A9" w:rsidRDefault="008E00A9" w:rsidP="008E00A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8E00A9" w:rsidRPr="008E00A9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11DA" w:rsidRPr="008E00A9" w:rsidTr="00A40878">
        <w:tc>
          <w:tcPr>
            <w:tcW w:w="3840" w:type="dxa"/>
          </w:tcPr>
          <w:p w:rsidR="002511DA" w:rsidRPr="008E00A9" w:rsidRDefault="002511DA" w:rsidP="002511D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E00A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E00A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4" w:type="dxa"/>
          </w:tcPr>
          <w:p w:rsidR="002511DA" w:rsidRPr="008E00A9" w:rsidRDefault="002511DA" w:rsidP="002511D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511DA" w:rsidRPr="008E00A9" w:rsidRDefault="002511DA" w:rsidP="002511D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2511DA" w:rsidRPr="008E00A9" w:rsidRDefault="002511DA" w:rsidP="002511D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511DA" w:rsidRPr="008E00A9" w:rsidRDefault="002511DA" w:rsidP="002511D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2511DA" w:rsidRPr="008E00A9" w:rsidRDefault="002511DA" w:rsidP="002511D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511DA" w:rsidRPr="008E00A9" w:rsidRDefault="002511DA" w:rsidP="002511D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2511DA" w:rsidRPr="008E00A9" w:rsidRDefault="002511DA" w:rsidP="002511D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511DA" w:rsidRPr="008E00A9" w:rsidTr="00A40878">
        <w:tc>
          <w:tcPr>
            <w:tcW w:w="3840" w:type="dxa"/>
          </w:tcPr>
          <w:p w:rsidR="002511DA" w:rsidRPr="008E00A9" w:rsidRDefault="002511DA" w:rsidP="002511D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4" w:type="dxa"/>
          </w:tcPr>
          <w:p w:rsidR="002511DA" w:rsidRPr="008E00A9" w:rsidRDefault="002511DA" w:rsidP="002511D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511DA" w:rsidRPr="008E00A9" w:rsidRDefault="002511DA" w:rsidP="002511D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2511DA" w:rsidRPr="008E00A9" w:rsidRDefault="002511DA" w:rsidP="002511D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511DA" w:rsidRPr="008E00A9" w:rsidRDefault="002511DA" w:rsidP="002511D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2511DA" w:rsidRPr="00CB289C" w:rsidRDefault="002511DA" w:rsidP="002511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  <w:r w:rsidRPr="00CB289C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:rsidR="002511DA" w:rsidRPr="008E00A9" w:rsidRDefault="002511DA" w:rsidP="002511D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2511DA" w:rsidRPr="008E00A9" w:rsidRDefault="002511DA" w:rsidP="006F5F1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sz w:val="30"/>
                <w:szCs w:val="30"/>
                <w:lang w:val="en-US"/>
              </w:rPr>
              <w:t>679,135</w:t>
            </w:r>
          </w:p>
        </w:tc>
      </w:tr>
      <w:tr w:rsidR="002511DA" w:rsidRPr="008E00A9" w:rsidTr="00A40878">
        <w:tc>
          <w:tcPr>
            <w:tcW w:w="3840" w:type="dxa"/>
          </w:tcPr>
          <w:p w:rsidR="002511DA" w:rsidRPr="008E00A9" w:rsidRDefault="002511DA" w:rsidP="002511D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2511DA" w:rsidRPr="008E00A9" w:rsidRDefault="002511DA" w:rsidP="002511D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511DA" w:rsidRPr="008E00A9" w:rsidRDefault="002511DA" w:rsidP="002511D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2511DA" w:rsidRPr="008E00A9" w:rsidRDefault="002511DA" w:rsidP="002511D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511DA" w:rsidRPr="008E00A9" w:rsidRDefault="002511DA" w:rsidP="002511D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2511DA" w:rsidRPr="00CB289C" w:rsidRDefault="002511DA" w:rsidP="002511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89C">
              <w:rPr>
                <w:rFonts w:ascii="Angsana New" w:hAnsi="Angsana New"/>
                <w:sz w:val="30"/>
                <w:szCs w:val="30"/>
                <w:lang w:val="en-US"/>
              </w:rPr>
              <w:t>(358,000)</w:t>
            </w:r>
          </w:p>
        </w:tc>
        <w:tc>
          <w:tcPr>
            <w:tcW w:w="236" w:type="dxa"/>
          </w:tcPr>
          <w:p w:rsidR="002511DA" w:rsidRPr="008E00A9" w:rsidRDefault="002511DA" w:rsidP="002511D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2511DA" w:rsidRPr="008E00A9" w:rsidRDefault="002511DA" w:rsidP="002511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sz w:val="30"/>
                <w:szCs w:val="30"/>
                <w:lang w:val="en-US"/>
              </w:rPr>
              <w:t>(499,368)</w:t>
            </w:r>
          </w:p>
        </w:tc>
      </w:tr>
      <w:tr w:rsidR="002511DA" w:rsidRPr="008E00A9" w:rsidTr="00A40878">
        <w:tc>
          <w:tcPr>
            <w:tcW w:w="3840" w:type="dxa"/>
          </w:tcPr>
          <w:p w:rsidR="002511DA" w:rsidRPr="008E00A9" w:rsidRDefault="002511DA" w:rsidP="002511D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8E00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2511DA" w:rsidRPr="008E00A9" w:rsidRDefault="002511DA" w:rsidP="002511D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511DA" w:rsidRPr="008E00A9" w:rsidRDefault="002511DA" w:rsidP="002511D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2511DA" w:rsidRPr="008E00A9" w:rsidRDefault="002511DA" w:rsidP="002511D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2511DA" w:rsidRPr="008E00A9" w:rsidRDefault="002511DA" w:rsidP="002511D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2511DA" w:rsidRPr="002511DA" w:rsidRDefault="002511DA" w:rsidP="002511D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11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270,000</w:t>
            </w:r>
          </w:p>
        </w:tc>
        <w:tc>
          <w:tcPr>
            <w:tcW w:w="236" w:type="dxa"/>
          </w:tcPr>
          <w:p w:rsidR="002511DA" w:rsidRPr="008E00A9" w:rsidRDefault="002511DA" w:rsidP="002511D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:rsidR="002511DA" w:rsidRPr="008E00A9" w:rsidRDefault="002511DA" w:rsidP="002511DA">
            <w:pPr>
              <w:tabs>
                <w:tab w:val="decimal" w:pos="918"/>
              </w:tabs>
              <w:spacing w:line="240" w:lineRule="atLeast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179,767</w:t>
            </w:r>
          </w:p>
        </w:tc>
      </w:tr>
    </w:tbl>
    <w:p w:rsidR="0022047C" w:rsidRDefault="0022047C" w:rsidP="00D44037">
      <w:pPr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36"/>
        <w:gridCol w:w="1114"/>
        <w:gridCol w:w="236"/>
        <w:gridCol w:w="1204"/>
        <w:gridCol w:w="236"/>
        <w:gridCol w:w="1204"/>
      </w:tblGrid>
      <w:tr w:rsidR="00D44037" w:rsidRPr="00E465E5" w:rsidTr="00A40878">
        <w:trPr>
          <w:tblHeader/>
        </w:trPr>
        <w:tc>
          <w:tcPr>
            <w:tcW w:w="3870" w:type="dxa"/>
          </w:tcPr>
          <w:p w:rsidR="00D44037" w:rsidRPr="00286B4F" w:rsidRDefault="00D44037" w:rsidP="00D177DF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286B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2430" w:type="dxa"/>
            <w:gridSpan w:val="3"/>
          </w:tcPr>
          <w:p w:rsidR="00D44037" w:rsidRPr="00E465E5" w:rsidRDefault="00D44037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D44037" w:rsidRPr="00970BCB" w:rsidRDefault="00D44037" w:rsidP="00D177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:rsidR="00D44037" w:rsidRPr="00E465E5" w:rsidRDefault="00D44037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970BCB" w:rsidTr="00A40878">
        <w:trPr>
          <w:tblHeader/>
        </w:trPr>
        <w:tc>
          <w:tcPr>
            <w:tcW w:w="3870" w:type="dxa"/>
          </w:tcPr>
          <w:p w:rsidR="008E00A9" w:rsidRPr="00970BCB" w:rsidRDefault="008E00A9" w:rsidP="008E00A9">
            <w:pPr>
              <w:spacing w:line="240" w:lineRule="atLeast"/>
              <w:ind w:left="270"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6B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E00A9" w:rsidRPr="00970BCB" w:rsidTr="00A40878">
        <w:trPr>
          <w:tblHeader/>
        </w:trPr>
        <w:tc>
          <w:tcPr>
            <w:tcW w:w="3870" w:type="dxa"/>
          </w:tcPr>
          <w:p w:rsidR="008E00A9" w:rsidRPr="00970BCB" w:rsidRDefault="008E00A9" w:rsidP="008E00A9">
            <w:pPr>
              <w:spacing w:line="240" w:lineRule="atLeast"/>
              <w:ind w:left="270"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E00A9" w:rsidRPr="00970BCB" w:rsidTr="00A40878">
        <w:trPr>
          <w:tblHeader/>
        </w:trPr>
        <w:tc>
          <w:tcPr>
            <w:tcW w:w="3870" w:type="dxa"/>
          </w:tcPr>
          <w:p w:rsidR="008E00A9" w:rsidRPr="00970BC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970BCB" w:rsidTr="00A40878">
        <w:tc>
          <w:tcPr>
            <w:tcW w:w="3870" w:type="dxa"/>
          </w:tcPr>
          <w:p w:rsidR="008E00A9" w:rsidRDefault="008E00A9" w:rsidP="008E00A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70BCB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E00A9" w:rsidRPr="00970BCB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878" w:rsidRPr="0067500A" w:rsidTr="00A40878">
        <w:tc>
          <w:tcPr>
            <w:tcW w:w="3870" w:type="dxa"/>
          </w:tcPr>
          <w:p w:rsidR="00A40878" w:rsidRDefault="00A40878" w:rsidP="00A4087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080" w:type="dxa"/>
            <w:vAlign w:val="bottom"/>
          </w:tcPr>
          <w:p w:rsidR="00A40878" w:rsidRPr="00604263" w:rsidRDefault="00A40878" w:rsidP="00A4087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A40878" w:rsidRPr="00604263" w:rsidRDefault="00A40878" w:rsidP="00A4087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A40878" w:rsidRPr="0067500A" w:rsidRDefault="00A40878" w:rsidP="006F5F1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4,741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A40878" w:rsidRPr="0067500A" w:rsidRDefault="00A40878" w:rsidP="00A4087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2,808</w:t>
            </w:r>
          </w:p>
        </w:tc>
      </w:tr>
      <w:tr w:rsidR="00A40878" w:rsidRPr="0067500A" w:rsidTr="00A40878">
        <w:tc>
          <w:tcPr>
            <w:tcW w:w="3870" w:type="dxa"/>
            <w:vAlign w:val="bottom"/>
          </w:tcPr>
          <w:p w:rsidR="00A40878" w:rsidRDefault="00A40878" w:rsidP="00A4087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เพาเวอร์ จำกัด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:rsidR="00A40878" w:rsidRPr="00604263" w:rsidRDefault="00A40878" w:rsidP="00A4087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A40878" w:rsidRPr="00604263" w:rsidRDefault="00A40878" w:rsidP="00A4087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A40878" w:rsidRPr="0067500A" w:rsidRDefault="00A40878" w:rsidP="00A4087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40,555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A40878" w:rsidRPr="0067500A" w:rsidRDefault="00A40878" w:rsidP="00A4087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63,693</w:t>
            </w:r>
          </w:p>
        </w:tc>
      </w:tr>
      <w:tr w:rsidR="00A40878" w:rsidRPr="0067500A" w:rsidTr="00A40878">
        <w:tc>
          <w:tcPr>
            <w:tcW w:w="3870" w:type="dxa"/>
            <w:vAlign w:val="bottom"/>
          </w:tcPr>
          <w:p w:rsidR="00A40878" w:rsidRDefault="00A40878" w:rsidP="00A4087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1C5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vAlign w:val="bottom"/>
          </w:tcPr>
          <w:p w:rsidR="00A40878" w:rsidRPr="00604263" w:rsidRDefault="00A40878" w:rsidP="00A4087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A40878" w:rsidRPr="00604263" w:rsidRDefault="00A40878" w:rsidP="00A4087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A40878" w:rsidRPr="0067500A" w:rsidRDefault="00A40878" w:rsidP="00A4087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5,799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A40878" w:rsidRPr="0067500A" w:rsidRDefault="00A40878" w:rsidP="00A4087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5,728</w:t>
            </w:r>
          </w:p>
        </w:tc>
      </w:tr>
      <w:tr w:rsidR="00A40878" w:rsidRPr="0067500A" w:rsidTr="00A40878">
        <w:tc>
          <w:tcPr>
            <w:tcW w:w="3870" w:type="dxa"/>
            <w:vAlign w:val="bottom"/>
          </w:tcPr>
          <w:p w:rsidR="00A40878" w:rsidRDefault="00A40878" w:rsidP="00A4087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พลาสติก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:rsidR="00A40878" w:rsidRPr="00604263" w:rsidRDefault="00A40878" w:rsidP="00A4087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A40878" w:rsidRPr="00604263" w:rsidRDefault="00A40878" w:rsidP="00A4087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A40878" w:rsidRPr="0067500A" w:rsidRDefault="00A40878" w:rsidP="00A4087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A40878" w:rsidRPr="0067500A" w:rsidRDefault="00A40878" w:rsidP="00A4087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A40878" w:rsidRPr="0067500A" w:rsidTr="00A40878">
        <w:tc>
          <w:tcPr>
            <w:tcW w:w="3870" w:type="dxa"/>
            <w:vAlign w:val="bottom"/>
          </w:tcPr>
          <w:p w:rsidR="00A40878" w:rsidRDefault="00A40878" w:rsidP="00A4087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ชีวะอินทรีย์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080" w:type="dxa"/>
            <w:vAlign w:val="bottom"/>
          </w:tcPr>
          <w:p w:rsidR="00A40878" w:rsidRPr="00604263" w:rsidRDefault="00A40878" w:rsidP="00A4087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A40878" w:rsidRPr="00604263" w:rsidRDefault="00A40878" w:rsidP="00A4087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A40878" w:rsidRPr="0067500A" w:rsidRDefault="00A40878" w:rsidP="00A4087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A40878" w:rsidRPr="0067500A" w:rsidRDefault="00A40878" w:rsidP="00A4087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A40878" w:rsidRPr="0067500A" w:rsidTr="00A40878">
        <w:tc>
          <w:tcPr>
            <w:tcW w:w="3870" w:type="dxa"/>
            <w:vAlign w:val="bottom"/>
          </w:tcPr>
          <w:p w:rsidR="00A40878" w:rsidRDefault="00A40878" w:rsidP="00A4087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94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  <w:vAlign w:val="bottom"/>
          </w:tcPr>
          <w:p w:rsidR="00A40878" w:rsidRPr="00604263" w:rsidRDefault="00A40878" w:rsidP="00A4087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A40878" w:rsidRPr="00604263" w:rsidRDefault="00A40878" w:rsidP="00A4087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A40878" w:rsidRPr="00970BCB" w:rsidRDefault="00A40878" w:rsidP="00A4087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36" w:type="dxa"/>
            <w:vAlign w:val="bottom"/>
          </w:tcPr>
          <w:p w:rsidR="00A40878" w:rsidRPr="00970BCB" w:rsidRDefault="00A40878" w:rsidP="00A4087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A40878" w:rsidRPr="00604263" w:rsidRDefault="00A40878" w:rsidP="00A4087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D78A1" w:rsidRPr="0067500A" w:rsidTr="00A40878">
        <w:tc>
          <w:tcPr>
            <w:tcW w:w="3870" w:type="dxa"/>
            <w:vAlign w:val="bottom"/>
          </w:tcPr>
          <w:p w:rsidR="002D78A1" w:rsidRDefault="002D78A1" w:rsidP="002D78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ทีพีไอ บริการ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080" w:type="dxa"/>
            <w:vAlign w:val="bottom"/>
          </w:tcPr>
          <w:p w:rsidR="002D78A1" w:rsidRPr="00604263" w:rsidRDefault="002D78A1" w:rsidP="002D78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2D78A1" w:rsidRPr="00604263" w:rsidRDefault="002D78A1" w:rsidP="002D78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Default="002D78A1" w:rsidP="002D78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Pr="00604263" w:rsidRDefault="002D78A1" w:rsidP="002D78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D78A1" w:rsidRPr="0067500A" w:rsidTr="00A40878">
        <w:tc>
          <w:tcPr>
            <w:tcW w:w="3870" w:type="dxa"/>
          </w:tcPr>
          <w:p w:rsidR="002D78A1" w:rsidRDefault="002D78A1" w:rsidP="002D78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5E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:rsidR="002D78A1" w:rsidRDefault="002D78A1" w:rsidP="002D78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2D78A1" w:rsidRDefault="002D78A1" w:rsidP="002D78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Pr="0067500A" w:rsidRDefault="002D78A1" w:rsidP="002D78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Pr="0067500A" w:rsidRDefault="002D78A1" w:rsidP="002D78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8A1" w:rsidRPr="001A2B0D" w:rsidTr="00A40878">
        <w:tc>
          <w:tcPr>
            <w:tcW w:w="3870" w:type="dxa"/>
          </w:tcPr>
          <w:p w:rsidR="002D78A1" w:rsidRPr="00C95E81" w:rsidRDefault="002D78A1" w:rsidP="002D78A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5E81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</w:t>
            </w:r>
            <w:proofErr w:type="spellStart"/>
            <w:r w:rsidRPr="00C95E81">
              <w:rPr>
                <w:rFonts w:ascii="Angsana New" w:hAnsi="Angsana New"/>
                <w:sz w:val="30"/>
                <w:szCs w:val="30"/>
                <w:cs/>
              </w:rPr>
              <w:t>สห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proofErr w:type="spellEnd"/>
            <w:r w:rsidRPr="00C95E8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:rsidR="002D78A1" w:rsidRPr="001A2B0D" w:rsidRDefault="002D78A1" w:rsidP="006F5F1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2,463</w:t>
            </w:r>
          </w:p>
        </w:tc>
        <w:tc>
          <w:tcPr>
            <w:tcW w:w="236" w:type="dxa"/>
            <w:vAlign w:val="bottom"/>
          </w:tcPr>
          <w:p w:rsidR="002D78A1" w:rsidRPr="00D97C09" w:rsidRDefault="002D78A1" w:rsidP="006F5F1A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:rsidR="002D78A1" w:rsidRPr="00000AE0" w:rsidRDefault="002D78A1" w:rsidP="006F5F1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1,865</w:t>
            </w: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Pr="00604263" w:rsidRDefault="002D78A1" w:rsidP="002D78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Pr="001A2B0D" w:rsidRDefault="002D78A1" w:rsidP="006F5F1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2D78A1" w:rsidRPr="0067500A" w:rsidTr="00A40878">
        <w:tc>
          <w:tcPr>
            <w:tcW w:w="3870" w:type="dxa"/>
          </w:tcPr>
          <w:p w:rsidR="002D78A1" w:rsidRPr="0067500A" w:rsidRDefault="002D78A1" w:rsidP="002D78A1">
            <w:pPr>
              <w:tabs>
                <w:tab w:val="left" w:pos="281"/>
              </w:tabs>
              <w:spacing w:line="240" w:lineRule="auto"/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00A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อุตสาหกรรมเหล็กกล้าไทย </w:t>
            </w:r>
            <w:r w:rsidRPr="0067500A">
              <w:rPr>
                <w:rFonts w:ascii="Angsana New" w:hAnsi="Angsana New"/>
                <w:sz w:val="30"/>
                <w:szCs w:val="30"/>
              </w:rPr>
              <w:br/>
            </w:r>
            <w:r w:rsidRPr="0067500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6750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500A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vAlign w:val="bottom"/>
          </w:tcPr>
          <w:p w:rsidR="002D78A1" w:rsidRPr="00604263" w:rsidRDefault="002D78A1" w:rsidP="002D78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2D78A1" w:rsidRPr="006022F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:rsidR="002D78A1" w:rsidRPr="00000AE0" w:rsidRDefault="002D78A1" w:rsidP="002D78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236" w:type="dxa"/>
            <w:vAlign w:val="bottom"/>
          </w:tcPr>
          <w:p w:rsidR="002D78A1" w:rsidRPr="00D97C09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2D78A1" w:rsidRPr="00604263" w:rsidRDefault="002D78A1" w:rsidP="002D78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Pr="0067500A" w:rsidRDefault="002D78A1" w:rsidP="006F5F1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</w:tr>
      <w:tr w:rsidR="002D78A1" w:rsidRPr="001A2B0D" w:rsidTr="00A40878">
        <w:tc>
          <w:tcPr>
            <w:tcW w:w="3870" w:type="dxa"/>
          </w:tcPr>
          <w:p w:rsidR="002D78A1" w:rsidRPr="00C95E81" w:rsidRDefault="002D78A1" w:rsidP="002D78A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3F24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vAlign w:val="bottom"/>
          </w:tcPr>
          <w:p w:rsidR="002D78A1" w:rsidRPr="001A2B0D" w:rsidRDefault="00F537C1" w:rsidP="006F5F1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</w:p>
        </w:tc>
        <w:tc>
          <w:tcPr>
            <w:tcW w:w="236" w:type="dxa"/>
            <w:vAlign w:val="bottom"/>
          </w:tcPr>
          <w:p w:rsidR="002D78A1" w:rsidRPr="006022F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:rsidR="002D78A1" w:rsidRPr="00000AE0" w:rsidRDefault="002D78A1" w:rsidP="002D78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236" w:type="dxa"/>
            <w:vAlign w:val="bottom"/>
          </w:tcPr>
          <w:p w:rsidR="002D78A1" w:rsidRPr="006022F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2D78A1" w:rsidRPr="0067500A" w:rsidRDefault="00F537C1" w:rsidP="002D78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Pr="001A2B0D" w:rsidRDefault="002D78A1" w:rsidP="002D78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454</w:t>
            </w:r>
          </w:p>
        </w:tc>
      </w:tr>
      <w:tr w:rsidR="002D78A1" w:rsidRPr="001A2B0D" w:rsidTr="00A40878">
        <w:tc>
          <w:tcPr>
            <w:tcW w:w="3870" w:type="dxa"/>
          </w:tcPr>
          <w:p w:rsidR="002D78A1" w:rsidRPr="00C95E81" w:rsidRDefault="002D78A1" w:rsidP="002D78A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5E81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</w:t>
            </w:r>
            <w:proofErr w:type="spellStart"/>
            <w:r w:rsidRPr="00C95E81">
              <w:rPr>
                <w:rFonts w:ascii="Angsana New" w:hAnsi="Angsana New"/>
                <w:sz w:val="30"/>
                <w:szCs w:val="30"/>
                <w:cs/>
              </w:rPr>
              <w:t>โปรดักส์</w:t>
            </w:r>
            <w:proofErr w:type="spellEnd"/>
            <w:r w:rsidRPr="00C95E8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:rsidR="002D78A1" w:rsidRPr="00604263" w:rsidRDefault="002D78A1" w:rsidP="002D78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2D78A1" w:rsidRPr="00000AE0" w:rsidRDefault="002D78A1" w:rsidP="006F5F1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Pr="00080F53" w:rsidRDefault="002D78A1" w:rsidP="002D78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Pr="001A2B0D" w:rsidRDefault="002D78A1" w:rsidP="002D78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D78A1" w:rsidRPr="001A2B0D" w:rsidTr="00A40878">
        <w:tc>
          <w:tcPr>
            <w:tcW w:w="3870" w:type="dxa"/>
          </w:tcPr>
          <w:p w:rsidR="002D78A1" w:rsidRPr="00C95E81" w:rsidRDefault="002D78A1" w:rsidP="002D78A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2D78A1" w:rsidRPr="000144EA" w:rsidRDefault="002D78A1" w:rsidP="002D78A1">
            <w:pPr>
              <w:spacing w:line="38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2D78A1" w:rsidRDefault="002D78A1" w:rsidP="002D78A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Pr="00080F53" w:rsidRDefault="002D78A1" w:rsidP="002D78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Default="002D78A1" w:rsidP="002D78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8A1" w:rsidRPr="001A2B0D" w:rsidTr="00A40878">
        <w:tc>
          <w:tcPr>
            <w:tcW w:w="3870" w:type="dxa"/>
          </w:tcPr>
          <w:p w:rsidR="002D78A1" w:rsidRPr="00C95E81" w:rsidRDefault="002D78A1" w:rsidP="002D78A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2D78A1" w:rsidRPr="000144EA" w:rsidRDefault="002D78A1" w:rsidP="002D78A1">
            <w:pPr>
              <w:spacing w:line="38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2D78A1" w:rsidRDefault="002D78A1" w:rsidP="002D78A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Pr="00080F53" w:rsidRDefault="002D78A1" w:rsidP="002D78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Default="002D78A1" w:rsidP="002D78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8A1" w:rsidRPr="001A2B0D" w:rsidTr="00A40878">
        <w:tc>
          <w:tcPr>
            <w:tcW w:w="3870" w:type="dxa"/>
          </w:tcPr>
          <w:p w:rsidR="002D78A1" w:rsidRPr="00C95E81" w:rsidRDefault="002D78A1" w:rsidP="002D78A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2D78A1" w:rsidRPr="000144EA" w:rsidRDefault="002D78A1" w:rsidP="002D78A1">
            <w:pPr>
              <w:spacing w:line="38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2D78A1" w:rsidRDefault="002D78A1" w:rsidP="002D78A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Pr="00080F53" w:rsidRDefault="002D78A1" w:rsidP="002D78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Default="002D78A1" w:rsidP="002D78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8A1" w:rsidRPr="0067500A" w:rsidTr="00A40878">
        <w:tc>
          <w:tcPr>
            <w:tcW w:w="3870" w:type="dxa"/>
          </w:tcPr>
          <w:p w:rsidR="002D78A1" w:rsidRDefault="002D78A1" w:rsidP="002D78A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:rsidR="002D78A1" w:rsidRPr="00000AE0" w:rsidRDefault="002D78A1" w:rsidP="002D78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2D78A1" w:rsidRPr="00000AE0" w:rsidRDefault="002D78A1" w:rsidP="002D78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Pr="0067500A" w:rsidRDefault="002D78A1" w:rsidP="002D78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2D78A1" w:rsidRPr="0067500A" w:rsidRDefault="002D78A1" w:rsidP="002D78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8A1" w:rsidRPr="001A2B0D" w:rsidTr="00A40878">
        <w:tc>
          <w:tcPr>
            <w:tcW w:w="3870" w:type="dxa"/>
          </w:tcPr>
          <w:p w:rsidR="002D78A1" w:rsidRPr="00C95E81" w:rsidRDefault="002D78A1" w:rsidP="002D78A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5E81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 w:rsidRPr="00C95E8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95E8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center"/>
          </w:tcPr>
          <w:p w:rsidR="002D78A1" w:rsidRPr="001A2B0D" w:rsidRDefault="002D78A1" w:rsidP="006F5F1A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7,870</w:t>
            </w:r>
          </w:p>
        </w:tc>
        <w:tc>
          <w:tcPr>
            <w:tcW w:w="236" w:type="dxa"/>
            <w:vAlign w:val="center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:rsidR="002D78A1" w:rsidRPr="00000AE0" w:rsidRDefault="002D78A1" w:rsidP="002D78A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9,526</w:t>
            </w:r>
          </w:p>
        </w:tc>
        <w:tc>
          <w:tcPr>
            <w:tcW w:w="236" w:type="dxa"/>
            <w:vAlign w:val="center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2D78A1" w:rsidRPr="001A2B0D" w:rsidRDefault="002D78A1" w:rsidP="006F5F1A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7,327</w:t>
            </w:r>
          </w:p>
        </w:tc>
        <w:tc>
          <w:tcPr>
            <w:tcW w:w="236" w:type="dxa"/>
            <w:vAlign w:val="center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2D78A1" w:rsidRPr="001A2B0D" w:rsidRDefault="002D78A1" w:rsidP="002D78A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8,976</w:t>
            </w:r>
          </w:p>
        </w:tc>
      </w:tr>
      <w:tr w:rsidR="002D78A1" w:rsidRPr="001A2B0D" w:rsidTr="00A40878">
        <w:tc>
          <w:tcPr>
            <w:tcW w:w="3870" w:type="dxa"/>
          </w:tcPr>
          <w:p w:rsidR="002D78A1" w:rsidRPr="00C95E81" w:rsidRDefault="002D78A1" w:rsidP="002D78A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81">
              <w:rPr>
                <w:rFonts w:ascii="Angsana New" w:hAnsi="Angsana New"/>
                <w:sz w:val="30"/>
                <w:szCs w:val="30"/>
                <w:cs/>
              </w:rPr>
              <w:t>บริษัท บางกอก</w:t>
            </w:r>
            <w:proofErr w:type="spellStart"/>
            <w:r w:rsidRPr="00C95E81">
              <w:rPr>
                <w:rFonts w:ascii="Angsana New" w:hAnsi="Angsana New"/>
                <w:sz w:val="30"/>
                <w:szCs w:val="30"/>
                <w:cs/>
              </w:rPr>
              <w:t>สหป</w:t>
            </w:r>
            <w:proofErr w:type="spellEnd"/>
            <w:r w:rsidRPr="00C95E81">
              <w:rPr>
                <w:rFonts w:ascii="Angsana New" w:hAnsi="Angsana New"/>
                <w:sz w:val="30"/>
                <w:szCs w:val="30"/>
                <w:cs/>
              </w:rPr>
              <w:t xml:space="preserve">ระกันภัย จำกัด </w:t>
            </w:r>
            <w:r w:rsidRPr="00C95E81">
              <w:rPr>
                <w:rFonts w:ascii="Angsana New" w:hAnsi="Angsana New"/>
                <w:sz w:val="30"/>
                <w:szCs w:val="30"/>
              </w:rPr>
              <w:t>(</w:t>
            </w:r>
            <w:r w:rsidRPr="00C95E81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95E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center"/>
          </w:tcPr>
          <w:p w:rsidR="002D78A1" w:rsidRPr="001A2B0D" w:rsidRDefault="002D78A1" w:rsidP="006F5F1A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12,863</w:t>
            </w:r>
          </w:p>
        </w:tc>
        <w:tc>
          <w:tcPr>
            <w:tcW w:w="236" w:type="dxa"/>
            <w:vAlign w:val="center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:rsidR="002D78A1" w:rsidRPr="00000AE0" w:rsidRDefault="002D78A1" w:rsidP="002D78A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13,333</w:t>
            </w:r>
          </w:p>
        </w:tc>
        <w:tc>
          <w:tcPr>
            <w:tcW w:w="236" w:type="dxa"/>
            <w:vAlign w:val="center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2D78A1" w:rsidRPr="001A2B0D" w:rsidRDefault="002D78A1" w:rsidP="006F5F1A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4,568</w:t>
            </w:r>
          </w:p>
        </w:tc>
        <w:tc>
          <w:tcPr>
            <w:tcW w:w="236" w:type="dxa"/>
            <w:vAlign w:val="center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2D78A1" w:rsidRPr="001A2B0D" w:rsidRDefault="002D78A1" w:rsidP="002D78A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5,569</w:t>
            </w:r>
          </w:p>
        </w:tc>
      </w:tr>
      <w:tr w:rsidR="002D78A1" w:rsidRPr="001A2B0D" w:rsidTr="00A40878">
        <w:tc>
          <w:tcPr>
            <w:tcW w:w="3870" w:type="dxa"/>
          </w:tcPr>
          <w:p w:rsidR="002D78A1" w:rsidRPr="00CA5F65" w:rsidRDefault="002D78A1" w:rsidP="002D78A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5F6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A5F6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A5F65">
              <w:rPr>
                <w:rFonts w:ascii="Angsana New" w:hAnsi="Angsana New" w:hint="cs"/>
                <w:sz w:val="30"/>
                <w:szCs w:val="30"/>
                <w:cs/>
              </w:rPr>
              <w:t>ธนา</w:t>
            </w:r>
            <w:proofErr w:type="spellEnd"/>
            <w:r w:rsidRPr="00CA5F65">
              <w:rPr>
                <w:rFonts w:ascii="Angsana New" w:hAnsi="Angsana New" w:hint="cs"/>
                <w:sz w:val="30"/>
                <w:szCs w:val="30"/>
                <w:cs/>
              </w:rPr>
              <w:t>พรชัย</w:t>
            </w:r>
            <w:r w:rsidRPr="00CA5F6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center"/>
          </w:tcPr>
          <w:p w:rsidR="002D78A1" w:rsidRPr="001A2B0D" w:rsidRDefault="002D78A1" w:rsidP="006F5F1A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  <w:tc>
          <w:tcPr>
            <w:tcW w:w="236" w:type="dxa"/>
            <w:vAlign w:val="center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:rsidR="002D78A1" w:rsidRPr="00000AE0" w:rsidRDefault="002D78A1" w:rsidP="002D78A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2,335</w:t>
            </w:r>
          </w:p>
        </w:tc>
        <w:tc>
          <w:tcPr>
            <w:tcW w:w="236" w:type="dxa"/>
            <w:vAlign w:val="center"/>
          </w:tcPr>
          <w:p w:rsidR="002D78A1" w:rsidRPr="00F174B6" w:rsidRDefault="002D78A1" w:rsidP="002D78A1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center"/>
          </w:tcPr>
          <w:p w:rsidR="002D78A1" w:rsidRPr="001A2B0D" w:rsidRDefault="002D78A1" w:rsidP="006F5F1A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  <w:tc>
          <w:tcPr>
            <w:tcW w:w="236" w:type="dxa"/>
            <w:vAlign w:val="center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2D78A1" w:rsidRPr="001A2B0D" w:rsidRDefault="002D78A1" w:rsidP="002D78A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2,335</w:t>
            </w:r>
          </w:p>
        </w:tc>
      </w:tr>
      <w:tr w:rsidR="002D78A1" w:rsidRPr="001A2B0D" w:rsidTr="00CB5CD9">
        <w:tc>
          <w:tcPr>
            <w:tcW w:w="3870" w:type="dxa"/>
          </w:tcPr>
          <w:p w:rsidR="002D78A1" w:rsidRPr="00CA5F65" w:rsidRDefault="002D78A1" w:rsidP="002D78A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ลำปาง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ฟู๊ดโปรดักส์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D78A1" w:rsidRDefault="002D78A1" w:rsidP="006F5F1A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center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2D78A1" w:rsidRPr="00604263" w:rsidRDefault="002D78A1" w:rsidP="002D78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2D78A1" w:rsidRPr="00F174B6" w:rsidRDefault="002D78A1" w:rsidP="002D78A1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2D78A1" w:rsidRPr="00604263" w:rsidRDefault="002D78A1" w:rsidP="002D78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2D78A1" w:rsidRPr="00970BCB" w:rsidRDefault="002D78A1" w:rsidP="002D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2D78A1" w:rsidRPr="00604263" w:rsidRDefault="002D78A1" w:rsidP="002D78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B5CD9" w:rsidRPr="001A2B0D" w:rsidTr="00A07CF0">
        <w:trPr>
          <w:trHeight w:val="397"/>
        </w:trPr>
        <w:tc>
          <w:tcPr>
            <w:tcW w:w="3870" w:type="dxa"/>
            <w:vAlign w:val="center"/>
          </w:tcPr>
          <w:p w:rsidR="00CB5CD9" w:rsidRDefault="00CB5CD9" w:rsidP="00286DC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B5CD9" w:rsidRDefault="00F537C1" w:rsidP="00CB5CD9">
            <w:pPr>
              <w:tabs>
                <w:tab w:val="decimal" w:pos="86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24,415</w:t>
            </w:r>
          </w:p>
        </w:tc>
        <w:tc>
          <w:tcPr>
            <w:tcW w:w="236" w:type="dxa"/>
            <w:vAlign w:val="center"/>
          </w:tcPr>
          <w:p w:rsidR="00CB5CD9" w:rsidRPr="00970BCB" w:rsidRDefault="00CB5CD9" w:rsidP="00CB5CD9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B5CD9" w:rsidRPr="00CB5CD9" w:rsidRDefault="00CB5CD9" w:rsidP="00CB5CD9">
            <w:pPr>
              <w:tabs>
                <w:tab w:val="decimal" w:pos="918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5C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28,513</w:t>
            </w:r>
          </w:p>
        </w:tc>
        <w:tc>
          <w:tcPr>
            <w:tcW w:w="236" w:type="dxa"/>
            <w:vAlign w:val="center"/>
          </w:tcPr>
          <w:p w:rsidR="00CB5CD9" w:rsidRPr="00F174B6" w:rsidRDefault="00CB5CD9" w:rsidP="00CB5CD9">
            <w:pPr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B5CD9" w:rsidRPr="00CB5CD9" w:rsidRDefault="00F537C1" w:rsidP="00CB5CD9">
            <w:pPr>
              <w:tabs>
                <w:tab w:val="decimal" w:pos="918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64,476</w:t>
            </w:r>
          </w:p>
        </w:tc>
        <w:tc>
          <w:tcPr>
            <w:tcW w:w="236" w:type="dxa"/>
            <w:vAlign w:val="center"/>
          </w:tcPr>
          <w:p w:rsidR="00CB5CD9" w:rsidRPr="00970BCB" w:rsidRDefault="00CB5CD9" w:rsidP="00CB5CD9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B5CD9" w:rsidRPr="00CB5CD9" w:rsidRDefault="00CB5CD9" w:rsidP="00CB5CD9">
            <w:pPr>
              <w:tabs>
                <w:tab w:val="decimal" w:pos="918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5C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90,470</w:t>
            </w:r>
          </w:p>
        </w:tc>
      </w:tr>
    </w:tbl>
    <w:p w:rsidR="009952E7" w:rsidRPr="00D42FDD" w:rsidRDefault="009952E7">
      <w:pPr>
        <w:rPr>
          <w:rFonts w:ascii="Angsana New" w:hAnsi="Angsana New"/>
          <w:sz w:val="20"/>
          <w:szCs w:val="20"/>
        </w:rPr>
      </w:pPr>
    </w:p>
    <w:p w:rsidR="0009663B" w:rsidRPr="00112979" w:rsidRDefault="0009663B" w:rsidP="004410A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1297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C12C7D" w:rsidRPr="003F66D9" w:rsidRDefault="00C12C7D" w:rsidP="009C7A93">
      <w:pPr>
        <w:pStyle w:val="Bo-Blankline"/>
        <w:rPr>
          <w:sz w:val="18"/>
          <w:szCs w:val="18"/>
          <w:cs/>
        </w:rPr>
      </w:pPr>
    </w:p>
    <w:p w:rsidR="00E32C9A" w:rsidRPr="00112979" w:rsidRDefault="00E32C9A" w:rsidP="006E479E">
      <w:pPr>
        <w:pStyle w:val="Heading2"/>
        <w:keepLines w:val="0"/>
        <w:numPr>
          <w:ilvl w:val="1"/>
          <w:numId w:val="6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112979">
        <w:rPr>
          <w:rFonts w:ascii="Angsana New" w:hAnsi="Angsana New" w:hint="cs"/>
          <w:sz w:val="30"/>
          <w:szCs w:val="30"/>
          <w:cs/>
        </w:rPr>
        <w:t>สัญญาเช่าอาคารสำนักงาน</w:t>
      </w:r>
    </w:p>
    <w:p w:rsidR="00E32C9A" w:rsidRPr="003F66D9" w:rsidRDefault="00E32C9A" w:rsidP="009807CD">
      <w:pPr>
        <w:pStyle w:val="Bo-Blankline"/>
        <w:rPr>
          <w:sz w:val="18"/>
          <w:szCs w:val="18"/>
        </w:rPr>
      </w:pPr>
    </w:p>
    <w:p w:rsidR="00C12C7D" w:rsidRDefault="00C12C7D" w:rsidP="004A49A4">
      <w:pPr>
        <w:pStyle w:val="Bo-C1Content"/>
      </w:pPr>
      <w:r w:rsidRPr="00112979">
        <w:rPr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Pr="00112979">
        <w:t xml:space="preserve">3 </w:t>
      </w:r>
      <w:r w:rsidRPr="00112979">
        <w:rPr>
          <w:cs/>
        </w:rPr>
        <w:t xml:space="preserve">ปี โดยได้สิทธิต่ออายุสัญญาเช่าใหม่ทุก </w:t>
      </w:r>
      <w:r w:rsidRPr="00112979">
        <w:t>3</w:t>
      </w:r>
      <w:r w:rsidRPr="00112979">
        <w:rPr>
          <w:rFonts w:hint="cs"/>
        </w:rPr>
        <w:t xml:space="preserve"> </w:t>
      </w:r>
      <w:r w:rsidRPr="00112979">
        <w:rPr>
          <w:cs/>
        </w:rPr>
        <w:t xml:space="preserve">ปี ในเดือนกรกฎาคม </w:t>
      </w:r>
      <w:r w:rsidRPr="00112979">
        <w:t xml:space="preserve">2542 </w:t>
      </w:r>
      <w:r w:rsidRPr="00112979">
        <w:rPr>
          <w:cs/>
        </w:rPr>
        <w:t>บริษัทและบริษัทย่อย</w:t>
      </w:r>
      <w:r w:rsidR="00165FF8" w:rsidRPr="00112979">
        <w:rPr>
          <w:rFonts w:hint="cs"/>
          <w:cs/>
        </w:rPr>
        <w:br/>
      </w:r>
      <w:r w:rsidRPr="00112979">
        <w:rPr>
          <w:cs/>
        </w:rPr>
        <w:t xml:space="preserve">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ระยะเวลาเช่าใหม่เป็น </w:t>
      </w:r>
      <w:r w:rsidRPr="00112979">
        <w:t xml:space="preserve">90 </w:t>
      </w:r>
      <w:r w:rsidRPr="00112979">
        <w:rPr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="00963133">
        <w:rPr>
          <w:cs/>
        </w:rPr>
        <w:br/>
      </w:r>
      <w:r w:rsidRPr="00112979">
        <w:rPr>
          <w:rFonts w:hint="cs"/>
          <w:i/>
          <w:iCs/>
        </w:rPr>
        <w:t>(</w:t>
      </w:r>
      <w:r w:rsidRPr="00112979">
        <w:rPr>
          <w:rFonts w:hint="cs"/>
          <w:i/>
          <w:iCs/>
          <w:cs/>
        </w:rPr>
        <w:t xml:space="preserve">ค่าเช่าตลอด </w:t>
      </w:r>
      <w:r w:rsidRPr="00112979">
        <w:rPr>
          <w:i/>
          <w:iCs/>
          <w:lang w:val="en-US"/>
        </w:rPr>
        <w:t xml:space="preserve">90 </w:t>
      </w:r>
      <w:r w:rsidRPr="00112979">
        <w:rPr>
          <w:rFonts w:hint="cs"/>
          <w:i/>
          <w:iCs/>
          <w:cs/>
          <w:lang w:val="en-US"/>
        </w:rPr>
        <w:t>ปี</w:t>
      </w:r>
      <w:r w:rsidRPr="00112979">
        <w:rPr>
          <w:rFonts w:hint="cs"/>
          <w:i/>
          <w:iCs/>
          <w:cs/>
        </w:rPr>
        <w:t xml:space="preserve">เป็นเงิน </w:t>
      </w:r>
      <w:r w:rsidRPr="00112979">
        <w:rPr>
          <w:i/>
          <w:iCs/>
          <w:lang w:val="en-US"/>
        </w:rPr>
        <w:t xml:space="preserve">40,000 </w:t>
      </w:r>
      <w:r w:rsidRPr="00112979">
        <w:rPr>
          <w:rFonts w:hint="cs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Pr="00112979">
        <w:rPr>
          <w:i/>
          <w:iCs/>
          <w:lang w:val="en-US"/>
        </w:rPr>
        <w:t>37</w:t>
      </w:r>
      <w:r w:rsidRPr="00112979">
        <w:rPr>
          <w:rFonts w:hint="cs"/>
          <w:i/>
          <w:iCs/>
          <w:cs/>
          <w:lang w:val="en-US"/>
        </w:rPr>
        <w:t xml:space="preserve"> บาทต่อตารางเมตร</w:t>
      </w:r>
      <w:r w:rsidRPr="00112979">
        <w:rPr>
          <w:rFonts w:hint="cs"/>
          <w:i/>
          <w:iCs/>
          <w:lang w:val="en-US"/>
        </w:rPr>
        <w:t>)</w:t>
      </w:r>
      <w:r w:rsidR="006522B5" w:rsidRPr="00112979">
        <w:rPr>
          <w:cs/>
        </w:rPr>
        <w:t xml:space="preserve"> โดยค่าเช่าประจำปีคิดหักจากเงิน</w:t>
      </w:r>
      <w:r w:rsidRPr="00112979">
        <w:rPr>
          <w:cs/>
        </w:rPr>
        <w:t>ค่าเช่าจ่ายล่วงหน้าดังกล่าว ต่อมา</w:t>
      </w:r>
      <w:r w:rsidRPr="00112979">
        <w:rPr>
          <w:rFonts w:hint="cs"/>
          <w:cs/>
        </w:rPr>
        <w:t>เมื่อ</w:t>
      </w:r>
      <w:r w:rsidRPr="00112979">
        <w:rPr>
          <w:cs/>
        </w:rPr>
        <w:t xml:space="preserve">วันที่ </w:t>
      </w:r>
      <w:r w:rsidR="00963133">
        <w:rPr>
          <w:cs/>
        </w:rPr>
        <w:br/>
      </w:r>
      <w:r w:rsidRPr="00112979">
        <w:t xml:space="preserve">24 </w:t>
      </w:r>
      <w:r w:rsidRPr="00112979">
        <w:rPr>
          <w:cs/>
        </w:rPr>
        <w:t xml:space="preserve">กรกฎาคม </w:t>
      </w:r>
      <w:r w:rsidRPr="00112979">
        <w:t xml:space="preserve">2544 </w:t>
      </w:r>
      <w:r w:rsidRPr="00112979">
        <w:rPr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Pr="00112979">
        <w:rPr>
          <w:rFonts w:hint="cs"/>
          <w:cs/>
        </w:rPr>
        <w:t>มี</w:t>
      </w:r>
      <w:r w:rsidRPr="00112979">
        <w:rPr>
          <w:cs/>
        </w:rPr>
        <w:t>กำหนดระยะเวลาการเช่า</w:t>
      </w:r>
      <w:r w:rsidRPr="00112979">
        <w:rPr>
          <w:rFonts w:hint="cs"/>
          <w:cs/>
        </w:rPr>
        <w:t>ครั้งละ</w:t>
      </w:r>
      <w:r w:rsidRPr="00112979">
        <w:t xml:space="preserve"> 30 </w:t>
      </w:r>
      <w:r w:rsidRPr="00112979">
        <w:rPr>
          <w:cs/>
        </w:rPr>
        <w:t>ปี</w:t>
      </w:r>
      <w:r w:rsidRPr="00112979">
        <w:rPr>
          <w:rFonts w:hint="cs"/>
        </w:rPr>
        <w:t xml:space="preserve"> </w:t>
      </w:r>
      <w:r w:rsidRPr="00112979">
        <w:rPr>
          <w:cs/>
        </w:rPr>
        <w:t>นับจากวันที่ได้มีการวางเงินค่าเช่าล่วงหน้าตามสัญญา</w:t>
      </w:r>
      <w:r>
        <w:rPr>
          <w:rFonts w:hint="cs"/>
          <w:cs/>
        </w:rPr>
        <w:t>ดังกล่าว</w:t>
      </w:r>
      <w:r>
        <w:rPr>
          <w:cs/>
        </w:rPr>
        <w:t>แต่เริ่มแรก</w:t>
      </w:r>
      <w:r>
        <w:rPr>
          <w:rFonts w:hint="cs"/>
        </w:rPr>
        <w:t xml:space="preserve">  </w:t>
      </w:r>
      <w:r>
        <w:rPr>
          <w:cs/>
        </w:rPr>
        <w:t>โดยบริษัท</w:t>
      </w:r>
      <w:r>
        <w:rPr>
          <w:rFonts w:hint="cs"/>
          <w:cs/>
        </w:rPr>
        <w:t>ที่เกี่ยวข้องกันซึ่งเป็นผู้ให้เช่าให้คำมั่นในการต่อระยะเวลาการเช่าออกไปอีก</w:t>
      </w:r>
      <w:r>
        <w:rPr>
          <w:cs/>
        </w:rPr>
        <w:t xml:space="preserve">ครั้งละ </w:t>
      </w:r>
      <w:r>
        <w:t xml:space="preserve">30 </w:t>
      </w:r>
      <w:r>
        <w:rPr>
          <w:cs/>
        </w:rPr>
        <w:t>ปี</w:t>
      </w:r>
      <w:r>
        <w:rPr>
          <w:rFonts w:hint="cs"/>
          <w:cs/>
        </w:rPr>
        <w:t xml:space="preserve"> </w:t>
      </w:r>
      <w:r w:rsidR="00963133">
        <w:rPr>
          <w:cs/>
        </w:rPr>
        <w:br/>
      </w:r>
      <w:r>
        <w:rPr>
          <w:rFonts w:hint="cs"/>
          <w:cs/>
        </w:rPr>
        <w:t xml:space="preserve">เป็นจำนวน </w:t>
      </w:r>
      <w:r>
        <w:t xml:space="preserve">2 </w:t>
      </w:r>
      <w:r>
        <w:rPr>
          <w:rFonts w:hint="cs"/>
          <w:cs/>
        </w:rPr>
        <w:t>ครั้ง โดยให้อยู่</w:t>
      </w:r>
      <w:r>
        <w:rPr>
          <w:cs/>
        </w:rPr>
        <w:t>ภายใต้เงื่อนไขและอัตราเช่าเดิม</w:t>
      </w:r>
      <w:r>
        <w:rPr>
          <w:rFonts w:hint="cs"/>
        </w:rPr>
        <w:t xml:space="preserve"> </w:t>
      </w:r>
    </w:p>
    <w:p w:rsidR="0070068E" w:rsidRPr="003F66D9" w:rsidRDefault="0070068E" w:rsidP="004410AF">
      <w:pPr>
        <w:tabs>
          <w:tab w:val="left" w:pos="540"/>
        </w:tabs>
        <w:spacing w:line="240" w:lineRule="auto"/>
        <w:ind w:left="547" w:right="-36"/>
        <w:jc w:val="thaiDistribute"/>
        <w:rPr>
          <w:rFonts w:ascii="Angsana New" w:hAnsi="Angsana New"/>
          <w:sz w:val="18"/>
          <w:szCs w:val="18"/>
        </w:rPr>
      </w:pPr>
    </w:p>
    <w:p w:rsidR="004D491B" w:rsidRPr="00112979" w:rsidRDefault="00C12C7D" w:rsidP="0061206E">
      <w:pPr>
        <w:pStyle w:val="Bo-C1Content"/>
        <w:rPr>
          <w:cs/>
        </w:rPr>
      </w:pPr>
      <w:r w:rsidRPr="00112979">
        <w:rPr>
          <w:rFonts w:hint="cs"/>
          <w:cs/>
        </w:rPr>
        <w:t xml:space="preserve">เมื่อวันที่ </w:t>
      </w:r>
      <w:r w:rsidRPr="00112979">
        <w:rPr>
          <w:cs/>
        </w:rPr>
        <w:t>25</w:t>
      </w:r>
      <w:r w:rsidRPr="00112979">
        <w:rPr>
          <w:lang w:val="en-US"/>
        </w:rPr>
        <w:t xml:space="preserve"> </w:t>
      </w:r>
      <w:r w:rsidRPr="00112979">
        <w:rPr>
          <w:cs/>
        </w:rPr>
        <w:t>สิงหาคม</w:t>
      </w:r>
      <w:r w:rsidRPr="00112979">
        <w:rPr>
          <w:rFonts w:hint="cs"/>
          <w:lang w:val="en-US"/>
        </w:rPr>
        <w:t xml:space="preserve"> </w:t>
      </w:r>
      <w:r w:rsidRPr="00112979">
        <w:rPr>
          <w:lang w:val="en-US"/>
        </w:rPr>
        <w:t xml:space="preserve">2549 </w:t>
      </w:r>
      <w:r w:rsidRPr="00112979">
        <w:rPr>
          <w:rFonts w:hint="cs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:rsidR="003F66D9" w:rsidRPr="003F66D9" w:rsidRDefault="003F66D9" w:rsidP="0061206E">
      <w:pPr>
        <w:pStyle w:val="Bo-C1Content"/>
        <w:rPr>
          <w:sz w:val="18"/>
          <w:szCs w:val="18"/>
          <w:lang w:val="en-US"/>
        </w:rPr>
      </w:pPr>
    </w:p>
    <w:p w:rsidR="00B4131C" w:rsidRDefault="00B4131C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C12C7D" w:rsidRPr="00112979" w:rsidRDefault="00C12C7D" w:rsidP="0061206E">
      <w:pPr>
        <w:pStyle w:val="Bo-C1Content"/>
      </w:pPr>
      <w:r w:rsidRPr="00112979">
        <w:rPr>
          <w:cs/>
        </w:rPr>
        <w:lastRenderedPageBreak/>
        <w:t>รายละเอียดที่สำคัญของสัญญาเช่าอาคารสำนักงานระยะยาวกับบริษัทดังกล่าว</w:t>
      </w:r>
      <w:r w:rsidRPr="00112979">
        <w:rPr>
          <w:rFonts w:hint="cs"/>
          <w:cs/>
        </w:rPr>
        <w:t xml:space="preserve"> ณ วันที่ </w:t>
      </w:r>
      <w:r w:rsidR="00483FD0">
        <w:t xml:space="preserve">30 </w:t>
      </w:r>
      <w:r w:rsidR="00483FD0">
        <w:rPr>
          <w:rFonts w:hint="cs"/>
          <w:cs/>
        </w:rPr>
        <w:t>มิถุนายน</w:t>
      </w:r>
      <w:r w:rsidR="00131EC6">
        <w:rPr>
          <w:rFonts w:hint="cs"/>
          <w:cs/>
          <w:lang w:val="en-US"/>
        </w:rPr>
        <w:t xml:space="preserve"> 25</w:t>
      </w:r>
      <w:r w:rsidR="00131EC6">
        <w:rPr>
          <w:lang w:val="en-US"/>
        </w:rPr>
        <w:t>60</w:t>
      </w:r>
      <w:r w:rsidR="00112979">
        <w:rPr>
          <w:lang w:val="en-US"/>
        </w:rPr>
        <w:t xml:space="preserve"> </w:t>
      </w:r>
      <w:r w:rsidR="00900020" w:rsidRPr="00112979">
        <w:rPr>
          <w:rFonts w:hint="cs"/>
          <w:cs/>
          <w:lang w:val="en-US"/>
        </w:rPr>
        <w:t>และ</w:t>
      </w:r>
      <w:r w:rsidR="00982347" w:rsidRPr="00112979">
        <w:rPr>
          <w:rFonts w:hint="cs"/>
          <w:cs/>
          <w:lang w:val="en-US"/>
        </w:rPr>
        <w:t xml:space="preserve"> </w:t>
      </w:r>
      <w:r w:rsidR="00C33697" w:rsidRPr="00112979">
        <w:rPr>
          <w:cs/>
          <w:lang w:val="en-US"/>
        </w:rPr>
        <w:br/>
      </w:r>
      <w:r w:rsidRPr="00112979">
        <w:rPr>
          <w:lang w:val="en-US"/>
        </w:rPr>
        <w:t xml:space="preserve">31 </w:t>
      </w:r>
      <w:r w:rsidR="003C0C86" w:rsidRPr="00112979">
        <w:rPr>
          <w:cs/>
          <w:lang w:val="en-US"/>
        </w:rPr>
        <w:t>ธันวาคม</w:t>
      </w:r>
      <w:r w:rsidRPr="00112979">
        <w:rPr>
          <w:lang w:val="en-US"/>
        </w:rPr>
        <w:t xml:space="preserve"> </w:t>
      </w:r>
      <w:r w:rsidR="00900020" w:rsidRPr="00112979">
        <w:rPr>
          <w:rFonts w:hint="cs"/>
          <w:cs/>
          <w:lang w:val="en-US"/>
        </w:rPr>
        <w:t>255</w:t>
      </w:r>
      <w:r w:rsidR="00131EC6">
        <w:rPr>
          <w:lang w:val="en-US"/>
        </w:rPr>
        <w:t>9</w:t>
      </w:r>
      <w:r w:rsidR="00112979">
        <w:rPr>
          <w:lang w:val="en-US"/>
        </w:rPr>
        <w:t xml:space="preserve"> </w:t>
      </w:r>
      <w:r w:rsidRPr="00112979">
        <w:rPr>
          <w:cs/>
        </w:rPr>
        <w:t>มีดังนี้</w:t>
      </w:r>
    </w:p>
    <w:p w:rsidR="008A44AB" w:rsidRDefault="008A44AB" w:rsidP="008A44AB">
      <w:pPr>
        <w:pStyle w:val="Bo-Blankline"/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4392"/>
        <w:gridCol w:w="1440"/>
        <w:gridCol w:w="236"/>
        <w:gridCol w:w="1440"/>
        <w:gridCol w:w="236"/>
        <w:gridCol w:w="1440"/>
      </w:tblGrid>
      <w:tr w:rsidR="00FD1083" w:rsidRPr="006563C8" w:rsidTr="00B4131C">
        <w:tc>
          <w:tcPr>
            <w:tcW w:w="4392" w:type="dxa"/>
          </w:tcPr>
          <w:p w:rsidR="00FD1083" w:rsidRPr="006563C8" w:rsidRDefault="00FD1083" w:rsidP="00FD108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1440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36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1083" w:rsidRPr="006563C8" w:rsidTr="00B4131C">
        <w:tc>
          <w:tcPr>
            <w:tcW w:w="4392" w:type="dxa"/>
          </w:tcPr>
          <w:p w:rsidR="00FD1083" w:rsidRDefault="00FD1083" w:rsidP="00FD1083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FD1083" w:rsidRDefault="00FD1083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236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63C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เงินค่าเช่าจ่ายล่วงหน้าคงเหลือ</w:t>
            </w:r>
          </w:p>
        </w:tc>
      </w:tr>
      <w:tr w:rsidR="00FD1083" w:rsidRPr="006563C8" w:rsidTr="00B4131C">
        <w:tc>
          <w:tcPr>
            <w:tcW w:w="4392" w:type="dxa"/>
          </w:tcPr>
          <w:p w:rsidR="00FD1083" w:rsidRPr="006563C8" w:rsidRDefault="00FD1083" w:rsidP="00FD108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D1083" w:rsidRDefault="008E00A9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D1083" w:rsidRDefault="00FD1083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D1083" w:rsidRPr="006563C8" w:rsidTr="00B4131C">
        <w:tc>
          <w:tcPr>
            <w:tcW w:w="4392" w:type="dxa"/>
          </w:tcPr>
          <w:p w:rsidR="00FD1083" w:rsidRPr="006563C8" w:rsidRDefault="00FD1083" w:rsidP="00FD108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FD1083" w:rsidRPr="006563C8" w:rsidTr="00B4131C">
        <w:tc>
          <w:tcPr>
            <w:tcW w:w="4392" w:type="dxa"/>
          </w:tcPr>
          <w:p w:rsidR="00FD1083" w:rsidRPr="006563C8" w:rsidRDefault="00FD1083" w:rsidP="00FD108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2" w:type="dxa"/>
            <w:gridSpan w:val="5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63C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563C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D1083" w:rsidRPr="006563C8" w:rsidTr="00B4131C">
        <w:tc>
          <w:tcPr>
            <w:tcW w:w="4392" w:type="dxa"/>
          </w:tcPr>
          <w:p w:rsidR="00FD1083" w:rsidRDefault="00FD1083" w:rsidP="00FD108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:rsidR="00FD1083" w:rsidRPr="006563C8" w:rsidRDefault="00FD1083" w:rsidP="00FD1083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D1083" w:rsidRPr="006563C8" w:rsidRDefault="00FD1083" w:rsidP="00FD1083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D1083" w:rsidRPr="006563C8" w:rsidRDefault="00FD1083" w:rsidP="00FD1083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31C" w:rsidRPr="006563C8" w:rsidTr="00B4131C">
        <w:tc>
          <w:tcPr>
            <w:tcW w:w="4392" w:type="dxa"/>
          </w:tcPr>
          <w:p w:rsidR="00B4131C" w:rsidRPr="006563C8" w:rsidRDefault="00B4131C" w:rsidP="00B4131C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B4131C" w:rsidRPr="006563C8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63C8">
              <w:rPr>
                <w:rFonts w:ascii="Angsana New" w:hAnsi="Angsana New"/>
                <w:sz w:val="30"/>
                <w:szCs w:val="30"/>
              </w:rPr>
              <w:t>143,517</w:t>
            </w:r>
          </w:p>
        </w:tc>
        <w:tc>
          <w:tcPr>
            <w:tcW w:w="236" w:type="dxa"/>
          </w:tcPr>
          <w:p w:rsidR="00B4131C" w:rsidRPr="006563C8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4131C" w:rsidRPr="00C82179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107,597</w:t>
            </w:r>
          </w:p>
        </w:tc>
        <w:tc>
          <w:tcPr>
            <w:tcW w:w="236" w:type="dxa"/>
          </w:tcPr>
          <w:p w:rsidR="00B4131C" w:rsidRPr="006563C8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4131C" w:rsidRPr="00C03F24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 w:rsidRPr="00C03F2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997</w:t>
            </w:r>
          </w:p>
        </w:tc>
      </w:tr>
      <w:tr w:rsidR="00B4131C" w:rsidRPr="006563C8" w:rsidTr="00B4131C">
        <w:tc>
          <w:tcPr>
            <w:tcW w:w="4392" w:type="dxa"/>
          </w:tcPr>
          <w:p w:rsidR="00B4131C" w:rsidRPr="006563C8" w:rsidRDefault="00B4131C" w:rsidP="00B4131C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90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4131C" w:rsidRPr="006563C8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63C8">
              <w:rPr>
                <w:rFonts w:ascii="Angsana New" w:hAnsi="Angsana New"/>
                <w:sz w:val="30"/>
                <w:szCs w:val="30"/>
              </w:rPr>
              <w:t>29,669</w:t>
            </w:r>
          </w:p>
        </w:tc>
        <w:tc>
          <w:tcPr>
            <w:tcW w:w="236" w:type="dxa"/>
          </w:tcPr>
          <w:p w:rsidR="00B4131C" w:rsidRPr="006563C8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4131C" w:rsidRPr="00D50F7B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23,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236" w:type="dxa"/>
          </w:tcPr>
          <w:p w:rsidR="00B4131C" w:rsidRPr="006563C8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4131C" w:rsidRPr="00C82179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23,735</w:t>
            </w:r>
          </w:p>
        </w:tc>
      </w:tr>
      <w:tr w:rsidR="00B4131C" w:rsidRPr="006563C8" w:rsidTr="00B4131C">
        <w:tc>
          <w:tcPr>
            <w:tcW w:w="4392" w:type="dxa"/>
          </w:tcPr>
          <w:p w:rsidR="00B4131C" w:rsidRPr="006563C8" w:rsidRDefault="00B4131C" w:rsidP="00B4131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4131C" w:rsidRPr="006563C8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63C8">
              <w:rPr>
                <w:rFonts w:ascii="Angsana New" w:hAnsi="Angsana New"/>
                <w:sz w:val="30"/>
                <w:szCs w:val="30"/>
              </w:rPr>
              <w:t>173,186</w:t>
            </w:r>
          </w:p>
        </w:tc>
        <w:tc>
          <w:tcPr>
            <w:tcW w:w="236" w:type="dxa"/>
          </w:tcPr>
          <w:p w:rsidR="00B4131C" w:rsidRPr="006563C8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4131C" w:rsidRPr="004A70BD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131,002</w:t>
            </w:r>
          </w:p>
        </w:tc>
        <w:tc>
          <w:tcPr>
            <w:tcW w:w="236" w:type="dxa"/>
          </w:tcPr>
          <w:p w:rsidR="00B4131C" w:rsidRPr="006563C8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4131C" w:rsidRPr="00C82179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132,732</w:t>
            </w:r>
          </w:p>
        </w:tc>
      </w:tr>
      <w:tr w:rsidR="00B4131C" w:rsidRPr="006563C8" w:rsidTr="00B4131C">
        <w:tc>
          <w:tcPr>
            <w:tcW w:w="4392" w:type="dxa"/>
          </w:tcPr>
          <w:p w:rsidR="00B4131C" w:rsidRPr="006563C8" w:rsidRDefault="00B4131C" w:rsidP="00B4131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B4131C" w:rsidRPr="006563C8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4131C" w:rsidRPr="006563C8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4131C" w:rsidRPr="00C82179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4131C" w:rsidRPr="006563C8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4131C" w:rsidRPr="00C82179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31C" w:rsidRPr="006563C8" w:rsidTr="00B4131C">
        <w:tc>
          <w:tcPr>
            <w:tcW w:w="4392" w:type="dxa"/>
          </w:tcPr>
          <w:p w:rsidR="00B4131C" w:rsidRPr="006563C8" w:rsidRDefault="00B4131C" w:rsidP="00B4131C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B4131C" w:rsidRPr="006563C8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63C8">
              <w:rPr>
                <w:rFonts w:ascii="Angsana New" w:hAnsi="Angsana New"/>
                <w:sz w:val="30"/>
                <w:szCs w:val="30"/>
              </w:rPr>
              <w:t>47,000</w:t>
            </w:r>
          </w:p>
        </w:tc>
        <w:tc>
          <w:tcPr>
            <w:tcW w:w="236" w:type="dxa"/>
          </w:tcPr>
          <w:p w:rsidR="00B4131C" w:rsidRPr="006563C8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4131C" w:rsidRPr="007E6A5E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6A5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E6A5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236" w:type="dxa"/>
          </w:tcPr>
          <w:p w:rsidR="00B4131C" w:rsidRPr="006563C8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4131C" w:rsidRPr="00C82179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35,560</w:t>
            </w:r>
          </w:p>
        </w:tc>
      </w:tr>
      <w:tr w:rsidR="00B4131C" w:rsidRPr="006563C8" w:rsidTr="00B4131C">
        <w:tc>
          <w:tcPr>
            <w:tcW w:w="4392" w:type="dxa"/>
          </w:tcPr>
          <w:p w:rsidR="00B4131C" w:rsidRPr="006563C8" w:rsidRDefault="00B4131C" w:rsidP="00B4131C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90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4131C" w:rsidRPr="006563C8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63C8">
              <w:rPr>
                <w:rFonts w:ascii="Angsana New" w:hAnsi="Angsana New"/>
                <w:sz w:val="30"/>
                <w:szCs w:val="30"/>
              </w:rPr>
              <w:t>11,659</w:t>
            </w:r>
          </w:p>
        </w:tc>
        <w:tc>
          <w:tcPr>
            <w:tcW w:w="236" w:type="dxa"/>
          </w:tcPr>
          <w:p w:rsidR="00B4131C" w:rsidRPr="006563C8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4131C" w:rsidRPr="00A84A2C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9,198</w:t>
            </w:r>
          </w:p>
        </w:tc>
        <w:tc>
          <w:tcPr>
            <w:tcW w:w="236" w:type="dxa"/>
          </w:tcPr>
          <w:p w:rsidR="00B4131C" w:rsidRPr="006563C8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4131C" w:rsidRPr="00C82179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9,327</w:t>
            </w:r>
          </w:p>
        </w:tc>
      </w:tr>
      <w:tr w:rsidR="00B4131C" w:rsidRPr="006563C8" w:rsidTr="00B4131C">
        <w:tc>
          <w:tcPr>
            <w:tcW w:w="4392" w:type="dxa"/>
          </w:tcPr>
          <w:p w:rsidR="00B4131C" w:rsidRPr="006563C8" w:rsidRDefault="00B4131C" w:rsidP="00B4131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4131C" w:rsidRPr="006563C8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63C8">
              <w:rPr>
                <w:rFonts w:ascii="Angsana New" w:hAnsi="Angsana New"/>
                <w:sz w:val="30"/>
                <w:szCs w:val="30"/>
              </w:rPr>
              <w:t>58,659</w:t>
            </w:r>
          </w:p>
        </w:tc>
        <w:tc>
          <w:tcPr>
            <w:tcW w:w="236" w:type="dxa"/>
          </w:tcPr>
          <w:p w:rsidR="00B4131C" w:rsidRPr="006563C8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4131C" w:rsidRPr="007E6A5E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6A5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E6A5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36" w:type="dxa"/>
          </w:tcPr>
          <w:p w:rsidR="00B4131C" w:rsidRPr="006563C8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4131C" w:rsidRPr="00C82179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44,887</w:t>
            </w:r>
          </w:p>
        </w:tc>
      </w:tr>
      <w:tr w:rsidR="00B4131C" w:rsidRPr="003C0C86" w:rsidTr="00B4131C">
        <w:tc>
          <w:tcPr>
            <w:tcW w:w="4392" w:type="dxa"/>
          </w:tcPr>
          <w:p w:rsidR="00B4131C" w:rsidRPr="003C0C86" w:rsidRDefault="00B4131C" w:rsidP="00B4131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4131C" w:rsidRPr="003C0C86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B4131C" w:rsidRPr="003C0C86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4131C" w:rsidRPr="003C0C86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B4131C" w:rsidRPr="003C0C86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4131C" w:rsidRPr="003C0C86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4131C" w:rsidRPr="006563C8" w:rsidTr="00B4131C">
        <w:tc>
          <w:tcPr>
            <w:tcW w:w="4392" w:type="dxa"/>
          </w:tcPr>
          <w:p w:rsidR="00B4131C" w:rsidRPr="006563C8" w:rsidRDefault="00B4131C" w:rsidP="00B4131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B4131C" w:rsidRPr="006563C8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63C8">
              <w:rPr>
                <w:rFonts w:ascii="Angsana New" w:hAnsi="Angsana New"/>
                <w:b/>
                <w:bCs/>
                <w:sz w:val="30"/>
                <w:szCs w:val="30"/>
              </w:rPr>
              <w:t>231,845</w:t>
            </w:r>
          </w:p>
        </w:tc>
        <w:tc>
          <w:tcPr>
            <w:tcW w:w="236" w:type="dxa"/>
          </w:tcPr>
          <w:p w:rsidR="00B4131C" w:rsidRPr="006563C8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B4131C" w:rsidRPr="00ED69F7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175,240</w:t>
            </w:r>
          </w:p>
        </w:tc>
        <w:tc>
          <w:tcPr>
            <w:tcW w:w="236" w:type="dxa"/>
          </w:tcPr>
          <w:p w:rsidR="00B4131C" w:rsidRPr="006563C8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B4131C" w:rsidRPr="00ED69F7" w:rsidRDefault="00B4131C" w:rsidP="00B4131C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177,619</w:t>
            </w:r>
          </w:p>
        </w:tc>
      </w:tr>
    </w:tbl>
    <w:p w:rsidR="008A44AB" w:rsidRDefault="008A44AB" w:rsidP="0061206E">
      <w:pPr>
        <w:pStyle w:val="Bo-C1Content"/>
      </w:pPr>
    </w:p>
    <w:p w:rsidR="00310B91" w:rsidRDefault="00C12C7D" w:rsidP="0061206E">
      <w:pPr>
        <w:pStyle w:val="Bo-C1Content"/>
      </w:pPr>
      <w:r w:rsidRPr="00112979">
        <w:rPr>
          <w:cs/>
        </w:rPr>
        <w:t>หากมีการบอกเลิกสัญญาเช่าโดยฝ่ายใดฝ่ายหนึ่ง บริษัทมีสิทธิเรียกคืนเงิน</w:t>
      </w:r>
      <w:r w:rsidRPr="00112979">
        <w:rPr>
          <w:rFonts w:hint="cs"/>
          <w:cs/>
        </w:rPr>
        <w:t>ค่าเช่า</w:t>
      </w:r>
      <w:r w:rsidRPr="00112979">
        <w:rPr>
          <w:cs/>
        </w:rPr>
        <w:t>จ่ายล่วงหน้าที่เหลือ โดยคู่สัญญา</w:t>
      </w:r>
      <w:r w:rsidR="00737B4F">
        <w:br/>
      </w:r>
      <w:r w:rsidRPr="00112979">
        <w:rPr>
          <w:cs/>
        </w:rPr>
        <w:t>ได้ตกลงกันในหลักการให้มีการจดจำนองสำหรับอาคารสำนักงานดังกล่าว เพื่อเป็นหลักประกันสำหรับเงินค่</w:t>
      </w:r>
      <w:r w:rsidRPr="00112979">
        <w:rPr>
          <w:rFonts w:hint="cs"/>
          <w:cs/>
        </w:rPr>
        <w:t>า</w:t>
      </w:r>
      <w:r w:rsidRPr="00112979">
        <w:rPr>
          <w:cs/>
        </w:rPr>
        <w:t>เช่าจ่าย</w:t>
      </w:r>
      <w:r w:rsidRPr="00112979">
        <w:rPr>
          <w:spacing w:val="4"/>
          <w:cs/>
        </w:rPr>
        <w:t>ล่วงหน้า</w:t>
      </w:r>
      <w:r w:rsidRPr="00112979">
        <w:rPr>
          <w:rFonts w:hint="cs"/>
          <w:spacing w:val="4"/>
          <w:cs/>
        </w:rPr>
        <w:t xml:space="preserve"> ซึ่ง</w:t>
      </w:r>
      <w:r w:rsidRPr="00112979">
        <w:rPr>
          <w:spacing w:val="4"/>
          <w:cs/>
        </w:rPr>
        <w:t xml:space="preserve"> ณ วันที่ </w:t>
      </w:r>
      <w:r w:rsidR="008E00A9">
        <w:rPr>
          <w:rFonts w:hint="cs"/>
          <w:spacing w:val="4"/>
          <w:cs/>
        </w:rPr>
        <w:t xml:space="preserve">30 มิถุนายน </w:t>
      </w:r>
      <w:r w:rsidR="00963133">
        <w:rPr>
          <w:spacing w:val="4"/>
        </w:rPr>
        <w:t>25</w:t>
      </w:r>
      <w:r w:rsidR="005629EE">
        <w:rPr>
          <w:spacing w:val="4"/>
        </w:rPr>
        <w:t>60</w:t>
      </w:r>
      <w:r w:rsidRPr="00112979">
        <w:rPr>
          <w:spacing w:val="4"/>
        </w:rPr>
        <w:t xml:space="preserve"> </w:t>
      </w:r>
      <w:r w:rsidRPr="00112979">
        <w:rPr>
          <w:spacing w:val="4"/>
          <w:cs/>
        </w:rPr>
        <w:t>ยังไม่มีการ</w:t>
      </w:r>
      <w:r w:rsidRPr="00112979">
        <w:rPr>
          <w:spacing w:val="2"/>
          <w:cs/>
        </w:rPr>
        <w:t>ทำสัญญาจดจำนองเพื่อเป็นหลักประกันสำหรับ</w:t>
      </w:r>
      <w:r w:rsidRPr="00112979">
        <w:rPr>
          <w:cs/>
        </w:rPr>
        <w:t xml:space="preserve">เงินค่าเช่าจ่ายล่วงหน้า </w:t>
      </w:r>
      <w:r w:rsidRPr="00112979">
        <w:rPr>
          <w:rFonts w:hint="cs"/>
          <w:cs/>
        </w:rPr>
        <w:t>ซึ่ง</w:t>
      </w:r>
      <w:r w:rsidRPr="00112979">
        <w:rPr>
          <w:cs/>
        </w:rPr>
        <w:t>มูลค่าที่คาดว่าจะได้รับคืนของเงินค่าเช่า</w:t>
      </w:r>
      <w:r w:rsidRPr="00112979">
        <w:rPr>
          <w:rFonts w:hint="cs"/>
          <w:cs/>
        </w:rPr>
        <w:t>จ่ายล่วงหน้า</w:t>
      </w:r>
      <w:r w:rsidRPr="00112979">
        <w:rPr>
          <w:cs/>
        </w:rPr>
        <w:t>ดังกล่าว ขึ้นอยู่กับความสามารถของบริษัทดังกล่าวที่จะจ่ายชำระคืน</w:t>
      </w:r>
    </w:p>
    <w:p w:rsidR="00963133" w:rsidRPr="00963133" w:rsidRDefault="00963133" w:rsidP="0061206E">
      <w:pPr>
        <w:pStyle w:val="Bo-C1Content"/>
        <w:rPr>
          <w:sz w:val="20"/>
          <w:szCs w:val="20"/>
        </w:rPr>
      </w:pPr>
    </w:p>
    <w:p w:rsidR="00E32C9A" w:rsidRPr="008E00A9" w:rsidRDefault="0022047C" w:rsidP="006E479E">
      <w:pPr>
        <w:pStyle w:val="Heading2"/>
        <w:keepLines w:val="0"/>
        <w:numPr>
          <w:ilvl w:val="1"/>
          <w:numId w:val="6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E32C9A" w:rsidRPr="008E00A9">
        <w:rPr>
          <w:rFonts w:ascii="Angsana New" w:hAnsi="Angsana New"/>
          <w:sz w:val="30"/>
          <w:szCs w:val="30"/>
          <w:cs/>
        </w:rPr>
        <w:lastRenderedPageBreak/>
        <w:t>สัญญาซื้อขายไฟฟ้า</w:t>
      </w:r>
    </w:p>
    <w:p w:rsidR="008107D4" w:rsidRPr="008E00A9" w:rsidRDefault="008107D4" w:rsidP="004410AF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:rsidR="00E32C9A" w:rsidRPr="008E00A9" w:rsidRDefault="00E32C9A" w:rsidP="0061206E">
      <w:pPr>
        <w:pStyle w:val="Bo-C1Content"/>
      </w:pPr>
      <w:r w:rsidRPr="008E00A9">
        <w:rPr>
          <w:cs/>
        </w:rPr>
        <w:t>บริษัทได้ทำสัญญาซื้อขายไฟฟ้าและบริการ</w:t>
      </w:r>
      <w:r w:rsidR="00941FE8" w:rsidRPr="008E00A9">
        <w:rPr>
          <w:rFonts w:hint="cs"/>
          <w:cs/>
        </w:rPr>
        <w:t>หลายฉบับ</w:t>
      </w:r>
      <w:r w:rsidRPr="008E00A9">
        <w:rPr>
          <w:cs/>
        </w:rPr>
        <w:t>กับบริษัทย่อยแห่งหนึ่ง</w:t>
      </w:r>
      <w:r w:rsidRPr="008E00A9">
        <w:t xml:space="preserve"> </w:t>
      </w:r>
      <w:r w:rsidRPr="008E00A9">
        <w:rPr>
          <w:cs/>
        </w:rPr>
        <w:t>โดยบริษัท</w:t>
      </w:r>
      <w:r w:rsidR="00DF642C" w:rsidRPr="008E00A9">
        <w:rPr>
          <w:cs/>
        </w:rPr>
        <w:t>จะขายก</w:t>
      </w:r>
      <w:r w:rsidR="00DF642C" w:rsidRPr="008E00A9">
        <w:rPr>
          <w:rFonts w:hint="cs"/>
          <w:cs/>
        </w:rPr>
        <w:t>๊</w:t>
      </w:r>
      <w:r w:rsidRPr="008E00A9">
        <w:rPr>
          <w:cs/>
        </w:rPr>
        <w:t xml:space="preserve">าซร้อนเพื่อให้บริษัทย่อยนำไปใช้ผลิตไฟฟ้า </w:t>
      </w:r>
      <w:r w:rsidR="00983290" w:rsidRPr="008E00A9">
        <w:rPr>
          <w:rFonts w:hint="cs"/>
          <w:cs/>
        </w:rPr>
        <w:t>และ</w:t>
      </w:r>
      <w:r w:rsidRPr="008E00A9">
        <w:rPr>
          <w:cs/>
        </w:rPr>
        <w:t>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3F66D9" w:rsidRPr="008E00A9" w:rsidRDefault="003F66D9" w:rsidP="0061206E">
      <w:pPr>
        <w:pStyle w:val="Bo-C1Content"/>
      </w:pPr>
    </w:p>
    <w:p w:rsidR="00E45FBE" w:rsidRPr="008E00A9" w:rsidRDefault="00E45FBE" w:rsidP="002C314E">
      <w:pPr>
        <w:pStyle w:val="Heading2"/>
        <w:keepLines w:val="0"/>
        <w:numPr>
          <w:ilvl w:val="1"/>
          <w:numId w:val="6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8E00A9">
        <w:rPr>
          <w:rFonts w:ascii="Angsana New" w:hAnsi="Angsana New" w:hint="cs"/>
          <w:sz w:val="30"/>
          <w:szCs w:val="30"/>
          <w:cs/>
        </w:rPr>
        <w:t>สัญญาเช่าที่ดิน</w:t>
      </w:r>
    </w:p>
    <w:p w:rsidR="00E45FBE" w:rsidRPr="008E00A9" w:rsidRDefault="00E45FBE" w:rsidP="004410AF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</w:rPr>
      </w:pPr>
    </w:p>
    <w:p w:rsidR="006C4B9F" w:rsidRPr="008E00A9" w:rsidRDefault="00BD2DA6" w:rsidP="0061206E">
      <w:pPr>
        <w:pStyle w:val="Bo-C1Content"/>
      </w:pPr>
      <w:r w:rsidRPr="008E00A9">
        <w:rPr>
          <w:rFonts w:hint="cs"/>
          <w:cs/>
        </w:rPr>
        <w:t>บริษัทและบริษัทย่อยทำสัญญาเช่าที่ดินและพื้นที่ในอาคาร</w:t>
      </w:r>
      <w:r w:rsidR="00A042C1" w:rsidRPr="008E00A9">
        <w:rPr>
          <w:rFonts w:hint="cs"/>
          <w:cs/>
        </w:rPr>
        <w:t>หลายสัญญา</w:t>
      </w:r>
      <w:r w:rsidRPr="008E00A9">
        <w:rPr>
          <w:rFonts w:hint="cs"/>
          <w:cs/>
        </w:rPr>
        <w:t>กับบุคคลหรือกิจการที่เกี่ยวข้องกัน</w:t>
      </w:r>
      <w:r w:rsidR="006C4B9F" w:rsidRPr="008E00A9">
        <w:rPr>
          <w:rFonts w:hint="cs"/>
          <w:cs/>
        </w:rPr>
        <w:t xml:space="preserve"> กำหนดระยะเวลา 3 </w:t>
      </w:r>
      <w:r w:rsidR="00575C9C" w:rsidRPr="008E00A9">
        <w:rPr>
          <w:rFonts w:hint="cs"/>
          <w:cs/>
        </w:rPr>
        <w:t xml:space="preserve">ปี </w:t>
      </w:r>
      <w:r w:rsidR="00714381" w:rsidRPr="008E00A9">
        <w:rPr>
          <w:rFonts w:hint="cs"/>
          <w:cs/>
        </w:rPr>
        <w:t xml:space="preserve">และ </w:t>
      </w:r>
      <w:r w:rsidR="00714381" w:rsidRPr="008E00A9">
        <w:rPr>
          <w:lang w:val="en-US"/>
        </w:rPr>
        <w:t xml:space="preserve">30 </w:t>
      </w:r>
      <w:r w:rsidR="006C4B9F" w:rsidRPr="008E00A9">
        <w:rPr>
          <w:rFonts w:hint="cs"/>
          <w:cs/>
        </w:rPr>
        <w:t xml:space="preserve">ปี </w:t>
      </w:r>
      <w:r w:rsidR="00714381" w:rsidRPr="008E00A9">
        <w:rPr>
          <w:rFonts w:hint="cs"/>
          <w:cs/>
        </w:rPr>
        <w:t>ตามที่ระบุในแต่ละสัญญา</w:t>
      </w:r>
      <w:r w:rsidR="00982347" w:rsidRPr="008E00A9">
        <w:rPr>
          <w:lang w:val="en-US"/>
        </w:rPr>
        <w:t xml:space="preserve"> </w:t>
      </w:r>
      <w:r w:rsidR="00982347" w:rsidRPr="008E00A9">
        <w:rPr>
          <w:rFonts w:hint="cs"/>
          <w:cs/>
          <w:lang w:val="en-US"/>
        </w:rPr>
        <w:t>ณ</w:t>
      </w:r>
      <w:r w:rsidR="00D8431D" w:rsidRPr="008E00A9">
        <w:rPr>
          <w:rFonts w:hint="cs"/>
          <w:cs/>
        </w:rPr>
        <w:t xml:space="preserve"> </w:t>
      </w:r>
      <w:r w:rsidR="00982347" w:rsidRPr="008E00A9">
        <w:rPr>
          <w:rFonts w:hint="cs"/>
          <w:cs/>
        </w:rPr>
        <w:t xml:space="preserve">วันที่ </w:t>
      </w:r>
      <w:r w:rsidR="008E00A9" w:rsidRPr="008E00A9">
        <w:rPr>
          <w:rFonts w:hint="cs"/>
          <w:cs/>
        </w:rPr>
        <w:t xml:space="preserve">30 มิถุนายน </w:t>
      </w:r>
      <w:r w:rsidR="00982347" w:rsidRPr="008E00A9">
        <w:rPr>
          <w:rFonts w:hint="cs"/>
          <w:cs/>
          <w:lang w:val="en-US"/>
        </w:rPr>
        <w:t>25</w:t>
      </w:r>
      <w:r w:rsidR="008A44AB" w:rsidRPr="008E00A9">
        <w:rPr>
          <w:rFonts w:hint="cs"/>
          <w:cs/>
          <w:lang w:val="en-US"/>
        </w:rPr>
        <w:t>60</w:t>
      </w:r>
      <w:r w:rsidR="00112979" w:rsidRPr="008E00A9">
        <w:rPr>
          <w:lang w:val="en-US"/>
        </w:rPr>
        <w:t xml:space="preserve"> </w:t>
      </w:r>
      <w:r w:rsidR="00982347" w:rsidRPr="008E00A9">
        <w:rPr>
          <w:rFonts w:hint="cs"/>
          <w:cs/>
          <w:lang w:val="en-US"/>
        </w:rPr>
        <w:t xml:space="preserve">และ </w:t>
      </w:r>
      <w:r w:rsidR="00982347" w:rsidRPr="008E00A9">
        <w:rPr>
          <w:lang w:val="en-US"/>
        </w:rPr>
        <w:t xml:space="preserve">31 </w:t>
      </w:r>
      <w:r w:rsidR="00982347" w:rsidRPr="008E00A9">
        <w:rPr>
          <w:cs/>
          <w:lang w:val="en-US"/>
        </w:rPr>
        <w:t>ธันวาคม</w:t>
      </w:r>
      <w:r w:rsidR="00982347" w:rsidRPr="008E00A9">
        <w:rPr>
          <w:lang w:val="en-US"/>
        </w:rPr>
        <w:t xml:space="preserve"> </w:t>
      </w:r>
      <w:r w:rsidR="00982347" w:rsidRPr="008E00A9">
        <w:rPr>
          <w:rFonts w:hint="cs"/>
          <w:cs/>
          <w:lang w:val="en-US"/>
        </w:rPr>
        <w:t>255</w:t>
      </w:r>
      <w:r w:rsidR="008A44AB" w:rsidRPr="008E00A9">
        <w:rPr>
          <w:rFonts w:hint="cs"/>
          <w:cs/>
          <w:lang w:val="en-US"/>
        </w:rPr>
        <w:t>9</w:t>
      </w:r>
      <w:r w:rsidR="00112979" w:rsidRPr="008E00A9">
        <w:rPr>
          <w:lang w:val="en-US"/>
        </w:rPr>
        <w:t xml:space="preserve"> </w:t>
      </w:r>
      <w:r w:rsidR="006C4B9F" w:rsidRPr="008E00A9">
        <w:rPr>
          <w:rFonts w:hint="cs"/>
          <w:cs/>
        </w:rPr>
        <w:t>มีรายละเอียดดังนี้</w:t>
      </w:r>
    </w:p>
    <w:p w:rsidR="004E2175" w:rsidRPr="008E00A9" w:rsidRDefault="004E2175" w:rsidP="00BD2DA6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031E80" w:rsidRPr="008E00A9" w:rsidTr="00B4131C">
        <w:tc>
          <w:tcPr>
            <w:tcW w:w="3931" w:type="dxa"/>
          </w:tcPr>
          <w:p w:rsidR="00031E80" w:rsidRPr="008E00A9" w:rsidRDefault="00031E80" w:rsidP="009113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031E80" w:rsidRPr="008E00A9" w:rsidRDefault="00031E80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31E80" w:rsidRPr="008E00A9" w:rsidRDefault="00031E80" w:rsidP="00233B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031E80" w:rsidRPr="008E00A9" w:rsidRDefault="00031E80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8E00A9" w:rsidTr="00B4131C">
        <w:tc>
          <w:tcPr>
            <w:tcW w:w="3931" w:type="dxa"/>
          </w:tcPr>
          <w:p w:rsidR="008E00A9" w:rsidRPr="008E00A9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E00A9" w:rsidRPr="008E00A9" w:rsidTr="00B4131C">
        <w:tc>
          <w:tcPr>
            <w:tcW w:w="3931" w:type="dxa"/>
          </w:tcPr>
          <w:p w:rsidR="008E00A9" w:rsidRPr="008E00A9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E00A9" w:rsidRPr="008E00A9" w:rsidTr="00B4131C">
        <w:tc>
          <w:tcPr>
            <w:tcW w:w="3931" w:type="dxa"/>
          </w:tcPr>
          <w:p w:rsidR="008E00A9" w:rsidRPr="008E00A9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00A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E00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E00A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8E00A9" w:rsidTr="00B4131C">
        <w:tc>
          <w:tcPr>
            <w:tcW w:w="5065" w:type="dxa"/>
            <w:gridSpan w:val="2"/>
          </w:tcPr>
          <w:p w:rsidR="008E00A9" w:rsidRPr="008E00A9" w:rsidRDefault="008E00A9" w:rsidP="008E00A9">
            <w:pPr>
              <w:tabs>
                <w:tab w:val="decimal" w:pos="63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31C" w:rsidRPr="008E00A9" w:rsidTr="00B4131C">
        <w:tc>
          <w:tcPr>
            <w:tcW w:w="3931" w:type="dxa"/>
          </w:tcPr>
          <w:p w:rsidR="00B4131C" w:rsidRPr="008E00A9" w:rsidRDefault="00B4131C" w:rsidP="00B4131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34" w:type="dxa"/>
          </w:tcPr>
          <w:p w:rsidR="00B4131C" w:rsidRPr="006479D0" w:rsidRDefault="00B4131C" w:rsidP="00B413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75,553</w:t>
            </w:r>
          </w:p>
        </w:tc>
        <w:tc>
          <w:tcPr>
            <w:tcW w:w="236" w:type="dxa"/>
          </w:tcPr>
          <w:p w:rsidR="00B4131C" w:rsidRPr="008E00A9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4131C" w:rsidRPr="008E00A9" w:rsidRDefault="00B4131C" w:rsidP="00B413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</w:rPr>
              <w:t>87,115</w:t>
            </w:r>
          </w:p>
        </w:tc>
        <w:tc>
          <w:tcPr>
            <w:tcW w:w="236" w:type="dxa"/>
          </w:tcPr>
          <w:p w:rsidR="00B4131C" w:rsidRPr="008E00A9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4131C" w:rsidRPr="006479D0" w:rsidRDefault="00B4131C" w:rsidP="00B413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52,191</w:t>
            </w:r>
          </w:p>
        </w:tc>
        <w:tc>
          <w:tcPr>
            <w:tcW w:w="236" w:type="dxa"/>
          </w:tcPr>
          <w:p w:rsidR="00B4131C" w:rsidRPr="008E00A9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4131C" w:rsidRPr="008E00A9" w:rsidRDefault="00B4131C" w:rsidP="00B413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</w:rPr>
              <w:t>63,158</w:t>
            </w:r>
          </w:p>
        </w:tc>
      </w:tr>
      <w:tr w:rsidR="00B4131C" w:rsidRPr="008E00A9" w:rsidTr="00B4131C">
        <w:tc>
          <w:tcPr>
            <w:tcW w:w="3931" w:type="dxa"/>
          </w:tcPr>
          <w:p w:rsidR="00B4131C" w:rsidRPr="008E00A9" w:rsidRDefault="00B4131C" w:rsidP="00B4131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134" w:type="dxa"/>
          </w:tcPr>
          <w:p w:rsidR="00B4131C" w:rsidRPr="00FD7368" w:rsidRDefault="00B4131C" w:rsidP="00B413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65,368</w:t>
            </w:r>
          </w:p>
        </w:tc>
        <w:tc>
          <w:tcPr>
            <w:tcW w:w="236" w:type="dxa"/>
          </w:tcPr>
          <w:p w:rsidR="00B4131C" w:rsidRPr="008E00A9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4131C" w:rsidRPr="008E00A9" w:rsidRDefault="00B4131C" w:rsidP="00B413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</w:rPr>
              <w:t>95,971</w:t>
            </w:r>
          </w:p>
        </w:tc>
        <w:tc>
          <w:tcPr>
            <w:tcW w:w="236" w:type="dxa"/>
          </w:tcPr>
          <w:p w:rsidR="00B4131C" w:rsidRPr="008E00A9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4131C" w:rsidRPr="006479D0" w:rsidRDefault="00B4131C" w:rsidP="00B413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26,132</w:t>
            </w:r>
          </w:p>
        </w:tc>
        <w:tc>
          <w:tcPr>
            <w:tcW w:w="236" w:type="dxa"/>
          </w:tcPr>
          <w:p w:rsidR="00B4131C" w:rsidRPr="008E00A9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4131C" w:rsidRPr="008E00A9" w:rsidRDefault="00B4131C" w:rsidP="00B413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</w:rPr>
              <w:t>46,472</w:t>
            </w:r>
          </w:p>
        </w:tc>
      </w:tr>
      <w:tr w:rsidR="00B4131C" w:rsidRPr="008E00A9" w:rsidTr="00B4131C">
        <w:tc>
          <w:tcPr>
            <w:tcW w:w="3931" w:type="dxa"/>
          </w:tcPr>
          <w:p w:rsidR="00B4131C" w:rsidRPr="008E00A9" w:rsidRDefault="00B4131C" w:rsidP="00B4131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34" w:type="dxa"/>
          </w:tcPr>
          <w:p w:rsidR="00B4131C" w:rsidRPr="00FD7368" w:rsidRDefault="00B4131C" w:rsidP="00B413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138,940</w:t>
            </w:r>
          </w:p>
        </w:tc>
        <w:tc>
          <w:tcPr>
            <w:tcW w:w="236" w:type="dxa"/>
          </w:tcPr>
          <w:p w:rsidR="00B4131C" w:rsidRPr="008E00A9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4131C" w:rsidRPr="008E00A9" w:rsidRDefault="00B4131C" w:rsidP="00B413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</w:rPr>
              <w:t>162,433</w:t>
            </w:r>
          </w:p>
        </w:tc>
        <w:tc>
          <w:tcPr>
            <w:tcW w:w="236" w:type="dxa"/>
          </w:tcPr>
          <w:p w:rsidR="00B4131C" w:rsidRPr="008E00A9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4131C" w:rsidRPr="00FA6E90" w:rsidRDefault="00B4131C" w:rsidP="00B413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20,578</w:t>
            </w:r>
          </w:p>
        </w:tc>
        <w:tc>
          <w:tcPr>
            <w:tcW w:w="236" w:type="dxa"/>
          </w:tcPr>
          <w:p w:rsidR="00B4131C" w:rsidRPr="008E00A9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4131C" w:rsidRPr="008E00A9" w:rsidRDefault="00B4131C" w:rsidP="00B413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sz w:val="30"/>
                <w:szCs w:val="30"/>
                <w:lang w:val="en-US"/>
              </w:rPr>
              <w:t>20,578</w:t>
            </w:r>
          </w:p>
        </w:tc>
      </w:tr>
      <w:tr w:rsidR="00B4131C" w:rsidRPr="008E00A9" w:rsidTr="00A07CF0">
        <w:trPr>
          <w:trHeight w:val="244"/>
        </w:trPr>
        <w:tc>
          <w:tcPr>
            <w:tcW w:w="3931" w:type="dxa"/>
          </w:tcPr>
          <w:p w:rsidR="00B4131C" w:rsidRPr="008E00A9" w:rsidRDefault="00B4131C" w:rsidP="00B4131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4131C" w:rsidRPr="006479D0" w:rsidRDefault="00B4131C" w:rsidP="00B413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279,861</w:t>
            </w:r>
          </w:p>
        </w:tc>
        <w:tc>
          <w:tcPr>
            <w:tcW w:w="236" w:type="dxa"/>
          </w:tcPr>
          <w:p w:rsidR="00B4131C" w:rsidRPr="008E00A9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B4131C" w:rsidRPr="008E00A9" w:rsidRDefault="00B4131C" w:rsidP="00B413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</w:rPr>
              <w:t>345,519</w:t>
            </w:r>
          </w:p>
        </w:tc>
        <w:tc>
          <w:tcPr>
            <w:tcW w:w="236" w:type="dxa"/>
          </w:tcPr>
          <w:p w:rsidR="00B4131C" w:rsidRPr="008E00A9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B4131C" w:rsidRPr="006479D0" w:rsidRDefault="00B4131C" w:rsidP="00B413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98,901</w:t>
            </w:r>
          </w:p>
        </w:tc>
        <w:tc>
          <w:tcPr>
            <w:tcW w:w="236" w:type="dxa"/>
          </w:tcPr>
          <w:p w:rsidR="00B4131C" w:rsidRPr="008E00A9" w:rsidRDefault="00B4131C" w:rsidP="00B413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B4131C" w:rsidRPr="008E00A9" w:rsidRDefault="00B4131C" w:rsidP="00B413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</w:rPr>
              <w:t>130,208</w:t>
            </w:r>
          </w:p>
        </w:tc>
      </w:tr>
    </w:tbl>
    <w:p w:rsidR="00031E80" w:rsidRPr="008E00A9" w:rsidRDefault="00031E80" w:rsidP="00BD2DA6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:rsidR="005629EE" w:rsidRPr="008E00A9" w:rsidRDefault="005629EE" w:rsidP="005629EE">
      <w:pPr>
        <w:pStyle w:val="Bo-Blankline"/>
        <w:ind w:left="547"/>
        <w:jc w:val="thaiDistribute"/>
        <w:rPr>
          <w:sz w:val="30"/>
          <w:szCs w:val="30"/>
          <w:lang w:val="en-US"/>
        </w:rPr>
      </w:pPr>
      <w:r w:rsidRPr="008E00A9">
        <w:rPr>
          <w:rFonts w:hint="cs"/>
          <w:spacing w:val="-2"/>
          <w:sz w:val="30"/>
          <w:szCs w:val="30"/>
          <w:cs/>
          <w:lang w:val="en-US"/>
        </w:rPr>
        <w:t>บริษัทและบริษัทย่อยหลายแห่งได้ทำ</w:t>
      </w:r>
      <w:r w:rsidRPr="008E00A9">
        <w:rPr>
          <w:rFonts w:hint="cs"/>
          <w:spacing w:val="-2"/>
          <w:sz w:val="30"/>
          <w:szCs w:val="30"/>
          <w:cs/>
        </w:rPr>
        <w:t>สัญญาเช่าที่ดินหลายฉบับกับบริษัทที่เกี่ยวข้องกันโดยระบุว่าผู้เช่าต้องรื้อถอนสิ่งปลูกสร้างทั้งหมดออกจากพื้นที่เช่าเมื่อสิ้นสุดสัญญา ทำให้</w:t>
      </w:r>
      <w:r w:rsidRPr="008E00A9">
        <w:rPr>
          <w:rFonts w:hint="cs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8E00A9" w:rsidRPr="008E00A9">
        <w:rPr>
          <w:rFonts w:hint="cs"/>
          <w:sz w:val="30"/>
          <w:szCs w:val="30"/>
          <w:cs/>
        </w:rPr>
        <w:t xml:space="preserve">30 มิถุนายน </w:t>
      </w:r>
      <w:r w:rsidRPr="008E00A9">
        <w:rPr>
          <w:rFonts w:hint="cs"/>
          <w:sz w:val="30"/>
          <w:szCs w:val="30"/>
          <w:cs/>
        </w:rPr>
        <w:t>25</w:t>
      </w:r>
      <w:r w:rsidRPr="008E00A9">
        <w:rPr>
          <w:sz w:val="30"/>
          <w:szCs w:val="30"/>
          <w:lang w:val="en-US"/>
        </w:rPr>
        <w:t>60</w:t>
      </w:r>
      <w:r w:rsidRPr="008E00A9">
        <w:rPr>
          <w:rFonts w:hint="cs"/>
          <w:sz w:val="30"/>
          <w:szCs w:val="30"/>
          <w:cs/>
        </w:rPr>
        <w:t xml:space="preserve"> เป็นจำนวน</w:t>
      </w:r>
      <w:r w:rsidRPr="008E00A9">
        <w:rPr>
          <w:sz w:val="30"/>
          <w:szCs w:val="30"/>
        </w:rPr>
        <w:t xml:space="preserve"> </w:t>
      </w:r>
      <w:r w:rsidR="00B4131C">
        <w:rPr>
          <w:sz w:val="30"/>
          <w:szCs w:val="30"/>
        </w:rPr>
        <w:t>120.</w:t>
      </w:r>
      <w:r w:rsidR="00FF454B">
        <w:rPr>
          <w:sz w:val="30"/>
          <w:szCs w:val="30"/>
        </w:rPr>
        <w:t>3</w:t>
      </w:r>
      <w:r w:rsidRPr="008E00A9">
        <w:rPr>
          <w:rFonts w:hint="cs"/>
          <w:sz w:val="30"/>
          <w:szCs w:val="30"/>
          <w:cs/>
        </w:rPr>
        <w:t xml:space="preserve"> ล้านบาท </w:t>
      </w:r>
      <w:r w:rsidRPr="008E00A9">
        <w:rPr>
          <w:i/>
          <w:iCs/>
          <w:sz w:val="30"/>
          <w:szCs w:val="30"/>
          <w:lang w:val="en-US"/>
        </w:rPr>
        <w:t xml:space="preserve">(31 </w:t>
      </w:r>
      <w:r w:rsidRPr="008E00A9">
        <w:rPr>
          <w:rFonts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8E00A9">
        <w:rPr>
          <w:rFonts w:hint="cs"/>
          <w:i/>
          <w:iCs/>
          <w:sz w:val="30"/>
          <w:szCs w:val="30"/>
          <w:cs/>
        </w:rPr>
        <w:t>255</w:t>
      </w:r>
      <w:r w:rsidRPr="008E00A9">
        <w:rPr>
          <w:i/>
          <w:iCs/>
          <w:sz w:val="30"/>
          <w:szCs w:val="30"/>
          <w:lang w:val="en-US"/>
        </w:rPr>
        <w:t xml:space="preserve">9: </w:t>
      </w:r>
      <w:r w:rsidRPr="008E00A9">
        <w:rPr>
          <w:rFonts w:hint="cs"/>
          <w:i/>
          <w:iCs/>
          <w:sz w:val="30"/>
          <w:szCs w:val="30"/>
          <w:cs/>
          <w:lang w:val="en-US"/>
        </w:rPr>
        <w:t>1</w:t>
      </w:r>
      <w:r w:rsidR="00087621" w:rsidRPr="008E00A9">
        <w:rPr>
          <w:i/>
          <w:iCs/>
          <w:sz w:val="30"/>
          <w:szCs w:val="30"/>
          <w:lang w:val="en-US"/>
        </w:rPr>
        <w:t>08.3</w:t>
      </w:r>
      <w:r w:rsidRPr="008E00A9">
        <w:rPr>
          <w:i/>
          <w:iCs/>
          <w:sz w:val="30"/>
          <w:szCs w:val="30"/>
          <w:lang w:val="en-US"/>
        </w:rPr>
        <w:t xml:space="preserve"> </w:t>
      </w:r>
      <w:r w:rsidRPr="008E00A9">
        <w:rPr>
          <w:rFonts w:hint="cs"/>
          <w:i/>
          <w:iCs/>
          <w:sz w:val="30"/>
          <w:szCs w:val="30"/>
          <w:cs/>
          <w:lang w:val="en-US"/>
        </w:rPr>
        <w:t>ล้านบาท)</w:t>
      </w:r>
    </w:p>
    <w:p w:rsidR="005629EE" w:rsidRPr="008E00A9" w:rsidRDefault="005629EE" w:rsidP="005629EE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:rsidR="003F66D9" w:rsidRPr="008E00A9" w:rsidRDefault="005629EE" w:rsidP="00CC7EBC">
      <w:pPr>
        <w:pStyle w:val="Bo-C1Content"/>
        <w:rPr>
          <w:i/>
          <w:iCs/>
        </w:rPr>
      </w:pPr>
      <w:r w:rsidRPr="008E00A9">
        <w:rPr>
          <w:spacing w:val="4"/>
          <w:cs/>
        </w:rPr>
        <w:t xml:space="preserve">ณ วันที่ </w:t>
      </w:r>
      <w:r w:rsidR="008E00A9" w:rsidRPr="008E00A9">
        <w:rPr>
          <w:rFonts w:hint="cs"/>
          <w:cs/>
        </w:rPr>
        <w:t xml:space="preserve">30 มิถุนายน </w:t>
      </w:r>
      <w:r w:rsidRPr="008E00A9">
        <w:rPr>
          <w:rFonts w:hint="cs"/>
          <w:cs/>
        </w:rPr>
        <w:t>25</w:t>
      </w:r>
      <w:r w:rsidRPr="008E00A9">
        <w:rPr>
          <w:lang w:val="en-US"/>
        </w:rPr>
        <w:t>60</w:t>
      </w:r>
      <w:r w:rsidRPr="008E00A9">
        <w:rPr>
          <w:spacing w:val="4"/>
          <w:lang w:val="en-US"/>
        </w:rPr>
        <w:t xml:space="preserve"> </w:t>
      </w:r>
      <w:r w:rsidRPr="008E00A9">
        <w:rPr>
          <w:spacing w:val="4"/>
          <w:cs/>
        </w:rPr>
        <w:t>บริษัท</w:t>
      </w:r>
      <w:r w:rsidRPr="008E00A9">
        <w:rPr>
          <w:rFonts w:hint="cs"/>
          <w:cs/>
        </w:rPr>
        <w:t>ได้ลงนามในสัญญากู้ยืมเงินในฐานะผู้ค้ำประกัน และได้จดจำนองที่ดินที่เป็นกรรมสิทธิ์ของบริษัท เพื่อใช้เป็นหลักทรัพย์ค้ำประกันให้บริษัทย่อยเป็นจำนวน</w:t>
      </w:r>
      <w:r w:rsidRPr="008E00A9">
        <w:t xml:space="preserve"> </w:t>
      </w:r>
      <w:r w:rsidR="00B4131C">
        <w:rPr>
          <w:lang w:val="en-US"/>
        </w:rPr>
        <w:t>117.5</w:t>
      </w:r>
      <w:r w:rsidRPr="008E00A9">
        <w:rPr>
          <w:lang w:val="en-US"/>
        </w:rPr>
        <w:t xml:space="preserve"> </w:t>
      </w:r>
      <w:r w:rsidRPr="008E00A9">
        <w:rPr>
          <w:rFonts w:hint="cs"/>
          <w:cs/>
          <w:lang w:val="en-US"/>
        </w:rPr>
        <w:t xml:space="preserve">ล้านบาท </w:t>
      </w:r>
      <w:r w:rsidRPr="008E00A9">
        <w:rPr>
          <w:i/>
          <w:iCs/>
          <w:cs/>
        </w:rPr>
        <w:t>(</w:t>
      </w:r>
      <w:r w:rsidRPr="008E00A9">
        <w:rPr>
          <w:i/>
          <w:iCs/>
          <w:lang w:val="en-US"/>
        </w:rPr>
        <w:t xml:space="preserve">31 </w:t>
      </w:r>
      <w:r w:rsidRPr="008E00A9">
        <w:rPr>
          <w:rFonts w:hint="cs"/>
          <w:i/>
          <w:iCs/>
          <w:cs/>
          <w:lang w:val="en-US"/>
        </w:rPr>
        <w:t xml:space="preserve">ธันวาคม </w:t>
      </w:r>
      <w:r w:rsidRPr="008E00A9">
        <w:rPr>
          <w:rFonts w:hint="cs"/>
          <w:i/>
          <w:iCs/>
          <w:cs/>
        </w:rPr>
        <w:t>255</w:t>
      </w:r>
      <w:r w:rsidRPr="008E00A9">
        <w:rPr>
          <w:i/>
          <w:iCs/>
          <w:lang w:val="en-US"/>
        </w:rPr>
        <w:t xml:space="preserve">9: </w:t>
      </w:r>
      <w:r w:rsidRPr="008E00A9">
        <w:rPr>
          <w:i/>
          <w:iCs/>
        </w:rPr>
        <w:t>117.5</w:t>
      </w:r>
      <w:r w:rsidRPr="008E00A9">
        <w:rPr>
          <w:rFonts w:hint="cs"/>
          <w:i/>
          <w:iCs/>
          <w:cs/>
        </w:rPr>
        <w:t xml:space="preserve"> ล้านบาท</w:t>
      </w:r>
      <w:r w:rsidRPr="008E00A9">
        <w:rPr>
          <w:i/>
          <w:iCs/>
          <w:cs/>
        </w:rPr>
        <w:t>)</w:t>
      </w:r>
    </w:p>
    <w:p w:rsidR="00753569" w:rsidRPr="00753569" w:rsidRDefault="00753569" w:rsidP="00CC7EBC">
      <w:pPr>
        <w:pStyle w:val="Bo-C1Content"/>
        <w:rPr>
          <w:i/>
          <w:iCs/>
          <w:spacing w:val="-4"/>
          <w:sz w:val="18"/>
          <w:szCs w:val="18"/>
          <w:lang w:val="en-US"/>
        </w:rPr>
      </w:pPr>
    </w:p>
    <w:p w:rsidR="00C10DFE" w:rsidRDefault="00753569" w:rsidP="00DB700D">
      <w:pPr>
        <w:pStyle w:val="Caption"/>
        <w:ind w:hanging="900"/>
      </w:pPr>
      <w:r>
        <w:rPr>
          <w:cs/>
        </w:rPr>
        <w:br w:type="page"/>
      </w:r>
      <w:r w:rsidR="007B2482" w:rsidRPr="005420D9">
        <w:rPr>
          <w:rFonts w:hint="cs"/>
          <w:cs/>
        </w:rPr>
        <w:lastRenderedPageBreak/>
        <w:t>ลูกหนี้การค้า</w:t>
      </w: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2654"/>
        <w:gridCol w:w="1019"/>
        <w:gridCol w:w="1200"/>
        <w:gridCol w:w="234"/>
        <w:gridCol w:w="1200"/>
        <w:gridCol w:w="234"/>
        <w:gridCol w:w="1200"/>
        <w:gridCol w:w="234"/>
        <w:gridCol w:w="1200"/>
      </w:tblGrid>
      <w:tr w:rsidR="005A5AB1" w:rsidRPr="002164C4" w:rsidTr="00C70D61">
        <w:tc>
          <w:tcPr>
            <w:tcW w:w="2654" w:type="dxa"/>
          </w:tcPr>
          <w:p w:rsidR="005A5AB1" w:rsidRPr="002164C4" w:rsidRDefault="005A5AB1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:rsidR="005A5AB1" w:rsidRPr="002164C4" w:rsidRDefault="005A5AB1" w:rsidP="008E00A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:rsidR="005A5AB1" w:rsidRPr="002164C4" w:rsidRDefault="005A5AB1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:rsidR="005A5AB1" w:rsidRPr="002164C4" w:rsidRDefault="005A5AB1" w:rsidP="008E00A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:rsidR="005A5AB1" w:rsidRPr="002164C4" w:rsidRDefault="005A5AB1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2164C4" w:rsidTr="00C70D61">
        <w:tc>
          <w:tcPr>
            <w:tcW w:w="2654" w:type="dxa"/>
          </w:tcPr>
          <w:p w:rsidR="008E00A9" w:rsidRPr="002164C4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:rsidR="008E00A9" w:rsidRPr="002164C4" w:rsidRDefault="008E00A9" w:rsidP="008E00A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4" w:type="dxa"/>
          </w:tcPr>
          <w:p w:rsidR="008E00A9" w:rsidRPr="00112979" w:rsidRDefault="008E00A9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4" w:type="dxa"/>
          </w:tcPr>
          <w:p w:rsidR="008E00A9" w:rsidRPr="002164C4" w:rsidRDefault="008E00A9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4" w:type="dxa"/>
          </w:tcPr>
          <w:p w:rsidR="008E00A9" w:rsidRPr="00112979" w:rsidRDefault="008E00A9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E00A9" w:rsidRPr="002164C4" w:rsidTr="00C70D61">
        <w:tc>
          <w:tcPr>
            <w:tcW w:w="2654" w:type="dxa"/>
          </w:tcPr>
          <w:p w:rsidR="008E00A9" w:rsidRPr="002164C4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:rsidR="008E00A9" w:rsidRPr="002164C4" w:rsidRDefault="008E00A9" w:rsidP="008E00A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6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4" w:type="dxa"/>
          </w:tcPr>
          <w:p w:rsidR="008E00A9" w:rsidRPr="00112979" w:rsidRDefault="008E00A9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4" w:type="dxa"/>
          </w:tcPr>
          <w:p w:rsidR="008E00A9" w:rsidRPr="002164C4" w:rsidRDefault="008E00A9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4" w:type="dxa"/>
          </w:tcPr>
          <w:p w:rsidR="008E00A9" w:rsidRPr="00112979" w:rsidRDefault="008E00A9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E00A9" w:rsidRPr="002164C4" w:rsidTr="00C70D61">
        <w:tc>
          <w:tcPr>
            <w:tcW w:w="2654" w:type="dxa"/>
          </w:tcPr>
          <w:p w:rsidR="008E00A9" w:rsidRPr="002164C4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:rsidR="008E00A9" w:rsidRPr="002164C4" w:rsidRDefault="008E00A9" w:rsidP="008E00A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2" w:type="dxa"/>
            <w:gridSpan w:val="7"/>
          </w:tcPr>
          <w:p w:rsidR="008E00A9" w:rsidRPr="002164C4" w:rsidRDefault="008E00A9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64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16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164C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CF0AF5" w:rsidTr="0023241C">
        <w:tc>
          <w:tcPr>
            <w:tcW w:w="2654" w:type="dxa"/>
          </w:tcPr>
          <w:p w:rsidR="008E00A9" w:rsidRPr="00C76CFE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AF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19" w:type="dxa"/>
            <w:vAlign w:val="center"/>
          </w:tcPr>
          <w:p w:rsidR="008E00A9" w:rsidRPr="00CF0AF5" w:rsidRDefault="008E00A9" w:rsidP="008E00A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:rsidR="008E00A9" w:rsidRPr="00724AF3" w:rsidRDefault="00091DBB" w:rsidP="008E00A9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7,771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E00A9" w:rsidRPr="00CF0AF5" w:rsidRDefault="008E00A9" w:rsidP="008E00A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E00A9" w:rsidRPr="00BE0BCE" w:rsidRDefault="008E00A9" w:rsidP="008E00A9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0BC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BE0BCE">
              <w:rPr>
                <w:rFonts w:ascii="Angsana New" w:hAnsi="Angsana New"/>
                <w:sz w:val="30"/>
                <w:szCs w:val="30"/>
                <w:lang w:val="en-US"/>
              </w:rPr>
              <w:t>,142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E00A9" w:rsidRPr="00CF0AF5" w:rsidRDefault="008E00A9" w:rsidP="008E00A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E00A9" w:rsidRPr="00D978DF" w:rsidRDefault="00C70D61" w:rsidP="008E00A9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2,249,052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E00A9" w:rsidRPr="00CF0AF5" w:rsidRDefault="008E00A9" w:rsidP="008E00A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E00A9" w:rsidRPr="00BE0BCE" w:rsidRDefault="008E00A9" w:rsidP="008E00A9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0BCE">
              <w:rPr>
                <w:rFonts w:ascii="Angsana New" w:hAnsi="Angsana New"/>
                <w:sz w:val="30"/>
                <w:szCs w:val="30"/>
              </w:rPr>
              <w:t>1,359,78</w:t>
            </w:r>
            <w:r w:rsidRPr="00BE0BC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8E00A9" w:rsidRPr="00CF0AF5" w:rsidTr="0023241C">
        <w:tc>
          <w:tcPr>
            <w:tcW w:w="2654" w:type="dxa"/>
          </w:tcPr>
          <w:p w:rsidR="008E00A9" w:rsidRPr="00CF0AF5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CF0AF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CF0A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AF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19" w:type="dxa"/>
            <w:vAlign w:val="center"/>
          </w:tcPr>
          <w:p w:rsidR="008E00A9" w:rsidRPr="00CF0AF5" w:rsidRDefault="008E00A9" w:rsidP="008E00A9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8E00A9" w:rsidRPr="00CF0AF5" w:rsidRDefault="0023241C" w:rsidP="008E00A9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2,842,953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E00A9" w:rsidRPr="00CF0AF5" w:rsidRDefault="008E00A9" w:rsidP="008E00A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8E00A9" w:rsidRPr="00BE0BCE" w:rsidRDefault="008E00A9" w:rsidP="008E00A9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0BCE">
              <w:rPr>
                <w:rFonts w:ascii="Angsana New" w:hAnsi="Angsana New"/>
                <w:sz w:val="30"/>
                <w:szCs w:val="30"/>
              </w:rPr>
              <w:t>3,139,617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E00A9" w:rsidRPr="00CF0AF5" w:rsidRDefault="008E00A9" w:rsidP="008E00A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8E00A9" w:rsidRPr="00CF0AF5" w:rsidRDefault="00C70D61" w:rsidP="008E00A9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832,852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E00A9" w:rsidRPr="00CF0AF5" w:rsidRDefault="008E00A9" w:rsidP="008E00A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8E00A9" w:rsidRPr="00BE0BCE" w:rsidRDefault="008E00A9" w:rsidP="008E00A9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0BCE">
              <w:rPr>
                <w:rFonts w:ascii="Angsana New" w:hAnsi="Angsana New"/>
                <w:sz w:val="30"/>
                <w:szCs w:val="30"/>
              </w:rPr>
              <w:t>812,22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8E00A9" w:rsidRPr="00CF0AF5" w:rsidTr="0023241C">
        <w:tc>
          <w:tcPr>
            <w:tcW w:w="2654" w:type="dxa"/>
          </w:tcPr>
          <w:p w:rsidR="008E00A9" w:rsidRPr="00CF0AF5" w:rsidRDefault="008E00A9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dxa"/>
          </w:tcPr>
          <w:p w:rsidR="008E00A9" w:rsidRPr="00CF0AF5" w:rsidRDefault="008E00A9" w:rsidP="008E00A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8E00A9" w:rsidRPr="00CF0AF5" w:rsidRDefault="0023241C" w:rsidP="008E00A9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2,850,724</w:t>
            </w:r>
          </w:p>
        </w:tc>
        <w:tc>
          <w:tcPr>
            <w:tcW w:w="234" w:type="dxa"/>
            <w:shd w:val="clear" w:color="auto" w:fill="auto"/>
          </w:tcPr>
          <w:p w:rsidR="008E00A9" w:rsidRPr="00686FD8" w:rsidRDefault="008E00A9" w:rsidP="008E00A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8E00A9" w:rsidRPr="00BE0BCE" w:rsidRDefault="008E00A9" w:rsidP="008E00A9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BCE">
              <w:rPr>
                <w:rFonts w:ascii="Angsana New" w:hAnsi="Angsana New"/>
                <w:b/>
                <w:bCs/>
                <w:sz w:val="30"/>
                <w:szCs w:val="30"/>
              </w:rPr>
              <w:t>3,141,759</w:t>
            </w:r>
          </w:p>
        </w:tc>
        <w:tc>
          <w:tcPr>
            <w:tcW w:w="234" w:type="dxa"/>
            <w:shd w:val="clear" w:color="auto" w:fill="auto"/>
          </w:tcPr>
          <w:p w:rsidR="008E00A9" w:rsidRPr="00686FD8" w:rsidRDefault="008E00A9" w:rsidP="008E00A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8E00A9" w:rsidRPr="00F875DD" w:rsidRDefault="00C70D61" w:rsidP="008E00A9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3,081,904</w:t>
            </w:r>
          </w:p>
        </w:tc>
        <w:tc>
          <w:tcPr>
            <w:tcW w:w="234" w:type="dxa"/>
            <w:shd w:val="clear" w:color="auto" w:fill="auto"/>
          </w:tcPr>
          <w:p w:rsidR="008E00A9" w:rsidRPr="00686FD8" w:rsidRDefault="008E00A9" w:rsidP="008E00A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8E00A9" w:rsidRPr="00BE0BCE" w:rsidRDefault="008E00A9" w:rsidP="008E00A9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BCE">
              <w:rPr>
                <w:rFonts w:ascii="Angsana New" w:hAnsi="Angsana New"/>
                <w:b/>
                <w:bCs/>
                <w:sz w:val="30"/>
                <w:szCs w:val="30"/>
              </w:rPr>
              <w:t>2,172,013</w:t>
            </w:r>
          </w:p>
        </w:tc>
      </w:tr>
      <w:tr w:rsidR="00C70D61" w:rsidRPr="00CF0AF5" w:rsidTr="0023241C">
        <w:tc>
          <w:tcPr>
            <w:tcW w:w="2654" w:type="dxa"/>
          </w:tcPr>
          <w:p w:rsidR="00C70D61" w:rsidRPr="00CF0AF5" w:rsidRDefault="00C70D61" w:rsidP="00C70D61">
            <w:pPr>
              <w:tabs>
                <w:tab w:val="left" w:pos="45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AF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CF0AF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19" w:type="dxa"/>
          </w:tcPr>
          <w:p w:rsidR="00C70D61" w:rsidRPr="00CF0AF5" w:rsidRDefault="00C70D61" w:rsidP="00C70D61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C70D61" w:rsidRPr="00CF0AF5" w:rsidRDefault="0023241C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(118,349)</w:t>
            </w:r>
          </w:p>
        </w:tc>
        <w:tc>
          <w:tcPr>
            <w:tcW w:w="234" w:type="dxa"/>
            <w:shd w:val="clear" w:color="auto" w:fill="auto"/>
          </w:tcPr>
          <w:p w:rsidR="00C70D61" w:rsidRPr="00CF0AF5" w:rsidRDefault="00C70D61" w:rsidP="00C70D61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C70D61" w:rsidRPr="00BE0BCE" w:rsidRDefault="00C70D61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0BCE">
              <w:rPr>
                <w:rFonts w:ascii="Angsana New" w:hAnsi="Angsana New"/>
                <w:sz w:val="30"/>
                <w:szCs w:val="30"/>
              </w:rPr>
              <w:t>(126,982)</w:t>
            </w:r>
          </w:p>
        </w:tc>
        <w:tc>
          <w:tcPr>
            <w:tcW w:w="234" w:type="dxa"/>
            <w:shd w:val="clear" w:color="auto" w:fill="auto"/>
          </w:tcPr>
          <w:p w:rsidR="00C70D61" w:rsidRPr="00CF0AF5" w:rsidRDefault="00C70D61" w:rsidP="00C70D61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C70D61" w:rsidRPr="00BE0BCE" w:rsidRDefault="00C70D61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(51,381</w:t>
            </w:r>
            <w:r w:rsidRPr="00BE0B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:rsidR="00C70D61" w:rsidRPr="00CF0AF5" w:rsidRDefault="00C70D61" w:rsidP="00C70D61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C70D61" w:rsidRPr="00BE0BCE" w:rsidRDefault="00C70D61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0BCE">
              <w:rPr>
                <w:rFonts w:ascii="Angsana New" w:hAnsi="Angsana New"/>
                <w:sz w:val="30"/>
                <w:szCs w:val="30"/>
              </w:rPr>
              <w:t>(51,406)</w:t>
            </w:r>
          </w:p>
        </w:tc>
      </w:tr>
      <w:tr w:rsidR="00C70D61" w:rsidRPr="00CF0AF5" w:rsidTr="0023241C">
        <w:tc>
          <w:tcPr>
            <w:tcW w:w="2654" w:type="dxa"/>
          </w:tcPr>
          <w:p w:rsidR="00C70D61" w:rsidRPr="00CF0AF5" w:rsidRDefault="00C70D61" w:rsidP="00C70D61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9" w:type="dxa"/>
          </w:tcPr>
          <w:p w:rsidR="00C70D61" w:rsidRPr="00CF0AF5" w:rsidRDefault="00C70D61" w:rsidP="00C70D61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D61" w:rsidRPr="00CF0AF5" w:rsidRDefault="0023241C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2,732,375</w:t>
            </w:r>
          </w:p>
        </w:tc>
        <w:tc>
          <w:tcPr>
            <w:tcW w:w="234" w:type="dxa"/>
            <w:shd w:val="clear" w:color="auto" w:fill="auto"/>
          </w:tcPr>
          <w:p w:rsidR="00C70D61" w:rsidRPr="00686FD8" w:rsidRDefault="00C70D61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D61" w:rsidRPr="00BE0BCE" w:rsidRDefault="00C70D61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BCE">
              <w:rPr>
                <w:rFonts w:ascii="Angsana New" w:hAnsi="Angsana New"/>
                <w:b/>
                <w:bCs/>
                <w:sz w:val="30"/>
                <w:szCs w:val="30"/>
              </w:rPr>
              <w:t>3,014,777</w:t>
            </w:r>
          </w:p>
        </w:tc>
        <w:tc>
          <w:tcPr>
            <w:tcW w:w="234" w:type="dxa"/>
            <w:shd w:val="clear" w:color="auto" w:fill="auto"/>
          </w:tcPr>
          <w:p w:rsidR="00C70D61" w:rsidRPr="00686FD8" w:rsidRDefault="00C70D61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D61" w:rsidRPr="00CF0AF5" w:rsidRDefault="00C70D61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3,030,523</w:t>
            </w:r>
          </w:p>
        </w:tc>
        <w:tc>
          <w:tcPr>
            <w:tcW w:w="234" w:type="dxa"/>
            <w:shd w:val="clear" w:color="auto" w:fill="auto"/>
          </w:tcPr>
          <w:p w:rsidR="00C70D61" w:rsidRPr="00686FD8" w:rsidRDefault="00C70D61" w:rsidP="00C70D61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D61" w:rsidRPr="00BE0BCE" w:rsidRDefault="00C70D61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BCE">
              <w:rPr>
                <w:rFonts w:ascii="Angsana New" w:hAnsi="Angsana New"/>
                <w:b/>
                <w:bCs/>
                <w:sz w:val="30"/>
                <w:szCs w:val="30"/>
              </w:rPr>
              <w:t>2,120,607</w:t>
            </w:r>
          </w:p>
        </w:tc>
      </w:tr>
    </w:tbl>
    <w:p w:rsidR="003F66D9" w:rsidRDefault="003F66D9" w:rsidP="00342B69">
      <w:pPr>
        <w:pStyle w:val="Bo-C1Content"/>
        <w:rPr>
          <w:sz w:val="16"/>
          <w:szCs w:val="16"/>
        </w:rPr>
      </w:pPr>
    </w:p>
    <w:tbl>
      <w:tblPr>
        <w:tblW w:w="9172" w:type="dxa"/>
        <w:tblInd w:w="450" w:type="dxa"/>
        <w:tblLook w:val="04A0" w:firstRow="1" w:lastRow="0" w:firstColumn="1" w:lastColumn="0" w:noHBand="0" w:noVBand="1"/>
      </w:tblPr>
      <w:tblGrid>
        <w:gridCol w:w="2763"/>
        <w:gridCol w:w="898"/>
        <w:gridCol w:w="1200"/>
        <w:gridCol w:w="236"/>
        <w:gridCol w:w="1203"/>
        <w:gridCol w:w="236"/>
        <w:gridCol w:w="1200"/>
        <w:gridCol w:w="236"/>
        <w:gridCol w:w="1200"/>
      </w:tblGrid>
      <w:tr w:rsidR="008E00A9" w:rsidRPr="00112979" w:rsidTr="003E4B6B">
        <w:tc>
          <w:tcPr>
            <w:tcW w:w="278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:rsidR="008E00A9" w:rsidRPr="0083281A" w:rsidRDefault="008E00A9" w:rsidP="008E00A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8E00A9" w:rsidRPr="002164C4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E00A9" w:rsidRPr="0083281A" w:rsidTr="003E4B6B">
        <w:tc>
          <w:tcPr>
            <w:tcW w:w="278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:rsidR="008E00A9" w:rsidRPr="0083281A" w:rsidRDefault="008E00A9" w:rsidP="008E00A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82" w:type="dxa"/>
            <w:gridSpan w:val="7"/>
          </w:tcPr>
          <w:p w:rsidR="008E00A9" w:rsidRPr="0083281A" w:rsidRDefault="008E00A9" w:rsidP="008E00A9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8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83281A" w:rsidTr="0023241C">
        <w:tc>
          <w:tcPr>
            <w:tcW w:w="3690" w:type="dxa"/>
            <w:gridSpan w:val="2"/>
          </w:tcPr>
          <w:p w:rsidR="008E00A9" w:rsidRPr="0083281A" w:rsidRDefault="008E00A9" w:rsidP="008E00A9">
            <w:pPr>
              <w:spacing w:line="240" w:lineRule="atLeast"/>
              <w:ind w:left="270" w:right="-515" w:hanging="27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3281A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83281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กลับรายการ</w:t>
            </w:r>
            <w:r w:rsidRPr="0083281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83281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หนี้สูญและหนี้สงสัยจะสูญ</w:t>
            </w:r>
          </w:p>
          <w:p w:rsidR="008E00A9" w:rsidRPr="0083281A" w:rsidRDefault="008E00A9" w:rsidP="008E00A9">
            <w:pPr>
              <w:spacing w:line="240" w:lineRule="atLeast"/>
              <w:ind w:left="270" w:right="-126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281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ab/>
            </w:r>
            <w:r w:rsidRPr="0083281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</w:t>
            </w:r>
          </w:p>
        </w:tc>
        <w:tc>
          <w:tcPr>
            <w:tcW w:w="1170" w:type="dxa"/>
            <w:shd w:val="clear" w:color="auto" w:fill="auto"/>
          </w:tcPr>
          <w:p w:rsidR="008E00A9" w:rsidRPr="0083281A" w:rsidRDefault="008E00A9" w:rsidP="003E4B6B">
            <w:pPr>
              <w:tabs>
                <w:tab w:val="decimal" w:pos="918"/>
              </w:tabs>
              <w:spacing w:line="240" w:lineRule="atLeast"/>
              <w:ind w:left="-108" w:right="-102" w:hanging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E00A9" w:rsidRPr="0083281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83281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83281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D61" w:rsidRPr="0083281A" w:rsidTr="0023241C">
        <w:tc>
          <w:tcPr>
            <w:tcW w:w="3690" w:type="dxa"/>
            <w:gridSpan w:val="2"/>
          </w:tcPr>
          <w:p w:rsidR="00C70D61" w:rsidRPr="0083281A" w:rsidRDefault="00C70D61" w:rsidP="00C70D61">
            <w:pPr>
              <w:spacing w:line="240" w:lineRule="atLeast"/>
              <w:ind w:left="270" w:hanging="27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83281A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ab/>
              <w:t xml:space="preserve">- 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งวดสามเดือนสิ้นสุดวันที่ 30 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C70D61" w:rsidRPr="0083281A" w:rsidRDefault="0023241C" w:rsidP="00C70D6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(5,100)</w:t>
            </w:r>
          </w:p>
        </w:tc>
        <w:tc>
          <w:tcPr>
            <w:tcW w:w="236" w:type="dxa"/>
          </w:tcPr>
          <w:p w:rsidR="00C70D61" w:rsidRPr="0083281A" w:rsidRDefault="00C70D61" w:rsidP="00C70D6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C70D61" w:rsidRPr="0083281A" w:rsidRDefault="00C70D61" w:rsidP="00C70D6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36" w:type="dxa"/>
          </w:tcPr>
          <w:p w:rsidR="00C70D61" w:rsidRPr="0083281A" w:rsidRDefault="00C70D61" w:rsidP="00C70D6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C70D61" w:rsidRPr="00CF0AF5" w:rsidRDefault="00C70D61" w:rsidP="00C70D6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(15)</w:t>
            </w:r>
          </w:p>
        </w:tc>
        <w:tc>
          <w:tcPr>
            <w:tcW w:w="236" w:type="dxa"/>
          </w:tcPr>
          <w:p w:rsidR="00C70D61" w:rsidRPr="0083281A" w:rsidRDefault="00C70D61" w:rsidP="00C70D6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C70D61" w:rsidRPr="0083281A" w:rsidRDefault="00C70D61" w:rsidP="00C70D6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(10)</w:t>
            </w:r>
          </w:p>
        </w:tc>
      </w:tr>
      <w:tr w:rsidR="00C70D61" w:rsidRPr="0083281A" w:rsidTr="0023241C">
        <w:tc>
          <w:tcPr>
            <w:tcW w:w="3690" w:type="dxa"/>
            <w:gridSpan w:val="2"/>
          </w:tcPr>
          <w:p w:rsidR="00C70D61" w:rsidRPr="0083281A" w:rsidRDefault="00C70D61" w:rsidP="00C70D61">
            <w:pPr>
              <w:spacing w:line="240" w:lineRule="atLeast"/>
              <w:ind w:left="270" w:hanging="27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83281A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ab/>
              <w:t xml:space="preserve">- 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งวดหกเดือนสิ้นสุดวันที่ 30 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C70D61" w:rsidRPr="0083281A" w:rsidRDefault="0023241C" w:rsidP="00C70D6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(8,575)</w:t>
            </w:r>
          </w:p>
        </w:tc>
        <w:tc>
          <w:tcPr>
            <w:tcW w:w="236" w:type="dxa"/>
          </w:tcPr>
          <w:p w:rsidR="00C70D61" w:rsidRPr="0083281A" w:rsidRDefault="00C70D61" w:rsidP="00C70D6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C70D61" w:rsidRPr="0083281A" w:rsidRDefault="00C70D61" w:rsidP="00C70D6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11,559</w:t>
            </w:r>
          </w:p>
        </w:tc>
        <w:tc>
          <w:tcPr>
            <w:tcW w:w="236" w:type="dxa"/>
          </w:tcPr>
          <w:p w:rsidR="00C70D61" w:rsidRPr="0083281A" w:rsidRDefault="00C70D61" w:rsidP="00C70D6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C70D61" w:rsidRPr="00CF0AF5" w:rsidRDefault="00C70D61" w:rsidP="00C70D6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(25)</w:t>
            </w:r>
          </w:p>
        </w:tc>
        <w:tc>
          <w:tcPr>
            <w:tcW w:w="236" w:type="dxa"/>
          </w:tcPr>
          <w:p w:rsidR="00C70D61" w:rsidRPr="0083281A" w:rsidRDefault="00C70D61" w:rsidP="00C70D6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C70D61" w:rsidRPr="0083281A" w:rsidRDefault="00C70D61" w:rsidP="00C70D6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(25)</w:t>
            </w:r>
          </w:p>
        </w:tc>
      </w:tr>
    </w:tbl>
    <w:p w:rsidR="008E00A9" w:rsidRPr="004B54E9" w:rsidRDefault="008E00A9" w:rsidP="00342B69">
      <w:pPr>
        <w:pStyle w:val="Bo-C1Content"/>
        <w:rPr>
          <w:sz w:val="16"/>
          <w:szCs w:val="16"/>
        </w:rPr>
      </w:pPr>
    </w:p>
    <w:p w:rsidR="00FC5A67" w:rsidRDefault="00FC5A67" w:rsidP="00342B69">
      <w:pPr>
        <w:pStyle w:val="Bo-C1Content"/>
      </w:pPr>
      <w:r w:rsidRPr="0018439B">
        <w:rPr>
          <w:rFonts w:hint="cs"/>
          <w:cs/>
        </w:rPr>
        <w:t>การวิเคราะห์อายุของลูกหนี้การค้า</w:t>
      </w:r>
      <w:r w:rsidR="00750D1A">
        <w:t xml:space="preserve"> </w:t>
      </w:r>
      <w:r w:rsidRPr="0018439B">
        <w:rPr>
          <w:rFonts w:hint="cs"/>
          <w:cs/>
        </w:rPr>
        <w:t>มีดังนี้</w:t>
      </w:r>
    </w:p>
    <w:tbl>
      <w:tblPr>
        <w:tblW w:w="9145" w:type="dxa"/>
        <w:tblInd w:w="450" w:type="dxa"/>
        <w:tblLook w:val="04A0" w:firstRow="1" w:lastRow="0" w:firstColumn="1" w:lastColumn="0" w:noHBand="0" w:noVBand="1"/>
      </w:tblPr>
      <w:tblGrid>
        <w:gridCol w:w="3690"/>
        <w:gridCol w:w="1134"/>
        <w:gridCol w:w="306"/>
        <w:gridCol w:w="1135"/>
        <w:gridCol w:w="305"/>
        <w:gridCol w:w="1135"/>
        <w:gridCol w:w="305"/>
        <w:gridCol w:w="1135"/>
      </w:tblGrid>
      <w:tr w:rsidR="008A44AB" w:rsidRPr="005A5AB1" w:rsidTr="003E4B6B">
        <w:trPr>
          <w:tblHeader/>
        </w:trPr>
        <w:tc>
          <w:tcPr>
            <w:tcW w:w="3690" w:type="dxa"/>
          </w:tcPr>
          <w:p w:rsidR="008A44AB" w:rsidRPr="005A5AB1" w:rsidRDefault="008A44AB" w:rsidP="00D17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5" w:type="dxa"/>
            <w:gridSpan w:val="3"/>
          </w:tcPr>
          <w:p w:rsidR="008A44AB" w:rsidRPr="00970BCB" w:rsidRDefault="008A44AB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5" w:type="dxa"/>
          </w:tcPr>
          <w:p w:rsidR="008A44AB" w:rsidRPr="00970BCB" w:rsidRDefault="008A44AB" w:rsidP="00D177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5" w:type="dxa"/>
            <w:gridSpan w:val="3"/>
          </w:tcPr>
          <w:p w:rsidR="008A44AB" w:rsidRPr="00970BCB" w:rsidRDefault="008A44AB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5A5AB1" w:rsidTr="003E4B6B">
        <w:trPr>
          <w:tblHeader/>
        </w:trPr>
        <w:tc>
          <w:tcPr>
            <w:tcW w:w="3690" w:type="dxa"/>
          </w:tcPr>
          <w:p w:rsidR="008E00A9" w:rsidRPr="005A5AB1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306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305" w:type="dxa"/>
          </w:tcPr>
          <w:p w:rsidR="008E00A9" w:rsidRPr="002164C4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305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E00A9" w:rsidRPr="005A5AB1" w:rsidTr="003E4B6B">
        <w:trPr>
          <w:tblHeader/>
        </w:trPr>
        <w:tc>
          <w:tcPr>
            <w:tcW w:w="3690" w:type="dxa"/>
          </w:tcPr>
          <w:p w:rsidR="008E00A9" w:rsidRPr="005A5AB1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306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305" w:type="dxa"/>
          </w:tcPr>
          <w:p w:rsidR="008E00A9" w:rsidRPr="002164C4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305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E00A9" w:rsidRPr="005A5AB1" w:rsidTr="003E4B6B">
        <w:trPr>
          <w:tblHeader/>
        </w:trPr>
        <w:tc>
          <w:tcPr>
            <w:tcW w:w="3690" w:type="dxa"/>
          </w:tcPr>
          <w:p w:rsidR="008E00A9" w:rsidRPr="005A5AB1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5" w:type="dxa"/>
            <w:gridSpan w:val="7"/>
          </w:tcPr>
          <w:p w:rsidR="008E00A9" w:rsidRPr="005A5AB1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5A5AB1" w:rsidTr="003E4B6B">
        <w:tc>
          <w:tcPr>
            <w:tcW w:w="3690" w:type="dxa"/>
          </w:tcPr>
          <w:p w:rsidR="008E00A9" w:rsidRPr="002164C4" w:rsidRDefault="008E00A9" w:rsidP="008E00A9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64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8E00A9" w:rsidRPr="005A5AB1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:rsidR="008E00A9" w:rsidRPr="005A5AB1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5A5AB1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" w:type="dxa"/>
          </w:tcPr>
          <w:p w:rsidR="008E00A9" w:rsidRPr="005A5AB1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5A5AB1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" w:type="dxa"/>
          </w:tcPr>
          <w:p w:rsidR="008E00A9" w:rsidRPr="005A5AB1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5A5AB1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D61" w:rsidRPr="005A5AB1" w:rsidTr="0023241C">
        <w:tc>
          <w:tcPr>
            <w:tcW w:w="3690" w:type="dxa"/>
          </w:tcPr>
          <w:p w:rsidR="00C70D61" w:rsidRPr="00C76CFE" w:rsidRDefault="00C70D61" w:rsidP="00C70D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CFE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C76CFE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1134" w:type="dxa"/>
            <w:shd w:val="clear" w:color="auto" w:fill="auto"/>
          </w:tcPr>
          <w:p w:rsidR="00C70D61" w:rsidRPr="00E831E4" w:rsidRDefault="0023241C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3,829</w:t>
            </w:r>
          </w:p>
        </w:tc>
        <w:tc>
          <w:tcPr>
            <w:tcW w:w="306" w:type="dxa"/>
            <w:shd w:val="clear" w:color="auto" w:fill="auto"/>
          </w:tcPr>
          <w:p w:rsidR="00C70D61" w:rsidRPr="00E831E4" w:rsidRDefault="00C70D61" w:rsidP="00C70D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70D61" w:rsidRPr="00D30309" w:rsidRDefault="00C70D61" w:rsidP="00C70D6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0309">
              <w:rPr>
                <w:rFonts w:ascii="Angsana New" w:hAnsi="Angsana New"/>
                <w:sz w:val="30"/>
                <w:szCs w:val="30"/>
              </w:rPr>
              <w:t>2,1</w:t>
            </w:r>
            <w:r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305" w:type="dxa"/>
            <w:shd w:val="clear" w:color="auto" w:fill="auto"/>
          </w:tcPr>
          <w:p w:rsidR="00C70D61" w:rsidRPr="00E831E4" w:rsidRDefault="00C70D61" w:rsidP="00C70D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70D61" w:rsidRPr="00947E0C" w:rsidRDefault="00091DBB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1,179,726</w:t>
            </w:r>
          </w:p>
        </w:tc>
        <w:tc>
          <w:tcPr>
            <w:tcW w:w="305" w:type="dxa"/>
            <w:shd w:val="clear" w:color="auto" w:fill="auto"/>
          </w:tcPr>
          <w:p w:rsidR="00C70D61" w:rsidRPr="00E831E4" w:rsidRDefault="00C70D61" w:rsidP="00C70D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70D61" w:rsidRPr="005B6C16" w:rsidRDefault="00C70D61" w:rsidP="00C70D6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887,705</w:t>
            </w:r>
          </w:p>
        </w:tc>
      </w:tr>
      <w:tr w:rsidR="00C70D61" w:rsidRPr="005A5AB1" w:rsidTr="0023241C">
        <w:tc>
          <w:tcPr>
            <w:tcW w:w="3690" w:type="dxa"/>
          </w:tcPr>
          <w:p w:rsidR="00C70D61" w:rsidRPr="00C76CFE" w:rsidRDefault="00C70D61" w:rsidP="00C70D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CFE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C76CF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C70D61" w:rsidRPr="00E831E4" w:rsidRDefault="00C70D61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:rsidR="00C70D61" w:rsidRPr="00E831E4" w:rsidRDefault="00C70D61" w:rsidP="00C70D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70D61" w:rsidRPr="00D30309" w:rsidRDefault="00C70D61" w:rsidP="00C70D6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" w:type="dxa"/>
            <w:shd w:val="clear" w:color="auto" w:fill="auto"/>
          </w:tcPr>
          <w:p w:rsidR="00C70D61" w:rsidRPr="00E831E4" w:rsidRDefault="00C70D61" w:rsidP="00C70D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70D61" w:rsidRPr="00065FA3" w:rsidRDefault="00C70D61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5" w:type="dxa"/>
            <w:shd w:val="clear" w:color="auto" w:fill="auto"/>
          </w:tcPr>
          <w:p w:rsidR="00C70D61" w:rsidRPr="00E831E4" w:rsidRDefault="00C70D61" w:rsidP="00C70D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70D61" w:rsidRPr="00E831E4" w:rsidRDefault="00C70D61" w:rsidP="00C70D6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D61" w:rsidRPr="005A5AB1" w:rsidTr="0023241C">
        <w:tc>
          <w:tcPr>
            <w:tcW w:w="3690" w:type="dxa"/>
          </w:tcPr>
          <w:p w:rsidR="00C70D61" w:rsidRPr="002164C4" w:rsidRDefault="00C70D61" w:rsidP="00C70D61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:rsidR="00C70D61" w:rsidRPr="00E831E4" w:rsidRDefault="0023241C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3,921</w:t>
            </w:r>
          </w:p>
        </w:tc>
        <w:tc>
          <w:tcPr>
            <w:tcW w:w="306" w:type="dxa"/>
            <w:shd w:val="clear" w:color="auto" w:fill="auto"/>
          </w:tcPr>
          <w:p w:rsidR="00C70D61" w:rsidRPr="00E831E4" w:rsidRDefault="00C70D61" w:rsidP="00C70D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70D61" w:rsidRPr="00D30309" w:rsidRDefault="00C70D61" w:rsidP="00C70D6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030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305" w:type="dxa"/>
            <w:shd w:val="clear" w:color="auto" w:fill="auto"/>
          </w:tcPr>
          <w:p w:rsidR="00C70D61" w:rsidRPr="00E831E4" w:rsidRDefault="00C70D61" w:rsidP="00C70D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70D61" w:rsidRPr="00947E0C" w:rsidRDefault="00091DBB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965,034</w:t>
            </w:r>
          </w:p>
        </w:tc>
        <w:tc>
          <w:tcPr>
            <w:tcW w:w="305" w:type="dxa"/>
            <w:shd w:val="clear" w:color="auto" w:fill="auto"/>
          </w:tcPr>
          <w:p w:rsidR="00C70D61" w:rsidRPr="00E831E4" w:rsidRDefault="00C70D61" w:rsidP="00C70D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C70D61" w:rsidRPr="0071310D" w:rsidRDefault="00C70D61" w:rsidP="00C70D6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383,024</w:t>
            </w:r>
          </w:p>
        </w:tc>
      </w:tr>
      <w:tr w:rsidR="0023241C" w:rsidRPr="005A5AB1" w:rsidTr="0023241C">
        <w:tc>
          <w:tcPr>
            <w:tcW w:w="3690" w:type="dxa"/>
          </w:tcPr>
          <w:p w:rsidR="0023241C" w:rsidRPr="002164C4" w:rsidRDefault="0023241C" w:rsidP="0023241C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3 - 6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:rsidR="0023241C" w:rsidRPr="005859AC" w:rsidRDefault="0023241C" w:rsidP="0023241C">
            <w:pPr>
              <w:tabs>
                <w:tab w:val="left" w:pos="222"/>
                <w:tab w:val="center" w:pos="45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06" w:type="dxa"/>
            <w:shd w:val="clear" w:color="auto" w:fill="auto"/>
          </w:tcPr>
          <w:p w:rsidR="0023241C" w:rsidRPr="00E831E4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23241C" w:rsidRPr="00D30309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0309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305" w:type="dxa"/>
            <w:shd w:val="clear" w:color="auto" w:fill="auto"/>
          </w:tcPr>
          <w:p w:rsidR="0023241C" w:rsidRPr="00E831E4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23241C" w:rsidRPr="00947E0C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31,219</w:t>
            </w:r>
          </w:p>
        </w:tc>
        <w:tc>
          <w:tcPr>
            <w:tcW w:w="305" w:type="dxa"/>
            <w:shd w:val="clear" w:color="auto" w:fill="auto"/>
          </w:tcPr>
          <w:p w:rsidR="0023241C" w:rsidRPr="00E831E4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23241C" w:rsidRPr="0071310D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2433">
              <w:rPr>
                <w:rFonts w:ascii="Angsana New" w:hAnsi="Angsana New"/>
                <w:sz w:val="30"/>
                <w:szCs w:val="30"/>
              </w:rPr>
              <w:t>37,662</w:t>
            </w:r>
          </w:p>
        </w:tc>
      </w:tr>
      <w:tr w:rsidR="0023241C" w:rsidRPr="005A5AB1" w:rsidTr="0023241C">
        <w:tc>
          <w:tcPr>
            <w:tcW w:w="3690" w:type="dxa"/>
            <w:vAlign w:val="center"/>
          </w:tcPr>
          <w:p w:rsidR="0023241C" w:rsidRPr="002164C4" w:rsidRDefault="0023241C" w:rsidP="0023241C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6 - 12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:rsidR="0023241C" w:rsidRPr="00132433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306" w:type="dxa"/>
            <w:shd w:val="clear" w:color="auto" w:fill="auto"/>
          </w:tcPr>
          <w:p w:rsidR="0023241C" w:rsidRPr="00E831E4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23241C" w:rsidRPr="005859AC" w:rsidRDefault="0023241C" w:rsidP="0023241C">
            <w:pPr>
              <w:tabs>
                <w:tab w:val="left" w:pos="222"/>
                <w:tab w:val="center" w:pos="45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05" w:type="dxa"/>
            <w:shd w:val="clear" w:color="auto" w:fill="auto"/>
          </w:tcPr>
          <w:p w:rsidR="0023241C" w:rsidRPr="00E831E4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23241C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65,938</w:t>
            </w:r>
          </w:p>
        </w:tc>
        <w:tc>
          <w:tcPr>
            <w:tcW w:w="305" w:type="dxa"/>
            <w:shd w:val="clear" w:color="auto" w:fill="auto"/>
          </w:tcPr>
          <w:p w:rsidR="0023241C" w:rsidRPr="00E831E4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23241C" w:rsidRPr="003E1C6E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51,116</w:t>
            </w:r>
          </w:p>
        </w:tc>
      </w:tr>
      <w:tr w:rsidR="0023241C" w:rsidRPr="005A5AB1" w:rsidTr="0023241C">
        <w:tc>
          <w:tcPr>
            <w:tcW w:w="3690" w:type="dxa"/>
            <w:vAlign w:val="center"/>
          </w:tcPr>
          <w:p w:rsidR="0023241C" w:rsidRPr="002164C4" w:rsidRDefault="0023241C" w:rsidP="0023241C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3241C" w:rsidRPr="00132433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06" w:type="dxa"/>
            <w:shd w:val="clear" w:color="auto" w:fill="auto"/>
          </w:tcPr>
          <w:p w:rsidR="0023241C" w:rsidRPr="00132433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23241C" w:rsidRPr="00132433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243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05" w:type="dxa"/>
            <w:shd w:val="clear" w:color="auto" w:fill="auto"/>
          </w:tcPr>
          <w:p w:rsidR="0023241C" w:rsidRPr="00132433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23241C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7,135</w:t>
            </w:r>
          </w:p>
        </w:tc>
        <w:tc>
          <w:tcPr>
            <w:tcW w:w="305" w:type="dxa"/>
            <w:shd w:val="clear" w:color="auto" w:fill="auto"/>
          </w:tcPr>
          <w:p w:rsidR="0023241C" w:rsidRPr="00E831E4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23241C" w:rsidRPr="0071310D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</w:p>
        </w:tc>
      </w:tr>
      <w:tr w:rsidR="0023241C" w:rsidRPr="005A5AB1" w:rsidTr="0023241C">
        <w:tc>
          <w:tcPr>
            <w:tcW w:w="3690" w:type="dxa"/>
          </w:tcPr>
          <w:p w:rsidR="0023241C" w:rsidRPr="002164C4" w:rsidRDefault="0023241C" w:rsidP="0023241C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3241C" w:rsidRPr="00065FA3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7,771</w:t>
            </w:r>
          </w:p>
        </w:tc>
        <w:tc>
          <w:tcPr>
            <w:tcW w:w="306" w:type="dxa"/>
            <w:shd w:val="clear" w:color="auto" w:fill="auto"/>
          </w:tcPr>
          <w:p w:rsidR="0023241C" w:rsidRPr="00D06C84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23241C" w:rsidRPr="00D30309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2,142</w:t>
            </w:r>
          </w:p>
        </w:tc>
        <w:tc>
          <w:tcPr>
            <w:tcW w:w="305" w:type="dxa"/>
            <w:shd w:val="clear" w:color="auto" w:fill="auto"/>
          </w:tcPr>
          <w:p w:rsidR="0023241C" w:rsidRPr="005A5AB1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23241C" w:rsidRPr="00D06C84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2,249,052</w:t>
            </w:r>
          </w:p>
        </w:tc>
        <w:tc>
          <w:tcPr>
            <w:tcW w:w="305" w:type="dxa"/>
            <w:shd w:val="clear" w:color="auto" w:fill="auto"/>
          </w:tcPr>
          <w:p w:rsidR="0023241C" w:rsidRPr="005A5AB1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23241C" w:rsidRPr="00F67E77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1,359,785</w:t>
            </w:r>
          </w:p>
        </w:tc>
      </w:tr>
      <w:tr w:rsidR="0023241C" w:rsidRPr="005A5AB1" w:rsidTr="0023241C">
        <w:tc>
          <w:tcPr>
            <w:tcW w:w="3690" w:type="dxa"/>
            <w:vAlign w:val="center"/>
          </w:tcPr>
          <w:p w:rsidR="0023241C" w:rsidRPr="002164C4" w:rsidRDefault="0023241C" w:rsidP="0023241C">
            <w:pPr>
              <w:tabs>
                <w:tab w:val="left" w:pos="450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3241C" w:rsidRPr="005859AC" w:rsidRDefault="0023241C" w:rsidP="0023241C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:rsidR="0023241C" w:rsidRPr="005A5AB1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23241C" w:rsidRPr="005859AC" w:rsidRDefault="0023241C" w:rsidP="002324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5" w:type="dxa"/>
            <w:shd w:val="clear" w:color="auto" w:fill="auto"/>
          </w:tcPr>
          <w:p w:rsidR="0023241C" w:rsidRPr="00E831E4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23241C" w:rsidRPr="00065FA3" w:rsidRDefault="0023241C" w:rsidP="0023241C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5" w:type="dxa"/>
            <w:shd w:val="clear" w:color="auto" w:fill="auto"/>
          </w:tcPr>
          <w:p w:rsidR="0023241C" w:rsidRPr="00E831E4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23241C" w:rsidRPr="00E831E4" w:rsidRDefault="0023241C" w:rsidP="002324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241C" w:rsidRPr="005A5AB1" w:rsidTr="0023241C">
        <w:tc>
          <w:tcPr>
            <w:tcW w:w="3690" w:type="dxa"/>
          </w:tcPr>
          <w:p w:rsidR="0023241C" w:rsidRPr="005A5AB1" w:rsidRDefault="0023241C" w:rsidP="0023241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41C" w:rsidRPr="00065FA3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7,771</w:t>
            </w:r>
          </w:p>
        </w:tc>
        <w:tc>
          <w:tcPr>
            <w:tcW w:w="306" w:type="dxa"/>
            <w:shd w:val="clear" w:color="auto" w:fill="auto"/>
          </w:tcPr>
          <w:p w:rsidR="0023241C" w:rsidRPr="005A5AB1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41C" w:rsidRPr="00D30309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2,142</w:t>
            </w:r>
          </w:p>
        </w:tc>
        <w:tc>
          <w:tcPr>
            <w:tcW w:w="305" w:type="dxa"/>
            <w:shd w:val="clear" w:color="auto" w:fill="auto"/>
          </w:tcPr>
          <w:p w:rsidR="0023241C" w:rsidRPr="005A5AB1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41C" w:rsidRPr="00D06C84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2,249,052</w:t>
            </w:r>
          </w:p>
        </w:tc>
        <w:tc>
          <w:tcPr>
            <w:tcW w:w="305" w:type="dxa"/>
            <w:shd w:val="clear" w:color="auto" w:fill="auto"/>
          </w:tcPr>
          <w:p w:rsidR="0023241C" w:rsidRPr="005A5AB1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241C" w:rsidRPr="00F67E77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1,359,785</w:t>
            </w:r>
          </w:p>
        </w:tc>
      </w:tr>
      <w:tr w:rsidR="0023241C" w:rsidRPr="005A5AB1" w:rsidTr="003E4B6B">
        <w:tc>
          <w:tcPr>
            <w:tcW w:w="3690" w:type="dxa"/>
          </w:tcPr>
          <w:p w:rsidR="0023241C" w:rsidRPr="002164C4" w:rsidRDefault="0023241C" w:rsidP="0023241C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3241C" w:rsidRPr="00D30309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</w:tcPr>
          <w:p w:rsidR="0023241C" w:rsidRPr="00E831E4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23241C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5" w:type="dxa"/>
          </w:tcPr>
          <w:p w:rsidR="0023241C" w:rsidRPr="005A5AB1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23241C" w:rsidRPr="00F67E77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5" w:type="dxa"/>
          </w:tcPr>
          <w:p w:rsidR="0023241C" w:rsidRPr="005A5AB1" w:rsidRDefault="0023241C" w:rsidP="0023241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23241C" w:rsidRDefault="0023241C" w:rsidP="0023241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FB1F0B" w:rsidRPr="008E00A9" w:rsidRDefault="00FB1F0B" w:rsidP="008E00A9">
      <w:pPr>
        <w:spacing w:line="240" w:lineRule="auto"/>
        <w:rPr>
          <w:sz w:val="2"/>
          <w:szCs w:val="2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8A44AB" w:rsidRPr="005A5AB1" w:rsidTr="00C70D61">
        <w:trPr>
          <w:tblHeader/>
        </w:trPr>
        <w:tc>
          <w:tcPr>
            <w:tcW w:w="3673" w:type="dxa"/>
          </w:tcPr>
          <w:p w:rsidR="008A44AB" w:rsidRPr="005A5AB1" w:rsidRDefault="008A44AB" w:rsidP="00D17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8A44AB" w:rsidRPr="00970BCB" w:rsidRDefault="008A44AB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:rsidR="008A44AB" w:rsidRPr="00970BCB" w:rsidRDefault="008A44AB" w:rsidP="00D177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8A44AB" w:rsidRPr="00970BCB" w:rsidRDefault="008A44AB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5A5AB1" w:rsidTr="00C70D61">
        <w:trPr>
          <w:tblHeader/>
        </w:trPr>
        <w:tc>
          <w:tcPr>
            <w:tcW w:w="3673" w:type="dxa"/>
          </w:tcPr>
          <w:p w:rsidR="008E00A9" w:rsidRPr="005A5AB1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5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5" w:type="dxa"/>
          </w:tcPr>
          <w:p w:rsidR="008E00A9" w:rsidRPr="002164C4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5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E00A9" w:rsidRPr="005A5AB1" w:rsidTr="00C70D61">
        <w:trPr>
          <w:tblHeader/>
        </w:trPr>
        <w:tc>
          <w:tcPr>
            <w:tcW w:w="3673" w:type="dxa"/>
          </w:tcPr>
          <w:p w:rsidR="008E00A9" w:rsidRPr="005A5AB1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5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5" w:type="dxa"/>
          </w:tcPr>
          <w:p w:rsidR="008E00A9" w:rsidRPr="002164C4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5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979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E00A9" w:rsidRPr="005A5AB1" w:rsidTr="00C70D61">
        <w:trPr>
          <w:tblHeader/>
        </w:trPr>
        <w:tc>
          <w:tcPr>
            <w:tcW w:w="3673" w:type="dxa"/>
          </w:tcPr>
          <w:p w:rsidR="008E00A9" w:rsidRPr="005A5AB1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:rsidR="008E00A9" w:rsidRPr="005A5AB1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5A5AB1" w:rsidTr="00C70D61">
        <w:tc>
          <w:tcPr>
            <w:tcW w:w="3673" w:type="dxa"/>
            <w:vAlign w:val="center"/>
          </w:tcPr>
          <w:p w:rsidR="008E00A9" w:rsidRPr="002164C4" w:rsidRDefault="008E00A9" w:rsidP="008E00A9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64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00" w:type="dxa"/>
          </w:tcPr>
          <w:p w:rsidR="008E00A9" w:rsidRPr="00D30309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8E00A9" w:rsidRPr="005A5AB1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D30309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8E00A9" w:rsidRPr="005A5AB1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5A5AB1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8E00A9" w:rsidRPr="005A5AB1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5A5AB1" w:rsidRDefault="008E00A9" w:rsidP="008E00A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D61" w:rsidRPr="002B25E1" w:rsidTr="0023241C">
        <w:tc>
          <w:tcPr>
            <w:tcW w:w="3673" w:type="dxa"/>
            <w:vAlign w:val="center"/>
          </w:tcPr>
          <w:p w:rsidR="00C70D61" w:rsidRPr="00C76CFE" w:rsidRDefault="00C70D61" w:rsidP="00C70D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CFE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C76CFE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1200" w:type="dxa"/>
            <w:shd w:val="clear" w:color="auto" w:fill="auto"/>
          </w:tcPr>
          <w:p w:rsidR="00C70D61" w:rsidRPr="00065FA3" w:rsidRDefault="0023241C" w:rsidP="0097506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2,604,</w:t>
            </w:r>
            <w:r w:rsidR="0097506B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235" w:type="dxa"/>
            <w:shd w:val="clear" w:color="auto" w:fill="auto"/>
          </w:tcPr>
          <w:p w:rsidR="00C70D61" w:rsidRPr="00364BFB" w:rsidRDefault="00C70D61" w:rsidP="00364B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C70D61" w:rsidRPr="00364BFB" w:rsidRDefault="00C70D61" w:rsidP="00364BF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4BFB">
              <w:rPr>
                <w:rFonts w:ascii="Angsana New" w:hAnsi="Angsana New"/>
                <w:sz w:val="30"/>
                <w:szCs w:val="30"/>
                <w:lang w:val="en-US"/>
              </w:rPr>
              <w:t>2,841,741</w:t>
            </w:r>
          </w:p>
        </w:tc>
        <w:tc>
          <w:tcPr>
            <w:tcW w:w="235" w:type="dxa"/>
            <w:shd w:val="clear" w:color="auto" w:fill="auto"/>
          </w:tcPr>
          <w:p w:rsidR="00C70D61" w:rsidRPr="00364BFB" w:rsidRDefault="00C70D61" w:rsidP="00364B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C70D61" w:rsidRPr="00947E0C" w:rsidRDefault="00A62695" w:rsidP="00364BFB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732,252</w:t>
            </w:r>
          </w:p>
        </w:tc>
        <w:tc>
          <w:tcPr>
            <w:tcW w:w="235" w:type="dxa"/>
            <w:shd w:val="clear" w:color="auto" w:fill="auto"/>
          </w:tcPr>
          <w:p w:rsidR="00C70D61" w:rsidRPr="00364BFB" w:rsidRDefault="00C70D61" w:rsidP="00364BF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C70D61" w:rsidRPr="0071310D" w:rsidRDefault="00C70D61" w:rsidP="00364BF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694,793</w:t>
            </w:r>
          </w:p>
        </w:tc>
      </w:tr>
      <w:tr w:rsidR="00C70D61" w:rsidRPr="002B25E1" w:rsidTr="0023241C">
        <w:tc>
          <w:tcPr>
            <w:tcW w:w="3673" w:type="dxa"/>
            <w:vAlign w:val="center"/>
          </w:tcPr>
          <w:p w:rsidR="00C70D61" w:rsidRPr="00C76CFE" w:rsidRDefault="00C70D61" w:rsidP="00C70D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CFE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C76CF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00" w:type="dxa"/>
            <w:shd w:val="clear" w:color="auto" w:fill="auto"/>
          </w:tcPr>
          <w:p w:rsidR="00C70D61" w:rsidRPr="00065FA3" w:rsidRDefault="00C70D61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:rsidR="00C70D61" w:rsidRPr="002B25E1" w:rsidRDefault="00C70D61" w:rsidP="00C70D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C70D61" w:rsidRPr="00D30309" w:rsidRDefault="00C70D61" w:rsidP="00C70D6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C70D61" w:rsidRPr="002B25E1" w:rsidRDefault="00C70D61" w:rsidP="00C70D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C70D61" w:rsidRPr="00947E0C" w:rsidRDefault="00C70D61" w:rsidP="00C70D61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:rsidR="00C70D61" w:rsidRPr="002B25E1" w:rsidRDefault="00C70D61" w:rsidP="00C70D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C70D61" w:rsidRPr="0071310D" w:rsidRDefault="00C70D61" w:rsidP="00C70D61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0D61" w:rsidRPr="002B25E1" w:rsidTr="0023241C">
        <w:tc>
          <w:tcPr>
            <w:tcW w:w="3673" w:type="dxa"/>
            <w:vAlign w:val="center"/>
          </w:tcPr>
          <w:p w:rsidR="00C70D61" w:rsidRPr="002164C4" w:rsidRDefault="00C70D61" w:rsidP="00C70D61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C70D61" w:rsidRPr="00D06C84" w:rsidRDefault="0097506B" w:rsidP="00C70D6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110,819</w:t>
            </w:r>
          </w:p>
        </w:tc>
        <w:tc>
          <w:tcPr>
            <w:tcW w:w="235" w:type="dxa"/>
            <w:shd w:val="clear" w:color="auto" w:fill="auto"/>
            <w:vAlign w:val="center"/>
          </w:tcPr>
          <w:p w:rsidR="00C70D61" w:rsidRPr="00D06C84" w:rsidRDefault="00C70D61" w:rsidP="00C70D61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C70D61" w:rsidRPr="00D06C84" w:rsidRDefault="00C70D61" w:rsidP="00C70D6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6C84">
              <w:rPr>
                <w:rFonts w:ascii="Angsana New" w:hAnsi="Angsana New"/>
                <w:sz w:val="30"/>
                <w:szCs w:val="30"/>
                <w:lang w:val="en-US"/>
              </w:rPr>
              <w:t>152,664</w:t>
            </w:r>
          </w:p>
        </w:tc>
        <w:tc>
          <w:tcPr>
            <w:tcW w:w="235" w:type="dxa"/>
            <w:shd w:val="clear" w:color="auto" w:fill="auto"/>
            <w:vAlign w:val="center"/>
          </w:tcPr>
          <w:p w:rsidR="00C70D61" w:rsidRPr="00D06C84" w:rsidRDefault="00C70D61" w:rsidP="00C70D61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C70D61" w:rsidRPr="00947E0C" w:rsidRDefault="00A62695" w:rsidP="00C70D6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49,168</w:t>
            </w:r>
          </w:p>
        </w:tc>
        <w:tc>
          <w:tcPr>
            <w:tcW w:w="235" w:type="dxa"/>
            <w:shd w:val="clear" w:color="auto" w:fill="auto"/>
          </w:tcPr>
          <w:p w:rsidR="00C70D61" w:rsidRPr="002B25E1" w:rsidRDefault="00C70D61" w:rsidP="00C70D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C70D61" w:rsidRPr="0071310D" w:rsidRDefault="00C70D61" w:rsidP="00C70D6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62,929</w:t>
            </w:r>
          </w:p>
        </w:tc>
      </w:tr>
      <w:tr w:rsidR="00A62695" w:rsidRPr="002B25E1" w:rsidTr="0023241C">
        <w:tc>
          <w:tcPr>
            <w:tcW w:w="3673" w:type="dxa"/>
            <w:vAlign w:val="center"/>
          </w:tcPr>
          <w:p w:rsidR="00A62695" w:rsidRPr="002164C4" w:rsidRDefault="00A62695" w:rsidP="00A62695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3 - 6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A62695" w:rsidRPr="00D06C84" w:rsidRDefault="0023241C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1,75</w:t>
            </w:r>
            <w:r w:rsidR="0097506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5" w:type="dxa"/>
            <w:shd w:val="clear" w:color="auto" w:fill="auto"/>
            <w:vAlign w:val="center"/>
          </w:tcPr>
          <w:p w:rsidR="00A62695" w:rsidRPr="00D06C84" w:rsidRDefault="00A62695" w:rsidP="00A62695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A62695" w:rsidRPr="00D06C84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6C84">
              <w:rPr>
                <w:rFonts w:ascii="Angsana New" w:hAnsi="Angsana New"/>
                <w:sz w:val="30"/>
                <w:szCs w:val="30"/>
                <w:lang w:val="en-US"/>
              </w:rPr>
              <w:t>6,042</w:t>
            </w:r>
          </w:p>
        </w:tc>
        <w:tc>
          <w:tcPr>
            <w:tcW w:w="235" w:type="dxa"/>
            <w:shd w:val="clear" w:color="auto" w:fill="auto"/>
            <w:vAlign w:val="center"/>
          </w:tcPr>
          <w:p w:rsidR="00A62695" w:rsidRPr="00D06C84" w:rsidRDefault="00A62695" w:rsidP="00A62695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A62695" w:rsidRPr="00112979" w:rsidRDefault="00A62695" w:rsidP="00A6269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A62695" w:rsidRPr="002B25E1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62695" w:rsidRPr="003E1C6E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3,388</w:t>
            </w:r>
          </w:p>
        </w:tc>
      </w:tr>
      <w:tr w:rsidR="00A62695" w:rsidRPr="002B25E1" w:rsidTr="0023241C">
        <w:tc>
          <w:tcPr>
            <w:tcW w:w="3673" w:type="dxa"/>
            <w:vAlign w:val="center"/>
          </w:tcPr>
          <w:p w:rsidR="00A62695" w:rsidRPr="002164C4" w:rsidRDefault="00A62695" w:rsidP="00A62695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6 - 12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A62695" w:rsidRPr="00C70D61" w:rsidRDefault="0023241C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2,195</w:t>
            </w:r>
          </w:p>
        </w:tc>
        <w:tc>
          <w:tcPr>
            <w:tcW w:w="235" w:type="dxa"/>
            <w:shd w:val="clear" w:color="auto" w:fill="auto"/>
          </w:tcPr>
          <w:p w:rsidR="00A62695" w:rsidRPr="002B25E1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62695" w:rsidRPr="00D30309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0309">
              <w:rPr>
                <w:rFonts w:ascii="Angsana New" w:hAnsi="Angsana New"/>
                <w:sz w:val="30"/>
                <w:szCs w:val="30"/>
              </w:rPr>
              <w:t>3,465</w:t>
            </w:r>
          </w:p>
        </w:tc>
        <w:tc>
          <w:tcPr>
            <w:tcW w:w="235" w:type="dxa"/>
            <w:shd w:val="clear" w:color="auto" w:fill="auto"/>
          </w:tcPr>
          <w:p w:rsidR="00A62695" w:rsidRPr="002B25E1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62695" w:rsidRPr="00947E0C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35" w:type="dxa"/>
            <w:shd w:val="clear" w:color="auto" w:fill="auto"/>
          </w:tcPr>
          <w:p w:rsidR="00A62695" w:rsidRPr="002B25E1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62695" w:rsidRPr="003E1C6E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400</w:t>
            </w:r>
          </w:p>
        </w:tc>
      </w:tr>
      <w:tr w:rsidR="00A62695" w:rsidRPr="002B25E1" w:rsidTr="0023241C">
        <w:tc>
          <w:tcPr>
            <w:tcW w:w="3673" w:type="dxa"/>
            <w:vAlign w:val="center"/>
          </w:tcPr>
          <w:p w:rsidR="00A62695" w:rsidRPr="002164C4" w:rsidRDefault="00A62695" w:rsidP="00A62695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A62695" w:rsidRPr="00C70D61" w:rsidRDefault="0023241C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123,731</w:t>
            </w:r>
          </w:p>
        </w:tc>
        <w:tc>
          <w:tcPr>
            <w:tcW w:w="235" w:type="dxa"/>
            <w:shd w:val="clear" w:color="auto" w:fill="auto"/>
          </w:tcPr>
          <w:p w:rsidR="00A62695" w:rsidRPr="002B25E1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A62695" w:rsidRPr="00D30309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0309">
              <w:rPr>
                <w:rFonts w:ascii="Angsana New" w:hAnsi="Angsana New"/>
                <w:sz w:val="30"/>
                <w:szCs w:val="30"/>
              </w:rPr>
              <w:t>135,705</w:t>
            </w:r>
          </w:p>
        </w:tc>
        <w:tc>
          <w:tcPr>
            <w:tcW w:w="235" w:type="dxa"/>
            <w:shd w:val="clear" w:color="auto" w:fill="auto"/>
          </w:tcPr>
          <w:p w:rsidR="00A62695" w:rsidRPr="002B25E1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A62695" w:rsidRPr="00947E0C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51,381</w:t>
            </w:r>
          </w:p>
        </w:tc>
        <w:tc>
          <w:tcPr>
            <w:tcW w:w="235" w:type="dxa"/>
            <w:shd w:val="clear" w:color="auto" w:fill="auto"/>
          </w:tcPr>
          <w:p w:rsidR="00A62695" w:rsidRPr="002B25E1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A62695" w:rsidRPr="0071310D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50,718</w:t>
            </w:r>
          </w:p>
        </w:tc>
      </w:tr>
      <w:tr w:rsidR="00A62695" w:rsidRPr="005A5AB1" w:rsidTr="0023241C">
        <w:tc>
          <w:tcPr>
            <w:tcW w:w="3673" w:type="dxa"/>
            <w:vAlign w:val="center"/>
          </w:tcPr>
          <w:p w:rsidR="00A62695" w:rsidRPr="005A5AB1" w:rsidRDefault="00A62695" w:rsidP="00A62695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A5AB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200" w:type="dxa"/>
            <w:shd w:val="clear" w:color="auto" w:fill="auto"/>
          </w:tcPr>
          <w:p w:rsidR="00A62695" w:rsidRPr="00C70D61" w:rsidRDefault="0023241C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2,842,953</w:t>
            </w:r>
          </w:p>
        </w:tc>
        <w:tc>
          <w:tcPr>
            <w:tcW w:w="235" w:type="dxa"/>
            <w:shd w:val="clear" w:color="auto" w:fill="auto"/>
          </w:tcPr>
          <w:p w:rsidR="00A62695" w:rsidRPr="003661E3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62695" w:rsidRPr="00D30309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0309">
              <w:rPr>
                <w:rFonts w:ascii="Angsana New" w:hAnsi="Angsana New"/>
                <w:b/>
                <w:bCs/>
                <w:sz w:val="30"/>
                <w:szCs w:val="30"/>
              </w:rPr>
              <w:t>3,139,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235" w:type="dxa"/>
            <w:shd w:val="clear" w:color="auto" w:fill="auto"/>
          </w:tcPr>
          <w:p w:rsidR="00A62695" w:rsidRPr="003661E3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62695" w:rsidRPr="00065FA3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832,852</w:t>
            </w:r>
          </w:p>
        </w:tc>
        <w:tc>
          <w:tcPr>
            <w:tcW w:w="235" w:type="dxa"/>
            <w:shd w:val="clear" w:color="auto" w:fill="auto"/>
          </w:tcPr>
          <w:p w:rsidR="00A62695" w:rsidRPr="00F11052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62695" w:rsidRPr="003661E3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812,22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A62695" w:rsidRPr="005A5AB1" w:rsidTr="0023241C">
        <w:tc>
          <w:tcPr>
            <w:tcW w:w="3673" w:type="dxa"/>
            <w:vAlign w:val="center"/>
          </w:tcPr>
          <w:p w:rsidR="00A62695" w:rsidRPr="002164C4" w:rsidRDefault="00A62695" w:rsidP="00A62695">
            <w:pPr>
              <w:tabs>
                <w:tab w:val="left" w:pos="450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00" w:type="dxa"/>
            <w:shd w:val="clear" w:color="auto" w:fill="auto"/>
          </w:tcPr>
          <w:p w:rsidR="00A62695" w:rsidRPr="00C70D61" w:rsidRDefault="0023241C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(118,349</w:t>
            </w:r>
            <w:r w:rsidR="00A62695" w:rsidRPr="00C70D6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:rsidR="00A62695" w:rsidRPr="005A5AB1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62695" w:rsidRPr="00D30309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0309">
              <w:rPr>
                <w:rFonts w:ascii="Angsana New" w:hAnsi="Angsana New"/>
                <w:sz w:val="30"/>
                <w:szCs w:val="30"/>
              </w:rPr>
              <w:t>(126,982)</w:t>
            </w:r>
          </w:p>
        </w:tc>
        <w:tc>
          <w:tcPr>
            <w:tcW w:w="235" w:type="dxa"/>
            <w:shd w:val="clear" w:color="auto" w:fill="auto"/>
          </w:tcPr>
          <w:p w:rsidR="00A62695" w:rsidRPr="005A5AB1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62695" w:rsidRPr="00947E0C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(51,381)</w:t>
            </w:r>
          </w:p>
        </w:tc>
        <w:tc>
          <w:tcPr>
            <w:tcW w:w="235" w:type="dxa"/>
            <w:shd w:val="clear" w:color="auto" w:fill="auto"/>
          </w:tcPr>
          <w:p w:rsidR="00A62695" w:rsidRPr="005A5AB1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62695" w:rsidRPr="003661E3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(51,406)</w:t>
            </w:r>
          </w:p>
        </w:tc>
      </w:tr>
      <w:tr w:rsidR="00A62695" w:rsidRPr="005A5AB1" w:rsidTr="0023241C">
        <w:tc>
          <w:tcPr>
            <w:tcW w:w="3673" w:type="dxa"/>
            <w:vAlign w:val="center"/>
          </w:tcPr>
          <w:p w:rsidR="00A62695" w:rsidRPr="005A5AB1" w:rsidRDefault="00A62695" w:rsidP="00A62695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695" w:rsidRPr="00C70D61" w:rsidRDefault="0023241C" w:rsidP="0023241C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2,724,604</w:t>
            </w:r>
          </w:p>
        </w:tc>
        <w:tc>
          <w:tcPr>
            <w:tcW w:w="235" w:type="dxa"/>
            <w:shd w:val="clear" w:color="auto" w:fill="auto"/>
          </w:tcPr>
          <w:p w:rsidR="00A62695" w:rsidRPr="003661E3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695" w:rsidRPr="00D30309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0309">
              <w:rPr>
                <w:rFonts w:ascii="Angsana New" w:hAnsi="Angsana New"/>
                <w:b/>
                <w:bCs/>
                <w:sz w:val="30"/>
                <w:szCs w:val="30"/>
              </w:rPr>
              <w:t>3,012,6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5" w:type="dxa"/>
            <w:shd w:val="clear" w:color="auto" w:fill="auto"/>
          </w:tcPr>
          <w:p w:rsidR="00A62695" w:rsidRPr="003661E3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695" w:rsidRPr="00C70D61" w:rsidRDefault="00A62695" w:rsidP="00A62695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781,471</w:t>
            </w:r>
          </w:p>
        </w:tc>
        <w:tc>
          <w:tcPr>
            <w:tcW w:w="235" w:type="dxa"/>
            <w:shd w:val="clear" w:color="auto" w:fill="auto"/>
          </w:tcPr>
          <w:p w:rsidR="00A62695" w:rsidRPr="00F11052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695" w:rsidRPr="00C70D61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D61">
              <w:rPr>
                <w:rFonts w:ascii="Angsana New" w:hAnsi="Angsana New"/>
                <w:b/>
                <w:bCs/>
                <w:sz w:val="30"/>
                <w:szCs w:val="30"/>
              </w:rPr>
              <w:t>760,82</w:t>
            </w:r>
            <w:r w:rsidRPr="00C70D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A62695" w:rsidRPr="004B54E9" w:rsidTr="0023241C">
        <w:tc>
          <w:tcPr>
            <w:tcW w:w="3673" w:type="dxa"/>
            <w:vAlign w:val="center"/>
          </w:tcPr>
          <w:p w:rsidR="00A62695" w:rsidRPr="004B54E9" w:rsidRDefault="00A62695" w:rsidP="00A62695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:rsidR="00A62695" w:rsidRPr="004B54E9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</w:tcPr>
          <w:p w:rsidR="00A62695" w:rsidRPr="004B54E9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:rsidR="00A62695" w:rsidRPr="004B54E9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</w:tcPr>
          <w:p w:rsidR="00A62695" w:rsidRPr="004B54E9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:rsidR="00A62695" w:rsidRPr="004B54E9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</w:tcPr>
          <w:p w:rsidR="00A62695" w:rsidRPr="004B54E9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:rsidR="00A62695" w:rsidRPr="004B54E9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62695" w:rsidRPr="005A5AB1" w:rsidTr="0023241C">
        <w:trPr>
          <w:trHeight w:val="164"/>
        </w:trPr>
        <w:tc>
          <w:tcPr>
            <w:tcW w:w="3673" w:type="dxa"/>
            <w:vAlign w:val="center"/>
          </w:tcPr>
          <w:p w:rsidR="00A62695" w:rsidRPr="005A5AB1" w:rsidRDefault="00A62695" w:rsidP="00A62695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A62695" w:rsidRPr="00C70D61" w:rsidRDefault="0023241C" w:rsidP="0023241C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2,732,375</w:t>
            </w:r>
          </w:p>
        </w:tc>
        <w:tc>
          <w:tcPr>
            <w:tcW w:w="235" w:type="dxa"/>
            <w:shd w:val="clear" w:color="auto" w:fill="auto"/>
          </w:tcPr>
          <w:p w:rsidR="00A62695" w:rsidRPr="003661E3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A62695" w:rsidRPr="00D30309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0309">
              <w:rPr>
                <w:rFonts w:ascii="Angsana New" w:hAnsi="Angsana New"/>
                <w:b/>
                <w:bCs/>
                <w:sz w:val="30"/>
                <w:szCs w:val="30"/>
              </w:rPr>
              <w:t>3,014,777</w:t>
            </w:r>
          </w:p>
        </w:tc>
        <w:tc>
          <w:tcPr>
            <w:tcW w:w="235" w:type="dxa"/>
            <w:shd w:val="clear" w:color="auto" w:fill="auto"/>
          </w:tcPr>
          <w:p w:rsidR="00A62695" w:rsidRPr="003661E3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A62695" w:rsidRPr="00C70D61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3,030,523</w:t>
            </w:r>
          </w:p>
        </w:tc>
        <w:tc>
          <w:tcPr>
            <w:tcW w:w="235" w:type="dxa"/>
            <w:shd w:val="clear" w:color="auto" w:fill="auto"/>
          </w:tcPr>
          <w:p w:rsidR="00A62695" w:rsidRPr="003661E3" w:rsidRDefault="00A62695" w:rsidP="00A6269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A62695" w:rsidRPr="003661E3" w:rsidRDefault="00A62695" w:rsidP="00A6269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2,120,607</w:t>
            </w:r>
          </w:p>
        </w:tc>
      </w:tr>
    </w:tbl>
    <w:p w:rsidR="008A44AB" w:rsidRPr="00D21332" w:rsidRDefault="008A44AB" w:rsidP="008A44AB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B1B16" w:rsidRPr="00112979" w:rsidRDefault="00871890" w:rsidP="00342B69">
      <w:pPr>
        <w:pStyle w:val="Bo-C1Content"/>
        <w:rPr>
          <w:lang w:val="en-US"/>
        </w:rPr>
      </w:pPr>
      <w:r w:rsidRPr="00112979">
        <w:rPr>
          <w:rFonts w:hint="cs"/>
          <w:cs/>
          <w:lang w:val="en-US"/>
        </w:rPr>
        <w:t>กลุ่ม</w:t>
      </w:r>
      <w:r w:rsidR="007B2482" w:rsidRPr="00112979">
        <w:rPr>
          <w:cs/>
          <w:lang w:val="en-US"/>
        </w:rPr>
        <w:t>บริษัท</w:t>
      </w:r>
      <w:r w:rsidR="007B2482" w:rsidRPr="00112979">
        <w:rPr>
          <w:rFonts w:hint="cs"/>
          <w:cs/>
          <w:lang w:val="en-US"/>
        </w:rPr>
        <w:t>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:rsidR="001B1B16" w:rsidRPr="00963133" w:rsidRDefault="001B1B16" w:rsidP="0095022C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5E2408" w:rsidRPr="00112979" w:rsidRDefault="007B2482" w:rsidP="00342B69">
      <w:pPr>
        <w:pStyle w:val="Bo-C1Content"/>
      </w:pPr>
      <w:r w:rsidRPr="00112979">
        <w:rPr>
          <w:cs/>
        </w:rPr>
        <w:t>โดยปกติระยะเวลาการให้สินเชื่อแก่ลูกค้าของกลุ่มบริษัท</w:t>
      </w:r>
      <w:r w:rsidR="00AA41C9" w:rsidRPr="00112979">
        <w:rPr>
          <w:rFonts w:hint="cs"/>
          <w:cs/>
        </w:rPr>
        <w:t>มีระยะเวลาตั้งแต่</w:t>
      </w:r>
      <w:r w:rsidRPr="00112979">
        <w:rPr>
          <w:cs/>
        </w:rPr>
        <w:t xml:space="preserve"> </w:t>
      </w:r>
      <w:r w:rsidRPr="00112979">
        <w:t xml:space="preserve">30 </w:t>
      </w:r>
      <w:r w:rsidR="00AA41C9" w:rsidRPr="00112979">
        <w:rPr>
          <w:rFonts w:hint="cs"/>
          <w:cs/>
        </w:rPr>
        <w:t>วัน ถึง</w:t>
      </w:r>
      <w:r w:rsidR="005538A2" w:rsidRPr="00112979">
        <w:t xml:space="preserve"> 36</w:t>
      </w:r>
      <w:r w:rsidRPr="00112979">
        <w:t xml:space="preserve">0 </w:t>
      </w:r>
      <w:r w:rsidRPr="00112979">
        <w:rPr>
          <w:cs/>
        </w:rPr>
        <w:t>วัน</w:t>
      </w:r>
    </w:p>
    <w:p w:rsidR="00204756" w:rsidRPr="00473EB7" w:rsidRDefault="00A523FC" w:rsidP="002C461F">
      <w:pPr>
        <w:pStyle w:val="Caption"/>
        <w:ind w:hanging="900"/>
      </w:pPr>
      <w:r w:rsidRPr="00112979">
        <w:rPr>
          <w:cs/>
        </w:rPr>
        <w:br w:type="page"/>
      </w:r>
      <w:r w:rsidR="00FE0EB1" w:rsidRPr="00473EB7">
        <w:rPr>
          <w:cs/>
        </w:rPr>
        <w:lastRenderedPageBreak/>
        <w:t>เงินลงทุน</w:t>
      </w:r>
      <w:r w:rsidR="003033F7" w:rsidRPr="00473EB7">
        <w:rPr>
          <w:cs/>
        </w:rPr>
        <w:t>อื่น</w:t>
      </w:r>
    </w:p>
    <w:p w:rsidR="00FB1F0B" w:rsidRPr="008E00A9" w:rsidRDefault="00FB1F0B" w:rsidP="00FB1F0B">
      <w:pPr>
        <w:rPr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204756" w:rsidRPr="008E00A9" w:rsidTr="006F5F1A">
        <w:trPr>
          <w:tblHeader/>
        </w:trPr>
        <w:tc>
          <w:tcPr>
            <w:tcW w:w="3931" w:type="dxa"/>
          </w:tcPr>
          <w:p w:rsidR="00204756" w:rsidRPr="008E00A9" w:rsidRDefault="00204756" w:rsidP="00D17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204756" w:rsidRPr="008E00A9" w:rsidRDefault="00204756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204756" w:rsidRPr="008E00A9" w:rsidRDefault="00204756" w:rsidP="00D177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204756" w:rsidRPr="008E00A9" w:rsidRDefault="00204756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8E00A9" w:rsidTr="006F5F1A">
        <w:trPr>
          <w:tblHeader/>
        </w:trPr>
        <w:tc>
          <w:tcPr>
            <w:tcW w:w="3931" w:type="dxa"/>
          </w:tcPr>
          <w:p w:rsidR="008E00A9" w:rsidRPr="008E00A9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E00A9" w:rsidRPr="008E00A9" w:rsidTr="006F5F1A">
        <w:trPr>
          <w:tblHeader/>
        </w:trPr>
        <w:tc>
          <w:tcPr>
            <w:tcW w:w="3931" w:type="dxa"/>
          </w:tcPr>
          <w:p w:rsidR="008E00A9" w:rsidRPr="008E00A9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E00A9" w:rsidRPr="008E00A9" w:rsidTr="006F5F1A">
        <w:trPr>
          <w:tblHeader/>
        </w:trPr>
        <w:tc>
          <w:tcPr>
            <w:tcW w:w="3931" w:type="dxa"/>
          </w:tcPr>
          <w:p w:rsidR="008E00A9" w:rsidRPr="008E00A9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00A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E00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E00A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F5F1A" w:rsidRPr="008E00A9" w:rsidTr="00943630">
        <w:tc>
          <w:tcPr>
            <w:tcW w:w="3931" w:type="dxa"/>
          </w:tcPr>
          <w:p w:rsidR="006F5F1A" w:rsidRPr="008E00A9" w:rsidRDefault="006F5F1A" w:rsidP="00943630">
            <w:pPr>
              <w:spacing w:line="240" w:lineRule="atLeast"/>
              <w:ind w:right="-6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F5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:rsidR="006F5F1A" w:rsidRPr="008E00A9" w:rsidRDefault="006F5F1A" w:rsidP="0094363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F5F1A" w:rsidRPr="008E00A9" w:rsidRDefault="006F5F1A" w:rsidP="0094363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F5F1A" w:rsidRPr="008E00A9" w:rsidRDefault="006F5F1A" w:rsidP="0094363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F5F1A" w:rsidRPr="008E00A9" w:rsidRDefault="006F5F1A" w:rsidP="0094363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F5F1A" w:rsidRPr="008E00A9" w:rsidRDefault="006F5F1A" w:rsidP="0094363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F5F1A" w:rsidRPr="008E00A9" w:rsidRDefault="006F5F1A" w:rsidP="0094363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F5F1A" w:rsidRPr="008E00A9" w:rsidRDefault="006F5F1A" w:rsidP="0094363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EF0" w:rsidRPr="008E00A9" w:rsidTr="00EB3EF0">
        <w:tc>
          <w:tcPr>
            <w:tcW w:w="3931" w:type="dxa"/>
          </w:tcPr>
          <w:p w:rsidR="00EB3EF0" w:rsidRPr="008E00A9" w:rsidRDefault="00EB3EF0" w:rsidP="00EB3EF0">
            <w:pPr>
              <w:spacing w:line="240" w:lineRule="atLeast"/>
              <w:ind w:left="252" w:right="-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5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6F5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EB3EF0" w:rsidRPr="00EB3EF0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3E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41,165</w:t>
            </w:r>
          </w:p>
        </w:tc>
        <w:tc>
          <w:tcPr>
            <w:tcW w:w="236" w:type="dxa"/>
          </w:tcPr>
          <w:p w:rsidR="00EB3EF0" w:rsidRPr="00EB3EF0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EB3EF0" w:rsidRPr="00EB3EF0" w:rsidRDefault="00EB3EF0" w:rsidP="00EB3EF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3E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EB3EF0" w:rsidRPr="00EB3EF0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EB3EF0" w:rsidRPr="00EB3EF0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EF0">
              <w:rPr>
                <w:rFonts w:ascii="Angsana New" w:hAnsi="Angsana New"/>
                <w:b/>
                <w:bCs/>
                <w:sz w:val="30"/>
                <w:szCs w:val="30"/>
              </w:rPr>
              <w:t>10,077</w:t>
            </w:r>
          </w:p>
        </w:tc>
        <w:tc>
          <w:tcPr>
            <w:tcW w:w="236" w:type="dxa"/>
          </w:tcPr>
          <w:p w:rsidR="00EB3EF0" w:rsidRPr="00EB3EF0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EB3EF0" w:rsidRPr="00EB3EF0" w:rsidRDefault="00EB3EF0" w:rsidP="00EB3EF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3E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EB3EF0" w:rsidRPr="008E00A9" w:rsidTr="00EB3EF0">
        <w:tc>
          <w:tcPr>
            <w:tcW w:w="3931" w:type="dxa"/>
          </w:tcPr>
          <w:p w:rsidR="00EB3EF0" w:rsidRPr="008E00A9" w:rsidRDefault="00EB3EF0" w:rsidP="00EB3EF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EB3EF0" w:rsidRPr="008E00A9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B3EF0" w:rsidRPr="008E00A9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:rsidR="00EB3EF0" w:rsidRPr="008E00A9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B3EF0" w:rsidRPr="008E00A9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:rsidR="00EB3EF0" w:rsidRPr="008E00A9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B3EF0" w:rsidRPr="008E00A9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:rsidR="00EB3EF0" w:rsidRPr="008E00A9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EF0" w:rsidRPr="008E00A9" w:rsidTr="006F5F1A">
        <w:tc>
          <w:tcPr>
            <w:tcW w:w="3931" w:type="dxa"/>
          </w:tcPr>
          <w:p w:rsidR="00EB3EF0" w:rsidRPr="008E00A9" w:rsidRDefault="00EB3EF0" w:rsidP="00EB3EF0">
            <w:pPr>
              <w:spacing w:line="240" w:lineRule="atLeast"/>
              <w:ind w:right="-6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34" w:type="dxa"/>
          </w:tcPr>
          <w:p w:rsidR="00EB3EF0" w:rsidRPr="008E00A9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B3EF0" w:rsidRPr="008E00A9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EF0" w:rsidRPr="008E00A9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B3EF0" w:rsidRPr="008E00A9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EF0" w:rsidRPr="008E00A9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B3EF0" w:rsidRPr="008E00A9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EF0" w:rsidRPr="008E00A9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EF0" w:rsidRPr="008E00A9" w:rsidTr="006F5F1A">
        <w:tc>
          <w:tcPr>
            <w:tcW w:w="3931" w:type="dxa"/>
          </w:tcPr>
          <w:p w:rsidR="00EB3EF0" w:rsidRPr="008E00A9" w:rsidRDefault="00EB3EF0" w:rsidP="00EB3EF0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เงินฝากประจำกับสถาบันการเงิน</w:t>
            </w:r>
          </w:p>
        </w:tc>
        <w:tc>
          <w:tcPr>
            <w:tcW w:w="1134" w:type="dxa"/>
            <w:vAlign w:val="bottom"/>
          </w:tcPr>
          <w:p w:rsidR="00EB3EF0" w:rsidRPr="004D71C7" w:rsidRDefault="0023241C" w:rsidP="00EB3EF0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1,753,500</w:t>
            </w:r>
          </w:p>
        </w:tc>
        <w:tc>
          <w:tcPr>
            <w:tcW w:w="236" w:type="dxa"/>
          </w:tcPr>
          <w:p w:rsidR="00EB3EF0" w:rsidRPr="008E00A9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EB3EF0" w:rsidRPr="008E00A9" w:rsidRDefault="00EB3EF0" w:rsidP="00EB3EF0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sz w:val="30"/>
                <w:szCs w:val="30"/>
                <w:lang w:val="en-US"/>
              </w:rPr>
              <w:t>73,500</w:t>
            </w:r>
          </w:p>
        </w:tc>
        <w:tc>
          <w:tcPr>
            <w:tcW w:w="236" w:type="dxa"/>
          </w:tcPr>
          <w:p w:rsidR="00EB3EF0" w:rsidRPr="008E00A9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EB3EF0" w:rsidRPr="004D71C7" w:rsidRDefault="00EB3EF0" w:rsidP="00EB3EF0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995,500</w:t>
            </w:r>
          </w:p>
        </w:tc>
        <w:tc>
          <w:tcPr>
            <w:tcW w:w="236" w:type="dxa"/>
          </w:tcPr>
          <w:p w:rsidR="00EB3EF0" w:rsidRPr="008E00A9" w:rsidRDefault="00EB3EF0" w:rsidP="00EB3EF0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EB3EF0" w:rsidRPr="008E00A9" w:rsidRDefault="00EB3EF0" w:rsidP="00EB3EF0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sz w:val="30"/>
                <w:szCs w:val="30"/>
                <w:lang w:val="en-US"/>
              </w:rPr>
              <w:t>15,500</w:t>
            </w:r>
          </w:p>
        </w:tc>
      </w:tr>
      <w:tr w:rsidR="0023241C" w:rsidRPr="008E00A9" w:rsidTr="006F5F1A">
        <w:tc>
          <w:tcPr>
            <w:tcW w:w="3931" w:type="dxa"/>
          </w:tcPr>
          <w:p w:rsidR="0023241C" w:rsidRPr="008E00A9" w:rsidRDefault="0023241C" w:rsidP="0023241C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ตราสารหนี้ที่เป็นหลักทรัพย์ในความต้องการของตลาด</w:t>
            </w:r>
          </w:p>
        </w:tc>
        <w:tc>
          <w:tcPr>
            <w:tcW w:w="1134" w:type="dxa"/>
            <w:vAlign w:val="bottom"/>
          </w:tcPr>
          <w:p w:rsidR="0023241C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900,608</w:t>
            </w:r>
          </w:p>
        </w:tc>
        <w:tc>
          <w:tcPr>
            <w:tcW w:w="236" w:type="dxa"/>
          </w:tcPr>
          <w:p w:rsidR="0023241C" w:rsidRPr="008E00A9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23241C" w:rsidRPr="00223278" w:rsidRDefault="0023241C" w:rsidP="002324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32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23241C" w:rsidRPr="00223278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23241C" w:rsidRPr="00223278" w:rsidRDefault="0023241C" w:rsidP="002324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32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23241C" w:rsidRPr="00223278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23241C" w:rsidRPr="00223278" w:rsidRDefault="0023241C" w:rsidP="002324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32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3241C" w:rsidRPr="008E00A9" w:rsidTr="006F5F1A">
        <w:tc>
          <w:tcPr>
            <w:tcW w:w="3931" w:type="dxa"/>
          </w:tcPr>
          <w:p w:rsidR="0023241C" w:rsidRPr="008E00A9" w:rsidRDefault="0023241C" w:rsidP="00150296">
            <w:pPr>
              <w:spacing w:line="240" w:lineRule="atLeast"/>
              <w:ind w:left="270" w:right="65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="00150296" w:rsidRPr="008E00A9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ที่เป็นหลักทรัพย์ในความต้องการของตลาด</w:t>
            </w:r>
            <w:r w:rsidR="001502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E00A9">
              <w:rPr>
                <w:rFonts w:ascii="Angsana New" w:hAnsi="Angsana New"/>
                <w:sz w:val="30"/>
                <w:szCs w:val="30"/>
              </w:rPr>
              <w:t>(</w:t>
            </w:r>
            <w:r w:rsidRPr="008E00A9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3241C" w:rsidRPr="004D71C7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3,972,507</w:t>
            </w:r>
          </w:p>
        </w:tc>
        <w:tc>
          <w:tcPr>
            <w:tcW w:w="236" w:type="dxa"/>
            <w:vAlign w:val="bottom"/>
          </w:tcPr>
          <w:p w:rsidR="0023241C" w:rsidRPr="008E00A9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23241C" w:rsidRPr="008E00A9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sz w:val="30"/>
                <w:szCs w:val="30"/>
                <w:lang w:val="en-US"/>
              </w:rPr>
              <w:t>2,169</w:t>
            </w:r>
          </w:p>
        </w:tc>
        <w:tc>
          <w:tcPr>
            <w:tcW w:w="236" w:type="dxa"/>
            <w:vAlign w:val="bottom"/>
          </w:tcPr>
          <w:p w:rsidR="0023241C" w:rsidRPr="008E00A9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23241C" w:rsidRPr="004D71C7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  <w:r w:rsidRPr="00BD6B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364</w:t>
            </w:r>
          </w:p>
        </w:tc>
        <w:tc>
          <w:tcPr>
            <w:tcW w:w="236" w:type="dxa"/>
            <w:vAlign w:val="bottom"/>
          </w:tcPr>
          <w:p w:rsidR="0023241C" w:rsidRPr="008E00A9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23241C" w:rsidRPr="008E00A9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sz w:val="30"/>
                <w:szCs w:val="30"/>
                <w:lang w:val="en-US"/>
              </w:rPr>
              <w:t>2,169</w:t>
            </w:r>
          </w:p>
        </w:tc>
      </w:tr>
      <w:tr w:rsidR="0023241C" w:rsidRPr="008E00A9" w:rsidTr="00EB3EF0">
        <w:tc>
          <w:tcPr>
            <w:tcW w:w="3931" w:type="dxa"/>
          </w:tcPr>
          <w:p w:rsidR="0023241C" w:rsidRPr="008E00A9" w:rsidRDefault="0023241C" w:rsidP="0023241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241C" w:rsidRPr="004D71C7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6,626,615</w:t>
            </w:r>
          </w:p>
        </w:tc>
        <w:tc>
          <w:tcPr>
            <w:tcW w:w="236" w:type="dxa"/>
          </w:tcPr>
          <w:p w:rsidR="0023241C" w:rsidRPr="008E00A9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241C" w:rsidRPr="008E00A9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75,669</w:t>
            </w:r>
          </w:p>
        </w:tc>
        <w:tc>
          <w:tcPr>
            <w:tcW w:w="236" w:type="dxa"/>
          </w:tcPr>
          <w:p w:rsidR="0023241C" w:rsidRPr="008E00A9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241C" w:rsidRPr="00190EE8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1,589,864</w:t>
            </w:r>
          </w:p>
        </w:tc>
        <w:tc>
          <w:tcPr>
            <w:tcW w:w="236" w:type="dxa"/>
          </w:tcPr>
          <w:p w:rsidR="0023241C" w:rsidRPr="008E00A9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241C" w:rsidRPr="008E00A9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17,669</w:t>
            </w:r>
          </w:p>
        </w:tc>
      </w:tr>
      <w:tr w:rsidR="0023241C" w:rsidRPr="008E00A9" w:rsidTr="00EB3EF0">
        <w:tc>
          <w:tcPr>
            <w:tcW w:w="3931" w:type="dxa"/>
          </w:tcPr>
          <w:p w:rsidR="0023241C" w:rsidRPr="008E00A9" w:rsidRDefault="0023241C" w:rsidP="0023241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23241C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3241C" w:rsidRPr="008E00A9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:rsidR="0023241C" w:rsidRPr="008E00A9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3241C" w:rsidRPr="008E00A9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:rsidR="0023241C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3241C" w:rsidRPr="008E00A9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:rsidR="0023241C" w:rsidRPr="008E00A9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3241C" w:rsidRPr="008E00A9" w:rsidTr="00EB3EF0">
        <w:tc>
          <w:tcPr>
            <w:tcW w:w="3931" w:type="dxa"/>
          </w:tcPr>
          <w:p w:rsidR="0023241C" w:rsidRPr="00B37C4E" w:rsidRDefault="0023241C" w:rsidP="0023241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C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ลูกหนี้อื่น - ดอกเบี้ยค้างรับ </w:t>
            </w:r>
          </w:p>
        </w:tc>
        <w:tc>
          <w:tcPr>
            <w:tcW w:w="1134" w:type="dxa"/>
            <w:vAlign w:val="bottom"/>
          </w:tcPr>
          <w:p w:rsidR="0023241C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3241C" w:rsidRPr="008E00A9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23241C" w:rsidRPr="008E00A9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3241C" w:rsidRPr="008E00A9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23241C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3241C" w:rsidRPr="008E00A9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23241C" w:rsidRPr="008E00A9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3241C" w:rsidRPr="008E00A9" w:rsidTr="00EB3EF0">
        <w:tc>
          <w:tcPr>
            <w:tcW w:w="3931" w:type="dxa"/>
          </w:tcPr>
          <w:p w:rsidR="0023241C" w:rsidRPr="00B37C4E" w:rsidRDefault="0023241C" w:rsidP="0023241C">
            <w:pPr>
              <w:spacing w:line="240" w:lineRule="atLeast"/>
              <w:ind w:left="252"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C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B37C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ในกองทุนส่วนบุคคล)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23241C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5,732</w:t>
            </w:r>
          </w:p>
        </w:tc>
        <w:tc>
          <w:tcPr>
            <w:tcW w:w="236" w:type="dxa"/>
          </w:tcPr>
          <w:p w:rsidR="0023241C" w:rsidRPr="008E00A9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23241C" w:rsidRPr="00EB3EF0" w:rsidRDefault="0023241C" w:rsidP="002324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3E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23241C" w:rsidRPr="008E00A9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23241C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890</w:t>
            </w:r>
          </w:p>
        </w:tc>
        <w:tc>
          <w:tcPr>
            <w:tcW w:w="236" w:type="dxa"/>
          </w:tcPr>
          <w:p w:rsidR="0023241C" w:rsidRPr="008E00A9" w:rsidRDefault="0023241C" w:rsidP="0023241C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23241C" w:rsidRPr="00EB3EF0" w:rsidRDefault="0023241C" w:rsidP="002324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3E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204756" w:rsidRPr="008E00A9" w:rsidRDefault="00204756" w:rsidP="00817DD9">
      <w:pPr>
        <w:pStyle w:val="Bo-C1Content"/>
      </w:pPr>
    </w:p>
    <w:p w:rsidR="00B4788C" w:rsidRPr="008E00A9" w:rsidRDefault="00B37C4E" w:rsidP="00B4788C">
      <w:pPr>
        <w:pStyle w:val="Bo-C1Content"/>
        <w:rPr>
          <w:lang w:val="en-US"/>
        </w:rPr>
      </w:pPr>
      <w:r w:rsidRPr="00B37C4E">
        <w:rPr>
          <w:cs/>
        </w:rPr>
        <w:t>กลุ่มบริษัทได้จัดตั้งกองทุนส่วนบุคคลซึ่งบริหารงานโดยบริษัทบริหารสินทรัพย์อิสระ 2 ราย โดยกองทุนส่วนบุคคลดังกล่าวได้ลงทุนในเงินฝากประจำกับสถาบันการเงินและตราสารหนี้ที่มีสภาพคล่องสูงและถูกจัดอันดับอยู่ในระดับความน่าเชื่อถือที่สามารถลงทุนได้ ทั้งนี้ ณ วันที่ 30 มิถุนายน 2560 มูลค่ากองทุนส่วนบุคคลในงบการเงินรวมและงบการเงินเฉพาะกิจการมีจำนวนรวม 4</w:t>
      </w:r>
      <w:r w:rsidRPr="00B37C4E">
        <w:t>,</w:t>
      </w:r>
      <w:r w:rsidRPr="00B37C4E">
        <w:rPr>
          <w:cs/>
        </w:rPr>
        <w:t>01</w:t>
      </w:r>
      <w:r w:rsidR="00473EB7">
        <w:t>6</w:t>
      </w:r>
      <w:r w:rsidRPr="00B37C4E">
        <w:rPr>
          <w:cs/>
        </w:rPr>
        <w:t xml:space="preserve"> ล้านบาท และ 60</w:t>
      </w:r>
      <w:r w:rsidR="00473EB7">
        <w:t>4</w:t>
      </w:r>
      <w:r w:rsidRPr="00B37C4E">
        <w:rPr>
          <w:cs/>
        </w:rPr>
        <w:t xml:space="preserve"> ล้านบาท ตามลำดับ </w:t>
      </w:r>
      <w:r w:rsidRPr="00B37C4E">
        <w:rPr>
          <w:i/>
          <w:iCs/>
          <w:cs/>
        </w:rPr>
        <w:t>(31 ธันวาคม 2559: 2 ล้านบาท และ 2 ล้านบาท ตามลำดับ)</w:t>
      </w:r>
      <w:r w:rsidR="0036461B">
        <w:rPr>
          <w:b/>
          <w:bCs/>
          <w:i/>
          <w:iCs/>
          <w:cs/>
        </w:rPr>
        <w:br w:type="page"/>
      </w:r>
      <w:r w:rsidR="00250DED" w:rsidRPr="008E00A9">
        <w:rPr>
          <w:b/>
          <w:bCs/>
          <w:i/>
          <w:iCs/>
          <w:cs/>
        </w:rPr>
        <w:lastRenderedPageBreak/>
        <w:t>มูลค่าตามบัญชีและมูลค่ายุติธรรม</w:t>
      </w:r>
    </w:p>
    <w:p w:rsidR="00FE0EB1" w:rsidRPr="008E00A9" w:rsidRDefault="00FE0EB1" w:rsidP="00250DED">
      <w:pPr>
        <w:pStyle w:val="Bo-Blankline"/>
        <w:rPr>
          <w:sz w:val="30"/>
          <w:szCs w:val="30"/>
          <w:lang w:val="en-US"/>
        </w:rPr>
      </w:pPr>
    </w:p>
    <w:p w:rsidR="00FE0EB1" w:rsidRPr="008E00A9" w:rsidRDefault="00250DED" w:rsidP="00250DED">
      <w:pPr>
        <w:pStyle w:val="Bo-C1Content"/>
      </w:pPr>
      <w:r w:rsidRPr="008E00A9">
        <w:rPr>
          <w:cs/>
          <w:lang w:val="en-US"/>
        </w:rPr>
        <w:t>มูลค่ายุติธรรมของสินทรัพย์ทางการเงิน รวมทั้งมูลค่าตามบัญชีถูกแสดงในงบแสดงฐานะการเงิน</w:t>
      </w:r>
      <w:r w:rsidRPr="008E00A9">
        <w:rPr>
          <w:rFonts w:hint="cs"/>
          <w:cs/>
          <w:lang w:val="en-US"/>
        </w:rPr>
        <w:t>รวม</w:t>
      </w:r>
      <w:r w:rsidR="00B96CF7" w:rsidRPr="008E00A9">
        <w:rPr>
          <w:cs/>
          <w:lang w:val="en-US"/>
        </w:rPr>
        <w:t>และงบการเงินเฉพาะกิจการ</w:t>
      </w:r>
      <w:r w:rsidRPr="008E00A9">
        <w:rPr>
          <w:lang w:val="en-US"/>
        </w:rPr>
        <w:t xml:space="preserve"> </w:t>
      </w:r>
      <w:r w:rsidRPr="008E00A9">
        <w:rPr>
          <w:cs/>
          <w:lang w:val="en-US"/>
        </w:rPr>
        <w:t xml:space="preserve">ณ วันที่ </w:t>
      </w:r>
      <w:r w:rsidR="008E00A9" w:rsidRPr="008E00A9">
        <w:rPr>
          <w:rFonts w:hint="cs"/>
          <w:cs/>
          <w:lang w:val="en-US"/>
        </w:rPr>
        <w:t xml:space="preserve">30 มิถุนายน </w:t>
      </w:r>
      <w:r w:rsidRPr="008E00A9">
        <w:rPr>
          <w:lang w:val="en-US"/>
        </w:rPr>
        <w:t>25</w:t>
      </w:r>
      <w:r w:rsidR="00204756" w:rsidRPr="008E00A9">
        <w:rPr>
          <w:rFonts w:hint="cs"/>
          <w:cs/>
          <w:lang w:val="en-US"/>
        </w:rPr>
        <w:t>60</w:t>
      </w:r>
      <w:r w:rsidR="00112979" w:rsidRPr="008E00A9">
        <w:rPr>
          <w:lang w:val="en-US"/>
        </w:rPr>
        <w:t xml:space="preserve"> </w:t>
      </w:r>
      <w:r w:rsidR="0062595F" w:rsidRPr="008E00A9">
        <w:rPr>
          <w:rFonts w:hint="cs"/>
          <w:cs/>
          <w:lang w:val="en-US"/>
        </w:rPr>
        <w:t xml:space="preserve">และ </w:t>
      </w:r>
      <w:r w:rsidR="0062595F" w:rsidRPr="008E00A9">
        <w:rPr>
          <w:lang w:val="en-US"/>
        </w:rPr>
        <w:t xml:space="preserve">31 </w:t>
      </w:r>
      <w:r w:rsidR="0062595F" w:rsidRPr="008E00A9">
        <w:rPr>
          <w:rFonts w:hint="cs"/>
          <w:cs/>
          <w:lang w:val="en-US"/>
        </w:rPr>
        <w:t xml:space="preserve">ธันวาคม </w:t>
      </w:r>
      <w:r w:rsidR="0062595F" w:rsidRPr="008E00A9">
        <w:rPr>
          <w:lang w:val="en-US"/>
        </w:rPr>
        <w:t>255</w:t>
      </w:r>
      <w:r w:rsidR="00204756" w:rsidRPr="008E00A9">
        <w:rPr>
          <w:rFonts w:hint="cs"/>
          <w:cs/>
          <w:lang w:val="en-US"/>
        </w:rPr>
        <w:t>9</w:t>
      </w:r>
      <w:r w:rsidR="0062595F" w:rsidRPr="008E00A9">
        <w:rPr>
          <w:lang w:val="en-US"/>
        </w:rPr>
        <w:t xml:space="preserve"> </w:t>
      </w:r>
      <w:r w:rsidRPr="008E00A9">
        <w:rPr>
          <w:cs/>
          <w:lang w:val="en-US"/>
        </w:rPr>
        <w:t>มีดังนี้</w:t>
      </w:r>
    </w:p>
    <w:p w:rsidR="00250DED" w:rsidRPr="008E00A9" w:rsidRDefault="00250DED" w:rsidP="00CD6EA1">
      <w:pPr>
        <w:pStyle w:val="Bo-Blankline"/>
        <w:rPr>
          <w:sz w:val="30"/>
          <w:szCs w:val="30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168"/>
        <w:gridCol w:w="1080"/>
        <w:gridCol w:w="990"/>
        <w:gridCol w:w="236"/>
        <w:gridCol w:w="1114"/>
        <w:gridCol w:w="236"/>
        <w:gridCol w:w="1024"/>
        <w:gridCol w:w="236"/>
        <w:gridCol w:w="1114"/>
      </w:tblGrid>
      <w:tr w:rsidR="00D7098B" w:rsidRPr="008E00A9" w:rsidTr="00C87FDE">
        <w:tc>
          <w:tcPr>
            <w:tcW w:w="3168" w:type="dxa"/>
            <w:vAlign w:val="bottom"/>
          </w:tcPr>
          <w:p w:rsidR="00D7098B" w:rsidRPr="008E00A9" w:rsidRDefault="00D7098B" w:rsidP="002C461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00A9">
              <w:rPr>
                <w:sz w:val="30"/>
                <w:szCs w:val="30"/>
                <w:cs/>
              </w:rPr>
              <w:br w:type="page"/>
            </w:r>
            <w:r w:rsidRPr="008E00A9">
              <w:rPr>
                <w:sz w:val="30"/>
                <w:szCs w:val="30"/>
                <w:cs/>
              </w:rPr>
              <w:br w:type="page"/>
            </w:r>
            <w:r w:rsidRPr="008E00A9">
              <w:rPr>
                <w:sz w:val="30"/>
                <w:szCs w:val="30"/>
                <w:cs/>
              </w:rPr>
              <w:br w:type="page"/>
            </w:r>
            <w:r w:rsidRPr="008E00A9">
              <w:rPr>
                <w:sz w:val="30"/>
                <w:szCs w:val="30"/>
              </w:rPr>
              <w:br w:type="page"/>
            </w:r>
            <w:r w:rsidRPr="008E00A9"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6030" w:type="dxa"/>
            <w:gridSpan w:val="8"/>
            <w:vAlign w:val="bottom"/>
          </w:tcPr>
          <w:p w:rsidR="00D7098B" w:rsidRPr="008E00A9" w:rsidRDefault="00D7098B" w:rsidP="002C461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098B" w:rsidRPr="008E00A9" w:rsidTr="00C87FDE">
        <w:tc>
          <w:tcPr>
            <w:tcW w:w="3168" w:type="dxa"/>
            <w:vAlign w:val="bottom"/>
          </w:tcPr>
          <w:p w:rsidR="00D7098B" w:rsidRPr="008E00A9" w:rsidRDefault="00D7098B" w:rsidP="002C461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D7098B" w:rsidRPr="008E00A9" w:rsidRDefault="00D7098B" w:rsidP="002C461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:rsidR="00D7098B" w:rsidRPr="008E00A9" w:rsidRDefault="00D7098B" w:rsidP="002C461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7098B" w:rsidRPr="008E00A9" w:rsidTr="00C87FDE">
        <w:tc>
          <w:tcPr>
            <w:tcW w:w="3168" w:type="dxa"/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8E00A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8E00A9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8E00A9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7098B" w:rsidRPr="008E00A9" w:rsidTr="00C87FDE">
        <w:tc>
          <w:tcPr>
            <w:tcW w:w="3168" w:type="dxa"/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8"/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098B" w:rsidRPr="008E00A9" w:rsidTr="00C87FDE">
        <w:tc>
          <w:tcPr>
            <w:tcW w:w="3168" w:type="dxa"/>
            <w:shd w:val="clear" w:color="auto" w:fill="auto"/>
            <w:vAlign w:val="bottom"/>
          </w:tcPr>
          <w:p w:rsidR="00D7098B" w:rsidRPr="00AF4CF7" w:rsidRDefault="000822F5" w:rsidP="002C461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4C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7098B" w:rsidRPr="008E00A9" w:rsidRDefault="00D7098B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7098B" w:rsidRPr="008E00A9" w:rsidRDefault="00D7098B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7098B" w:rsidRPr="008E00A9" w:rsidRDefault="00D7098B" w:rsidP="002C46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D7098B" w:rsidRPr="008E00A9" w:rsidRDefault="00D7098B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7098B" w:rsidRPr="008E00A9" w:rsidRDefault="00D7098B" w:rsidP="002C46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7098B" w:rsidRPr="008E00A9" w:rsidRDefault="00D7098B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7098B" w:rsidRPr="008E00A9" w:rsidRDefault="00D7098B" w:rsidP="002C46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D7098B" w:rsidRPr="008E00A9" w:rsidRDefault="00D7098B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2F5" w:rsidRPr="008E00A9" w:rsidTr="00C87FDE">
        <w:tc>
          <w:tcPr>
            <w:tcW w:w="3168" w:type="dxa"/>
            <w:shd w:val="clear" w:color="auto" w:fill="auto"/>
            <w:vAlign w:val="bottom"/>
          </w:tcPr>
          <w:p w:rsidR="000822F5" w:rsidRPr="008E00A9" w:rsidRDefault="008E00A9" w:rsidP="007C713E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มิถุนายน </w:t>
            </w:r>
            <w:r w:rsidR="000822F5" w:rsidRPr="008E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</w:t>
            </w:r>
            <w:r w:rsidR="000822F5" w:rsidRPr="008E00A9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822F5" w:rsidRPr="008E00A9" w:rsidRDefault="000822F5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822F5" w:rsidRPr="008E00A9" w:rsidRDefault="000822F5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822F5" w:rsidRPr="008E00A9" w:rsidRDefault="000822F5" w:rsidP="002C46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0822F5" w:rsidRPr="008E00A9" w:rsidRDefault="000822F5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822F5" w:rsidRPr="008E00A9" w:rsidRDefault="000822F5" w:rsidP="002C46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0822F5" w:rsidRPr="008E00A9" w:rsidRDefault="000822F5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822F5" w:rsidRPr="008E00A9" w:rsidRDefault="000822F5" w:rsidP="002C46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0822F5" w:rsidRPr="008E00A9" w:rsidRDefault="000822F5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241C" w:rsidRPr="008E00A9" w:rsidTr="0023241C">
        <w:tc>
          <w:tcPr>
            <w:tcW w:w="3168" w:type="dxa"/>
            <w:shd w:val="clear" w:color="auto" w:fill="auto"/>
            <w:vAlign w:val="bottom"/>
          </w:tcPr>
          <w:p w:rsidR="0023241C" w:rsidRPr="008E00A9" w:rsidRDefault="0023241C" w:rsidP="0023241C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ตราสารหนี้ที่เป็นหลักทรัพย์ในความต้องการของตลาด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3241C" w:rsidRPr="009C2019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900,608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3241C" w:rsidRPr="009C2019" w:rsidRDefault="0023241C" w:rsidP="002324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3241C" w:rsidRPr="009C2019" w:rsidRDefault="0023241C" w:rsidP="0023241C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3241C" w:rsidRPr="009C2019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900,608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3241C" w:rsidRPr="009C2019" w:rsidRDefault="0023241C" w:rsidP="0023241C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3241C" w:rsidRPr="009C2019" w:rsidRDefault="0023241C" w:rsidP="002324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3241C" w:rsidRPr="009C2019" w:rsidRDefault="0023241C" w:rsidP="0023241C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3241C" w:rsidRPr="009C2019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900,608</w:t>
            </w:r>
          </w:p>
        </w:tc>
      </w:tr>
      <w:tr w:rsidR="0023241C" w:rsidRPr="008E00A9" w:rsidTr="00C87FDE">
        <w:tc>
          <w:tcPr>
            <w:tcW w:w="3168" w:type="dxa"/>
            <w:shd w:val="clear" w:color="auto" w:fill="auto"/>
            <w:vAlign w:val="bottom"/>
          </w:tcPr>
          <w:p w:rsidR="0023241C" w:rsidRPr="008E00A9" w:rsidRDefault="0023241C" w:rsidP="0023241C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ตราสารหนี้ที่เป็นหลักทรัพย์ในความต้องการของตลาด </w:t>
            </w:r>
            <w:r w:rsidRPr="008E00A9">
              <w:rPr>
                <w:rFonts w:ascii="Angsana New" w:hAnsi="Angsana New"/>
                <w:sz w:val="30"/>
                <w:szCs w:val="30"/>
              </w:rPr>
              <w:br/>
            </w:r>
            <w:r w:rsidRPr="008E00A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ในกองทุนส่วนบุคคล</w:t>
            </w:r>
            <w:r w:rsidRPr="008E00A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3241C" w:rsidRPr="009C2019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3,972,507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3241C" w:rsidRPr="009C2019" w:rsidRDefault="0023241C" w:rsidP="002324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3241C" w:rsidRPr="009C2019" w:rsidRDefault="0023241C" w:rsidP="0023241C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3241C" w:rsidRPr="009C2019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3,972,507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3241C" w:rsidRPr="009C2019" w:rsidRDefault="0023241C" w:rsidP="0023241C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3241C" w:rsidRPr="009C2019" w:rsidRDefault="0023241C" w:rsidP="002324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0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3241C" w:rsidRPr="009C2019" w:rsidRDefault="0023241C" w:rsidP="0023241C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3241C" w:rsidRPr="009C2019" w:rsidRDefault="0023241C" w:rsidP="0023241C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3,972,507</w:t>
            </w:r>
          </w:p>
        </w:tc>
      </w:tr>
      <w:tr w:rsidR="0023241C" w:rsidRPr="008E00A9" w:rsidTr="00C87FDE">
        <w:tc>
          <w:tcPr>
            <w:tcW w:w="3168" w:type="dxa"/>
            <w:shd w:val="clear" w:color="auto" w:fill="auto"/>
            <w:vAlign w:val="bottom"/>
          </w:tcPr>
          <w:p w:rsidR="0023241C" w:rsidRPr="008E00A9" w:rsidRDefault="0023241C" w:rsidP="0023241C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3241C" w:rsidRPr="008E00A9" w:rsidRDefault="0023241C" w:rsidP="002324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3241C" w:rsidRPr="008E00A9" w:rsidRDefault="0023241C" w:rsidP="002324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241C" w:rsidRPr="008E00A9" w:rsidTr="00C87FDE">
        <w:tc>
          <w:tcPr>
            <w:tcW w:w="3168" w:type="dxa"/>
            <w:shd w:val="clear" w:color="auto" w:fill="auto"/>
            <w:vAlign w:val="bottom"/>
          </w:tcPr>
          <w:p w:rsidR="0023241C" w:rsidRPr="008E00A9" w:rsidRDefault="0023241C" w:rsidP="0023241C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ธันวาคม 255</w:t>
            </w:r>
            <w:r w:rsidRPr="008E00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3241C" w:rsidRPr="008E00A9" w:rsidRDefault="0023241C" w:rsidP="002324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3241C" w:rsidRPr="008E00A9" w:rsidRDefault="0023241C" w:rsidP="002324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241C" w:rsidRPr="008E00A9" w:rsidTr="00C87FDE">
        <w:tc>
          <w:tcPr>
            <w:tcW w:w="3168" w:type="dxa"/>
            <w:shd w:val="clear" w:color="auto" w:fill="auto"/>
            <w:vAlign w:val="bottom"/>
          </w:tcPr>
          <w:p w:rsidR="0023241C" w:rsidRPr="008E00A9" w:rsidRDefault="0023241C" w:rsidP="0023241C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ตราสารหนี้ที่เป็นหลักทรัพย์ในความต้องการของตลาด </w:t>
            </w:r>
            <w:r w:rsidRPr="008E00A9">
              <w:rPr>
                <w:rFonts w:ascii="Angsana New" w:hAnsi="Angsana New"/>
                <w:sz w:val="30"/>
                <w:szCs w:val="30"/>
              </w:rPr>
              <w:br/>
              <w:t>(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ในกองทุนส่วนบุคคล</w:t>
            </w:r>
            <w:r w:rsidRPr="008E00A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sz w:val="30"/>
                <w:szCs w:val="30"/>
                <w:lang w:val="en-US"/>
              </w:rPr>
              <w:t>2,169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3241C" w:rsidRPr="008E00A9" w:rsidRDefault="0023241C" w:rsidP="002324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82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</w:rPr>
              <w:t>2,169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3241C" w:rsidRPr="008E00A9" w:rsidRDefault="0023241C" w:rsidP="0023241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23241C" w:rsidRPr="008E00A9" w:rsidRDefault="0023241C" w:rsidP="0023241C">
            <w:pPr>
              <w:tabs>
                <w:tab w:val="decimal" w:pos="82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</w:rPr>
              <w:t>2,169</w:t>
            </w:r>
          </w:p>
        </w:tc>
      </w:tr>
    </w:tbl>
    <w:p w:rsidR="00D7098B" w:rsidRPr="008409D1" w:rsidRDefault="00D7098B" w:rsidP="00B2522B">
      <w:pPr>
        <w:pStyle w:val="Bo-Blankline"/>
      </w:pPr>
    </w:p>
    <w:p w:rsidR="00655B7C" w:rsidRDefault="00655B7C"/>
    <w:p w:rsidR="00E31DEE" w:rsidRDefault="00E31DEE"/>
    <w:p w:rsidR="00E31DEE" w:rsidRDefault="00E31DEE"/>
    <w:p w:rsidR="00E31DEE" w:rsidRDefault="00E31DEE"/>
    <w:p w:rsidR="00E31DEE" w:rsidRDefault="00E31DEE"/>
    <w:p w:rsidR="00E31DEE" w:rsidRDefault="00E31DEE"/>
    <w:p w:rsidR="00E31DEE" w:rsidRDefault="00E31DEE"/>
    <w:p w:rsidR="00E31DEE" w:rsidRDefault="00E31DEE"/>
    <w:p w:rsidR="00E31DEE" w:rsidRDefault="00E31DEE"/>
    <w:p w:rsidR="00E31DEE" w:rsidRDefault="00E31DEE"/>
    <w:p w:rsidR="00E31DEE" w:rsidRDefault="00E31DEE"/>
    <w:p w:rsidR="00FF454B" w:rsidRDefault="00FF454B"/>
    <w:p w:rsidR="00E31DEE" w:rsidRDefault="00E31DEE"/>
    <w:p w:rsidR="00E31DEE" w:rsidRDefault="00E31DEE"/>
    <w:p w:rsidR="00E31DEE" w:rsidRDefault="00E31DEE"/>
    <w:p w:rsidR="00E31DEE" w:rsidRDefault="00E31DEE"/>
    <w:p w:rsidR="00E31DEE" w:rsidRDefault="00E31DEE"/>
    <w:p w:rsidR="00E31DEE" w:rsidRPr="008E00A9" w:rsidRDefault="00E31DEE" w:rsidP="008E00A9">
      <w:pPr>
        <w:spacing w:line="240" w:lineRule="auto"/>
        <w:rPr>
          <w:sz w:val="2"/>
          <w:szCs w:val="2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168"/>
        <w:gridCol w:w="1080"/>
        <w:gridCol w:w="990"/>
        <w:gridCol w:w="236"/>
        <w:gridCol w:w="1114"/>
        <w:gridCol w:w="236"/>
        <w:gridCol w:w="1024"/>
        <w:gridCol w:w="236"/>
        <w:gridCol w:w="1114"/>
      </w:tblGrid>
      <w:tr w:rsidR="00655B7C" w:rsidRPr="00223278" w:rsidTr="00C87FDE">
        <w:tc>
          <w:tcPr>
            <w:tcW w:w="3168" w:type="dxa"/>
            <w:vAlign w:val="bottom"/>
          </w:tcPr>
          <w:p w:rsidR="00655B7C" w:rsidRPr="00223278" w:rsidRDefault="00655B7C" w:rsidP="00E4009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22327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030" w:type="dxa"/>
            <w:gridSpan w:val="8"/>
            <w:vAlign w:val="bottom"/>
          </w:tcPr>
          <w:p w:rsidR="00655B7C" w:rsidRPr="00223278" w:rsidRDefault="00655B7C" w:rsidP="00E400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5B7C" w:rsidRPr="00223278" w:rsidTr="00C87FDE">
        <w:tc>
          <w:tcPr>
            <w:tcW w:w="3168" w:type="dxa"/>
            <w:vAlign w:val="bottom"/>
          </w:tcPr>
          <w:p w:rsidR="00655B7C" w:rsidRPr="00223278" w:rsidRDefault="00655B7C" w:rsidP="00E4009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655B7C" w:rsidRPr="00223278" w:rsidRDefault="00655B7C" w:rsidP="00E4009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:rsidR="00655B7C" w:rsidRPr="00223278" w:rsidRDefault="00655B7C" w:rsidP="00E400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55B7C" w:rsidRPr="00223278" w:rsidTr="00C87FDE">
        <w:tc>
          <w:tcPr>
            <w:tcW w:w="3168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>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2232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23278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23278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55B7C" w:rsidRPr="00223278" w:rsidTr="00C87FDE">
        <w:tc>
          <w:tcPr>
            <w:tcW w:w="3168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8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5B7C" w:rsidRPr="00223278" w:rsidTr="00C87FDE">
        <w:tc>
          <w:tcPr>
            <w:tcW w:w="3168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3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B7C" w:rsidRPr="00223278" w:rsidTr="00C87FDE">
        <w:tc>
          <w:tcPr>
            <w:tcW w:w="3168" w:type="dxa"/>
            <w:shd w:val="clear" w:color="auto" w:fill="auto"/>
            <w:vAlign w:val="bottom"/>
          </w:tcPr>
          <w:p w:rsidR="00655B7C" w:rsidRPr="00223278" w:rsidRDefault="008E00A9" w:rsidP="00E40092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3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30 มิถุนายน </w:t>
            </w:r>
            <w:r w:rsidR="00655B7C" w:rsidRPr="00223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</w:t>
            </w:r>
            <w:r w:rsidR="00655B7C" w:rsidRPr="00223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7C4E" w:rsidRPr="00223278" w:rsidTr="00C87FDE">
        <w:tc>
          <w:tcPr>
            <w:tcW w:w="3168" w:type="dxa"/>
            <w:shd w:val="clear" w:color="auto" w:fill="auto"/>
            <w:vAlign w:val="bottom"/>
          </w:tcPr>
          <w:p w:rsidR="00B37C4E" w:rsidRPr="00223278" w:rsidRDefault="00B37C4E" w:rsidP="00B37C4E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ตราสารหนี้ที่เป็นหลักทรัพย์ในความต้องการของตลาด </w:t>
            </w:r>
            <w:r w:rsidRPr="0022327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232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2327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ในกองทุนส่วนบุคคล</w:t>
            </w:r>
            <w:r w:rsidRPr="002232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37C4E" w:rsidRPr="00223278" w:rsidRDefault="00B37C4E" w:rsidP="00B37C4E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594,364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37C4E" w:rsidRPr="00223278" w:rsidRDefault="00B37C4E" w:rsidP="00B37C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37C4E" w:rsidRPr="00223278" w:rsidRDefault="00B37C4E" w:rsidP="00B37C4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B37C4E" w:rsidRPr="00223278" w:rsidRDefault="00B37C4E" w:rsidP="00B37C4E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594,364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37C4E" w:rsidRPr="00223278" w:rsidRDefault="00B37C4E" w:rsidP="00B37C4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B37C4E" w:rsidRPr="00223278" w:rsidRDefault="00B37C4E" w:rsidP="00B37C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37C4E" w:rsidRPr="00223278" w:rsidRDefault="00B37C4E" w:rsidP="00B37C4E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B37C4E" w:rsidRPr="00223278" w:rsidRDefault="00B37C4E" w:rsidP="00B37C4E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594,364</w:t>
            </w:r>
          </w:p>
        </w:tc>
      </w:tr>
      <w:tr w:rsidR="00655B7C" w:rsidRPr="00223278" w:rsidTr="00C87FDE">
        <w:tc>
          <w:tcPr>
            <w:tcW w:w="3168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B7C" w:rsidRPr="00223278" w:rsidTr="00C87FDE">
        <w:tc>
          <w:tcPr>
            <w:tcW w:w="3168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23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 ธันวาคม 255</w:t>
            </w:r>
            <w:r w:rsidRPr="002232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B7C" w:rsidRPr="00223278" w:rsidTr="00C87FDE">
        <w:tc>
          <w:tcPr>
            <w:tcW w:w="3168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ตราสารหนี้ที่เป็นหลักทรัพย์ในความต้องการของตลาด </w:t>
            </w:r>
            <w:r w:rsidRPr="00223278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ในกองทุนส่วนบุคคล</w:t>
            </w:r>
            <w:r w:rsidRPr="0022327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82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</w:rPr>
              <w:t>2,169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82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</w:rPr>
              <w:t>2,169</w:t>
            </w:r>
          </w:p>
        </w:tc>
      </w:tr>
    </w:tbl>
    <w:p w:rsidR="00655B7C" w:rsidRDefault="00655B7C" w:rsidP="00B2522B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B2522B" w:rsidRPr="00112979" w:rsidRDefault="00B2522B" w:rsidP="00B2522B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  <w:r w:rsidRPr="00112979">
        <w:rPr>
          <w:rFonts w:ascii="Angsana New" w:hAnsi="Angsana New"/>
          <w:sz w:val="30"/>
          <w:szCs w:val="30"/>
          <w:cs/>
        </w:rPr>
        <w:t>ตาราง</w:t>
      </w:r>
      <w:r w:rsidRPr="00112979">
        <w:rPr>
          <w:rFonts w:ascii="Angsana New" w:hAnsi="Angsana New" w:hint="cs"/>
          <w:sz w:val="30"/>
          <w:szCs w:val="30"/>
          <w:cs/>
        </w:rPr>
        <w:t>ข้างต้น</w:t>
      </w:r>
      <w:r w:rsidRPr="00112979">
        <w:rPr>
          <w:rFonts w:ascii="Angsana New" w:hAnsi="Angsana New"/>
          <w:sz w:val="30"/>
          <w:szCs w:val="30"/>
          <w:cs/>
        </w:rPr>
        <w:t>วิเคราะห์การวัดมูลค่ายุติธรรมที่เกิดขึ้นประจำสำหรับสินทรัพย์ทางการเงิน 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</w:t>
      </w:r>
      <w:r w:rsidRPr="00112979">
        <w:rPr>
          <w:rFonts w:ascii="Angsana New" w:hAnsi="Angsana New" w:hint="cs"/>
          <w:sz w:val="30"/>
          <w:szCs w:val="30"/>
          <w:cs/>
        </w:rPr>
        <w:t xml:space="preserve"> </w:t>
      </w:r>
      <w:r w:rsidRPr="00112979">
        <w:rPr>
          <w:rFonts w:ascii="Angsana New" w:hAnsi="Angsana New"/>
          <w:sz w:val="30"/>
          <w:szCs w:val="30"/>
          <w:cs/>
        </w:rPr>
        <w:t xml:space="preserve">ๆ </w:t>
      </w:r>
      <w:r w:rsidRPr="00112979">
        <w:rPr>
          <w:rFonts w:ascii="Angsana New" w:hAnsi="Angsana New" w:hint="cs"/>
          <w:sz w:val="30"/>
          <w:szCs w:val="30"/>
          <w:cs/>
        </w:rPr>
        <w:t xml:space="preserve">ที่เกี่ยวข้องกับเงินลงทุนของกลุ่มบริษัท </w:t>
      </w:r>
      <w:r w:rsidRPr="00112979">
        <w:rPr>
          <w:rFonts w:ascii="Angsana New" w:hAnsi="Angsana New"/>
          <w:sz w:val="30"/>
          <w:szCs w:val="30"/>
          <w:cs/>
        </w:rPr>
        <w:t>มีดังนี้</w:t>
      </w:r>
    </w:p>
    <w:p w:rsidR="00EE066F" w:rsidRPr="00463F82" w:rsidRDefault="00EE066F" w:rsidP="00EE066F">
      <w:pPr>
        <w:pStyle w:val="Bo-Blankline"/>
      </w:pPr>
    </w:p>
    <w:p w:rsidR="00EE066F" w:rsidRPr="00BD6B3C" w:rsidRDefault="00EE066F" w:rsidP="00EE066F">
      <w:pPr>
        <w:pStyle w:val="block"/>
        <w:numPr>
          <w:ilvl w:val="0"/>
          <w:numId w:val="21"/>
        </w:numPr>
        <w:spacing w:after="0" w:line="240" w:lineRule="atLeast"/>
        <w:ind w:left="924" w:hanging="357"/>
        <w:jc w:val="thaiDistribute"/>
        <w:rPr>
          <w:rFonts w:ascii="Angsana New" w:hAnsi="Angsana New"/>
          <w:sz w:val="30"/>
          <w:szCs w:val="30"/>
        </w:rPr>
      </w:pPr>
      <w:r w:rsidRPr="00BD6B3C">
        <w:rPr>
          <w:rFonts w:ascii="Angsana New" w:hAnsi="Angsana New"/>
          <w:spacing w:val="-4"/>
          <w:sz w:val="30"/>
          <w:szCs w:val="30"/>
          <w:cs/>
        </w:rPr>
        <w:t xml:space="preserve">ระดับ </w:t>
      </w:r>
      <w:r w:rsidRPr="00BD6B3C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BD6B3C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D6B3C">
        <w:rPr>
          <w:rFonts w:ascii="Angsana New" w:hAnsi="Angsana New"/>
          <w:spacing w:val="-4"/>
          <w:sz w:val="30"/>
          <w:szCs w:val="30"/>
        </w:rPr>
        <w:t>:</w:t>
      </w:r>
      <w:r w:rsidRPr="00BD6B3C">
        <w:rPr>
          <w:rFonts w:ascii="Angsana New" w:hAnsi="Angsana New"/>
          <w:spacing w:val="-4"/>
          <w:sz w:val="30"/>
          <w:szCs w:val="30"/>
          <w:cs/>
        </w:rPr>
        <w:t xml:space="preserve"> เป็นราคาเสนอซื้อขาย </w:t>
      </w:r>
      <w:r w:rsidRPr="00BD6B3C">
        <w:rPr>
          <w:rFonts w:ascii="Angsana New" w:hAnsi="Angsana New"/>
          <w:spacing w:val="-4"/>
          <w:sz w:val="30"/>
          <w:szCs w:val="30"/>
        </w:rPr>
        <w:t>(</w:t>
      </w:r>
      <w:r w:rsidRPr="00BD6B3C">
        <w:rPr>
          <w:rFonts w:ascii="Angsana New" w:hAnsi="Angsana New"/>
          <w:spacing w:val="-4"/>
          <w:sz w:val="30"/>
          <w:szCs w:val="30"/>
          <w:cs/>
        </w:rPr>
        <w:t>ไม่ต้องปรับปรุง</w:t>
      </w:r>
      <w:r w:rsidRPr="00BD6B3C">
        <w:rPr>
          <w:rFonts w:ascii="Angsana New" w:hAnsi="Angsana New"/>
          <w:spacing w:val="-4"/>
          <w:sz w:val="30"/>
          <w:szCs w:val="30"/>
        </w:rPr>
        <w:t>)</w:t>
      </w:r>
      <w:r w:rsidRPr="00BD6B3C">
        <w:rPr>
          <w:rFonts w:ascii="Angsana New" w:hAnsi="Angsana New"/>
          <w:spacing w:val="-4"/>
          <w:sz w:val="30"/>
          <w:szCs w:val="30"/>
          <w:cs/>
        </w:rPr>
        <w:t xml:space="preserve"> ในตลาดที่มีสภาพคล่อง </w:t>
      </w:r>
      <w:r w:rsidRPr="00BD6B3C">
        <w:rPr>
          <w:rFonts w:ascii="Angsana New" w:hAnsi="Angsana New"/>
          <w:spacing w:val="-4"/>
          <w:sz w:val="30"/>
          <w:szCs w:val="30"/>
        </w:rPr>
        <w:t>(</w:t>
      </w:r>
      <w:r w:rsidRPr="00BD6B3C">
        <w:rPr>
          <w:rFonts w:ascii="Angsana New" w:hAnsi="Angsana New"/>
          <w:spacing w:val="-4"/>
          <w:sz w:val="30"/>
          <w:szCs w:val="30"/>
          <w:cs/>
        </w:rPr>
        <w:t>ตลาดหลักทรัพย์</w:t>
      </w:r>
      <w:r w:rsidRPr="00BD6B3C">
        <w:rPr>
          <w:rFonts w:ascii="Angsana New" w:hAnsi="Angsana New"/>
          <w:spacing w:val="-4"/>
          <w:sz w:val="30"/>
          <w:szCs w:val="30"/>
          <w:lang w:val="en-US"/>
        </w:rPr>
        <w:t>)</w:t>
      </w:r>
      <w:r w:rsidRPr="00BD6B3C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D6B3C">
        <w:rPr>
          <w:rFonts w:ascii="Angsana New" w:hAnsi="Angsana New"/>
          <w:spacing w:val="-4"/>
          <w:sz w:val="30"/>
          <w:szCs w:val="30"/>
          <w:cs/>
        </w:rPr>
        <w:t>สำหรับสินทรัพย์</w:t>
      </w:r>
      <w:r w:rsidRPr="00BD6B3C">
        <w:rPr>
          <w:rFonts w:ascii="Angsana New" w:hAnsi="Angsana New" w:hint="cs"/>
          <w:spacing w:val="-4"/>
          <w:sz w:val="30"/>
          <w:szCs w:val="30"/>
          <w:cs/>
        </w:rPr>
        <w:t>หรือหนี้สินอย่างเดียวกัน</w:t>
      </w:r>
      <w:r w:rsidRPr="00BD6B3C">
        <w:rPr>
          <w:rFonts w:ascii="Angsana New" w:hAnsi="Angsana New"/>
          <w:spacing w:val="-4"/>
          <w:sz w:val="30"/>
          <w:szCs w:val="30"/>
        </w:rPr>
        <w:t xml:space="preserve"> </w:t>
      </w:r>
      <w:r w:rsidRPr="00BD6B3C">
        <w:rPr>
          <w:rFonts w:ascii="Angsana New" w:hAnsi="Angsana New"/>
          <w:sz w:val="30"/>
          <w:szCs w:val="30"/>
          <w:cs/>
        </w:rPr>
        <w:t>และ</w:t>
      </w:r>
      <w:r w:rsidRPr="00BD6B3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D6B3C">
        <w:rPr>
          <w:rFonts w:ascii="Angsana New" w:hAnsi="Angsana New"/>
          <w:sz w:val="30"/>
          <w:szCs w:val="30"/>
          <w:cs/>
        </w:rPr>
        <w:t>สามารถเข้าถึงตลาดนั้น ณ วันที่วัด</w:t>
      </w:r>
      <w:r w:rsidRPr="00BD6B3C">
        <w:rPr>
          <w:rFonts w:ascii="Angsana New" w:hAnsi="Angsana New" w:hint="cs"/>
          <w:sz w:val="30"/>
          <w:szCs w:val="30"/>
          <w:cs/>
        </w:rPr>
        <w:t>มูล</w:t>
      </w:r>
      <w:r w:rsidRPr="00BD6B3C">
        <w:rPr>
          <w:rFonts w:ascii="Angsana New" w:hAnsi="Angsana New"/>
          <w:sz w:val="30"/>
          <w:szCs w:val="30"/>
          <w:cs/>
        </w:rPr>
        <w:t>ค่า</w:t>
      </w:r>
    </w:p>
    <w:p w:rsidR="00EE066F" w:rsidRPr="00693E1E" w:rsidRDefault="00693E1E" w:rsidP="00AA0F2D">
      <w:pPr>
        <w:numPr>
          <w:ilvl w:val="0"/>
          <w:numId w:val="21"/>
        </w:numPr>
        <w:jc w:val="thaiDistribute"/>
        <w:rPr>
          <w:rFonts w:ascii="Angsana New" w:hAnsi="Angsana New"/>
          <w:sz w:val="30"/>
          <w:szCs w:val="30"/>
        </w:rPr>
      </w:pPr>
      <w:r w:rsidRPr="00693E1E">
        <w:rPr>
          <w:rFonts w:ascii="Angsana New" w:hAnsi="Angsana New"/>
          <w:sz w:val="30"/>
          <w:szCs w:val="30"/>
          <w:cs/>
        </w:rPr>
        <w:t xml:space="preserve">ระดับ 2 </w:t>
      </w:r>
      <w:r>
        <w:rPr>
          <w:rFonts w:ascii="Angsana New" w:hAnsi="Angsana New"/>
          <w:sz w:val="30"/>
          <w:szCs w:val="30"/>
        </w:rPr>
        <w:t>:</w:t>
      </w:r>
      <w:r w:rsidRPr="00693E1E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</w:t>
      </w:r>
      <w:r>
        <w:rPr>
          <w:rFonts w:ascii="Angsana New" w:hAnsi="Angsana New"/>
          <w:sz w:val="30"/>
          <w:szCs w:val="30"/>
          <w:cs/>
        </w:rPr>
        <w:t>ม (เช่น ได้มาจากราคา) สำหรั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693E1E">
        <w:rPr>
          <w:rFonts w:ascii="Angsana New" w:hAnsi="Angsana New"/>
          <w:sz w:val="30"/>
          <w:szCs w:val="30"/>
          <w:cs/>
        </w:rPr>
        <w:t>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9C2019" w:rsidRPr="009C2019" w:rsidRDefault="009C2019" w:rsidP="009C2019">
      <w:pPr>
        <w:numPr>
          <w:ilvl w:val="0"/>
          <w:numId w:val="21"/>
        </w:numPr>
        <w:rPr>
          <w:rFonts w:ascii="Angsana New" w:hAnsi="Angsana New"/>
          <w:sz w:val="30"/>
          <w:szCs w:val="30"/>
        </w:rPr>
      </w:pPr>
      <w:r w:rsidRPr="009C2019">
        <w:rPr>
          <w:rFonts w:ascii="Angsana New" w:hAnsi="Angsana New"/>
          <w:sz w:val="30"/>
          <w:szCs w:val="30"/>
          <w:cs/>
        </w:rPr>
        <w:t xml:space="preserve">ระดับ </w:t>
      </w:r>
      <w:r w:rsidRPr="009C2019">
        <w:rPr>
          <w:rFonts w:ascii="Angsana New" w:hAnsi="Angsana New"/>
          <w:sz w:val="30"/>
          <w:szCs w:val="30"/>
        </w:rPr>
        <w:t>3</w:t>
      </w:r>
      <w:r w:rsidRPr="009C201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:</w:t>
      </w:r>
      <w:r w:rsidRPr="009C2019">
        <w:rPr>
          <w:rFonts w:ascii="Angsana New" w:hAnsi="Angsana New"/>
          <w:sz w:val="30"/>
          <w:szCs w:val="30"/>
          <w:cs/>
        </w:rPr>
        <w:t xml:space="preserve"> เป็นข้อมูลสำหรับสินทรัพย์หรือหนี้สินที่ไม่ได้มาจากข้อมูลที่สังเกตได้ </w:t>
      </w:r>
      <w:r w:rsidRPr="00693E1E">
        <w:rPr>
          <w:rFonts w:ascii="Angsana New" w:hAnsi="Angsana New"/>
          <w:spacing w:val="-2"/>
          <w:sz w:val="30"/>
          <w:szCs w:val="30"/>
          <w:cs/>
        </w:rPr>
        <w:t>(ข้อมูลที่ไม่สามารถสังเกตได้)</w:t>
      </w:r>
    </w:p>
    <w:p w:rsidR="009209F9" w:rsidRPr="008E00A9" w:rsidRDefault="000822F5" w:rsidP="002E3540">
      <w:pPr>
        <w:pStyle w:val="Caption"/>
        <w:ind w:hanging="900"/>
      </w:pPr>
      <w:r>
        <w:rPr>
          <w:cs/>
        </w:rPr>
        <w:br w:type="page"/>
      </w:r>
      <w:r w:rsidR="002E3540" w:rsidRPr="008E00A9">
        <w:rPr>
          <w:rFonts w:hint="cs"/>
          <w:cs/>
        </w:rPr>
        <w:lastRenderedPageBreak/>
        <w:t>สินค้าคงเหลือ</w:t>
      </w:r>
    </w:p>
    <w:p w:rsidR="00EE066F" w:rsidRDefault="00EE066F" w:rsidP="00EE066F">
      <w:pPr>
        <w:rPr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2866"/>
        <w:gridCol w:w="1065"/>
        <w:gridCol w:w="1134"/>
        <w:gridCol w:w="236"/>
        <w:gridCol w:w="1135"/>
        <w:gridCol w:w="236"/>
        <w:gridCol w:w="1135"/>
        <w:gridCol w:w="236"/>
        <w:gridCol w:w="1135"/>
      </w:tblGrid>
      <w:tr w:rsidR="008E00A9" w:rsidRPr="00112979" w:rsidTr="00C87FDE">
        <w:tc>
          <w:tcPr>
            <w:tcW w:w="286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:rsidR="008E00A9" w:rsidRPr="0083281A" w:rsidRDefault="008E00A9" w:rsidP="008E00A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8E00A9" w:rsidRPr="002164C4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E00A9" w:rsidRPr="002164C4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6" w:type="dxa"/>
            <w:gridSpan w:val="3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112979" w:rsidTr="00C87FDE">
        <w:tc>
          <w:tcPr>
            <w:tcW w:w="286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:rsidR="008E00A9" w:rsidRPr="0083281A" w:rsidRDefault="008E00A9" w:rsidP="008E00A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8E00A9" w:rsidRPr="0083281A" w:rsidTr="00C87FDE">
        <w:tc>
          <w:tcPr>
            <w:tcW w:w="286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:rsidR="008E00A9" w:rsidRPr="0083281A" w:rsidRDefault="008E00A9" w:rsidP="008E00A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8E00A9" w:rsidRPr="0083281A" w:rsidRDefault="008E00A9" w:rsidP="008E00A9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8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83281A" w:rsidTr="00C87FDE">
        <w:tc>
          <w:tcPr>
            <w:tcW w:w="3931" w:type="dxa"/>
            <w:gridSpan w:val="2"/>
          </w:tcPr>
          <w:p w:rsidR="008E00A9" w:rsidRPr="0083281A" w:rsidRDefault="008E00A9" w:rsidP="00C87FDE">
            <w:pPr>
              <w:spacing w:line="240" w:lineRule="atLeast"/>
              <w:ind w:left="270" w:right="-126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63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การปรับลดมูลค่าสุทธิที่คาดว่าจะได้รับ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</w:t>
            </w:r>
          </w:p>
        </w:tc>
        <w:tc>
          <w:tcPr>
            <w:tcW w:w="1134" w:type="dxa"/>
          </w:tcPr>
          <w:p w:rsidR="008E00A9" w:rsidRPr="0083281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3281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3281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3281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C4E" w:rsidRPr="0083281A" w:rsidTr="0023241C">
        <w:tc>
          <w:tcPr>
            <w:tcW w:w="3931" w:type="dxa"/>
            <w:gridSpan w:val="2"/>
          </w:tcPr>
          <w:p w:rsidR="00B37C4E" w:rsidRPr="0083281A" w:rsidRDefault="00B37C4E" w:rsidP="00B37C4E">
            <w:pPr>
              <w:spacing w:line="240" w:lineRule="atLeast"/>
              <w:ind w:left="270" w:hanging="27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83281A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ab/>
              <w:t xml:space="preserve">- 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งวดสามเดือนสิ้นสุดวันที่ 30 มิถุนายน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B37C4E" w:rsidRPr="00295353" w:rsidRDefault="0023241C" w:rsidP="00B37C4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42,400</w:t>
            </w:r>
          </w:p>
        </w:tc>
        <w:tc>
          <w:tcPr>
            <w:tcW w:w="236" w:type="dxa"/>
          </w:tcPr>
          <w:p w:rsidR="00B37C4E" w:rsidRPr="0083281A" w:rsidRDefault="00B37C4E" w:rsidP="00B37C4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B37C4E" w:rsidRPr="0083281A" w:rsidRDefault="00B37C4E" w:rsidP="00B37C4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44,593</w:t>
            </w:r>
          </w:p>
        </w:tc>
        <w:tc>
          <w:tcPr>
            <w:tcW w:w="236" w:type="dxa"/>
          </w:tcPr>
          <w:p w:rsidR="00B37C4E" w:rsidRPr="0083281A" w:rsidRDefault="00B37C4E" w:rsidP="00B37C4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B37C4E" w:rsidRPr="00724B21" w:rsidRDefault="00AA4B72" w:rsidP="00B37C4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18,725</w:t>
            </w:r>
          </w:p>
        </w:tc>
        <w:tc>
          <w:tcPr>
            <w:tcW w:w="236" w:type="dxa"/>
          </w:tcPr>
          <w:p w:rsidR="00B37C4E" w:rsidRPr="0083281A" w:rsidRDefault="00B37C4E" w:rsidP="00B37C4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B37C4E" w:rsidRPr="0083281A" w:rsidRDefault="00B37C4E" w:rsidP="00B37C4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22,730</w:t>
            </w:r>
          </w:p>
        </w:tc>
      </w:tr>
      <w:tr w:rsidR="00B37C4E" w:rsidRPr="0083281A" w:rsidTr="0023241C">
        <w:tc>
          <w:tcPr>
            <w:tcW w:w="3931" w:type="dxa"/>
            <w:gridSpan w:val="2"/>
          </w:tcPr>
          <w:p w:rsidR="00B37C4E" w:rsidRPr="0083281A" w:rsidRDefault="00B37C4E" w:rsidP="00B37C4E">
            <w:pPr>
              <w:spacing w:line="240" w:lineRule="atLeast"/>
              <w:ind w:left="270" w:hanging="27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83281A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ab/>
              <w:t xml:space="preserve">- 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งวดหกเดือนสิ้นสุดวันที่ 30 มิถุนายน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B37C4E" w:rsidRPr="00295353" w:rsidRDefault="0023241C" w:rsidP="00B37C4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80,381</w:t>
            </w:r>
          </w:p>
        </w:tc>
        <w:tc>
          <w:tcPr>
            <w:tcW w:w="236" w:type="dxa"/>
          </w:tcPr>
          <w:p w:rsidR="00B37C4E" w:rsidRPr="0083281A" w:rsidRDefault="00B37C4E" w:rsidP="00B37C4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B37C4E" w:rsidRPr="0083281A" w:rsidRDefault="00B37C4E" w:rsidP="00B37C4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78,664</w:t>
            </w:r>
          </w:p>
        </w:tc>
        <w:tc>
          <w:tcPr>
            <w:tcW w:w="236" w:type="dxa"/>
          </w:tcPr>
          <w:p w:rsidR="00B37C4E" w:rsidRPr="0083281A" w:rsidRDefault="00B37C4E" w:rsidP="00B37C4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B37C4E" w:rsidRPr="00724B21" w:rsidRDefault="00AA4B72" w:rsidP="00B37C4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33,181</w:t>
            </w:r>
          </w:p>
        </w:tc>
        <w:tc>
          <w:tcPr>
            <w:tcW w:w="236" w:type="dxa"/>
          </w:tcPr>
          <w:p w:rsidR="00B37C4E" w:rsidRPr="0083281A" w:rsidRDefault="00B37C4E" w:rsidP="00B37C4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B37C4E" w:rsidRPr="00F14458" w:rsidRDefault="00B37C4E" w:rsidP="00B37C4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34,249</w:t>
            </w:r>
          </w:p>
        </w:tc>
      </w:tr>
    </w:tbl>
    <w:p w:rsidR="00941FE8" w:rsidRPr="008E00A9" w:rsidRDefault="00941FE8" w:rsidP="00941FE8">
      <w:pPr>
        <w:rPr>
          <w:sz w:val="30"/>
          <w:szCs w:val="30"/>
          <w:lang w:val="en-US"/>
        </w:rPr>
      </w:pPr>
    </w:p>
    <w:p w:rsidR="00941FE8" w:rsidRPr="008E00A9" w:rsidRDefault="00907627" w:rsidP="00941FE8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</w:rPr>
      </w:pPr>
      <w:r w:rsidRPr="008E00A9">
        <w:rPr>
          <w:rFonts w:hint="cs"/>
          <w:b w:val="0"/>
          <w:bCs w:val="0"/>
          <w:cs/>
        </w:rPr>
        <w:t xml:space="preserve">ณ วันที่ </w:t>
      </w:r>
      <w:r w:rsidR="008E00A9" w:rsidRPr="008E00A9">
        <w:rPr>
          <w:rFonts w:hint="cs"/>
          <w:b w:val="0"/>
          <w:bCs w:val="0"/>
          <w:cs/>
        </w:rPr>
        <w:t xml:space="preserve">30 มิถุนายน </w:t>
      </w:r>
      <w:r w:rsidRPr="008E00A9">
        <w:rPr>
          <w:rFonts w:hint="cs"/>
          <w:b w:val="0"/>
          <w:bCs w:val="0"/>
          <w:cs/>
        </w:rPr>
        <w:t>25</w:t>
      </w:r>
      <w:r w:rsidRPr="008E00A9">
        <w:rPr>
          <w:b w:val="0"/>
          <w:bCs w:val="0"/>
        </w:rPr>
        <w:t>60</w:t>
      </w:r>
      <w:r w:rsidR="00941FE8" w:rsidRPr="008E00A9">
        <w:rPr>
          <w:rFonts w:hint="cs"/>
          <w:b w:val="0"/>
          <w:bCs w:val="0"/>
          <w:cs/>
        </w:rPr>
        <w:t xml:space="preserve"> ค่าเผื่อมูลค่าสินค้าลดลง</w:t>
      </w:r>
      <w:r w:rsidR="004377D8" w:rsidRPr="008E00A9">
        <w:rPr>
          <w:rFonts w:hint="cs"/>
          <w:b w:val="0"/>
          <w:bCs w:val="0"/>
          <w:cs/>
        </w:rPr>
        <w:t>ในงบการเงินรวมและงบการเงินเฉพาะกิจการ</w:t>
      </w:r>
      <w:r w:rsidR="00941FE8" w:rsidRPr="008E00A9">
        <w:rPr>
          <w:rFonts w:hint="cs"/>
          <w:b w:val="0"/>
          <w:bCs w:val="0"/>
          <w:cs/>
        </w:rPr>
        <w:t xml:space="preserve">มีจำนวน </w:t>
      </w:r>
      <w:r w:rsidR="00C87FDE" w:rsidRPr="0023241C">
        <w:rPr>
          <w:b w:val="0"/>
          <w:bCs w:val="0"/>
        </w:rPr>
        <w:t>2</w:t>
      </w:r>
      <w:r w:rsidR="0023241C" w:rsidRPr="0023241C">
        <w:rPr>
          <w:b w:val="0"/>
          <w:bCs w:val="0"/>
        </w:rPr>
        <w:t>5</w:t>
      </w:r>
      <w:r w:rsidR="00C87FDE" w:rsidRPr="0023241C">
        <w:rPr>
          <w:b w:val="0"/>
          <w:bCs w:val="0"/>
        </w:rPr>
        <w:t>0</w:t>
      </w:r>
      <w:r w:rsidR="00941FE8" w:rsidRPr="008E00A9">
        <w:rPr>
          <w:rFonts w:hint="cs"/>
          <w:b w:val="0"/>
          <w:bCs w:val="0"/>
          <w:cs/>
        </w:rPr>
        <w:t xml:space="preserve"> ล้านบาทและ </w:t>
      </w:r>
      <w:r w:rsidR="00AA4B72">
        <w:rPr>
          <w:b w:val="0"/>
          <w:bCs w:val="0"/>
        </w:rPr>
        <w:t>33</w:t>
      </w:r>
      <w:r w:rsidR="00941FE8" w:rsidRPr="008E00A9">
        <w:rPr>
          <w:rFonts w:hint="cs"/>
          <w:b w:val="0"/>
          <w:bCs w:val="0"/>
          <w:cs/>
        </w:rPr>
        <w:t xml:space="preserve"> ล้านบาท</w:t>
      </w:r>
      <w:r w:rsidR="005B625D" w:rsidRPr="008E00A9">
        <w:rPr>
          <w:rFonts w:hint="cs"/>
          <w:b w:val="0"/>
          <w:bCs w:val="0"/>
          <w:cs/>
        </w:rPr>
        <w:t xml:space="preserve"> </w:t>
      </w:r>
      <w:r w:rsidR="00941FE8" w:rsidRPr="008E00A9">
        <w:rPr>
          <w:rFonts w:hint="cs"/>
          <w:b w:val="0"/>
          <w:bCs w:val="0"/>
          <w:cs/>
        </w:rPr>
        <w:t xml:space="preserve">ตามลำดับ </w:t>
      </w:r>
      <w:r w:rsidR="00EE066F" w:rsidRPr="008E00A9">
        <w:rPr>
          <w:rFonts w:hint="cs"/>
          <w:b w:val="0"/>
          <w:bCs w:val="0"/>
          <w:i/>
          <w:iCs/>
          <w:cs/>
        </w:rPr>
        <w:t>(31 ธันวาคม 2559</w:t>
      </w:r>
      <w:r w:rsidR="00EE066F" w:rsidRPr="008E00A9">
        <w:rPr>
          <w:b w:val="0"/>
          <w:bCs w:val="0"/>
          <w:i/>
          <w:iCs/>
        </w:rPr>
        <w:t xml:space="preserve">: 170 </w:t>
      </w:r>
      <w:r w:rsidR="00EE066F" w:rsidRPr="008E00A9">
        <w:rPr>
          <w:rFonts w:hint="cs"/>
          <w:b w:val="0"/>
          <w:bCs w:val="0"/>
          <w:i/>
          <w:iCs/>
          <w:cs/>
        </w:rPr>
        <w:t>ล้านบาท</w:t>
      </w:r>
      <w:r w:rsidR="00480C5B" w:rsidRPr="008E00A9">
        <w:rPr>
          <w:b w:val="0"/>
          <w:bCs w:val="0"/>
          <w:i/>
          <w:iCs/>
        </w:rPr>
        <w:t xml:space="preserve"> </w:t>
      </w:r>
      <w:r w:rsidR="00EE066F" w:rsidRPr="008E00A9">
        <w:rPr>
          <w:rFonts w:hint="cs"/>
          <w:b w:val="0"/>
          <w:bCs w:val="0"/>
          <w:i/>
          <w:iCs/>
          <w:cs/>
        </w:rPr>
        <w:t xml:space="preserve">และ </w:t>
      </w:r>
      <w:r w:rsidR="00AA0F2D" w:rsidRPr="008E00A9">
        <w:rPr>
          <w:rFonts w:hint="cs"/>
          <w:b w:val="0"/>
          <w:bCs w:val="0"/>
          <w:i/>
          <w:iCs/>
          <w:cs/>
        </w:rPr>
        <w:t>ไม่มี</w:t>
      </w:r>
      <w:r w:rsidR="00EE066F" w:rsidRPr="008E00A9">
        <w:rPr>
          <w:rFonts w:hint="cs"/>
          <w:b w:val="0"/>
          <w:bCs w:val="0"/>
          <w:i/>
          <w:iCs/>
          <w:cs/>
        </w:rPr>
        <w:t xml:space="preserve"> ตามลำดับ) </w:t>
      </w:r>
      <w:r w:rsidR="00941FE8" w:rsidRPr="008E00A9">
        <w:rPr>
          <w:rFonts w:hint="cs"/>
          <w:b w:val="0"/>
          <w:bCs w:val="0"/>
          <w:i/>
          <w:iCs/>
          <w:cs/>
        </w:rPr>
        <w:t xml:space="preserve"> </w:t>
      </w:r>
    </w:p>
    <w:p w:rsidR="002B5E9C" w:rsidRPr="008E00A9" w:rsidRDefault="002B5E9C" w:rsidP="002B5E9C">
      <w:pPr>
        <w:rPr>
          <w:sz w:val="30"/>
          <w:szCs w:val="30"/>
          <w:lang w:val="en-US"/>
        </w:rPr>
      </w:pPr>
    </w:p>
    <w:p w:rsidR="009B5E04" w:rsidRPr="008E00A9" w:rsidRDefault="009B5E04" w:rsidP="00DB700D">
      <w:pPr>
        <w:pStyle w:val="Caption"/>
        <w:ind w:hanging="900"/>
      </w:pPr>
      <w:r w:rsidRPr="008E00A9">
        <w:rPr>
          <w:rFonts w:hint="cs"/>
          <w:cs/>
        </w:rPr>
        <w:t>เงินลงทุนในบริษัทร่วมและการร่วมค้า</w:t>
      </w:r>
    </w:p>
    <w:p w:rsidR="009B5E04" w:rsidRDefault="009B5E04" w:rsidP="009B5E04">
      <w:pPr>
        <w:spacing w:line="240" w:lineRule="auto"/>
        <w:ind w:left="540" w:right="-43" w:hanging="90"/>
        <w:jc w:val="both"/>
        <w:rPr>
          <w:rFonts w:ascii="Angsana New" w:hAnsi="Angsana New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24"/>
        <w:gridCol w:w="1132"/>
        <w:gridCol w:w="236"/>
        <w:gridCol w:w="1146"/>
        <w:gridCol w:w="236"/>
        <w:gridCol w:w="1133"/>
        <w:gridCol w:w="236"/>
        <w:gridCol w:w="1135"/>
      </w:tblGrid>
      <w:tr w:rsidR="008E00A9" w:rsidRPr="00FF40F1" w:rsidTr="00C87FDE">
        <w:trPr>
          <w:tblHeader/>
        </w:trPr>
        <w:tc>
          <w:tcPr>
            <w:tcW w:w="3924" w:type="dxa"/>
          </w:tcPr>
          <w:p w:rsidR="008E00A9" w:rsidRPr="00FF40F1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4" w:type="dxa"/>
            <w:gridSpan w:val="3"/>
          </w:tcPr>
          <w:p w:rsidR="008E00A9" w:rsidRPr="00FF40F1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E00A9" w:rsidRPr="00FF40F1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4" w:type="dxa"/>
            <w:gridSpan w:val="3"/>
          </w:tcPr>
          <w:p w:rsidR="008E00A9" w:rsidRPr="00FF40F1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FF40F1" w:rsidTr="00C87FDE">
        <w:trPr>
          <w:tblHeader/>
        </w:trPr>
        <w:tc>
          <w:tcPr>
            <w:tcW w:w="3924" w:type="dxa"/>
          </w:tcPr>
          <w:p w:rsidR="008E00A9" w:rsidRPr="004A594B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132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181144" w:rsidRPr="00FF40F1" w:rsidTr="00C87FDE">
        <w:trPr>
          <w:tblHeader/>
        </w:trPr>
        <w:tc>
          <w:tcPr>
            <w:tcW w:w="3924" w:type="dxa"/>
          </w:tcPr>
          <w:p w:rsidR="00181144" w:rsidRPr="004A594B" w:rsidRDefault="00181144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2" w:type="dxa"/>
          </w:tcPr>
          <w:p w:rsidR="00181144" w:rsidRPr="008E00A9" w:rsidRDefault="00181144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8" w:type="dxa"/>
            <w:gridSpan w:val="3"/>
          </w:tcPr>
          <w:p w:rsidR="00181144" w:rsidRPr="008E00A9" w:rsidRDefault="00181144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1133" w:type="dxa"/>
          </w:tcPr>
          <w:p w:rsidR="00181144" w:rsidRPr="008E00A9" w:rsidRDefault="00181144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81144" w:rsidRPr="008E00A9" w:rsidRDefault="00181144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81144" w:rsidRPr="008E00A9" w:rsidRDefault="00181144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E00A9" w:rsidRPr="000801F8" w:rsidTr="00C87FDE">
        <w:trPr>
          <w:trHeight w:val="317"/>
          <w:tblHeader/>
        </w:trPr>
        <w:tc>
          <w:tcPr>
            <w:tcW w:w="3924" w:type="dxa"/>
          </w:tcPr>
          <w:p w:rsidR="008E00A9" w:rsidRPr="000801F8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4" w:type="dxa"/>
            <w:gridSpan w:val="7"/>
          </w:tcPr>
          <w:p w:rsidR="008E00A9" w:rsidRPr="000801F8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01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9F1ED2" w:rsidTr="00C87FDE">
        <w:tc>
          <w:tcPr>
            <w:tcW w:w="3924" w:type="dxa"/>
          </w:tcPr>
          <w:p w:rsidR="008E00A9" w:rsidRPr="00D77539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2" w:type="dxa"/>
          </w:tcPr>
          <w:p w:rsidR="008E00A9" w:rsidRPr="009F1ED2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F1ED2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8E00A9" w:rsidRPr="009F1ED2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F1ED2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8E00A9" w:rsidRPr="009F1ED2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E00A9" w:rsidRPr="009F1ED2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F1ED2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7FDE" w:rsidRPr="00A23BB7" w:rsidTr="00C87FDE">
        <w:tc>
          <w:tcPr>
            <w:tcW w:w="3924" w:type="dxa"/>
          </w:tcPr>
          <w:p w:rsidR="00C87FDE" w:rsidRPr="00D77539" w:rsidRDefault="00C87FDE" w:rsidP="00C87FD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F1ED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1ED2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ม</w:t>
            </w:r>
          </w:p>
        </w:tc>
        <w:tc>
          <w:tcPr>
            <w:tcW w:w="1132" w:type="dxa"/>
          </w:tcPr>
          <w:p w:rsidR="00C87FDE" w:rsidRPr="00A23BB7" w:rsidRDefault="00C87FDE" w:rsidP="00C87FD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722</w:t>
            </w:r>
            <w:r w:rsidRPr="00D94B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236" w:type="dxa"/>
          </w:tcPr>
          <w:p w:rsidR="00C87FDE" w:rsidRPr="00D77539" w:rsidRDefault="00C87FDE" w:rsidP="00C87F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C87FDE" w:rsidRPr="00D94BAA" w:rsidRDefault="00C87FDE" w:rsidP="00C87FD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696</w:t>
            </w:r>
            <w:r w:rsidRPr="00D94BAA">
              <w:rPr>
                <w:rFonts w:ascii="Angsana New" w:hAnsi="Angsana New"/>
                <w:sz w:val="30"/>
                <w:szCs w:val="30"/>
              </w:rPr>
              <w:t>,932</w:t>
            </w:r>
          </w:p>
        </w:tc>
        <w:tc>
          <w:tcPr>
            <w:tcW w:w="236" w:type="dxa"/>
          </w:tcPr>
          <w:p w:rsidR="00C87FDE" w:rsidRPr="009F1ED2" w:rsidRDefault="00C87FDE" w:rsidP="00C87F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C87FDE" w:rsidRPr="00A23BB7" w:rsidRDefault="00C87FDE" w:rsidP="00C87FD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3BB7">
              <w:rPr>
                <w:rFonts w:ascii="Angsana New" w:hAnsi="Angsana New"/>
                <w:sz w:val="30"/>
                <w:szCs w:val="30"/>
                <w:lang w:val="en-US"/>
              </w:rPr>
              <w:t>229,500</w:t>
            </w:r>
          </w:p>
        </w:tc>
        <w:tc>
          <w:tcPr>
            <w:tcW w:w="236" w:type="dxa"/>
          </w:tcPr>
          <w:p w:rsidR="00C87FDE" w:rsidRPr="00D77539" w:rsidRDefault="00C87FDE" w:rsidP="00C87F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87FDE" w:rsidRPr="00A23BB7" w:rsidRDefault="00C87FDE" w:rsidP="00C87FD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3BB7">
              <w:rPr>
                <w:rFonts w:ascii="Angsana New" w:hAnsi="Angsana New"/>
                <w:sz w:val="30"/>
                <w:szCs w:val="30"/>
                <w:lang w:val="en-US"/>
              </w:rPr>
              <w:t>229,500</w:t>
            </w:r>
          </w:p>
        </w:tc>
      </w:tr>
      <w:tr w:rsidR="00C87FDE" w:rsidRPr="009F1ED2" w:rsidTr="00C87FDE">
        <w:tc>
          <w:tcPr>
            <w:tcW w:w="3924" w:type="dxa"/>
          </w:tcPr>
          <w:p w:rsidR="00C87FDE" w:rsidRPr="00A23BB7" w:rsidRDefault="00C87FDE" w:rsidP="00C87FDE">
            <w:pPr>
              <w:spacing w:line="240" w:lineRule="atLeast"/>
              <w:ind w:left="270" w:right="25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A23B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132" w:type="dxa"/>
          </w:tcPr>
          <w:p w:rsidR="00C87FDE" w:rsidRDefault="00C87FDE" w:rsidP="00C87FD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87FDE" w:rsidRPr="00D77539" w:rsidRDefault="00C87FDE" w:rsidP="00C87FD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4,730</w:t>
            </w:r>
          </w:p>
        </w:tc>
        <w:tc>
          <w:tcPr>
            <w:tcW w:w="236" w:type="dxa"/>
          </w:tcPr>
          <w:p w:rsidR="00C87FDE" w:rsidRPr="009F1ED2" w:rsidRDefault="00C87FDE" w:rsidP="00C87F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C87FDE" w:rsidRDefault="00C87FDE" w:rsidP="00C87FD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C87FDE" w:rsidRPr="00D94BAA" w:rsidRDefault="00C87FDE" w:rsidP="00C87FD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236" w:type="dxa"/>
          </w:tcPr>
          <w:p w:rsidR="00C87FDE" w:rsidRPr="009F1ED2" w:rsidRDefault="00C87FDE" w:rsidP="00C87F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C87FDE" w:rsidRDefault="00C87FDE" w:rsidP="00C87FD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7FDE" w:rsidRPr="009F1ED2" w:rsidRDefault="00C87FDE" w:rsidP="00C87FD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87FDE" w:rsidRPr="009F1ED2" w:rsidRDefault="00C87FDE" w:rsidP="00C87F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87FDE" w:rsidRDefault="00C87FDE" w:rsidP="00C87FD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87FDE" w:rsidRPr="009F1ED2" w:rsidRDefault="00C87FDE" w:rsidP="00C87FD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7FDE" w:rsidRPr="009F1ED2" w:rsidTr="00C87FDE">
        <w:tc>
          <w:tcPr>
            <w:tcW w:w="3924" w:type="dxa"/>
          </w:tcPr>
          <w:p w:rsidR="00C87FDE" w:rsidRPr="00A23BB7" w:rsidRDefault="00C87FDE" w:rsidP="00461954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งกำไรเบ็ดเสร็จอื่นจาก</w:t>
            </w:r>
            <w:r w:rsidR="00461954" w:rsidRPr="00A23BB7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461954" w:rsidRPr="00D77539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A23B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132" w:type="dxa"/>
            <w:vAlign w:val="bottom"/>
          </w:tcPr>
          <w:p w:rsidR="00C87FDE" w:rsidRPr="00D77539" w:rsidRDefault="00C87FDE" w:rsidP="00C87FDE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236" w:type="dxa"/>
            <w:vAlign w:val="bottom"/>
          </w:tcPr>
          <w:p w:rsidR="00C87FDE" w:rsidRPr="009F1ED2" w:rsidRDefault="00C87FDE" w:rsidP="00C87FDE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C87FDE" w:rsidRPr="00D77539" w:rsidRDefault="00C87FDE" w:rsidP="00C87FD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5,311</w:t>
            </w:r>
          </w:p>
        </w:tc>
        <w:tc>
          <w:tcPr>
            <w:tcW w:w="236" w:type="dxa"/>
          </w:tcPr>
          <w:p w:rsidR="00C87FDE" w:rsidRPr="009F1ED2" w:rsidRDefault="00C87FDE" w:rsidP="00C87F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C87FDE" w:rsidRPr="009F1ED2" w:rsidRDefault="00C87FDE" w:rsidP="00C87FD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C87FDE" w:rsidRPr="009F1ED2" w:rsidRDefault="00C87FDE" w:rsidP="00C87FD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C87FDE" w:rsidRPr="009F1ED2" w:rsidRDefault="00C87FDE" w:rsidP="00C87FD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7FDE" w:rsidRPr="00A23BB7" w:rsidTr="00C87FDE">
        <w:tc>
          <w:tcPr>
            <w:tcW w:w="3924" w:type="dxa"/>
          </w:tcPr>
          <w:p w:rsidR="00C87FDE" w:rsidRPr="00A23BB7" w:rsidRDefault="00C87FDE" w:rsidP="00C87FD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วันที่ 30 มิถุนายน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C87FDE" w:rsidRPr="00ED0850" w:rsidRDefault="00C87FDE" w:rsidP="00C87FD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730,299</w:t>
            </w:r>
          </w:p>
        </w:tc>
        <w:tc>
          <w:tcPr>
            <w:tcW w:w="236" w:type="dxa"/>
          </w:tcPr>
          <w:p w:rsidR="00C87FDE" w:rsidRPr="009F1ED2" w:rsidRDefault="00C87FDE" w:rsidP="00C87F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C87FDE" w:rsidRPr="00D94BAA" w:rsidRDefault="00C87FDE" w:rsidP="00C87FD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701,562</w:t>
            </w:r>
          </w:p>
        </w:tc>
        <w:tc>
          <w:tcPr>
            <w:tcW w:w="236" w:type="dxa"/>
          </w:tcPr>
          <w:p w:rsidR="00C87FDE" w:rsidRPr="009F1ED2" w:rsidRDefault="00C87FDE" w:rsidP="00C87F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7FDE" w:rsidRPr="00A23BB7" w:rsidRDefault="00C87FDE" w:rsidP="00C87FD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229,500</w:t>
            </w:r>
          </w:p>
        </w:tc>
        <w:tc>
          <w:tcPr>
            <w:tcW w:w="236" w:type="dxa"/>
          </w:tcPr>
          <w:p w:rsidR="00C87FDE" w:rsidRPr="00D77539" w:rsidRDefault="00C87FDE" w:rsidP="00C87FD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7FDE" w:rsidRPr="00A23BB7" w:rsidRDefault="00C87FDE" w:rsidP="00C87FD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229,500</w:t>
            </w:r>
          </w:p>
        </w:tc>
      </w:tr>
      <w:tr w:rsidR="008E00A9" w:rsidRPr="0011754C" w:rsidTr="00C87FDE">
        <w:tc>
          <w:tcPr>
            <w:tcW w:w="3924" w:type="dxa"/>
          </w:tcPr>
          <w:p w:rsidR="008E00A9" w:rsidRPr="0011754C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8E00A9" w:rsidRPr="00D94BAA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11754C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:rsidR="008E00A9" w:rsidRPr="00D94BAA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11754C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:rsidR="008E00A9" w:rsidRPr="0011754C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8E00A9" w:rsidRPr="0011754C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:rsidR="008E00A9" w:rsidRPr="0011754C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8E00A9" w:rsidRPr="009F1ED2" w:rsidTr="00C87FDE">
        <w:tc>
          <w:tcPr>
            <w:tcW w:w="3924" w:type="dxa"/>
          </w:tcPr>
          <w:p w:rsidR="008E00A9" w:rsidRPr="00A23BB7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2" w:type="dxa"/>
          </w:tcPr>
          <w:p w:rsidR="008E00A9" w:rsidRPr="00D77539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F1ED2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8E00A9" w:rsidRPr="00D77539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9F1ED2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8E00A9" w:rsidRPr="009F1ED2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E00A9" w:rsidRPr="009F1ED2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9F1ED2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1954" w:rsidRPr="009F1ED2" w:rsidTr="00C87FDE">
        <w:tc>
          <w:tcPr>
            <w:tcW w:w="3924" w:type="dxa"/>
          </w:tcPr>
          <w:p w:rsidR="00461954" w:rsidRPr="00D77539" w:rsidRDefault="00461954" w:rsidP="004619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F1ED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1ED2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ม</w:t>
            </w:r>
          </w:p>
        </w:tc>
        <w:tc>
          <w:tcPr>
            <w:tcW w:w="1132" w:type="dxa"/>
          </w:tcPr>
          <w:p w:rsidR="00461954" w:rsidRPr="009F1ED2" w:rsidRDefault="00461954" w:rsidP="004619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1954" w:rsidRPr="009F1ED2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461954" w:rsidRPr="009F1ED2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Pr="009F1E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236" w:type="dxa"/>
          </w:tcPr>
          <w:p w:rsidR="00461954" w:rsidRPr="009F1ED2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461954" w:rsidRPr="009F1ED2" w:rsidRDefault="00461954" w:rsidP="004619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1954" w:rsidRPr="009F1ED2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61954" w:rsidRPr="009F1ED2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284,409</w:t>
            </w:r>
          </w:p>
        </w:tc>
      </w:tr>
      <w:tr w:rsidR="00461954" w:rsidRPr="009F1ED2" w:rsidTr="00943630">
        <w:tc>
          <w:tcPr>
            <w:tcW w:w="3924" w:type="dxa"/>
          </w:tcPr>
          <w:p w:rsidR="00461954" w:rsidRPr="00D77539" w:rsidRDefault="00461954" w:rsidP="00461954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งกำไรสุทธิ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132" w:type="dxa"/>
            <w:vAlign w:val="bottom"/>
          </w:tcPr>
          <w:p w:rsidR="00461954" w:rsidRPr="00D94BAA" w:rsidRDefault="00461954" w:rsidP="004619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61954" w:rsidRPr="009F1ED2" w:rsidRDefault="00461954" w:rsidP="00461954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461954" w:rsidRPr="00957580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36" w:type="dxa"/>
          </w:tcPr>
          <w:p w:rsidR="00461954" w:rsidRPr="009F1ED2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461954" w:rsidRPr="00D94BAA" w:rsidRDefault="00461954" w:rsidP="004619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1954" w:rsidRPr="009F1ED2" w:rsidRDefault="00461954" w:rsidP="004619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61954" w:rsidRPr="009F1ED2" w:rsidRDefault="00461954" w:rsidP="004619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1954" w:rsidRPr="00D77539" w:rsidTr="00C87FDE">
        <w:tc>
          <w:tcPr>
            <w:tcW w:w="3924" w:type="dxa"/>
          </w:tcPr>
          <w:p w:rsidR="00461954" w:rsidRPr="00A23BB7" w:rsidRDefault="00461954" w:rsidP="00461954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วันที่ 30 มิถุนายน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461954" w:rsidRPr="00625566" w:rsidRDefault="00461954" w:rsidP="004619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1954" w:rsidRPr="009F1ED2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461954" w:rsidRPr="00D77539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928,126</w:t>
            </w:r>
          </w:p>
        </w:tc>
        <w:tc>
          <w:tcPr>
            <w:tcW w:w="236" w:type="dxa"/>
          </w:tcPr>
          <w:p w:rsidR="00461954" w:rsidRPr="009F1ED2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461954" w:rsidRPr="00625566" w:rsidRDefault="00461954" w:rsidP="004619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1954" w:rsidRPr="009F1ED2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461954" w:rsidRPr="00D77539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</w:rPr>
              <w:t>284,409</w:t>
            </w:r>
          </w:p>
        </w:tc>
      </w:tr>
      <w:tr w:rsidR="008E00A9" w:rsidRPr="0011754C" w:rsidTr="00C87FDE">
        <w:tc>
          <w:tcPr>
            <w:tcW w:w="3924" w:type="dxa"/>
          </w:tcPr>
          <w:p w:rsidR="008E00A9" w:rsidRPr="0011754C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:rsidR="008E00A9" w:rsidRPr="0011754C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:rsidR="008E00A9" w:rsidRPr="0011754C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:rsidR="008E00A9" w:rsidRPr="0011754C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:rsidR="008E00A9" w:rsidRPr="0011754C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:rsidR="008E00A9" w:rsidRPr="0011754C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8E00A9" w:rsidRPr="0011754C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:rsidR="008E00A9" w:rsidRPr="0011754C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C87FDE" w:rsidRPr="008E00A9" w:rsidTr="00C87FDE">
        <w:tc>
          <w:tcPr>
            <w:tcW w:w="3924" w:type="dxa"/>
          </w:tcPr>
          <w:p w:rsidR="00C87FDE" w:rsidRPr="008E00A9" w:rsidRDefault="00C87FDE" w:rsidP="0094363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2" w:type="dxa"/>
          </w:tcPr>
          <w:p w:rsidR="00C87FDE" w:rsidRPr="008E00A9" w:rsidRDefault="00C87FDE" w:rsidP="0094363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7FDE" w:rsidRPr="008E00A9" w:rsidRDefault="00C87FDE" w:rsidP="0094363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C87FDE" w:rsidRPr="008E00A9" w:rsidRDefault="00C87FDE" w:rsidP="0094363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7FDE" w:rsidRPr="008E00A9" w:rsidRDefault="00C87FDE" w:rsidP="0094363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C87FDE" w:rsidRPr="008E00A9" w:rsidRDefault="00C87FDE" w:rsidP="0094363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87FDE" w:rsidRPr="008E00A9" w:rsidRDefault="00C87FDE" w:rsidP="0094363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87FDE" w:rsidRPr="008E00A9" w:rsidRDefault="00C87FDE" w:rsidP="0094363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7FDE" w:rsidRPr="008E00A9" w:rsidTr="00C87FDE">
        <w:tc>
          <w:tcPr>
            <w:tcW w:w="3924" w:type="dxa"/>
          </w:tcPr>
          <w:p w:rsidR="00C87FDE" w:rsidRPr="008E00A9" w:rsidRDefault="00C87FDE" w:rsidP="0094363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2" w:type="dxa"/>
          </w:tcPr>
          <w:p w:rsidR="00C87FDE" w:rsidRPr="008E00A9" w:rsidRDefault="00C87FDE" w:rsidP="0094363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7FDE" w:rsidRPr="008E00A9" w:rsidRDefault="00C87FDE" w:rsidP="0094363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C87FDE" w:rsidRPr="008E00A9" w:rsidRDefault="00C87FDE" w:rsidP="0094363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87FDE" w:rsidRPr="008E00A9" w:rsidRDefault="00C87FDE" w:rsidP="0094363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C87FDE" w:rsidRPr="008E00A9" w:rsidRDefault="00C87FDE" w:rsidP="0094363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87FDE" w:rsidRPr="008E00A9" w:rsidRDefault="00C87FDE" w:rsidP="0094363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C87FDE" w:rsidRPr="008E00A9" w:rsidRDefault="00C87FDE" w:rsidP="00943630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E00A9" w:rsidRPr="008E00A9" w:rsidTr="00C87FDE">
        <w:tc>
          <w:tcPr>
            <w:tcW w:w="3924" w:type="dxa"/>
          </w:tcPr>
          <w:p w:rsidR="008E00A9" w:rsidRPr="008E00A9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1132" w:type="dxa"/>
          </w:tcPr>
          <w:p w:rsidR="008E00A9" w:rsidRPr="008E00A9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8E00A9" w:rsidRPr="008E00A9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8E00A9" w:rsidRPr="008E00A9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E00A9" w:rsidRDefault="008E00A9" w:rsidP="008E00A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1954" w:rsidRPr="008E00A9" w:rsidTr="00461954">
        <w:tc>
          <w:tcPr>
            <w:tcW w:w="3924" w:type="dxa"/>
          </w:tcPr>
          <w:p w:rsidR="00461954" w:rsidRPr="008E00A9" w:rsidRDefault="00461954" w:rsidP="004619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E00A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E00A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2" w:type="dxa"/>
          </w:tcPr>
          <w:p w:rsidR="00461954" w:rsidRPr="00ED0850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722,495</w:t>
            </w:r>
          </w:p>
        </w:tc>
        <w:tc>
          <w:tcPr>
            <w:tcW w:w="236" w:type="dxa"/>
          </w:tcPr>
          <w:p w:rsidR="00461954" w:rsidRPr="008E00A9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461954" w:rsidRPr="00ED0850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0850">
              <w:rPr>
                <w:rFonts w:ascii="Angsana New" w:hAnsi="Angsana New"/>
                <w:sz w:val="30"/>
                <w:szCs w:val="30"/>
              </w:rPr>
              <w:t>1,5</w:t>
            </w:r>
            <w:r>
              <w:rPr>
                <w:rFonts w:ascii="Angsana New" w:hAnsi="Angsana New"/>
                <w:sz w:val="30"/>
                <w:szCs w:val="30"/>
              </w:rPr>
              <w:t>82</w:t>
            </w:r>
            <w:r w:rsidRPr="00ED08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236" w:type="dxa"/>
          </w:tcPr>
          <w:p w:rsidR="00461954" w:rsidRPr="008E00A9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461954" w:rsidRPr="00A23BB7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  <w:r w:rsidRPr="00A23B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:rsidR="00461954" w:rsidRPr="008E00A9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61954" w:rsidRPr="008E00A9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sz w:val="30"/>
                <w:szCs w:val="30"/>
                <w:lang w:val="en-US"/>
              </w:rPr>
              <w:t>513,909</w:t>
            </w:r>
          </w:p>
        </w:tc>
      </w:tr>
      <w:tr w:rsidR="00461954" w:rsidRPr="008E00A9" w:rsidTr="00461954">
        <w:tc>
          <w:tcPr>
            <w:tcW w:w="3924" w:type="dxa"/>
          </w:tcPr>
          <w:p w:rsidR="00461954" w:rsidRPr="008E00A9" w:rsidRDefault="00461954" w:rsidP="0046195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8E00A9">
              <w:rPr>
                <w:rFonts w:ascii="Angsana New" w:hAnsi="Angsana New"/>
                <w:sz w:val="30"/>
                <w:szCs w:val="30"/>
                <w:cs/>
              </w:rPr>
              <w:t>สุทธิจากเงินลงทุนใน</w:t>
            </w:r>
          </w:p>
        </w:tc>
        <w:tc>
          <w:tcPr>
            <w:tcW w:w="1132" w:type="dxa"/>
          </w:tcPr>
          <w:p w:rsidR="00461954" w:rsidRPr="00ED0850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61954" w:rsidRPr="008E00A9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461954" w:rsidRPr="00ED0850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61954" w:rsidRPr="008E00A9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461954" w:rsidRPr="009F1ED2" w:rsidRDefault="00461954" w:rsidP="0046195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61954" w:rsidRPr="008E00A9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61954" w:rsidRPr="008E00A9" w:rsidRDefault="00461954" w:rsidP="0046195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1954" w:rsidRPr="008E00A9" w:rsidTr="00461954">
        <w:tc>
          <w:tcPr>
            <w:tcW w:w="3924" w:type="dxa"/>
          </w:tcPr>
          <w:p w:rsidR="00461954" w:rsidRPr="008E00A9" w:rsidRDefault="00461954" w:rsidP="00461954">
            <w:pPr>
              <w:spacing w:line="240" w:lineRule="auto"/>
              <w:ind w:firstLine="270"/>
              <w:rPr>
                <w:rFonts w:ascii="Angsana New" w:hAnsi="Angsana New"/>
                <w:sz w:val="30"/>
                <w:szCs w:val="30"/>
                <w:cs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132" w:type="dxa"/>
          </w:tcPr>
          <w:p w:rsidR="00461954" w:rsidRPr="00ED0850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4,730</w:t>
            </w:r>
          </w:p>
        </w:tc>
        <w:tc>
          <w:tcPr>
            <w:tcW w:w="236" w:type="dxa"/>
          </w:tcPr>
          <w:p w:rsidR="00461954" w:rsidRPr="008E00A9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461954" w:rsidRPr="00D77539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41,675</w:t>
            </w:r>
          </w:p>
        </w:tc>
        <w:tc>
          <w:tcPr>
            <w:tcW w:w="236" w:type="dxa"/>
          </w:tcPr>
          <w:p w:rsidR="00461954" w:rsidRPr="008E00A9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461954" w:rsidRPr="009F1ED2" w:rsidRDefault="00461954" w:rsidP="004619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1954" w:rsidRPr="008E00A9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61954" w:rsidRPr="008E00A9" w:rsidRDefault="00461954" w:rsidP="004619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1954" w:rsidRPr="008E00A9" w:rsidTr="00461954">
        <w:tc>
          <w:tcPr>
            <w:tcW w:w="3924" w:type="dxa"/>
          </w:tcPr>
          <w:p w:rsidR="00461954" w:rsidRPr="008E00A9" w:rsidRDefault="00461954" w:rsidP="00461954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8E00A9">
              <w:rPr>
                <w:rFonts w:ascii="Angsana New" w:hAnsi="Angsana New"/>
                <w:sz w:val="30"/>
                <w:szCs w:val="30"/>
                <w:cs/>
              </w:rPr>
              <w:t>เบ็ดเสร็จอื่นจากเงินลงทุนใน</w:t>
            </w:r>
            <w:r w:rsidRPr="008E00A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:rsidR="00461954" w:rsidRPr="00ED0850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236" w:type="dxa"/>
            <w:vAlign w:val="bottom"/>
          </w:tcPr>
          <w:p w:rsidR="00461954" w:rsidRPr="008E00A9" w:rsidRDefault="00461954" w:rsidP="00461954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1954" w:rsidRPr="00D77539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5,311</w:t>
            </w:r>
          </w:p>
        </w:tc>
        <w:tc>
          <w:tcPr>
            <w:tcW w:w="236" w:type="dxa"/>
          </w:tcPr>
          <w:p w:rsidR="00461954" w:rsidRPr="008E00A9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461954" w:rsidRPr="009F1ED2" w:rsidRDefault="00461954" w:rsidP="004619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61954" w:rsidRPr="008E00A9" w:rsidRDefault="00461954" w:rsidP="004619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461954" w:rsidRPr="008E00A9" w:rsidRDefault="00461954" w:rsidP="0046195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1954" w:rsidRPr="008E00A9" w:rsidTr="008543B6">
        <w:tc>
          <w:tcPr>
            <w:tcW w:w="3924" w:type="dxa"/>
          </w:tcPr>
          <w:p w:rsidR="00461954" w:rsidRPr="008E00A9" w:rsidRDefault="00461954" w:rsidP="00461954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วันที่ 30 มิถุนายน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1954" w:rsidRPr="00C43FA3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730,299</w:t>
            </w:r>
          </w:p>
        </w:tc>
        <w:tc>
          <w:tcPr>
            <w:tcW w:w="236" w:type="dxa"/>
          </w:tcPr>
          <w:p w:rsidR="00461954" w:rsidRPr="008E00A9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1954" w:rsidRPr="00C43FA3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1,629,688</w:t>
            </w:r>
          </w:p>
        </w:tc>
        <w:tc>
          <w:tcPr>
            <w:tcW w:w="236" w:type="dxa"/>
          </w:tcPr>
          <w:p w:rsidR="00461954" w:rsidRPr="008E00A9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461954" w:rsidRPr="00A23BB7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Pr="00A23B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:rsidR="00461954" w:rsidRPr="008E00A9" w:rsidRDefault="00461954" w:rsidP="0046195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461954" w:rsidRPr="008E00A9" w:rsidRDefault="00461954" w:rsidP="0046195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513,909</w:t>
            </w:r>
          </w:p>
        </w:tc>
      </w:tr>
    </w:tbl>
    <w:p w:rsidR="00204756" w:rsidRPr="008E00A9" w:rsidRDefault="00204756" w:rsidP="00204756">
      <w:pPr>
        <w:pStyle w:val="Bo-Blankline"/>
        <w:rPr>
          <w:sz w:val="30"/>
          <w:szCs w:val="30"/>
          <w:lang w:val="en-US"/>
        </w:rPr>
      </w:pPr>
    </w:p>
    <w:p w:rsidR="00992CC0" w:rsidRPr="008409D1" w:rsidRDefault="009B5E04" w:rsidP="008409D1">
      <w:pPr>
        <w:pStyle w:val="Bo-C1Content"/>
      </w:pPr>
      <w:r w:rsidRPr="007D0043">
        <w:rPr>
          <w:cs/>
        </w:rPr>
        <w:t>กลุ่มบริษัทไม่</w:t>
      </w:r>
      <w:r w:rsidRPr="007D0043">
        <w:rPr>
          <w:rFonts w:hint="cs"/>
          <w:cs/>
        </w:rPr>
        <w:t>ได้</w:t>
      </w:r>
      <w:r w:rsidRPr="007D0043">
        <w:rPr>
          <w:cs/>
        </w:rPr>
        <w:t>รับรู้</w:t>
      </w:r>
      <w:r w:rsidRPr="007D0043">
        <w:rPr>
          <w:rFonts w:hint="cs"/>
          <w:cs/>
        </w:rPr>
        <w:t>ส่วนแบ่งผล</w:t>
      </w:r>
      <w:r w:rsidRPr="007D0043">
        <w:rPr>
          <w:cs/>
        </w:rPr>
        <w:t>ขาดทุน</w:t>
      </w:r>
      <w:r w:rsidRPr="007D0043">
        <w:rPr>
          <w:rFonts w:hint="cs"/>
          <w:cs/>
        </w:rPr>
        <w:t>ของบริษัทร่วม</w:t>
      </w:r>
      <w:r w:rsidR="008409D1" w:rsidRPr="007D0043">
        <w:rPr>
          <w:rFonts w:hint="cs"/>
          <w:cs/>
        </w:rPr>
        <w:t>ทางอ้อม</w:t>
      </w:r>
      <w:r w:rsidRPr="007D0043">
        <w:rPr>
          <w:rFonts w:hint="cs"/>
          <w:cs/>
        </w:rPr>
        <w:t>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</w:t>
      </w:r>
      <w:r w:rsidR="008409D1" w:rsidRPr="007D0043">
        <w:rPr>
          <w:rFonts w:hint="cs"/>
          <w:cs/>
        </w:rPr>
        <w:t>ทางอ้อม</w:t>
      </w:r>
      <w:r w:rsidRPr="007D0043">
        <w:rPr>
          <w:rFonts w:hint="cs"/>
          <w:cs/>
        </w:rPr>
        <w:t>นั้น ณ วันที่</w:t>
      </w:r>
      <w:r w:rsidRPr="007D0043">
        <w:t xml:space="preserve"> </w:t>
      </w:r>
      <w:r w:rsidR="008409D1" w:rsidRPr="007D0043">
        <w:rPr>
          <w:cs/>
        </w:rPr>
        <w:br/>
      </w:r>
      <w:r w:rsidR="008E00A9" w:rsidRPr="007D0043">
        <w:rPr>
          <w:rFonts w:hint="cs"/>
          <w:cs/>
          <w:lang w:val="en-US"/>
        </w:rPr>
        <w:t xml:space="preserve">30 มิถุนายน </w:t>
      </w:r>
      <w:r w:rsidR="00E779F7" w:rsidRPr="007D0043">
        <w:rPr>
          <w:rFonts w:hint="cs"/>
          <w:cs/>
          <w:lang w:val="en-US"/>
        </w:rPr>
        <w:t>25</w:t>
      </w:r>
      <w:r w:rsidR="00A662A8" w:rsidRPr="007D0043">
        <w:rPr>
          <w:lang w:val="en-US"/>
        </w:rPr>
        <w:t>60</w:t>
      </w:r>
      <w:r w:rsidRPr="007D0043">
        <w:rPr>
          <w:lang w:val="en-US"/>
        </w:rPr>
        <w:t xml:space="preserve"> </w:t>
      </w:r>
      <w:r w:rsidRPr="007D0043">
        <w:rPr>
          <w:rFonts w:hint="cs"/>
          <w:cs/>
          <w:lang w:val="en-US"/>
        </w:rPr>
        <w:t>กลุ่มบริษัทยังมีส่วนแบ่ง</w:t>
      </w:r>
      <w:r w:rsidRPr="007D0043">
        <w:rPr>
          <w:rFonts w:hint="cs"/>
          <w:cs/>
        </w:rPr>
        <w:t>ผลขาดทุนสะสมที่ยังไม่รับรู้ของบริษัทร่วม</w:t>
      </w:r>
      <w:r w:rsidR="00F27891" w:rsidRPr="007D0043">
        <w:rPr>
          <w:rFonts w:hint="cs"/>
          <w:cs/>
        </w:rPr>
        <w:t xml:space="preserve">จำนวน </w:t>
      </w:r>
      <w:r w:rsidR="00461954" w:rsidRPr="007D0043">
        <w:rPr>
          <w:lang w:val="en-US"/>
        </w:rPr>
        <w:t>979</w:t>
      </w:r>
      <w:r w:rsidRPr="007D0043">
        <w:rPr>
          <w:rFonts w:hint="cs"/>
          <w:cs/>
        </w:rPr>
        <w:t xml:space="preserve"> ล้าน</w:t>
      </w:r>
      <w:r w:rsidRPr="007D0043">
        <w:rPr>
          <w:rFonts w:hint="cs"/>
          <w:spacing w:val="-2"/>
          <w:cs/>
        </w:rPr>
        <w:t xml:space="preserve">บาท </w:t>
      </w:r>
      <w:r w:rsidR="008409D1" w:rsidRPr="007D0043">
        <w:rPr>
          <w:spacing w:val="-2"/>
          <w:cs/>
        </w:rPr>
        <w:br/>
      </w:r>
      <w:r w:rsidRPr="007D0043">
        <w:rPr>
          <w:rFonts w:hint="cs"/>
          <w:i/>
          <w:iCs/>
          <w:spacing w:val="-2"/>
          <w:cs/>
        </w:rPr>
        <w:t>(</w:t>
      </w:r>
      <w:r w:rsidR="00483FD0" w:rsidRPr="007D0043">
        <w:rPr>
          <w:i/>
          <w:iCs/>
          <w:spacing w:val="-2"/>
        </w:rPr>
        <w:t xml:space="preserve">30 </w:t>
      </w:r>
      <w:r w:rsidR="00483FD0" w:rsidRPr="007D0043">
        <w:rPr>
          <w:i/>
          <w:iCs/>
          <w:spacing w:val="-2"/>
          <w:cs/>
        </w:rPr>
        <w:t>มิถุนายน</w:t>
      </w:r>
      <w:r w:rsidR="00C41BE3" w:rsidRPr="007D0043">
        <w:rPr>
          <w:rFonts w:hint="cs"/>
          <w:i/>
          <w:iCs/>
          <w:spacing w:val="-2"/>
          <w:cs/>
        </w:rPr>
        <w:t xml:space="preserve"> 255</w:t>
      </w:r>
      <w:r w:rsidR="00A662A8" w:rsidRPr="007D0043">
        <w:rPr>
          <w:i/>
          <w:iCs/>
          <w:spacing w:val="-2"/>
        </w:rPr>
        <w:t>9</w:t>
      </w:r>
      <w:r w:rsidR="00C41BE3" w:rsidRPr="007D0043">
        <w:rPr>
          <w:i/>
          <w:iCs/>
          <w:spacing w:val="-2"/>
          <w:lang w:val="en-US"/>
        </w:rPr>
        <w:t xml:space="preserve">: </w:t>
      </w:r>
      <w:r w:rsidR="00112979" w:rsidRPr="007D0043">
        <w:rPr>
          <w:i/>
          <w:iCs/>
          <w:lang w:val="en-US"/>
        </w:rPr>
        <w:t>9</w:t>
      </w:r>
      <w:r w:rsidR="00A662A8" w:rsidRPr="007D0043">
        <w:rPr>
          <w:i/>
          <w:iCs/>
          <w:lang w:val="en-US"/>
        </w:rPr>
        <w:t>7</w:t>
      </w:r>
      <w:r w:rsidR="00466A14" w:rsidRPr="007D0043">
        <w:rPr>
          <w:i/>
          <w:iCs/>
          <w:lang w:val="en-US"/>
        </w:rPr>
        <w:t>6</w:t>
      </w:r>
      <w:r w:rsidR="008409D1" w:rsidRPr="007D0043">
        <w:rPr>
          <w:rFonts w:hint="cs"/>
          <w:i/>
          <w:iCs/>
          <w:cs/>
          <w:lang w:val="en-US"/>
        </w:rPr>
        <w:t xml:space="preserve"> </w:t>
      </w:r>
      <w:r w:rsidR="00C41BE3" w:rsidRPr="007D0043">
        <w:rPr>
          <w:rFonts w:hint="cs"/>
          <w:i/>
          <w:iCs/>
          <w:cs/>
        </w:rPr>
        <w:t>ล้านบาท</w:t>
      </w:r>
      <w:r w:rsidRPr="007D0043">
        <w:rPr>
          <w:rFonts w:hint="cs"/>
          <w:i/>
          <w:iCs/>
          <w:cs/>
          <w:lang w:val="en-US"/>
        </w:rPr>
        <w:t>)</w:t>
      </w:r>
      <w:r w:rsidRPr="007D0043">
        <w:rPr>
          <w:rFonts w:hint="cs"/>
          <w:cs/>
          <w:lang w:val="en-US"/>
        </w:rPr>
        <w:t xml:space="preserve"> ซึ่งส่วนแบ่ง</w:t>
      </w:r>
      <w:r w:rsidR="00CE0371" w:rsidRPr="007D0043">
        <w:rPr>
          <w:rFonts w:hint="cs"/>
          <w:cs/>
          <w:lang w:val="en-US"/>
        </w:rPr>
        <w:t>ผล</w:t>
      </w:r>
      <w:r w:rsidRPr="007D0043">
        <w:rPr>
          <w:rFonts w:hint="cs"/>
          <w:cs/>
          <w:lang w:val="en-US"/>
        </w:rPr>
        <w:t>ขาดทุนสำหรับ</w:t>
      </w:r>
      <w:r w:rsidR="001704D0" w:rsidRPr="007D0043">
        <w:rPr>
          <w:rFonts w:hint="cs"/>
          <w:cs/>
          <w:lang w:val="en-US"/>
        </w:rPr>
        <w:t>งวด</w:t>
      </w:r>
      <w:r w:rsidR="00CE0371" w:rsidRPr="007D0043">
        <w:rPr>
          <w:rFonts w:hint="cs"/>
          <w:cs/>
          <w:lang w:val="en-US"/>
        </w:rPr>
        <w:t>สามเดือนและ</w:t>
      </w:r>
      <w:r w:rsidR="00483FD0" w:rsidRPr="007D0043">
        <w:rPr>
          <w:rFonts w:hint="cs"/>
          <w:cs/>
          <w:lang w:val="en-US"/>
        </w:rPr>
        <w:t>หก</w:t>
      </w:r>
      <w:r w:rsidR="001704D0" w:rsidRPr="007D0043">
        <w:rPr>
          <w:rFonts w:hint="cs"/>
          <w:cs/>
          <w:lang w:val="en-US"/>
        </w:rPr>
        <w:t>เดือน</w:t>
      </w:r>
      <w:r w:rsidRPr="007D0043">
        <w:rPr>
          <w:rFonts w:hint="cs"/>
          <w:cs/>
          <w:lang w:val="en-US"/>
        </w:rPr>
        <w:t xml:space="preserve">สิ้นสุดวันที่ </w:t>
      </w:r>
      <w:r w:rsidR="008E00A9" w:rsidRPr="007D0043">
        <w:rPr>
          <w:rFonts w:hint="cs"/>
          <w:cs/>
          <w:lang w:val="en-US"/>
        </w:rPr>
        <w:t xml:space="preserve">30 มิถุนายน </w:t>
      </w:r>
      <w:r w:rsidR="001704D0" w:rsidRPr="007D0043">
        <w:rPr>
          <w:rFonts w:hint="cs"/>
          <w:cs/>
          <w:lang w:val="en-US"/>
        </w:rPr>
        <w:t>25</w:t>
      </w:r>
      <w:r w:rsidR="00A662A8" w:rsidRPr="007D0043">
        <w:rPr>
          <w:lang w:val="en-US"/>
        </w:rPr>
        <w:t>60</w:t>
      </w:r>
      <w:r w:rsidR="00112979" w:rsidRPr="007D0043">
        <w:rPr>
          <w:lang w:val="en-US"/>
        </w:rPr>
        <w:t xml:space="preserve"> </w:t>
      </w:r>
      <w:r w:rsidR="00F27891" w:rsidRPr="007D0043">
        <w:rPr>
          <w:rFonts w:hint="cs"/>
          <w:cs/>
        </w:rPr>
        <w:t xml:space="preserve">มีจำนวน </w:t>
      </w:r>
      <w:r w:rsidR="00523C4F" w:rsidRPr="007D0043">
        <w:rPr>
          <w:lang w:val="en-US"/>
        </w:rPr>
        <w:t>0.7</w:t>
      </w:r>
      <w:r w:rsidRPr="007D0043">
        <w:rPr>
          <w:rFonts w:hint="cs"/>
          <w:cs/>
        </w:rPr>
        <w:t xml:space="preserve"> ล้านบาท</w:t>
      </w:r>
      <w:r w:rsidR="00CE0371" w:rsidRPr="007D0043">
        <w:rPr>
          <w:rFonts w:hint="cs"/>
          <w:cs/>
        </w:rPr>
        <w:t xml:space="preserve">และ </w:t>
      </w:r>
      <w:r w:rsidR="00523C4F" w:rsidRPr="007D0043">
        <w:t>1.4</w:t>
      </w:r>
      <w:r w:rsidR="00CE0371" w:rsidRPr="007D0043">
        <w:rPr>
          <w:rFonts w:hint="cs"/>
          <w:cs/>
        </w:rPr>
        <w:t xml:space="preserve"> ล้านบาท ตามลำดับ</w:t>
      </w:r>
      <w:r w:rsidRPr="007D0043">
        <w:rPr>
          <w:rFonts w:hint="cs"/>
          <w:cs/>
        </w:rPr>
        <w:t xml:space="preserve"> </w:t>
      </w:r>
      <w:r w:rsidRPr="007D0043">
        <w:rPr>
          <w:rFonts w:hint="cs"/>
          <w:i/>
          <w:iCs/>
          <w:spacing w:val="4"/>
          <w:cs/>
          <w:lang w:val="en-US"/>
        </w:rPr>
        <w:t>(</w:t>
      </w:r>
      <w:r w:rsidR="00CE0371" w:rsidRPr="007D0043">
        <w:rPr>
          <w:i/>
          <w:iCs/>
          <w:spacing w:val="-2"/>
        </w:rPr>
        <w:t xml:space="preserve">30 </w:t>
      </w:r>
      <w:r w:rsidR="00CE0371" w:rsidRPr="007D0043">
        <w:rPr>
          <w:i/>
          <w:iCs/>
          <w:spacing w:val="-2"/>
          <w:cs/>
        </w:rPr>
        <w:t>มิถุนายน</w:t>
      </w:r>
      <w:r w:rsidR="00CE0371" w:rsidRPr="007D0043">
        <w:rPr>
          <w:rFonts w:hint="cs"/>
          <w:i/>
          <w:iCs/>
          <w:spacing w:val="-2"/>
          <w:cs/>
        </w:rPr>
        <w:t xml:space="preserve"> </w:t>
      </w:r>
      <w:r w:rsidR="001704D0" w:rsidRPr="007D0043">
        <w:rPr>
          <w:rFonts w:hint="cs"/>
          <w:i/>
          <w:iCs/>
          <w:spacing w:val="4"/>
          <w:cs/>
          <w:lang w:val="en-US"/>
        </w:rPr>
        <w:t>25</w:t>
      </w:r>
      <w:r w:rsidR="00A662A8" w:rsidRPr="007D0043">
        <w:rPr>
          <w:i/>
          <w:iCs/>
          <w:spacing w:val="4"/>
          <w:lang w:val="en-US"/>
        </w:rPr>
        <w:t>59</w:t>
      </w:r>
      <w:r w:rsidR="001704D0" w:rsidRPr="007D0043">
        <w:rPr>
          <w:i/>
          <w:iCs/>
          <w:spacing w:val="4"/>
          <w:lang w:val="en-US"/>
        </w:rPr>
        <w:t xml:space="preserve">: </w:t>
      </w:r>
      <w:r w:rsidR="00CE0371" w:rsidRPr="007D0043">
        <w:rPr>
          <w:i/>
          <w:iCs/>
          <w:spacing w:val="4"/>
          <w:lang w:val="en-US"/>
        </w:rPr>
        <w:t xml:space="preserve">(0.4) </w:t>
      </w:r>
      <w:r w:rsidR="00CE0371" w:rsidRPr="007D0043">
        <w:rPr>
          <w:rFonts w:hint="cs"/>
          <w:i/>
          <w:iCs/>
          <w:spacing w:val="4"/>
          <w:cs/>
          <w:lang w:val="en-US"/>
        </w:rPr>
        <w:t>ล้านบาทและ 0.6</w:t>
      </w:r>
      <w:r w:rsidR="00112979" w:rsidRPr="007D0043">
        <w:rPr>
          <w:i/>
          <w:iCs/>
          <w:spacing w:val="4"/>
          <w:lang w:val="en-US"/>
        </w:rPr>
        <w:t xml:space="preserve"> </w:t>
      </w:r>
      <w:r w:rsidRPr="007D0043">
        <w:rPr>
          <w:rFonts w:hint="cs"/>
          <w:i/>
          <w:iCs/>
          <w:spacing w:val="4"/>
          <w:cs/>
          <w:lang w:val="en-US"/>
        </w:rPr>
        <w:t>ล้านบาท</w:t>
      </w:r>
      <w:r w:rsidR="00CE0371" w:rsidRPr="007D0043">
        <w:rPr>
          <w:rFonts w:hint="cs"/>
          <w:i/>
          <w:iCs/>
          <w:spacing w:val="4"/>
          <w:cs/>
          <w:lang w:val="en-US"/>
        </w:rPr>
        <w:t xml:space="preserve"> ตามลำดับ</w:t>
      </w:r>
      <w:r w:rsidRPr="007D0043">
        <w:rPr>
          <w:rFonts w:hint="cs"/>
          <w:i/>
          <w:iCs/>
          <w:spacing w:val="4"/>
          <w:cs/>
          <w:lang w:val="en-US"/>
        </w:rPr>
        <w:t>)</w:t>
      </w:r>
      <w:r w:rsidRPr="007D0043">
        <w:rPr>
          <w:rFonts w:hint="cs"/>
          <w:spacing w:val="4"/>
          <w:cs/>
          <w:lang w:val="en-US"/>
        </w:rPr>
        <w:t xml:space="preserve"> ก</w:t>
      </w:r>
      <w:r w:rsidRPr="007D0043">
        <w:rPr>
          <w:cs/>
        </w:rPr>
        <w:t>ลุ่มบริษัทไม่มีภาระ</w:t>
      </w:r>
      <w:r w:rsidRPr="007D0043">
        <w:rPr>
          <w:rFonts w:hint="cs"/>
          <w:cs/>
        </w:rPr>
        <w:t>หนี้สินที่เกี่ยวเนื่องกับผล</w:t>
      </w:r>
      <w:r w:rsidRPr="007D0043">
        <w:rPr>
          <w:cs/>
        </w:rPr>
        <w:t>ขาดทุน</w:t>
      </w:r>
      <w:r w:rsidRPr="007D0043">
        <w:rPr>
          <w:rFonts w:hint="cs"/>
          <w:cs/>
        </w:rPr>
        <w:t>นี้</w:t>
      </w:r>
    </w:p>
    <w:p w:rsidR="00992CC0" w:rsidRPr="00EF2E6A" w:rsidRDefault="00992CC0" w:rsidP="009B5E04">
      <w:pPr>
        <w:tabs>
          <w:tab w:val="left" w:pos="540"/>
          <w:tab w:val="right" w:pos="7200"/>
        </w:tabs>
        <w:spacing w:line="240" w:lineRule="auto"/>
        <w:ind w:right="389"/>
        <w:rPr>
          <w:rFonts w:ascii="Angsana New" w:hAnsi="Angsana New"/>
          <w:sz w:val="28"/>
          <w:szCs w:val="28"/>
          <w:cs/>
          <w:lang w:val="en-US"/>
        </w:rPr>
        <w:sectPr w:rsidR="00992CC0" w:rsidRPr="00EF2E6A" w:rsidSect="000912D5">
          <w:headerReference w:type="default" r:id="rId8"/>
          <w:footerReference w:type="default" r:id="rId9"/>
          <w:pgSz w:w="11909" w:h="16834" w:code="9"/>
          <w:pgMar w:top="691" w:right="1152" w:bottom="720" w:left="1152" w:header="720" w:footer="330" w:gutter="0"/>
          <w:paperSrc w:first="15" w:other="15"/>
          <w:pgNumType w:start="16"/>
          <w:cols w:space="737"/>
          <w:docGrid w:linePitch="299"/>
        </w:sectPr>
      </w:pPr>
    </w:p>
    <w:p w:rsidR="009B5E04" w:rsidRDefault="009B5E04" w:rsidP="009B5E04">
      <w:pPr>
        <w:pStyle w:val="Bo-C1Content"/>
      </w:pPr>
      <w:r w:rsidRPr="00E52B83">
        <w:rPr>
          <w:cs/>
        </w:rPr>
        <w:lastRenderedPageBreak/>
        <w:t>เงินลงทุน</w:t>
      </w:r>
      <w:r w:rsidRPr="00E52B83">
        <w:rPr>
          <w:rFonts w:hint="cs"/>
          <w:cs/>
        </w:rPr>
        <w:t>ในบริษัทร่วม</w:t>
      </w:r>
      <w:r w:rsidR="00C00BA4">
        <w:t xml:space="preserve"> </w:t>
      </w:r>
      <w:r w:rsidRPr="00E52B83">
        <w:rPr>
          <w:cs/>
        </w:rPr>
        <w:t xml:space="preserve">ณ </w:t>
      </w:r>
      <w:r w:rsidRPr="00E52B83">
        <w:rPr>
          <w:cs/>
          <w:lang w:val="en-US"/>
        </w:rPr>
        <w:t xml:space="preserve">วันที่ </w:t>
      </w:r>
      <w:r w:rsidR="008E00A9">
        <w:rPr>
          <w:rFonts w:hint="cs"/>
          <w:cs/>
          <w:lang w:val="en-US"/>
        </w:rPr>
        <w:t xml:space="preserve">30 มิถุนายน </w:t>
      </w:r>
      <w:r w:rsidR="00063ADF" w:rsidRPr="00E52B83">
        <w:rPr>
          <w:rFonts w:hint="cs"/>
          <w:cs/>
          <w:lang w:val="en-US"/>
        </w:rPr>
        <w:t>25</w:t>
      </w:r>
      <w:r w:rsidR="00204756">
        <w:rPr>
          <w:rFonts w:hint="cs"/>
          <w:cs/>
          <w:lang w:val="en-US"/>
        </w:rPr>
        <w:t>60</w:t>
      </w:r>
      <w:r w:rsidR="00112979">
        <w:rPr>
          <w:lang w:val="en-US"/>
        </w:rPr>
        <w:t xml:space="preserve"> </w:t>
      </w:r>
      <w:r w:rsidR="00063ADF" w:rsidRPr="00E52B83">
        <w:rPr>
          <w:rFonts w:hint="cs"/>
          <w:cs/>
          <w:lang w:val="en-US"/>
        </w:rPr>
        <w:t>และ 31</w:t>
      </w:r>
      <w:r w:rsidRPr="00E52B83">
        <w:rPr>
          <w:lang w:val="en-US"/>
        </w:rPr>
        <w:t xml:space="preserve"> </w:t>
      </w:r>
      <w:r w:rsidRPr="00E52B83">
        <w:rPr>
          <w:cs/>
          <w:lang w:val="en-US"/>
        </w:rPr>
        <w:t>ธันวาคม</w:t>
      </w:r>
      <w:r w:rsidR="00063ADF" w:rsidRPr="00E52B83">
        <w:rPr>
          <w:rFonts w:hint="cs"/>
          <w:cs/>
          <w:lang w:val="en-US"/>
        </w:rPr>
        <w:t xml:space="preserve"> 255</w:t>
      </w:r>
      <w:r w:rsidR="00204756">
        <w:rPr>
          <w:rFonts w:hint="cs"/>
          <w:cs/>
          <w:lang w:val="en-US"/>
        </w:rPr>
        <w:t>9</w:t>
      </w:r>
      <w:r w:rsidR="00112979">
        <w:rPr>
          <w:lang w:val="en-US"/>
        </w:rPr>
        <w:t xml:space="preserve"> </w:t>
      </w:r>
      <w:r w:rsidRPr="00E52B83">
        <w:rPr>
          <w:rFonts w:hint="cs"/>
          <w:cs/>
        </w:rPr>
        <w:t>มีดังนี้</w:t>
      </w:r>
    </w:p>
    <w:p w:rsidR="00D177DF" w:rsidRPr="00CC7C47" w:rsidRDefault="00D177DF" w:rsidP="00D177DF">
      <w:pPr>
        <w:pStyle w:val="Bo-Blankline"/>
      </w:pPr>
    </w:p>
    <w:tbl>
      <w:tblPr>
        <w:tblW w:w="143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26"/>
        <w:gridCol w:w="1005"/>
        <w:gridCol w:w="268"/>
        <w:gridCol w:w="1014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0"/>
        <w:gridCol w:w="7"/>
      </w:tblGrid>
      <w:tr w:rsidR="00D177DF" w:rsidRPr="00725CB3" w:rsidTr="00943630">
        <w:trPr>
          <w:gridAfter w:val="1"/>
          <w:wAfter w:w="7" w:type="dxa"/>
        </w:trPr>
        <w:tc>
          <w:tcPr>
            <w:tcW w:w="3726" w:type="dxa"/>
          </w:tcPr>
          <w:p w:rsidR="00D177DF" w:rsidRPr="00725CB3" w:rsidRDefault="00D177DF" w:rsidP="008E00A9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3" w:type="dxa"/>
            <w:gridSpan w:val="15"/>
          </w:tcPr>
          <w:p w:rsidR="00D177DF" w:rsidRPr="00725CB3" w:rsidRDefault="00D177DF" w:rsidP="00D177DF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177DF" w:rsidRPr="00725CB3" w:rsidTr="00943630">
        <w:tc>
          <w:tcPr>
            <w:tcW w:w="3726" w:type="dxa"/>
          </w:tcPr>
          <w:p w:rsidR="00D177DF" w:rsidRPr="00725CB3" w:rsidRDefault="00D177DF" w:rsidP="008E00A9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87" w:type="dxa"/>
            <w:gridSpan w:val="3"/>
          </w:tcPr>
          <w:p w:rsidR="00D177DF" w:rsidRPr="00725CB3" w:rsidRDefault="00D177DF" w:rsidP="00D177DF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D177DF" w:rsidRPr="00725CB3" w:rsidRDefault="00D177DF" w:rsidP="00D177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:rsidR="00D177DF" w:rsidRPr="00725CB3" w:rsidRDefault="00D177DF" w:rsidP="00D177DF">
            <w:pPr>
              <w:spacing w:line="240" w:lineRule="atLeast"/>
              <w:ind w:left="-14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D177DF" w:rsidRPr="00725CB3" w:rsidRDefault="00D177DF" w:rsidP="00D177D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:rsidR="00D177DF" w:rsidRPr="00725CB3" w:rsidRDefault="00D177DF" w:rsidP="00D177DF">
            <w:pPr>
              <w:spacing w:line="240" w:lineRule="atLeast"/>
              <w:ind w:left="-134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D177DF" w:rsidRPr="00725CB3" w:rsidRDefault="00D177DF" w:rsidP="00D177D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5" w:type="dxa"/>
            <w:gridSpan w:val="4"/>
          </w:tcPr>
          <w:p w:rsidR="00D177DF" w:rsidRPr="00725CB3" w:rsidRDefault="00D177DF" w:rsidP="00D177DF">
            <w:pPr>
              <w:spacing w:line="240" w:lineRule="atLeast"/>
              <w:ind w:left="-12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8E00A9" w:rsidRPr="00725CB3" w:rsidTr="00943630">
        <w:tc>
          <w:tcPr>
            <w:tcW w:w="3726" w:type="dxa"/>
          </w:tcPr>
          <w:p w:rsidR="008E00A9" w:rsidRPr="00725CB3" w:rsidRDefault="008E00A9" w:rsidP="008E00A9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:rsidR="008E00A9" w:rsidRDefault="008E00A9" w:rsidP="008E00A9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:rsidR="008E00A9" w:rsidRDefault="008E00A9" w:rsidP="008E00A9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E00A9" w:rsidRDefault="008E00A9" w:rsidP="008E00A9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E00A9" w:rsidRDefault="008E00A9" w:rsidP="008E00A9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E00A9" w:rsidRDefault="008E00A9" w:rsidP="008E00A9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E00A9" w:rsidRDefault="008E00A9" w:rsidP="008E00A9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E00A9" w:rsidRDefault="008E00A9" w:rsidP="008E00A9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8E00A9" w:rsidRDefault="008E00A9" w:rsidP="008E00A9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8E00A9" w:rsidRPr="00725CB3" w:rsidTr="00943630">
        <w:tc>
          <w:tcPr>
            <w:tcW w:w="3726" w:type="dxa"/>
          </w:tcPr>
          <w:p w:rsidR="008E00A9" w:rsidRPr="00725CB3" w:rsidRDefault="008E00A9" w:rsidP="008E00A9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:rsidR="008E00A9" w:rsidRPr="00725CB3" w:rsidRDefault="008E00A9" w:rsidP="008E00A9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68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:rsidR="008E00A9" w:rsidRPr="00725CB3" w:rsidRDefault="008E00A9" w:rsidP="008E00A9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E00A9" w:rsidRPr="00725CB3" w:rsidRDefault="008E00A9" w:rsidP="008E00A9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E00A9" w:rsidRPr="00725CB3" w:rsidRDefault="008E00A9" w:rsidP="008E00A9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E00A9" w:rsidRPr="00725CB3" w:rsidRDefault="008E00A9" w:rsidP="008E00A9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E00A9" w:rsidRPr="00725CB3" w:rsidRDefault="008E00A9" w:rsidP="008E00A9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E00A9" w:rsidRPr="00725CB3" w:rsidRDefault="008E00A9" w:rsidP="008E00A9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8E00A9" w:rsidRPr="00725CB3" w:rsidRDefault="008E00A9" w:rsidP="008E00A9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9</w:t>
            </w:r>
          </w:p>
        </w:tc>
      </w:tr>
      <w:tr w:rsidR="008E00A9" w:rsidRPr="00725CB3" w:rsidTr="00943630">
        <w:tc>
          <w:tcPr>
            <w:tcW w:w="3726" w:type="dxa"/>
          </w:tcPr>
          <w:p w:rsidR="008E00A9" w:rsidRPr="00725CB3" w:rsidRDefault="008E00A9" w:rsidP="008E00A9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87" w:type="dxa"/>
            <w:gridSpan w:val="3"/>
          </w:tcPr>
          <w:p w:rsidR="008E00A9" w:rsidRPr="00725CB3" w:rsidRDefault="008E00A9" w:rsidP="008E00A9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725CB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ร้อยละ</w:t>
            </w:r>
            <w:r w:rsidRPr="00725CB3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97" w:type="dxa"/>
            <w:gridSpan w:val="12"/>
          </w:tcPr>
          <w:p w:rsidR="008E00A9" w:rsidRPr="00725CB3" w:rsidRDefault="008E00A9" w:rsidP="008E00A9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725CB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725CB3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8E00A9" w:rsidRPr="00725CB3" w:rsidTr="00943630">
        <w:tc>
          <w:tcPr>
            <w:tcW w:w="3726" w:type="dxa"/>
          </w:tcPr>
          <w:p w:rsidR="008E00A9" w:rsidRPr="000E521D" w:rsidRDefault="008E00A9" w:rsidP="008E00A9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0E521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005" w:type="dxa"/>
            <w:vAlign w:val="bottom"/>
          </w:tcPr>
          <w:p w:rsidR="008E00A9" w:rsidRPr="00974FAC" w:rsidRDefault="008E00A9" w:rsidP="008E00A9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8E00A9" w:rsidRPr="00974FAC" w:rsidRDefault="008E00A9" w:rsidP="008E00A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8E00A9" w:rsidRPr="00974FAC" w:rsidRDefault="008E00A9" w:rsidP="008E00A9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E00A9" w:rsidRPr="00725CB3" w:rsidRDefault="008E00A9" w:rsidP="008E00A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E00A9" w:rsidRPr="00725CB3" w:rsidRDefault="008E00A9" w:rsidP="008E00A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E00A9" w:rsidRPr="00725CB3" w:rsidRDefault="008E00A9" w:rsidP="008E00A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E00A9" w:rsidRPr="00725CB3" w:rsidRDefault="008E00A9" w:rsidP="008E00A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E00A9" w:rsidRPr="00725CB3" w:rsidRDefault="008E00A9" w:rsidP="008E00A9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8E00A9" w:rsidRPr="00725CB3" w:rsidRDefault="008E00A9" w:rsidP="008E00A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8E00A9" w:rsidRPr="00725CB3" w:rsidRDefault="008E00A9" w:rsidP="008E00A9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43630" w:rsidRPr="00725CB3" w:rsidTr="00943630">
        <w:tc>
          <w:tcPr>
            <w:tcW w:w="3726" w:type="dxa"/>
          </w:tcPr>
          <w:p w:rsidR="00943630" w:rsidRPr="00725CB3" w:rsidRDefault="00943630" w:rsidP="00943630">
            <w:pPr>
              <w:spacing w:line="240" w:lineRule="atLeast"/>
              <w:ind w:right="-144"/>
              <w:jc w:val="both"/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บริษัท บางกอก</w:t>
            </w:r>
            <w:proofErr w:type="spellStart"/>
            <w:r w:rsidRPr="00725CB3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สหป</w:t>
            </w:r>
            <w:proofErr w:type="spellEnd"/>
            <w:r w:rsidRPr="00725CB3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ระกันชีวิต จำกัด (มหาชน)</w:t>
            </w:r>
          </w:p>
        </w:tc>
        <w:tc>
          <w:tcPr>
            <w:tcW w:w="1005" w:type="dxa"/>
            <w:vAlign w:val="bottom"/>
          </w:tcPr>
          <w:p w:rsidR="00943630" w:rsidRPr="0012031B" w:rsidRDefault="00943630" w:rsidP="00943630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031B">
              <w:rPr>
                <w:rFonts w:ascii="Angsana New" w:hAnsi="Angsana New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68" w:type="dxa"/>
          </w:tcPr>
          <w:p w:rsidR="00943630" w:rsidRPr="0012031B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943630" w:rsidRPr="0012031B" w:rsidRDefault="00943630" w:rsidP="00943630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031B">
              <w:rPr>
                <w:rFonts w:ascii="Angsana New" w:hAnsi="Angsana New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943630" w:rsidRPr="00E774C5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</w:t>
            </w:r>
            <w:r w:rsidRPr="00E774C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227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943630" w:rsidRPr="008C78EB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132,650</w:t>
            </w:r>
          </w:p>
        </w:tc>
      </w:tr>
      <w:tr w:rsidR="00943630" w:rsidRPr="00725CB3" w:rsidTr="00943630">
        <w:tc>
          <w:tcPr>
            <w:tcW w:w="3726" w:type="dxa"/>
          </w:tcPr>
          <w:p w:rsidR="00943630" w:rsidRPr="00725CB3" w:rsidRDefault="00943630" w:rsidP="00943630">
            <w:pPr>
              <w:spacing w:line="240" w:lineRule="atLeast"/>
              <w:ind w:right="-144"/>
              <w:jc w:val="both"/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  <w:lang w:val="en-US"/>
              </w:rPr>
              <w:t>อุตสาหกรรม</w:t>
            </w:r>
            <w:proofErr w:type="spellStart"/>
            <w:r>
              <w:rPr>
                <w:rFonts w:ascii="Angsana New" w:hAnsi="Angsana New" w:hint="cs"/>
                <w:spacing w:val="-8"/>
                <w:sz w:val="28"/>
                <w:szCs w:val="28"/>
                <w:cs/>
                <w:lang w:val="en-US"/>
              </w:rPr>
              <w:t>สหธัญญพืช</w:t>
            </w:r>
            <w:proofErr w:type="spellEnd"/>
            <w:r w:rsidRPr="00725CB3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005" w:type="dxa"/>
            <w:vAlign w:val="bottom"/>
          </w:tcPr>
          <w:p w:rsidR="00943630" w:rsidRPr="0012031B" w:rsidRDefault="00943630" w:rsidP="00943630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Pr="0012031B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</w:p>
        </w:tc>
        <w:tc>
          <w:tcPr>
            <w:tcW w:w="268" w:type="dxa"/>
          </w:tcPr>
          <w:p w:rsidR="00943630" w:rsidRPr="0012031B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943630" w:rsidRPr="0012031B" w:rsidRDefault="00943630" w:rsidP="00943630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Pr="0012031B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43630" w:rsidRPr="00E774C5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600,072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</w:tcPr>
          <w:p w:rsidR="00943630" w:rsidRPr="008C78EB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589,845</w:t>
            </w:r>
          </w:p>
        </w:tc>
      </w:tr>
      <w:tr w:rsidR="00943630" w:rsidRPr="00725CB3" w:rsidTr="00943630">
        <w:tc>
          <w:tcPr>
            <w:tcW w:w="3726" w:type="dxa"/>
          </w:tcPr>
          <w:p w:rsidR="00943630" w:rsidRPr="00725CB3" w:rsidRDefault="00943630" w:rsidP="00943630">
            <w:pPr>
              <w:spacing w:line="240" w:lineRule="atLeast"/>
              <w:ind w:right="-144"/>
              <w:jc w:val="both"/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005" w:type="dxa"/>
            <w:vAlign w:val="bottom"/>
          </w:tcPr>
          <w:p w:rsidR="00943630" w:rsidRDefault="00943630" w:rsidP="00943630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943630" w:rsidRPr="0012031B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943630" w:rsidRDefault="00943630" w:rsidP="00943630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43630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43630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943630" w:rsidRPr="00E774C5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730,299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</w:tcPr>
          <w:p w:rsidR="00943630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722,495</w:t>
            </w:r>
          </w:p>
        </w:tc>
      </w:tr>
      <w:tr w:rsidR="00943630" w:rsidRPr="00725CB3" w:rsidTr="00943630">
        <w:tc>
          <w:tcPr>
            <w:tcW w:w="3726" w:type="dxa"/>
          </w:tcPr>
          <w:p w:rsidR="00943630" w:rsidRPr="000E521D" w:rsidRDefault="00943630" w:rsidP="00943630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0E521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ทางอ้อม</w:t>
            </w:r>
          </w:p>
        </w:tc>
        <w:tc>
          <w:tcPr>
            <w:tcW w:w="1005" w:type="dxa"/>
            <w:vAlign w:val="bottom"/>
          </w:tcPr>
          <w:p w:rsidR="00943630" w:rsidRPr="00974FAC" w:rsidRDefault="00943630" w:rsidP="00943630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943630" w:rsidRPr="00974FAC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943630" w:rsidRPr="00974FAC" w:rsidRDefault="00943630" w:rsidP="00943630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943630" w:rsidRPr="00E774C5" w:rsidRDefault="00943630" w:rsidP="00943630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943630" w:rsidRPr="00725CB3" w:rsidRDefault="00943630" w:rsidP="00943630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43630" w:rsidRPr="00725CB3" w:rsidTr="00943630">
        <w:tc>
          <w:tcPr>
            <w:tcW w:w="3726" w:type="dxa"/>
          </w:tcPr>
          <w:p w:rsidR="00943630" w:rsidRPr="00725CB3" w:rsidRDefault="00943630" w:rsidP="00943630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</w:t>
            </w:r>
            <w:r w:rsidRPr="007D3A0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อุตสาหกรรมเหล็กกล้าไทย</w:t>
            </w:r>
            <w:r w:rsidRPr="007D3A0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  <w:r w:rsidRPr="007D3A0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005" w:type="dxa"/>
            <w:vAlign w:val="bottom"/>
          </w:tcPr>
          <w:p w:rsidR="00943630" w:rsidRPr="00974FAC" w:rsidRDefault="00943630" w:rsidP="00943630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4FAC">
              <w:rPr>
                <w:rFonts w:ascii="Angsana New" w:hAnsi="Angsana New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68" w:type="dxa"/>
          </w:tcPr>
          <w:p w:rsidR="00943630" w:rsidRPr="00974FAC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943630" w:rsidRPr="00974FAC" w:rsidRDefault="00943630" w:rsidP="00943630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74FAC">
              <w:rPr>
                <w:rFonts w:ascii="Angsana New" w:hAnsi="Angsana New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1,2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6,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1,2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6,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943630" w:rsidRPr="00E774C5" w:rsidRDefault="00943630" w:rsidP="00943630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74C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943630" w:rsidRPr="00725CB3" w:rsidRDefault="00943630" w:rsidP="00943630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43630" w:rsidRPr="00BC7DDD" w:rsidTr="00943630">
        <w:tc>
          <w:tcPr>
            <w:tcW w:w="3726" w:type="dxa"/>
          </w:tcPr>
          <w:p w:rsidR="00943630" w:rsidRPr="00BC7DDD" w:rsidRDefault="00943630" w:rsidP="00943630">
            <w:pPr>
              <w:spacing w:line="240" w:lineRule="atLeast"/>
              <w:ind w:right="-144"/>
              <w:jc w:val="both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</w:p>
        </w:tc>
        <w:tc>
          <w:tcPr>
            <w:tcW w:w="1005" w:type="dxa"/>
            <w:vAlign w:val="bottom"/>
          </w:tcPr>
          <w:p w:rsidR="00943630" w:rsidRPr="00BC7DDD" w:rsidRDefault="00943630" w:rsidP="00943630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8" w:type="dxa"/>
          </w:tcPr>
          <w:p w:rsidR="00943630" w:rsidRPr="00BC7DDD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943630" w:rsidRPr="00BC7DDD" w:rsidRDefault="00943630" w:rsidP="00943630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943630" w:rsidRPr="00BC7DDD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BC7DDD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943630" w:rsidRPr="00BC7DDD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943630" w:rsidRPr="00BC7DDD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943630" w:rsidRPr="00BC7DDD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43630" w:rsidRPr="00BC7DDD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943630" w:rsidRPr="00BC7DDD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43630" w:rsidRPr="00BC7DDD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943630" w:rsidRPr="00BC7DDD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943630" w:rsidRPr="00E774C5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43630" w:rsidRPr="00BC7DDD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</w:tcPr>
          <w:p w:rsidR="00943630" w:rsidRPr="00BC7DDD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943630" w:rsidRPr="00725CB3" w:rsidTr="008543B6">
        <w:trPr>
          <w:trHeight w:val="270"/>
        </w:trPr>
        <w:tc>
          <w:tcPr>
            <w:tcW w:w="3726" w:type="dxa"/>
            <w:shd w:val="clear" w:color="auto" w:fill="auto"/>
          </w:tcPr>
          <w:p w:rsidR="00943630" w:rsidRPr="00A07CF0" w:rsidRDefault="00943630" w:rsidP="00943630">
            <w:pPr>
              <w:spacing w:line="240" w:lineRule="atLeast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07CF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</w:t>
            </w:r>
            <w:r w:rsidRPr="00A07CF0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ม</w:t>
            </w:r>
          </w:p>
        </w:tc>
        <w:tc>
          <w:tcPr>
            <w:tcW w:w="1005" w:type="dxa"/>
            <w:shd w:val="clear" w:color="auto" w:fill="auto"/>
          </w:tcPr>
          <w:p w:rsidR="00943630" w:rsidRPr="00725CB3" w:rsidRDefault="00943630" w:rsidP="00943630">
            <w:pPr>
              <w:tabs>
                <w:tab w:val="decimal" w:pos="103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:rsidR="00943630" w:rsidRPr="00725CB3" w:rsidRDefault="00943630" w:rsidP="00943630">
            <w:pPr>
              <w:tabs>
                <w:tab w:val="decimal" w:pos="103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36" w:type="dxa"/>
            <w:shd w:val="clear" w:color="auto" w:fill="auto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36" w:type="dxa"/>
            <w:shd w:val="clear" w:color="auto" w:fill="auto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943630" w:rsidRPr="00E774C5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730,299</w:t>
            </w:r>
          </w:p>
        </w:tc>
        <w:tc>
          <w:tcPr>
            <w:tcW w:w="236" w:type="dxa"/>
            <w:shd w:val="clear" w:color="auto" w:fill="auto"/>
          </w:tcPr>
          <w:p w:rsidR="00943630" w:rsidRPr="00725CB3" w:rsidRDefault="00943630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943630" w:rsidRPr="00725CB3" w:rsidRDefault="00943630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722,495</w:t>
            </w:r>
          </w:p>
        </w:tc>
      </w:tr>
      <w:tr w:rsidR="003F23A2" w:rsidRPr="00725CB3" w:rsidTr="003F23A2">
        <w:trPr>
          <w:trHeight w:val="450"/>
        </w:trPr>
        <w:tc>
          <w:tcPr>
            <w:tcW w:w="3726" w:type="dxa"/>
          </w:tcPr>
          <w:p w:rsidR="003F23A2" w:rsidRDefault="003F23A2" w:rsidP="00943630">
            <w:pPr>
              <w:spacing w:line="240" w:lineRule="atLeast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5" w:type="dxa"/>
          </w:tcPr>
          <w:p w:rsidR="003F23A2" w:rsidRPr="00725CB3" w:rsidRDefault="003F23A2" w:rsidP="00943630">
            <w:pPr>
              <w:tabs>
                <w:tab w:val="decimal" w:pos="103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3F23A2" w:rsidRPr="00725CB3" w:rsidRDefault="003F23A2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:rsidR="003F23A2" w:rsidRPr="00725CB3" w:rsidRDefault="003F23A2" w:rsidP="00943630">
            <w:pPr>
              <w:tabs>
                <w:tab w:val="decimal" w:pos="103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F23A2" w:rsidRPr="00725CB3" w:rsidRDefault="003F23A2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3F23A2" w:rsidRPr="00725CB3" w:rsidRDefault="003F23A2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F23A2" w:rsidRPr="00725CB3" w:rsidRDefault="003F23A2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3F23A2" w:rsidRPr="00725CB3" w:rsidRDefault="003F23A2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F23A2" w:rsidRPr="00725CB3" w:rsidRDefault="003F23A2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</w:tcPr>
          <w:p w:rsidR="003F23A2" w:rsidRDefault="003F23A2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3F23A2" w:rsidRPr="00725CB3" w:rsidRDefault="003F23A2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</w:tcPr>
          <w:p w:rsidR="003F23A2" w:rsidRDefault="003F23A2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3F23A2" w:rsidRPr="00725CB3" w:rsidRDefault="003F23A2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3F23A2" w:rsidRDefault="003F23A2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3F23A2" w:rsidRPr="00725CB3" w:rsidRDefault="003F23A2" w:rsidP="0094363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  <w:tcBorders>
              <w:top w:val="double" w:sz="4" w:space="0" w:color="auto"/>
              <w:bottom w:val="nil"/>
            </w:tcBorders>
          </w:tcPr>
          <w:p w:rsidR="003F23A2" w:rsidRDefault="003F23A2" w:rsidP="00943630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D177DF" w:rsidRDefault="00D177DF" w:rsidP="00D177DF">
      <w:pPr>
        <w:pStyle w:val="Bo-C1Content"/>
      </w:pPr>
    </w:p>
    <w:p w:rsidR="003E0827" w:rsidRDefault="003E0827" w:rsidP="00D177DF">
      <w:pPr>
        <w:pStyle w:val="Bo-C1Content"/>
      </w:pPr>
    </w:p>
    <w:p w:rsidR="003E0827" w:rsidRDefault="003E0827" w:rsidP="00D177DF">
      <w:pPr>
        <w:pStyle w:val="Bo-C1Content"/>
      </w:pPr>
    </w:p>
    <w:p w:rsidR="003E0827" w:rsidRDefault="003E0827" w:rsidP="00D177DF">
      <w:pPr>
        <w:pStyle w:val="Bo-C1Content"/>
      </w:pPr>
    </w:p>
    <w:p w:rsidR="003E0827" w:rsidRDefault="003E0827" w:rsidP="00D177DF">
      <w:pPr>
        <w:pStyle w:val="Bo-C1Content"/>
      </w:pPr>
    </w:p>
    <w:tbl>
      <w:tblPr>
        <w:tblW w:w="1446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00"/>
        <w:gridCol w:w="360"/>
        <w:gridCol w:w="269"/>
        <w:gridCol w:w="1014"/>
        <w:gridCol w:w="211"/>
        <w:gridCol w:w="25"/>
        <w:gridCol w:w="1151"/>
        <w:gridCol w:w="236"/>
        <w:gridCol w:w="1151"/>
        <w:gridCol w:w="236"/>
        <w:gridCol w:w="1151"/>
        <w:gridCol w:w="236"/>
        <w:gridCol w:w="1151"/>
        <w:gridCol w:w="236"/>
        <w:gridCol w:w="1151"/>
        <w:gridCol w:w="236"/>
        <w:gridCol w:w="1155"/>
      </w:tblGrid>
      <w:tr w:rsidR="00D177DF" w:rsidRPr="007D3A08" w:rsidTr="00336CDD">
        <w:tc>
          <w:tcPr>
            <w:tcW w:w="4500" w:type="dxa"/>
          </w:tcPr>
          <w:p w:rsidR="00D177DF" w:rsidRPr="007D3A08" w:rsidRDefault="00D177DF" w:rsidP="00D177DF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1854" w:type="dxa"/>
            <w:gridSpan w:val="4"/>
          </w:tcPr>
          <w:p w:rsidR="00D177DF" w:rsidRPr="007D3A08" w:rsidRDefault="00D177DF" w:rsidP="00D177DF">
            <w:pPr>
              <w:spacing w:line="240" w:lineRule="atLeast"/>
              <w:ind w:left="-119" w:right="267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15" w:type="dxa"/>
            <w:gridSpan w:val="12"/>
          </w:tcPr>
          <w:p w:rsidR="00D177DF" w:rsidRPr="007D3A08" w:rsidRDefault="00D177DF" w:rsidP="00D177DF">
            <w:pPr>
              <w:spacing w:line="240" w:lineRule="atLeast"/>
              <w:ind w:left="-119" w:right="-9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177DF" w:rsidRPr="007D3A08" w:rsidTr="00336CDD">
        <w:tc>
          <w:tcPr>
            <w:tcW w:w="4500" w:type="dxa"/>
          </w:tcPr>
          <w:p w:rsidR="00D177DF" w:rsidRPr="007D3A08" w:rsidRDefault="00D177DF" w:rsidP="00D177DF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3" w:type="dxa"/>
            <w:gridSpan w:val="3"/>
          </w:tcPr>
          <w:p w:rsidR="00D177DF" w:rsidRPr="007D3A08" w:rsidRDefault="00D177DF" w:rsidP="00D177DF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D177DF" w:rsidRPr="007D3A08" w:rsidRDefault="00D177DF" w:rsidP="00D177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38" w:type="dxa"/>
            <w:gridSpan w:val="3"/>
          </w:tcPr>
          <w:p w:rsidR="00D177DF" w:rsidRPr="007D3A08" w:rsidRDefault="00D177DF" w:rsidP="00D177DF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D177DF" w:rsidRPr="007D3A08" w:rsidRDefault="00D177DF" w:rsidP="00D177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38" w:type="dxa"/>
            <w:gridSpan w:val="3"/>
          </w:tcPr>
          <w:p w:rsidR="00D177DF" w:rsidRPr="007D3A08" w:rsidRDefault="00D177DF" w:rsidP="00D177DF">
            <w:pPr>
              <w:spacing w:line="240" w:lineRule="atLeast"/>
              <w:ind w:left="-14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D177DF" w:rsidRPr="007D3A08" w:rsidRDefault="00D177DF" w:rsidP="00D177D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2" w:type="dxa"/>
            <w:gridSpan w:val="3"/>
          </w:tcPr>
          <w:p w:rsidR="00D177DF" w:rsidRPr="007D3A08" w:rsidRDefault="00D177DF" w:rsidP="00D177DF">
            <w:pPr>
              <w:spacing w:line="240" w:lineRule="atLeast"/>
              <w:ind w:left="-134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364B75" w:rsidRPr="007D3A08" w:rsidTr="00336CDD">
        <w:tc>
          <w:tcPr>
            <w:tcW w:w="4500" w:type="dxa"/>
          </w:tcPr>
          <w:p w:rsidR="00364B75" w:rsidRPr="007D3A08" w:rsidRDefault="00364B75" w:rsidP="00364B75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:rsidR="00364B75" w:rsidRPr="00725CB3" w:rsidRDefault="00364B75" w:rsidP="00364B75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364B75" w:rsidRPr="00725CB3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:rsidR="00364B75" w:rsidRPr="00725CB3" w:rsidRDefault="00364B75" w:rsidP="00364B75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364B75" w:rsidRPr="007D3A08" w:rsidRDefault="00364B75" w:rsidP="00364B75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364B75" w:rsidRDefault="00364B75" w:rsidP="00364B75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364B75" w:rsidRPr="00725CB3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364B75" w:rsidRDefault="00364B75" w:rsidP="00364B75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364B75" w:rsidRPr="007D3A08" w:rsidRDefault="00364B75" w:rsidP="00364B75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364B75" w:rsidRDefault="00364B75" w:rsidP="00364B75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364B75" w:rsidRPr="00725CB3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364B75" w:rsidRDefault="00364B75" w:rsidP="00364B75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364B75" w:rsidRPr="007D3A08" w:rsidRDefault="00364B75" w:rsidP="00364B75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364B75" w:rsidRDefault="00364B75" w:rsidP="00364B75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</w:tcPr>
          <w:p w:rsidR="00364B75" w:rsidRPr="00725CB3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364B75" w:rsidRDefault="00364B75" w:rsidP="00364B75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364B75" w:rsidRPr="007D3A08" w:rsidTr="00336CDD">
        <w:tc>
          <w:tcPr>
            <w:tcW w:w="4500" w:type="dxa"/>
          </w:tcPr>
          <w:p w:rsidR="00364B75" w:rsidRPr="007D3A08" w:rsidRDefault="00364B75" w:rsidP="00364B75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:rsidR="00364B75" w:rsidRPr="00725CB3" w:rsidRDefault="00364B75" w:rsidP="00364B75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364B75" w:rsidRPr="00725CB3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:rsidR="00364B75" w:rsidRPr="00725CB3" w:rsidRDefault="00364B75" w:rsidP="00364B75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364B75" w:rsidRPr="007D3A08" w:rsidRDefault="00364B75" w:rsidP="00364B75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364B75" w:rsidRPr="00725CB3" w:rsidRDefault="00364B75" w:rsidP="00364B75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364B75" w:rsidRPr="00725CB3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364B75" w:rsidRPr="00725CB3" w:rsidRDefault="00364B75" w:rsidP="00364B75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364B75" w:rsidRPr="007D3A08" w:rsidRDefault="00364B75" w:rsidP="00364B75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364B75" w:rsidRPr="00725CB3" w:rsidRDefault="00364B75" w:rsidP="00364B75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364B75" w:rsidRPr="00725CB3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364B75" w:rsidRPr="00725CB3" w:rsidRDefault="00364B75" w:rsidP="00364B75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364B75" w:rsidRPr="007D3A08" w:rsidRDefault="00364B75" w:rsidP="00364B75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364B75" w:rsidRPr="00725CB3" w:rsidRDefault="00364B75" w:rsidP="00364B75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364B75" w:rsidRPr="00725CB3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364B75" w:rsidRPr="00725CB3" w:rsidRDefault="00364B75" w:rsidP="00364B75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9</w:t>
            </w:r>
          </w:p>
        </w:tc>
      </w:tr>
      <w:tr w:rsidR="00364B75" w:rsidRPr="007D3A08" w:rsidTr="00336CDD">
        <w:tc>
          <w:tcPr>
            <w:tcW w:w="4500" w:type="dxa"/>
            <w:vAlign w:val="bottom"/>
          </w:tcPr>
          <w:p w:rsidR="00364B75" w:rsidRPr="007D3A08" w:rsidRDefault="00364B75" w:rsidP="00364B75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:rsidR="00364B75" w:rsidRPr="007D3A08" w:rsidRDefault="00364B75" w:rsidP="00364B75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364B75" w:rsidRPr="007D3A08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364B75" w:rsidRPr="007D3A08" w:rsidRDefault="00364B75" w:rsidP="00364B75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364B75" w:rsidRPr="007D3A08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38" w:type="dxa"/>
            <w:gridSpan w:val="3"/>
            <w:vAlign w:val="bottom"/>
          </w:tcPr>
          <w:p w:rsidR="00364B75" w:rsidRPr="000D4816" w:rsidRDefault="00364B75" w:rsidP="00364B7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36" w:type="dxa"/>
          </w:tcPr>
          <w:p w:rsidR="00364B75" w:rsidRPr="007D3A08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316" w:type="dxa"/>
            <w:gridSpan w:val="7"/>
            <w:vAlign w:val="bottom"/>
          </w:tcPr>
          <w:p w:rsidR="00364B75" w:rsidRPr="007D3A08" w:rsidRDefault="00364B75" w:rsidP="00364B7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7D3A0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7D3A08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364B75" w:rsidRPr="007D3A08" w:rsidTr="00336CDD">
        <w:tc>
          <w:tcPr>
            <w:tcW w:w="4500" w:type="dxa"/>
            <w:vAlign w:val="bottom"/>
          </w:tcPr>
          <w:p w:rsidR="00364B75" w:rsidRPr="007D3A08" w:rsidRDefault="00364B75" w:rsidP="00364B75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521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:rsidR="00364B75" w:rsidRPr="007D3A08" w:rsidRDefault="00364B75" w:rsidP="00364B75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364B75" w:rsidRPr="007D3A08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364B75" w:rsidRPr="007D3A08" w:rsidRDefault="00364B75" w:rsidP="00364B75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364B75" w:rsidRPr="007D3A08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364B75" w:rsidRPr="007D3A08" w:rsidRDefault="00364B75" w:rsidP="00364B7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64B75" w:rsidRPr="007D3A08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364B75" w:rsidRPr="007D3A08" w:rsidRDefault="00364B75" w:rsidP="00364B7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64B75" w:rsidRPr="007D3A08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364B75" w:rsidRPr="007D3A08" w:rsidRDefault="00364B75" w:rsidP="00364B7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64B75" w:rsidRPr="007D3A08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364B75" w:rsidRPr="007D3A08" w:rsidRDefault="00364B75" w:rsidP="00364B7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64B75" w:rsidRPr="007D3A08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364B75" w:rsidRPr="007D3A08" w:rsidRDefault="00364B75" w:rsidP="00364B7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364B75" w:rsidRPr="007D3A08" w:rsidRDefault="00364B75" w:rsidP="00364B75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364B75" w:rsidRPr="007D3A08" w:rsidRDefault="00364B75" w:rsidP="00364B75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E0371" w:rsidRPr="007D3A08" w:rsidTr="00336CDD">
        <w:tc>
          <w:tcPr>
            <w:tcW w:w="4500" w:type="dxa"/>
            <w:vAlign w:val="bottom"/>
          </w:tcPr>
          <w:p w:rsidR="00CE0371" w:rsidRPr="007D3A08" w:rsidRDefault="00CE0371" w:rsidP="00CE0371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3A0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D3A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3A08">
              <w:rPr>
                <w:rFonts w:ascii="Angsana New" w:hAnsi="Angsana New" w:hint="cs"/>
                <w:sz w:val="28"/>
                <w:szCs w:val="28"/>
                <w:cs/>
              </w:rPr>
              <w:t>บางกอก</w:t>
            </w:r>
            <w:proofErr w:type="spellStart"/>
            <w:r w:rsidRPr="007D3A08">
              <w:rPr>
                <w:rFonts w:ascii="Angsana New" w:hAnsi="Angsana New" w:hint="cs"/>
                <w:sz w:val="28"/>
                <w:szCs w:val="28"/>
                <w:cs/>
              </w:rPr>
              <w:t>สหป</w:t>
            </w:r>
            <w:proofErr w:type="spellEnd"/>
            <w:r w:rsidRPr="007D3A08">
              <w:rPr>
                <w:rFonts w:ascii="Angsana New" w:hAnsi="Angsana New" w:hint="cs"/>
                <w:sz w:val="28"/>
                <w:szCs w:val="28"/>
                <w:cs/>
              </w:rPr>
              <w:t>ระกันชีวิต</w:t>
            </w:r>
            <w:r w:rsidRPr="007D3A0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7D3A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3A08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360" w:type="dxa"/>
            <w:vAlign w:val="bottom"/>
          </w:tcPr>
          <w:p w:rsidR="00CE0371" w:rsidRPr="007D3A08" w:rsidRDefault="00CE0371" w:rsidP="00CE037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CE0371" w:rsidRPr="007D3A08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CE0371" w:rsidRPr="007D3A08" w:rsidRDefault="00CE0371" w:rsidP="00CE037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CE0371" w:rsidRPr="007D3A08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E0371" w:rsidRPr="007D3A08" w:rsidRDefault="00CE0371" w:rsidP="00CE037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36" w:type="dxa"/>
          </w:tcPr>
          <w:p w:rsidR="00CE0371" w:rsidRPr="007D3A08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E0371" w:rsidRPr="007D3A08" w:rsidRDefault="00CE0371" w:rsidP="00CE037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36" w:type="dxa"/>
          </w:tcPr>
          <w:p w:rsidR="00CE0371" w:rsidRPr="007D3A08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E0371" w:rsidRPr="007D3A08" w:rsidRDefault="00CE0371" w:rsidP="00CE037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36" w:type="dxa"/>
          </w:tcPr>
          <w:p w:rsidR="00CE0371" w:rsidRPr="007D3A08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E0371" w:rsidRPr="007D3A08" w:rsidRDefault="00CE0371" w:rsidP="00CE037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36" w:type="dxa"/>
          </w:tcPr>
          <w:p w:rsidR="00CE0371" w:rsidRPr="007D3A08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E0371" w:rsidRPr="007D3A08" w:rsidRDefault="00CE0371" w:rsidP="00CE037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36" w:type="dxa"/>
          </w:tcPr>
          <w:p w:rsidR="00CE0371" w:rsidRPr="007D3A08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CE0371" w:rsidRPr="007D3A08" w:rsidRDefault="00CE0371" w:rsidP="00CE037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sz w:val="28"/>
                <w:szCs w:val="28"/>
                <w:lang w:val="en-US"/>
              </w:rPr>
              <w:t>125,000</w:t>
            </w:r>
          </w:p>
        </w:tc>
      </w:tr>
      <w:tr w:rsidR="00CE0371" w:rsidRPr="007D3A08" w:rsidTr="00336CDD">
        <w:tc>
          <w:tcPr>
            <w:tcW w:w="4500" w:type="dxa"/>
            <w:vAlign w:val="bottom"/>
          </w:tcPr>
          <w:p w:rsidR="00CE0371" w:rsidRPr="007D3A08" w:rsidRDefault="00CE0371" w:rsidP="00CE0371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06981">
              <w:rPr>
                <w:rFonts w:ascii="Angsana New" w:hAnsi="Angsana New"/>
                <w:sz w:val="28"/>
                <w:szCs w:val="28"/>
                <w:cs/>
              </w:rPr>
              <w:t>บริษัท อุตสาหกรรม</w:t>
            </w:r>
            <w:proofErr w:type="spellStart"/>
            <w:r w:rsidRPr="00606981">
              <w:rPr>
                <w:rFonts w:ascii="Angsana New" w:hAnsi="Angsana New"/>
                <w:sz w:val="28"/>
                <w:szCs w:val="28"/>
                <w:cs/>
              </w:rPr>
              <w:t>สหธัญญพืช</w:t>
            </w:r>
            <w:proofErr w:type="spellEnd"/>
            <w:r w:rsidRPr="0060698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60" w:type="dxa"/>
            <w:vAlign w:val="bottom"/>
          </w:tcPr>
          <w:p w:rsidR="00CE0371" w:rsidRPr="0012031B" w:rsidRDefault="00CE0371" w:rsidP="00CE037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CE0371" w:rsidRPr="0012031B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CE0371" w:rsidRPr="0012031B" w:rsidRDefault="00CE0371" w:rsidP="00CE037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CE0371" w:rsidRPr="007D3A08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E0371" w:rsidRPr="0012031B" w:rsidRDefault="00CE0371" w:rsidP="00CE037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Pr="0012031B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</w:p>
        </w:tc>
        <w:tc>
          <w:tcPr>
            <w:tcW w:w="236" w:type="dxa"/>
          </w:tcPr>
          <w:p w:rsidR="00CE0371" w:rsidRPr="0012031B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E0371" w:rsidRPr="0012031B" w:rsidRDefault="00CE0371" w:rsidP="00CE037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Pr="0012031B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</w:p>
        </w:tc>
        <w:tc>
          <w:tcPr>
            <w:tcW w:w="236" w:type="dxa"/>
          </w:tcPr>
          <w:p w:rsidR="00CE0371" w:rsidRPr="00725CB3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E0371" w:rsidRPr="00725CB3" w:rsidRDefault="00CE0371" w:rsidP="00CE037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236" w:type="dxa"/>
          </w:tcPr>
          <w:p w:rsidR="00CE0371" w:rsidRPr="00725CB3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E0371" w:rsidRPr="00725CB3" w:rsidRDefault="00CE0371" w:rsidP="00CE037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236" w:type="dxa"/>
          </w:tcPr>
          <w:p w:rsidR="00CE0371" w:rsidRPr="007D3A08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CE0371" w:rsidRPr="00725CB3" w:rsidRDefault="00CE0371" w:rsidP="00CE037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36" w:type="dxa"/>
          </w:tcPr>
          <w:p w:rsidR="00CE0371" w:rsidRPr="00725CB3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:rsidR="00CE0371" w:rsidRPr="00725CB3" w:rsidRDefault="00CE0371" w:rsidP="00CE037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104,500</w:t>
            </w:r>
          </w:p>
        </w:tc>
      </w:tr>
      <w:tr w:rsidR="00CE0371" w:rsidRPr="0088076C" w:rsidTr="00336CDD">
        <w:tc>
          <w:tcPr>
            <w:tcW w:w="4500" w:type="dxa"/>
            <w:vAlign w:val="bottom"/>
          </w:tcPr>
          <w:p w:rsidR="00CE0371" w:rsidRPr="0088076C" w:rsidRDefault="00CE0371" w:rsidP="00CE0371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0" w:type="dxa"/>
            <w:vAlign w:val="bottom"/>
          </w:tcPr>
          <w:p w:rsidR="00CE0371" w:rsidRPr="0088076C" w:rsidRDefault="00CE0371" w:rsidP="00CE037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9" w:type="dxa"/>
          </w:tcPr>
          <w:p w:rsidR="00CE0371" w:rsidRPr="0088076C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CE0371" w:rsidRPr="0088076C" w:rsidRDefault="00CE0371" w:rsidP="00CE0371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CE0371" w:rsidRPr="0088076C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E0371" w:rsidRPr="0088076C" w:rsidRDefault="00CE0371" w:rsidP="00CE037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CE0371" w:rsidRPr="0088076C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E0371" w:rsidRPr="0088076C" w:rsidRDefault="00CE0371" w:rsidP="00CE037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CE0371" w:rsidRPr="0088076C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E0371" w:rsidRPr="0088076C" w:rsidRDefault="00CE0371" w:rsidP="00CE037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CE0371" w:rsidRPr="0088076C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E0371" w:rsidRPr="0088076C" w:rsidRDefault="00CE0371" w:rsidP="00CE037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CE0371" w:rsidRPr="0088076C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:rsidR="00CE0371" w:rsidRPr="0088076C" w:rsidRDefault="00CE0371" w:rsidP="00CE037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CE0371" w:rsidRPr="0088076C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:rsidR="00CE0371" w:rsidRPr="0088076C" w:rsidRDefault="00CE0371" w:rsidP="00CE037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CE0371" w:rsidRPr="007D3A08" w:rsidTr="00336CDD">
        <w:tc>
          <w:tcPr>
            <w:tcW w:w="4500" w:type="dxa"/>
          </w:tcPr>
          <w:p w:rsidR="00CE0371" w:rsidRPr="007D3A08" w:rsidRDefault="00CE0371" w:rsidP="00CE0371">
            <w:pPr>
              <w:spacing w:line="240" w:lineRule="atLeast"/>
              <w:ind w:left="162"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360" w:type="dxa"/>
          </w:tcPr>
          <w:p w:rsidR="00CE0371" w:rsidRPr="007D3A08" w:rsidRDefault="00CE0371" w:rsidP="00CE0371">
            <w:pPr>
              <w:tabs>
                <w:tab w:val="decimal" w:pos="103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CE0371" w:rsidRPr="007D3A08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:rsidR="00CE0371" w:rsidRPr="007D3A08" w:rsidRDefault="00CE0371" w:rsidP="00CE0371">
            <w:pPr>
              <w:tabs>
                <w:tab w:val="decimal" w:pos="103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CE0371" w:rsidRPr="007D3A08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CE0371" w:rsidRPr="007D3A08" w:rsidRDefault="00CE0371" w:rsidP="00CE037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E0371" w:rsidRPr="007D3A08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CE0371" w:rsidRPr="007D3A08" w:rsidRDefault="00CE0371" w:rsidP="00CE037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E0371" w:rsidRPr="007D3A08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CE0371" w:rsidRPr="007D3A08" w:rsidRDefault="00CE0371" w:rsidP="00CE037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E0371" w:rsidRPr="007D3A08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CE0371" w:rsidRPr="007D3A08" w:rsidRDefault="00CE0371" w:rsidP="00CE037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E0371" w:rsidRPr="007D3A08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</w:tcPr>
          <w:p w:rsidR="00CE0371" w:rsidRPr="007D3A08" w:rsidRDefault="00CE0371" w:rsidP="00CE037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36" w:type="dxa"/>
          </w:tcPr>
          <w:p w:rsidR="00CE0371" w:rsidRPr="007D3A08" w:rsidRDefault="00CE0371" w:rsidP="00CE037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CE0371" w:rsidRPr="007D3A08" w:rsidRDefault="00CE0371" w:rsidP="00CE0371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229,500</w:t>
            </w:r>
          </w:p>
        </w:tc>
      </w:tr>
    </w:tbl>
    <w:p w:rsidR="00D177DF" w:rsidRDefault="00D177DF" w:rsidP="00D177DF">
      <w:pPr>
        <w:pStyle w:val="Bo-C1Content"/>
        <w:rPr>
          <w:sz w:val="20"/>
          <w:szCs w:val="20"/>
        </w:rPr>
      </w:pPr>
    </w:p>
    <w:p w:rsidR="00E95516" w:rsidRPr="009A176D" w:rsidRDefault="006F6F63" w:rsidP="006F6F63">
      <w:pPr>
        <w:pStyle w:val="Bo-C1Content"/>
        <w:rPr>
          <w:lang w:val="en-US"/>
        </w:rPr>
      </w:pPr>
      <w:r w:rsidRPr="009A176D">
        <w:rPr>
          <w:rFonts w:hint="cs"/>
          <w:cs/>
          <w:lang w:val="en-US"/>
        </w:rPr>
        <w:t>บริษัทร่วมของกลุ่มบริษัทและบริษัทไม่มีการจ่ายเงินปันผล</w:t>
      </w:r>
      <w:r w:rsidR="00364B75">
        <w:rPr>
          <w:cs/>
          <w:lang w:val="en-US"/>
        </w:rPr>
        <w:t>ในระหว่างงวดหก</w:t>
      </w:r>
      <w:r w:rsidRPr="009A176D">
        <w:rPr>
          <w:cs/>
          <w:lang w:val="en-US"/>
        </w:rPr>
        <w:t xml:space="preserve">เดือนสิ้นสุดวันที่ </w:t>
      </w:r>
      <w:r w:rsidR="00364B75">
        <w:rPr>
          <w:rFonts w:hint="cs"/>
          <w:cs/>
          <w:lang w:val="en-US"/>
        </w:rPr>
        <w:t xml:space="preserve">30 มิถุนายน </w:t>
      </w:r>
      <w:r w:rsidRPr="009A176D">
        <w:rPr>
          <w:rFonts w:hint="cs"/>
          <w:cs/>
          <w:lang w:val="en-US"/>
        </w:rPr>
        <w:t>25</w:t>
      </w:r>
      <w:r w:rsidR="00D177DF">
        <w:rPr>
          <w:rFonts w:hint="cs"/>
          <w:cs/>
          <w:lang w:val="en-US"/>
        </w:rPr>
        <w:t xml:space="preserve">60 </w:t>
      </w:r>
      <w:r w:rsidRPr="009A176D">
        <w:rPr>
          <w:rFonts w:hint="cs"/>
          <w:cs/>
          <w:lang w:val="en-US"/>
        </w:rPr>
        <w:t>และ 255</w:t>
      </w:r>
      <w:r w:rsidR="00D177DF">
        <w:rPr>
          <w:rFonts w:hint="cs"/>
          <w:cs/>
          <w:lang w:val="en-US"/>
        </w:rPr>
        <w:t>9</w:t>
      </w:r>
    </w:p>
    <w:p w:rsidR="009C7A93" w:rsidRPr="009A176D" w:rsidRDefault="009C7A93" w:rsidP="009C7A93">
      <w:pPr>
        <w:pStyle w:val="Bo-Blankline"/>
        <w:rPr>
          <w:lang w:val="en-US"/>
        </w:rPr>
      </w:pPr>
    </w:p>
    <w:p w:rsidR="009C7A93" w:rsidRDefault="009C7A93" w:rsidP="006F6F63">
      <w:pPr>
        <w:pStyle w:val="Bo-C1Content"/>
        <w:rPr>
          <w:lang w:val="en-US"/>
        </w:rPr>
      </w:pPr>
      <w:r w:rsidRPr="009A176D">
        <w:rPr>
          <w:rFonts w:hint="cs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CE06C9" w:rsidRDefault="00CE06C9" w:rsidP="00CE06C9">
      <w:pPr>
        <w:pStyle w:val="Bo-Blankline"/>
        <w:rPr>
          <w:lang w:val="en-US"/>
        </w:rPr>
      </w:pPr>
    </w:p>
    <w:p w:rsidR="009B5E04" w:rsidRPr="005D698C" w:rsidRDefault="009B5E04" w:rsidP="009B5E04">
      <w:pPr>
        <w:tabs>
          <w:tab w:val="left" w:pos="540"/>
        </w:tabs>
        <w:spacing w:line="240" w:lineRule="atLeast"/>
        <w:ind w:right="389"/>
        <w:jc w:val="both"/>
        <w:rPr>
          <w:sz w:val="20"/>
          <w:szCs w:val="20"/>
          <w:lang w:val="en-US"/>
        </w:rPr>
      </w:pPr>
    </w:p>
    <w:p w:rsidR="009B5E04" w:rsidRPr="005208F8" w:rsidRDefault="009B5E04" w:rsidP="00F50215">
      <w:pPr>
        <w:pStyle w:val="Caption"/>
        <w:sectPr w:rsidR="009B5E04" w:rsidRPr="005208F8" w:rsidSect="009407C0">
          <w:headerReference w:type="default" r:id="rId10"/>
          <w:footerReference w:type="default" r:id="rId11"/>
          <w:pgSz w:w="16834" w:h="11909" w:orient="landscape" w:code="9"/>
          <w:pgMar w:top="1872" w:right="562" w:bottom="706" w:left="1008" w:header="720" w:footer="677" w:gutter="0"/>
          <w:paperSrc w:first="15" w:other="15"/>
          <w:cols w:space="737"/>
        </w:sectPr>
      </w:pPr>
    </w:p>
    <w:p w:rsidR="007B2482" w:rsidRPr="00364B75" w:rsidRDefault="007B2482" w:rsidP="00DB700D">
      <w:pPr>
        <w:pStyle w:val="Caption"/>
        <w:ind w:hanging="900"/>
      </w:pPr>
      <w:r w:rsidRPr="00364B75">
        <w:rPr>
          <w:rFonts w:hint="cs"/>
          <w:cs/>
        </w:rPr>
        <w:lastRenderedPageBreak/>
        <w:t>เงินลงทุน</w:t>
      </w:r>
      <w:r w:rsidR="008D1AAA" w:rsidRPr="00364B75">
        <w:rPr>
          <w:rFonts w:hint="cs"/>
          <w:cs/>
        </w:rPr>
        <w:t>ในบริษัทย่อย</w:t>
      </w:r>
    </w:p>
    <w:p w:rsidR="00860E3F" w:rsidRPr="00364B75" w:rsidRDefault="00860E3F">
      <w:pPr>
        <w:spacing w:line="240" w:lineRule="auto"/>
        <w:ind w:left="540" w:right="-43" w:hanging="90"/>
        <w:jc w:val="both"/>
        <w:rPr>
          <w:rFonts w:ascii="Angsana New" w:hAnsi="Angsana New"/>
          <w:sz w:val="16"/>
          <w:szCs w:val="16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72"/>
        <w:gridCol w:w="1084"/>
        <w:gridCol w:w="235"/>
        <w:gridCol w:w="1085"/>
        <w:gridCol w:w="235"/>
        <w:gridCol w:w="1266"/>
        <w:gridCol w:w="235"/>
        <w:gridCol w:w="1266"/>
      </w:tblGrid>
      <w:tr w:rsidR="00364B75" w:rsidRPr="007715B8" w:rsidTr="00626903">
        <w:tc>
          <w:tcPr>
            <w:tcW w:w="3896" w:type="dxa"/>
          </w:tcPr>
          <w:p w:rsidR="00364B75" w:rsidRPr="007715B8" w:rsidRDefault="00364B75" w:rsidP="003A78F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3" w:type="dxa"/>
            <w:gridSpan w:val="3"/>
          </w:tcPr>
          <w:p w:rsidR="00364B75" w:rsidRPr="007715B8" w:rsidRDefault="00364B75" w:rsidP="003A78F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64B75" w:rsidRPr="007715B8" w:rsidRDefault="00364B75" w:rsidP="003A78F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:rsidR="00364B75" w:rsidRPr="007715B8" w:rsidRDefault="00364B75" w:rsidP="003A78F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4B75" w:rsidRPr="00BD6B3C" w:rsidTr="00626903">
        <w:tc>
          <w:tcPr>
            <w:tcW w:w="3896" w:type="dxa"/>
          </w:tcPr>
          <w:p w:rsidR="00364B75" w:rsidRPr="004A594B" w:rsidRDefault="00364B75" w:rsidP="00364B7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proofErr w:type="spellStart"/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ดือน</w:t>
            </w:r>
            <w:proofErr w:type="spellEnd"/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123" w:type="dxa"/>
          </w:tcPr>
          <w:p w:rsidR="00364B75" w:rsidRPr="007715B8" w:rsidRDefault="00364B75" w:rsidP="00364B7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64B75" w:rsidRPr="007715B8" w:rsidRDefault="00364B75" w:rsidP="00364B7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364B75" w:rsidRPr="007715B8" w:rsidRDefault="00364B75" w:rsidP="00364B7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64B75" w:rsidRPr="007715B8" w:rsidRDefault="00364B75" w:rsidP="00364B7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364B75" w:rsidRPr="00364B75" w:rsidRDefault="00364B75" w:rsidP="00364B7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364B75" w:rsidRPr="00364B75" w:rsidRDefault="00364B75" w:rsidP="00364B7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364B75" w:rsidRPr="00364B75" w:rsidRDefault="00364B75" w:rsidP="00364B7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364B75" w:rsidRPr="007715B8" w:rsidTr="00626903">
        <w:tc>
          <w:tcPr>
            <w:tcW w:w="3896" w:type="dxa"/>
          </w:tcPr>
          <w:p w:rsidR="00364B75" w:rsidRPr="007715B8" w:rsidRDefault="00364B75" w:rsidP="00364B7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:rsidR="00364B75" w:rsidRPr="007715B8" w:rsidRDefault="00364B75" w:rsidP="00364B7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64B75" w:rsidRPr="007715B8" w:rsidRDefault="00364B75" w:rsidP="00364B7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364B75" w:rsidRPr="007715B8" w:rsidRDefault="00364B75" w:rsidP="00364B7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64B75" w:rsidRPr="007715B8" w:rsidRDefault="00364B75" w:rsidP="00364B7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:rsidR="00364B75" w:rsidRPr="007715B8" w:rsidRDefault="00364B75" w:rsidP="00364B7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5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715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06C84" w:rsidRPr="00865F56" w:rsidTr="00626903">
        <w:tc>
          <w:tcPr>
            <w:tcW w:w="3896" w:type="dxa"/>
          </w:tcPr>
          <w:p w:rsidR="00D06C84" w:rsidRPr="0018439B" w:rsidRDefault="00D06C84" w:rsidP="00D06C84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8439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8439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8439B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18439B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1123" w:type="dxa"/>
          </w:tcPr>
          <w:p w:rsidR="00D06C84" w:rsidRPr="007715B8" w:rsidRDefault="00D06C84" w:rsidP="00D06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6C84" w:rsidRPr="007715B8" w:rsidRDefault="00D06C84" w:rsidP="00D06C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D06C84" w:rsidRPr="007715B8" w:rsidRDefault="00D06C84" w:rsidP="00D06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6C84" w:rsidRPr="007715B8" w:rsidRDefault="00D06C84" w:rsidP="00D06C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D06C84" w:rsidRPr="00F71C92" w:rsidRDefault="00D06C84" w:rsidP="00A07CF0">
            <w:pPr>
              <w:tabs>
                <w:tab w:val="decimal" w:pos="98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13,199,596</w:t>
            </w:r>
          </w:p>
        </w:tc>
        <w:tc>
          <w:tcPr>
            <w:tcW w:w="236" w:type="dxa"/>
          </w:tcPr>
          <w:p w:rsidR="00D06C84" w:rsidRPr="007715B8" w:rsidRDefault="00D06C84" w:rsidP="00D06C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D06C84" w:rsidRPr="00817DD9" w:rsidRDefault="00D06C84" w:rsidP="00A07CF0">
            <w:pPr>
              <w:tabs>
                <w:tab w:val="decimal" w:pos="98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8,675,389</w:t>
            </w:r>
          </w:p>
        </w:tc>
      </w:tr>
      <w:tr w:rsidR="00D06C84" w:rsidRPr="00865F56" w:rsidTr="00626903">
        <w:tc>
          <w:tcPr>
            <w:tcW w:w="3896" w:type="dxa"/>
          </w:tcPr>
          <w:p w:rsidR="00D06C84" w:rsidRPr="0018439B" w:rsidRDefault="00D06C84" w:rsidP="00D06C8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3" w:type="dxa"/>
          </w:tcPr>
          <w:p w:rsidR="00D06C84" w:rsidRPr="007715B8" w:rsidRDefault="00D06C84" w:rsidP="00D06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6C84" w:rsidRPr="007715B8" w:rsidRDefault="00D06C84" w:rsidP="00D06C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D06C84" w:rsidRPr="007715B8" w:rsidRDefault="00D06C84" w:rsidP="00D06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6C84" w:rsidRPr="007715B8" w:rsidRDefault="00D06C84" w:rsidP="00D06C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D06C84" w:rsidRDefault="00D06C84" w:rsidP="00A07CF0">
            <w:pPr>
              <w:tabs>
                <w:tab w:val="decimal" w:pos="59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06C84" w:rsidRPr="007715B8" w:rsidRDefault="00D06C84" w:rsidP="00D06C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D06C84" w:rsidRDefault="00D06C84" w:rsidP="00A07CF0">
            <w:pPr>
              <w:tabs>
                <w:tab w:val="decimal" w:pos="98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3,759,000</w:t>
            </w:r>
          </w:p>
        </w:tc>
      </w:tr>
      <w:tr w:rsidR="00D06C84" w:rsidTr="00626903">
        <w:tc>
          <w:tcPr>
            <w:tcW w:w="3896" w:type="dxa"/>
          </w:tcPr>
          <w:p w:rsidR="00D06C84" w:rsidRDefault="00D06C84" w:rsidP="00D06C8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D06C84" w:rsidRPr="007715B8" w:rsidRDefault="00D06C84" w:rsidP="00D06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6C84" w:rsidRPr="007715B8" w:rsidRDefault="00D06C84" w:rsidP="00D06C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D06C84" w:rsidRPr="007715B8" w:rsidRDefault="00D06C84" w:rsidP="00D06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6C84" w:rsidRPr="007715B8" w:rsidRDefault="00D06C84" w:rsidP="00D06C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D06C84" w:rsidRPr="00C42F34" w:rsidRDefault="00D06C84" w:rsidP="00A07CF0">
            <w:pPr>
              <w:tabs>
                <w:tab w:val="decimal" w:pos="98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C42F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199</w:t>
            </w:r>
            <w:r w:rsidRPr="00C42F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236" w:type="dxa"/>
          </w:tcPr>
          <w:p w:rsidR="00D06C84" w:rsidRPr="007715B8" w:rsidRDefault="00D06C84" w:rsidP="00D06C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D06C84" w:rsidRPr="00C42F34" w:rsidRDefault="00D06C84" w:rsidP="00A07CF0">
            <w:pPr>
              <w:tabs>
                <w:tab w:val="decimal" w:pos="98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C42F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434</w:t>
            </w:r>
            <w:r w:rsidRPr="00C42F34">
              <w:rPr>
                <w:rFonts w:ascii="Angsana New" w:hAnsi="Angsana New"/>
                <w:sz w:val="30"/>
                <w:szCs w:val="30"/>
              </w:rPr>
              <w:t>,389</w:t>
            </w:r>
          </w:p>
        </w:tc>
      </w:tr>
      <w:tr w:rsidR="00D06C84" w:rsidRPr="00986EF6" w:rsidTr="00626903">
        <w:tc>
          <w:tcPr>
            <w:tcW w:w="3896" w:type="dxa"/>
          </w:tcPr>
          <w:p w:rsidR="00D06C84" w:rsidRDefault="00D06C84" w:rsidP="00D06C8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86E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23" w:type="dxa"/>
          </w:tcPr>
          <w:p w:rsidR="00D06C84" w:rsidRPr="007715B8" w:rsidRDefault="00D06C84" w:rsidP="00D06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6C84" w:rsidRPr="007715B8" w:rsidRDefault="00D06C84" w:rsidP="00D06C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D06C84" w:rsidRPr="007715B8" w:rsidRDefault="00D06C84" w:rsidP="00D06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6C84" w:rsidRPr="007715B8" w:rsidRDefault="00D06C84" w:rsidP="00D06C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D06C84" w:rsidRDefault="00D06C84" w:rsidP="00A07CF0">
            <w:pPr>
              <w:tabs>
                <w:tab w:val="decimal" w:pos="98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446,250)</w:t>
            </w:r>
          </w:p>
        </w:tc>
        <w:tc>
          <w:tcPr>
            <w:tcW w:w="236" w:type="dxa"/>
          </w:tcPr>
          <w:p w:rsidR="00D06C84" w:rsidRPr="007715B8" w:rsidRDefault="00D06C84" w:rsidP="00D06C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D06C84" w:rsidRDefault="00D06C84" w:rsidP="00A07CF0">
            <w:pPr>
              <w:tabs>
                <w:tab w:val="decimal" w:pos="98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260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,000)</w:t>
            </w:r>
          </w:p>
        </w:tc>
      </w:tr>
      <w:tr w:rsidR="00D06C84" w:rsidRPr="007715B8" w:rsidTr="00626903">
        <w:tc>
          <w:tcPr>
            <w:tcW w:w="3896" w:type="dxa"/>
          </w:tcPr>
          <w:p w:rsidR="00D06C84" w:rsidRPr="003B4170" w:rsidRDefault="00D06C84" w:rsidP="00D06C8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843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123" w:type="dxa"/>
          </w:tcPr>
          <w:p w:rsidR="00D06C84" w:rsidRPr="007715B8" w:rsidRDefault="00D06C84" w:rsidP="00D06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06C84" w:rsidRPr="007715B8" w:rsidRDefault="00D06C84" w:rsidP="00D06C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:rsidR="00D06C84" w:rsidRPr="007715B8" w:rsidRDefault="00D06C84" w:rsidP="00D06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06C84" w:rsidRPr="007715B8" w:rsidRDefault="00D06C84" w:rsidP="00D06C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D06C84" w:rsidRPr="00D65DC3" w:rsidRDefault="00D06C84" w:rsidP="00A07CF0">
            <w:pPr>
              <w:tabs>
                <w:tab w:val="decimal" w:pos="98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346</w:t>
            </w:r>
          </w:p>
        </w:tc>
        <w:tc>
          <w:tcPr>
            <w:tcW w:w="236" w:type="dxa"/>
          </w:tcPr>
          <w:p w:rsidR="00D06C84" w:rsidRPr="007715B8" w:rsidRDefault="00D06C84" w:rsidP="00D06C8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D06C84" w:rsidRPr="007715B8" w:rsidRDefault="00D06C84" w:rsidP="00A07CF0">
            <w:pPr>
              <w:tabs>
                <w:tab w:val="decimal" w:pos="98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174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,389</w:t>
            </w:r>
          </w:p>
        </w:tc>
      </w:tr>
    </w:tbl>
    <w:p w:rsidR="007715B8" w:rsidRPr="00CF0F89" w:rsidRDefault="007715B8">
      <w:pPr>
        <w:spacing w:line="240" w:lineRule="auto"/>
        <w:ind w:left="540" w:right="-43" w:hanging="90"/>
        <w:jc w:val="both"/>
        <w:rPr>
          <w:rFonts w:ascii="Angsana New" w:hAnsi="Angsana New"/>
          <w:sz w:val="30"/>
          <w:szCs w:val="30"/>
          <w:lang w:val="en-US"/>
        </w:rPr>
      </w:pPr>
    </w:p>
    <w:p w:rsidR="00466A14" w:rsidRPr="00CF0F89" w:rsidRDefault="00466A14" w:rsidP="00466A1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F0F89">
        <w:rPr>
          <w:rFonts w:ascii="Angsana New" w:hAnsi="Angsana New"/>
          <w:sz w:val="30"/>
          <w:szCs w:val="30"/>
          <w:cs/>
        </w:rPr>
        <w:t xml:space="preserve">เมื่อวันที่ 29 มกราคม 2559 ที่ประชุมคณะกรรมการของบริษัท ได้มีมติอนุมัติให้บริษัทเพิ่มทุนในบริษัท โรงกลั่นน้ำมัน ทีพีไอ (1997) จำกัด โดยชำระเต็มมูลค่าเป็นจำนวน 129.90 ล้านหุ้น มูลค่าที่ตราไว้หุ้นละ 10 บาท รวมเป็นจำนวนเงิน </w:t>
      </w:r>
      <w:r w:rsidRPr="00CF0F89">
        <w:rPr>
          <w:rFonts w:ascii="Angsana New" w:hAnsi="Angsana New"/>
          <w:sz w:val="30"/>
          <w:szCs w:val="30"/>
          <w:lang w:val="en-US"/>
        </w:rPr>
        <w:t>1,2</w:t>
      </w:r>
      <w:r w:rsidRPr="00CF0F89">
        <w:rPr>
          <w:rFonts w:ascii="Angsana New" w:hAnsi="Angsana New"/>
          <w:sz w:val="30"/>
          <w:szCs w:val="30"/>
          <w:cs/>
        </w:rPr>
        <w:t>99 ล้านบาท ทั้งนี้บริษัทได้ชำระค่าหุ้นเพิ่มทุนดังกล่าวเต็มจำนวนในเดือนกุมภาพันธ์ 2559</w:t>
      </w:r>
    </w:p>
    <w:p w:rsidR="00466A14" w:rsidRPr="00CF0F89" w:rsidRDefault="00466A14" w:rsidP="00466A14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43630" w:rsidRPr="00CF0F89" w:rsidRDefault="00943630" w:rsidP="0094363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F0F89">
        <w:rPr>
          <w:rFonts w:ascii="Angsana New" w:hAnsi="Angsana New"/>
          <w:sz w:val="30"/>
          <w:szCs w:val="30"/>
          <w:cs/>
        </w:rPr>
        <w:t>เมื่อวันที่ 29 เมษายน 2559 ที่ประชุมคณะกรรมการของบริษัท ได้มีมติอนุมัติให้บริษัทเพิ่มทุนในบริษัท ทีพีไอ คอนกรีต จำกัด และบริษัท ทีพีไอ โพ</w:t>
      </w:r>
      <w:proofErr w:type="spellStart"/>
      <w:r w:rsidRPr="00CF0F89">
        <w:rPr>
          <w:rFonts w:ascii="Angsana New" w:hAnsi="Angsana New"/>
          <w:sz w:val="30"/>
          <w:szCs w:val="30"/>
          <w:cs/>
        </w:rPr>
        <w:t>ลีน</w:t>
      </w:r>
      <w:proofErr w:type="spellEnd"/>
      <w:r w:rsidRPr="00CF0F89">
        <w:rPr>
          <w:rFonts w:ascii="Angsana New" w:hAnsi="Angsana New"/>
          <w:sz w:val="30"/>
          <w:szCs w:val="30"/>
          <w:cs/>
        </w:rPr>
        <w:t xml:space="preserve"> ชีวะอินทรีย์ จำกัด โดยชำระเต็มมูลค่าเป็นจำนวน 11.60 ล้านหุ้น มูลค่าที่ตราไว้หุ้นละ 100 บาท และ 13.00 ล้านหุ้น มูลค่าที่ตราไว้หุ้นละ 100 บาท ตามลำดับ รวมเป็นจำนวนเงิน </w:t>
      </w:r>
      <w:r w:rsidRPr="00CF0F89">
        <w:rPr>
          <w:rFonts w:ascii="Angsana New" w:hAnsi="Angsana New"/>
          <w:sz w:val="30"/>
          <w:szCs w:val="30"/>
          <w:lang w:val="en-US"/>
        </w:rPr>
        <w:t xml:space="preserve">1,160 </w:t>
      </w:r>
      <w:r w:rsidRPr="00CF0F89">
        <w:rPr>
          <w:rFonts w:ascii="Angsana New" w:hAnsi="Angsana New"/>
          <w:sz w:val="30"/>
          <w:szCs w:val="30"/>
          <w:cs/>
          <w:lang w:val="en-US"/>
        </w:rPr>
        <w:t xml:space="preserve">ล้านบาท และ </w:t>
      </w:r>
      <w:r w:rsidRPr="00CF0F89">
        <w:rPr>
          <w:rFonts w:ascii="Angsana New" w:hAnsi="Angsana New"/>
          <w:sz w:val="30"/>
          <w:szCs w:val="30"/>
          <w:lang w:val="en-US"/>
        </w:rPr>
        <w:t xml:space="preserve">1,300 </w:t>
      </w:r>
      <w:r w:rsidRPr="00CF0F89">
        <w:rPr>
          <w:rFonts w:ascii="Angsana New" w:hAnsi="Angsana New"/>
          <w:sz w:val="30"/>
          <w:szCs w:val="30"/>
          <w:cs/>
          <w:lang w:val="en-US"/>
        </w:rPr>
        <w:t>ล้านบาท ตามลำดับ</w:t>
      </w:r>
      <w:r w:rsidRPr="00CF0F89">
        <w:rPr>
          <w:rFonts w:ascii="Angsana New" w:hAnsi="Angsana New"/>
          <w:sz w:val="30"/>
          <w:szCs w:val="30"/>
          <w:cs/>
        </w:rPr>
        <w:t xml:space="preserve"> ทั้งนี้บริษัทได้ชำระค่าหุ้นเพิ่มทุนดังกล่าวเต็มจำนวนในเดือนพฤษภาคม 2559</w:t>
      </w:r>
    </w:p>
    <w:p w:rsidR="00943630" w:rsidRPr="00364B75" w:rsidRDefault="00943630" w:rsidP="00466A14">
      <w:pPr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943630" w:rsidRDefault="00943630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466A14" w:rsidRPr="00364B75" w:rsidRDefault="00466A14" w:rsidP="00466A14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4B7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การเสนอขายหุ้นสามัญต่อประชาชนเป็นครั้งแรกของบริษัท ทีพีไอ โพ</w:t>
      </w:r>
      <w:proofErr w:type="spellStart"/>
      <w:r w:rsidRPr="00364B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ลีน</w:t>
      </w:r>
      <w:proofErr w:type="spellEnd"/>
      <w:r w:rsidRPr="00364B7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เพาเวอร์ จำกัด (มหาชน)</w:t>
      </w:r>
    </w:p>
    <w:p w:rsidR="00466A14" w:rsidRPr="00364B75" w:rsidRDefault="00466A14" w:rsidP="00466A14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AA0F2D" w:rsidRDefault="00AA0F2D" w:rsidP="00AA0F2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64B75">
        <w:rPr>
          <w:rFonts w:ascii="Angsana New" w:hAnsi="Angsana New" w:hint="cs"/>
          <w:sz w:val="30"/>
          <w:szCs w:val="30"/>
          <w:cs/>
        </w:rPr>
        <w:t>ในเดือน</w:t>
      </w:r>
      <w:r w:rsidR="00466A14" w:rsidRPr="00364B75">
        <w:rPr>
          <w:rFonts w:ascii="Angsana New" w:hAnsi="Angsana New" w:hint="cs"/>
          <w:sz w:val="30"/>
          <w:szCs w:val="30"/>
          <w:cs/>
        </w:rPr>
        <w:t>มีนาคม</w:t>
      </w:r>
      <w:r w:rsidR="00466A14" w:rsidRPr="00364B75">
        <w:rPr>
          <w:rFonts w:ascii="Angsana New" w:hAnsi="Angsana New"/>
          <w:sz w:val="30"/>
          <w:szCs w:val="30"/>
        </w:rPr>
        <w:t xml:space="preserve"> 25</w:t>
      </w:r>
      <w:r w:rsidR="00466A14" w:rsidRPr="00364B75">
        <w:rPr>
          <w:rFonts w:ascii="Angsana New" w:hAnsi="Angsana New" w:hint="cs"/>
          <w:sz w:val="30"/>
          <w:szCs w:val="30"/>
          <w:cs/>
        </w:rPr>
        <w:t>60</w:t>
      </w:r>
      <w:r w:rsidR="00466A14" w:rsidRPr="00364B75">
        <w:rPr>
          <w:rFonts w:ascii="Angsana New" w:hAnsi="Angsana New"/>
          <w:sz w:val="30"/>
          <w:szCs w:val="30"/>
        </w:rPr>
        <w:t xml:space="preserve"> </w:t>
      </w:r>
      <w:r w:rsidR="00466A14" w:rsidRPr="00364B75">
        <w:rPr>
          <w:rFonts w:ascii="Angsana New" w:hAnsi="Angsana New" w:hint="cs"/>
          <w:sz w:val="30"/>
          <w:szCs w:val="30"/>
          <w:cs/>
        </w:rPr>
        <w:t>บริษัท</w:t>
      </w:r>
      <w:r w:rsidR="00466A14" w:rsidRPr="00364B75">
        <w:rPr>
          <w:rFonts w:ascii="Angsana New" w:hAnsi="Angsana New"/>
          <w:sz w:val="30"/>
          <w:szCs w:val="30"/>
        </w:rPr>
        <w:t xml:space="preserve"> </w:t>
      </w:r>
      <w:r w:rsidR="00466A14" w:rsidRPr="00364B75">
        <w:rPr>
          <w:rFonts w:ascii="Angsana New" w:hAnsi="Angsana New" w:hint="cs"/>
          <w:sz w:val="30"/>
          <w:szCs w:val="30"/>
          <w:cs/>
        </w:rPr>
        <w:t>ทีพีไอ โพ</w:t>
      </w:r>
      <w:proofErr w:type="spellStart"/>
      <w:r w:rsidR="00466A14" w:rsidRPr="00364B75">
        <w:rPr>
          <w:rFonts w:ascii="Angsana New" w:hAnsi="Angsana New" w:hint="cs"/>
          <w:sz w:val="30"/>
          <w:szCs w:val="30"/>
          <w:cs/>
        </w:rPr>
        <w:t>ลีน</w:t>
      </w:r>
      <w:proofErr w:type="spellEnd"/>
      <w:r w:rsidR="00466A14" w:rsidRPr="00364B75">
        <w:rPr>
          <w:rFonts w:ascii="Angsana New" w:hAnsi="Angsana New" w:hint="cs"/>
          <w:sz w:val="30"/>
          <w:szCs w:val="30"/>
          <w:cs/>
        </w:rPr>
        <w:t xml:space="preserve"> เพาเวอร์ จำกัด</w:t>
      </w:r>
      <w:r w:rsidR="00466A14" w:rsidRPr="00364B75">
        <w:rPr>
          <w:rFonts w:ascii="Angsana New" w:hAnsi="Angsana New"/>
          <w:sz w:val="30"/>
          <w:szCs w:val="30"/>
        </w:rPr>
        <w:t xml:space="preserve"> </w:t>
      </w:r>
      <w:r w:rsidR="00466A14" w:rsidRPr="00364B75">
        <w:rPr>
          <w:rFonts w:ascii="Angsana New" w:hAnsi="Angsana New" w:hint="cs"/>
          <w:sz w:val="30"/>
          <w:szCs w:val="30"/>
          <w:cs/>
        </w:rPr>
        <w:t>(มหาชน)</w:t>
      </w:r>
      <w:r w:rsidR="00466A14" w:rsidRPr="00364B75">
        <w:rPr>
          <w:rFonts w:ascii="Angsana New" w:hAnsi="Angsana New"/>
          <w:sz w:val="30"/>
          <w:szCs w:val="30"/>
        </w:rPr>
        <w:t xml:space="preserve"> </w:t>
      </w:r>
      <w:r w:rsidR="00466A14" w:rsidRPr="00364B75">
        <w:rPr>
          <w:rFonts w:ascii="Angsana New" w:hAnsi="Angsana New" w:hint="cs"/>
          <w:sz w:val="30"/>
          <w:szCs w:val="30"/>
          <w:cs/>
        </w:rPr>
        <w:t>เสนอขายหุ้นต่อประชาชนเป็นครั้งแรก</w:t>
      </w:r>
      <w:r w:rsidR="00466A14" w:rsidRPr="00364B75">
        <w:rPr>
          <w:rFonts w:ascii="Angsana New" w:hAnsi="Angsana New"/>
          <w:sz w:val="30"/>
          <w:szCs w:val="30"/>
        </w:rPr>
        <w:t xml:space="preserve"> </w:t>
      </w:r>
      <w:r w:rsidR="00466A14" w:rsidRPr="00364B75">
        <w:rPr>
          <w:rFonts w:ascii="Angsana New" w:hAnsi="Angsana New" w:hint="cs"/>
          <w:sz w:val="30"/>
          <w:szCs w:val="30"/>
          <w:cs/>
        </w:rPr>
        <w:t>จำนวน</w:t>
      </w:r>
      <w:r w:rsidR="00466A14" w:rsidRPr="002D2EC1">
        <w:rPr>
          <w:rFonts w:ascii="Angsana New" w:hAnsi="Angsana New"/>
          <w:sz w:val="30"/>
          <w:szCs w:val="30"/>
        </w:rPr>
        <w:t xml:space="preserve"> </w:t>
      </w:r>
      <w:r w:rsidR="00466A14">
        <w:rPr>
          <w:rFonts w:ascii="Angsana New" w:hAnsi="Angsana New" w:hint="cs"/>
          <w:sz w:val="30"/>
          <w:szCs w:val="30"/>
          <w:cs/>
        </w:rPr>
        <w:t>2,500</w:t>
      </w:r>
      <w:r w:rsidR="00466A14" w:rsidRPr="002D2EC1">
        <w:rPr>
          <w:rFonts w:ascii="Angsana New" w:hAnsi="Angsana New"/>
          <w:sz w:val="30"/>
          <w:szCs w:val="30"/>
        </w:rPr>
        <w:t xml:space="preserve"> </w:t>
      </w:r>
      <w:r w:rsidR="00466A14" w:rsidRPr="002D2EC1">
        <w:rPr>
          <w:rFonts w:ascii="Angsana New" w:hAnsi="Angsana New" w:hint="cs"/>
          <w:sz w:val="30"/>
          <w:szCs w:val="30"/>
          <w:cs/>
        </w:rPr>
        <w:t>ล้านหุ้นในตลาดหลักทรัพย์แห่งประเทศไทย</w:t>
      </w:r>
      <w:r w:rsidR="00466A14" w:rsidRPr="002D2EC1">
        <w:rPr>
          <w:rFonts w:ascii="Angsana New" w:hAnsi="Angsana New"/>
          <w:sz w:val="30"/>
          <w:szCs w:val="30"/>
        </w:rPr>
        <w:t xml:space="preserve"> </w:t>
      </w:r>
      <w:r w:rsidR="00466A14" w:rsidRPr="002D2EC1">
        <w:rPr>
          <w:rFonts w:ascii="Angsana New" w:hAnsi="Angsana New" w:hint="cs"/>
          <w:sz w:val="30"/>
          <w:szCs w:val="30"/>
          <w:cs/>
        </w:rPr>
        <w:t>ด้วยราคาเสนอขาย</w:t>
      </w:r>
      <w:r w:rsidR="00466A14" w:rsidRPr="002D2EC1">
        <w:rPr>
          <w:rFonts w:ascii="Angsana New" w:hAnsi="Angsana New"/>
          <w:sz w:val="30"/>
          <w:szCs w:val="30"/>
        </w:rPr>
        <w:t xml:space="preserve"> </w:t>
      </w:r>
      <w:r w:rsidR="00466A14">
        <w:rPr>
          <w:rFonts w:ascii="Angsana New" w:hAnsi="Angsana New" w:hint="cs"/>
          <w:sz w:val="30"/>
          <w:szCs w:val="30"/>
          <w:cs/>
        </w:rPr>
        <w:t>7</w:t>
      </w:r>
      <w:r w:rsidR="00466A14" w:rsidRPr="002D2EC1">
        <w:rPr>
          <w:rFonts w:ascii="Angsana New" w:hAnsi="Angsana New"/>
          <w:sz w:val="30"/>
          <w:szCs w:val="30"/>
        </w:rPr>
        <w:t xml:space="preserve"> </w:t>
      </w:r>
      <w:r w:rsidR="00466A14" w:rsidRPr="002D2EC1">
        <w:rPr>
          <w:rFonts w:ascii="Angsana New" w:hAnsi="Angsana New" w:hint="cs"/>
          <w:sz w:val="30"/>
          <w:szCs w:val="30"/>
          <w:cs/>
        </w:rPr>
        <w:t>บาทต่อหุ้น</w:t>
      </w:r>
      <w:r w:rsidR="00466A14" w:rsidRPr="002D2EC1">
        <w:rPr>
          <w:rFonts w:ascii="Angsana New" w:hAnsi="Angsana New"/>
          <w:sz w:val="30"/>
          <w:szCs w:val="30"/>
        </w:rPr>
        <w:t xml:space="preserve"> (</w:t>
      </w:r>
      <w:r w:rsidR="00466A14" w:rsidRPr="002D2EC1">
        <w:rPr>
          <w:rFonts w:ascii="Angsana New" w:hAnsi="Angsana New" w:hint="cs"/>
          <w:sz w:val="30"/>
          <w:szCs w:val="30"/>
          <w:cs/>
        </w:rPr>
        <w:t xml:space="preserve">ราคาตามมูลค่า </w:t>
      </w:r>
      <w:r w:rsidR="00466A14">
        <w:rPr>
          <w:rFonts w:ascii="Angsana New" w:hAnsi="Angsana New" w:hint="cs"/>
          <w:sz w:val="30"/>
          <w:szCs w:val="30"/>
          <w:cs/>
        </w:rPr>
        <w:t>1</w:t>
      </w:r>
      <w:r w:rsidR="00466A14" w:rsidRPr="002D2EC1">
        <w:rPr>
          <w:rFonts w:ascii="Angsana New" w:hAnsi="Angsana New"/>
          <w:sz w:val="30"/>
          <w:szCs w:val="30"/>
        </w:rPr>
        <w:t xml:space="preserve"> </w:t>
      </w:r>
      <w:r w:rsidR="00466A14" w:rsidRPr="002D2EC1">
        <w:rPr>
          <w:rFonts w:ascii="Angsana New" w:hAnsi="Angsana New" w:hint="cs"/>
          <w:sz w:val="30"/>
          <w:szCs w:val="30"/>
          <w:cs/>
        </w:rPr>
        <w:t>บาทต่อหุ้น)</w:t>
      </w:r>
      <w:r w:rsidRPr="002D2EC1">
        <w:rPr>
          <w:rFonts w:ascii="Angsana New" w:hAnsi="Angsana New" w:hint="cs"/>
          <w:sz w:val="30"/>
          <w:szCs w:val="30"/>
          <w:cs/>
        </w:rPr>
        <w:t>ผลจากการเสนอขายหุ้นต่อประชาชนเป็นครั้งแรกดังกล่าว ทำให้ส่วนได้เสียของ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D2EC1">
        <w:rPr>
          <w:rFonts w:ascii="Angsana New" w:hAnsi="Angsana New" w:hint="cs"/>
          <w:sz w:val="30"/>
          <w:szCs w:val="30"/>
          <w:cs/>
        </w:rPr>
        <w:t xml:space="preserve">บริษัทใน บริษัท </w:t>
      </w:r>
      <w:r>
        <w:rPr>
          <w:rFonts w:ascii="Angsana New" w:hAnsi="Angsana New" w:hint="cs"/>
          <w:sz w:val="30"/>
          <w:szCs w:val="30"/>
          <w:cs/>
        </w:rPr>
        <w:t>ทีพีไอ โพ</w:t>
      </w:r>
      <w:proofErr w:type="spellStart"/>
      <w:r>
        <w:rPr>
          <w:rFonts w:ascii="Angsana New" w:hAnsi="Angsana New" w:hint="cs"/>
          <w:sz w:val="30"/>
          <w:szCs w:val="30"/>
          <w:cs/>
        </w:rPr>
        <w:t>ลีน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เพาเวอร์</w:t>
      </w:r>
      <w:r w:rsidRPr="002D2EC1">
        <w:rPr>
          <w:rFonts w:ascii="Angsana New" w:hAnsi="Angsana New" w:hint="cs"/>
          <w:sz w:val="30"/>
          <w:szCs w:val="30"/>
          <w:cs/>
        </w:rPr>
        <w:t xml:space="preserve"> จำกัด (มหาชน) ลดลงจากร้อยละ </w:t>
      </w:r>
      <w:r w:rsidRPr="002D2EC1">
        <w:rPr>
          <w:rFonts w:ascii="Angsana New" w:hAnsi="Angsana New" w:hint="cs"/>
          <w:sz w:val="30"/>
          <w:szCs w:val="30"/>
        </w:rPr>
        <w:t xml:space="preserve">100.00 </w:t>
      </w:r>
      <w:r w:rsidRPr="002D2EC1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2D2EC1">
        <w:rPr>
          <w:rFonts w:ascii="Angsana New" w:hAnsi="Angsana New" w:hint="cs"/>
          <w:sz w:val="30"/>
          <w:szCs w:val="30"/>
        </w:rPr>
        <w:t>70.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5</w:t>
      </w:r>
      <w:r w:rsidR="00026AB7">
        <w:rPr>
          <w:rFonts w:ascii="Angsana New" w:hAnsi="Angsana New"/>
          <w:sz w:val="30"/>
          <w:szCs w:val="30"/>
        </w:rPr>
        <w:t>44</w:t>
      </w:r>
      <w:r>
        <w:rPr>
          <w:rFonts w:ascii="Angsana New" w:hAnsi="Angsana New" w:hint="cs"/>
          <w:sz w:val="30"/>
          <w:szCs w:val="30"/>
          <w:cs/>
        </w:rPr>
        <w:t xml:space="preserve"> ซึ่งเป็นการถือหุ้นโดย</w:t>
      </w:r>
      <w:r w:rsidRPr="00AA0F2D">
        <w:rPr>
          <w:rFonts w:ascii="Angsana New" w:hAnsi="Angsana New"/>
          <w:sz w:val="30"/>
          <w:szCs w:val="30"/>
          <w:cs/>
        </w:rPr>
        <w:t>บริษัท</w:t>
      </w:r>
      <w:r w:rsidR="0044434E">
        <w:rPr>
          <w:rFonts w:ascii="Angsana New" w:hAnsi="Angsana New" w:hint="cs"/>
          <w:sz w:val="30"/>
          <w:szCs w:val="30"/>
          <w:cs/>
        </w:rPr>
        <w:t xml:space="preserve">และบริษัทย่อย ร้อยละ </w:t>
      </w:r>
      <w:r w:rsidR="0044434E">
        <w:rPr>
          <w:rFonts w:ascii="Angsana New" w:hAnsi="Angsana New"/>
          <w:sz w:val="30"/>
          <w:szCs w:val="30"/>
          <w:lang w:val="en-US"/>
        </w:rPr>
        <w:t>70.2</w:t>
      </w:r>
      <w:r w:rsidR="00026AB7">
        <w:rPr>
          <w:rFonts w:ascii="Angsana New" w:hAnsi="Angsana New"/>
          <w:sz w:val="30"/>
          <w:szCs w:val="30"/>
          <w:lang w:val="en-US"/>
        </w:rPr>
        <w:t>381</w:t>
      </w:r>
      <w:r w:rsidR="0044434E">
        <w:rPr>
          <w:rFonts w:ascii="Angsana New" w:hAnsi="Angsana New"/>
          <w:sz w:val="30"/>
          <w:szCs w:val="30"/>
          <w:lang w:val="en-US"/>
        </w:rPr>
        <w:t xml:space="preserve"> </w:t>
      </w:r>
      <w:r w:rsidR="0044434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A86F66">
        <w:rPr>
          <w:rFonts w:ascii="Angsana New" w:hAnsi="Angsana New"/>
          <w:sz w:val="30"/>
          <w:szCs w:val="30"/>
          <w:lang w:val="en-US"/>
        </w:rPr>
        <w:t xml:space="preserve"> </w:t>
      </w:r>
      <w:r w:rsidR="00A86F66">
        <w:rPr>
          <w:rFonts w:ascii="Angsana New" w:hAnsi="Angsana New" w:hint="cs"/>
          <w:sz w:val="30"/>
          <w:szCs w:val="30"/>
          <w:cs/>
          <w:lang w:val="en-US"/>
        </w:rPr>
        <w:t>ร้อยละ</w:t>
      </w:r>
      <w:r w:rsidR="0044434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4434E">
        <w:rPr>
          <w:rFonts w:ascii="Angsana New" w:hAnsi="Angsana New"/>
          <w:sz w:val="30"/>
          <w:szCs w:val="30"/>
          <w:lang w:val="en-US"/>
        </w:rPr>
        <w:t xml:space="preserve">0.0163 </w:t>
      </w:r>
      <w:r w:rsidR="0044434E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AA0F2D">
        <w:rPr>
          <w:rFonts w:ascii="Angsana New" w:hAnsi="Angsana New"/>
          <w:sz w:val="30"/>
          <w:szCs w:val="30"/>
          <w:cs/>
        </w:rPr>
        <w:t xml:space="preserve"> </w:t>
      </w:r>
    </w:p>
    <w:p w:rsidR="00466A14" w:rsidRPr="00364B75" w:rsidRDefault="00466A14" w:rsidP="00466A14">
      <w:pPr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66A14" w:rsidRPr="002D2EC1" w:rsidRDefault="00466A14" w:rsidP="00466A1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D2EC1">
        <w:rPr>
          <w:rFonts w:ascii="Angsana New" w:hAnsi="Angsana New" w:hint="cs"/>
          <w:sz w:val="30"/>
          <w:szCs w:val="30"/>
          <w:cs/>
        </w:rPr>
        <w:t>ราย</w:t>
      </w:r>
      <w:r w:rsidR="00AA0F2D">
        <w:rPr>
          <w:rFonts w:ascii="Angsana New" w:hAnsi="Angsana New" w:hint="cs"/>
          <w:sz w:val="30"/>
          <w:szCs w:val="30"/>
          <w:cs/>
        </w:rPr>
        <w:t>ละเอียดการเปลี่ยนแปลงส่วนของผู้ถือหุ้น</w:t>
      </w:r>
      <w:r w:rsidRPr="002D2EC1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466A14" w:rsidRPr="00391C8E" w:rsidRDefault="00466A14" w:rsidP="00466A14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207" w:type="dxa"/>
        <w:tblInd w:w="450" w:type="dxa"/>
        <w:tblLook w:val="04A0" w:firstRow="1" w:lastRow="0" w:firstColumn="1" w:lastColumn="0" w:noHBand="0" w:noVBand="1"/>
      </w:tblPr>
      <w:tblGrid>
        <w:gridCol w:w="7578"/>
        <w:gridCol w:w="1629"/>
      </w:tblGrid>
      <w:tr w:rsidR="00466A14" w:rsidRPr="002D2EC1" w:rsidTr="00626903">
        <w:tc>
          <w:tcPr>
            <w:tcW w:w="7578" w:type="dxa"/>
          </w:tcPr>
          <w:p w:rsidR="00466A14" w:rsidRPr="002D2EC1" w:rsidRDefault="00466A14" w:rsidP="00566385">
            <w:pPr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hideMark/>
          </w:tcPr>
          <w:p w:rsidR="00466A14" w:rsidRPr="002D2EC1" w:rsidRDefault="00466A14" w:rsidP="0056638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2E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6A14" w:rsidRPr="002D2EC1" w:rsidTr="00626903">
        <w:tc>
          <w:tcPr>
            <w:tcW w:w="7578" w:type="dxa"/>
          </w:tcPr>
          <w:p w:rsidR="00466A14" w:rsidRPr="002D2EC1" w:rsidRDefault="00466A14" w:rsidP="00566385">
            <w:pPr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9" w:type="dxa"/>
            <w:hideMark/>
          </w:tcPr>
          <w:p w:rsidR="00466A14" w:rsidRPr="002D2EC1" w:rsidRDefault="00466A14" w:rsidP="0056638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2E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0371" w:rsidRPr="002D2EC1" w:rsidTr="00626903">
        <w:tc>
          <w:tcPr>
            <w:tcW w:w="7578" w:type="dxa"/>
            <w:hideMark/>
          </w:tcPr>
          <w:p w:rsidR="00CE0371" w:rsidRPr="002D2EC1" w:rsidRDefault="00CE0371" w:rsidP="00CE0371">
            <w:pPr>
              <w:ind w:lef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สิ่งตอบแทนที่ได้รับ</w:t>
            </w:r>
          </w:p>
        </w:tc>
        <w:tc>
          <w:tcPr>
            <w:tcW w:w="1629" w:type="dxa"/>
            <w:shd w:val="clear" w:color="auto" w:fill="auto"/>
          </w:tcPr>
          <w:p w:rsidR="00CE0371" w:rsidRPr="002D2EC1" w:rsidRDefault="00CE0371" w:rsidP="00CE0371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3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 w:rsidRPr="00CE03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E03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CE0371" w:rsidRPr="002D2EC1" w:rsidTr="00626903">
        <w:tc>
          <w:tcPr>
            <w:tcW w:w="7578" w:type="dxa"/>
            <w:hideMark/>
          </w:tcPr>
          <w:p w:rsidR="00CE0371" w:rsidRPr="002D2EC1" w:rsidRDefault="00CE0371" w:rsidP="00CE0371">
            <w:pPr>
              <w:ind w:left="27" w:right="-345"/>
              <w:rPr>
                <w:rFonts w:ascii="Angsana New" w:hAnsi="Angsana New"/>
                <w:sz w:val="30"/>
                <w:szCs w:val="30"/>
                <w:cs/>
              </w:rPr>
            </w:pPr>
            <w:r w:rsidRPr="008229E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 xml:space="preserve"> ต้นทุนในการออกจำหน่ายหุ้นสามัญของ 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ทีพีไอ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ลีน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เพาเวอร์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2D2EC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E0371" w:rsidRPr="00CE0371" w:rsidRDefault="00CE0371" w:rsidP="00CE0371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37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CE03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</w:t>
            </w:r>
            <w:r w:rsidRPr="00CE0371">
              <w:rPr>
                <w:rFonts w:ascii="Angsana New" w:hAnsi="Angsana New"/>
                <w:sz w:val="30"/>
                <w:szCs w:val="30"/>
                <w:lang w:val="en-US"/>
              </w:rPr>
              <w:t>9,114)</w:t>
            </w:r>
          </w:p>
        </w:tc>
      </w:tr>
      <w:tr w:rsidR="00391C8E" w:rsidRPr="002D2EC1" w:rsidTr="00626903">
        <w:tc>
          <w:tcPr>
            <w:tcW w:w="7578" w:type="dxa"/>
          </w:tcPr>
          <w:p w:rsidR="00391C8E" w:rsidRPr="00391C8E" w:rsidRDefault="00391C8E" w:rsidP="00391C8E">
            <w:pPr>
              <w:ind w:left="270" w:right="-345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เงินสดจ่ายโดยบริษัทย่อยในการซื้อหุ้นสามัญของ 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ทีพีไอ โพ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ลีน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เพาเวอร์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2D2EC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1C8E" w:rsidRDefault="00391C8E" w:rsidP="00CE037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E0371" w:rsidRPr="00391C8E" w:rsidRDefault="00CE0371" w:rsidP="00D664B7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(9,597)</w:t>
            </w:r>
          </w:p>
        </w:tc>
      </w:tr>
      <w:tr w:rsidR="00D664B7" w:rsidRPr="002D2EC1" w:rsidTr="00626903">
        <w:tc>
          <w:tcPr>
            <w:tcW w:w="7578" w:type="dxa"/>
            <w:hideMark/>
          </w:tcPr>
          <w:p w:rsidR="00D664B7" w:rsidRPr="002D2EC1" w:rsidRDefault="00D664B7" w:rsidP="00D664B7">
            <w:pPr>
              <w:ind w:left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2E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664B7" w:rsidRPr="00D664B7" w:rsidRDefault="00D664B7" w:rsidP="00D664B7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64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664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D664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664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</w:t>
            </w:r>
            <w:r w:rsidRPr="00D664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71,289</w:t>
            </w:r>
          </w:p>
        </w:tc>
      </w:tr>
      <w:tr w:rsidR="00D664B7" w:rsidRPr="002D2EC1" w:rsidTr="00626903">
        <w:tc>
          <w:tcPr>
            <w:tcW w:w="7578" w:type="dxa"/>
            <w:hideMark/>
          </w:tcPr>
          <w:p w:rsidR="00D664B7" w:rsidRPr="002D2EC1" w:rsidRDefault="00D664B7" w:rsidP="00D664B7">
            <w:pPr>
              <w:ind w:lef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>การปรับลดส่วนได้เสียให้แก่ส่วนได้เสียที่ไม่มีอำนาจควบคุม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64B7" w:rsidRPr="00954A30" w:rsidRDefault="00D664B7" w:rsidP="00D664B7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4A3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954A3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283,796</w:t>
            </w:r>
            <w:r w:rsidRPr="00954A3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64B7" w:rsidRPr="002D2EC1" w:rsidTr="00A07CF0">
        <w:trPr>
          <w:trHeight w:val="244"/>
        </w:trPr>
        <w:tc>
          <w:tcPr>
            <w:tcW w:w="7578" w:type="dxa"/>
            <w:hideMark/>
          </w:tcPr>
          <w:p w:rsidR="00D664B7" w:rsidRPr="002D2EC1" w:rsidRDefault="00D664B7" w:rsidP="00D664B7">
            <w:pPr>
              <w:ind w:left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2E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การเปลี่ยนแปลงในส่วนของผู้ถือหุ้นของบริษัท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664B7" w:rsidRPr="00D664B7" w:rsidRDefault="00D664B7" w:rsidP="00D664B7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64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D664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664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D664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87,493</w:t>
            </w:r>
          </w:p>
        </w:tc>
      </w:tr>
    </w:tbl>
    <w:p w:rsidR="008409D1" w:rsidRDefault="008409D1" w:rsidP="004361F1">
      <w:pPr>
        <w:pStyle w:val="Bo-C1Content"/>
        <w:ind w:left="0"/>
        <w:rPr>
          <w:cs/>
        </w:rPr>
        <w:sectPr w:rsidR="008409D1" w:rsidSect="009407C0">
          <w:headerReference w:type="default" r:id="rId12"/>
          <w:footerReference w:type="even" r:id="rId13"/>
          <w:footerReference w:type="default" r:id="rId14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:rsidR="00EC5D85" w:rsidRDefault="00EC5D85" w:rsidP="008229EC">
      <w:pPr>
        <w:pStyle w:val="Bo-C1Content"/>
        <w:ind w:left="360"/>
      </w:pPr>
      <w:r w:rsidRPr="00F8282A">
        <w:rPr>
          <w:cs/>
        </w:rPr>
        <w:lastRenderedPageBreak/>
        <w:t>เงินลงทุน</w:t>
      </w:r>
      <w:r>
        <w:rPr>
          <w:cs/>
        </w:rPr>
        <w:t>ในบริษัทย่อย</w:t>
      </w:r>
      <w:r w:rsidR="00BA3EEB">
        <w:rPr>
          <w:rFonts w:hint="cs"/>
          <w:cs/>
        </w:rPr>
        <w:t xml:space="preserve"> </w:t>
      </w:r>
      <w:r w:rsidRPr="001D606A">
        <w:rPr>
          <w:cs/>
        </w:rPr>
        <w:t xml:space="preserve">ณ วันที่ </w:t>
      </w:r>
      <w:r w:rsidR="00364B75">
        <w:rPr>
          <w:rFonts w:hint="cs"/>
          <w:cs/>
        </w:rPr>
        <w:t xml:space="preserve">30 มิถุนายน </w:t>
      </w:r>
      <w:r w:rsidR="00BA3EEB">
        <w:rPr>
          <w:rFonts w:hint="cs"/>
          <w:cs/>
        </w:rPr>
        <w:t>25</w:t>
      </w:r>
      <w:r w:rsidR="00504979">
        <w:rPr>
          <w:rFonts w:hint="cs"/>
          <w:cs/>
        </w:rPr>
        <w:t>60</w:t>
      </w:r>
      <w:r w:rsidR="00964878">
        <w:t xml:space="preserve"> </w:t>
      </w:r>
      <w:r w:rsidR="00BA3EEB">
        <w:rPr>
          <w:rFonts w:hint="cs"/>
          <w:cs/>
        </w:rPr>
        <w:t xml:space="preserve">และ </w:t>
      </w:r>
      <w:r w:rsidR="00BA3EEB">
        <w:rPr>
          <w:lang w:val="en-US"/>
        </w:rPr>
        <w:t>31</w:t>
      </w:r>
      <w:r w:rsidRPr="001D606A">
        <w:rPr>
          <w:cs/>
        </w:rPr>
        <w:t xml:space="preserve"> ธันวาคม </w:t>
      </w:r>
      <w:r w:rsidR="00BA3EEB">
        <w:t>255</w:t>
      </w:r>
      <w:r w:rsidR="00504979">
        <w:rPr>
          <w:rFonts w:hint="cs"/>
          <w:cs/>
        </w:rPr>
        <w:t>9</w:t>
      </w:r>
      <w:r w:rsidR="00964878">
        <w:t xml:space="preserve"> </w:t>
      </w:r>
      <w:r w:rsidR="007D3E07">
        <w:rPr>
          <w:rFonts w:hint="cs"/>
          <w:cs/>
        </w:rPr>
        <w:t xml:space="preserve">และเงินปันผลรับจากเงินลงทุนสำหรับแต่ละงวดสิ้นสุดวันที่ </w:t>
      </w:r>
      <w:r w:rsidR="00364B75">
        <w:rPr>
          <w:rFonts w:hint="cs"/>
          <w:cs/>
        </w:rPr>
        <w:t xml:space="preserve">30 มิถุนายน </w:t>
      </w:r>
      <w:r w:rsidR="007D3E07">
        <w:rPr>
          <w:rFonts w:hint="cs"/>
          <w:cs/>
        </w:rPr>
        <w:t xml:space="preserve">2560 และ 2559 </w:t>
      </w:r>
      <w:r w:rsidRPr="00F8282A">
        <w:rPr>
          <w:cs/>
        </w:rPr>
        <w:t>มีดังนี้</w:t>
      </w:r>
    </w:p>
    <w:p w:rsidR="00E20B0A" w:rsidRPr="00E20B0A" w:rsidRDefault="00E20B0A" w:rsidP="00EC5D85">
      <w:pPr>
        <w:pStyle w:val="Bo-C1Content"/>
        <w:rPr>
          <w:sz w:val="10"/>
          <w:szCs w:val="10"/>
        </w:rPr>
      </w:pPr>
    </w:p>
    <w:p w:rsidR="00E20B0A" w:rsidRPr="00E20B0A" w:rsidRDefault="00E20B0A" w:rsidP="00EC5D85">
      <w:pPr>
        <w:pStyle w:val="Bo-C1Content"/>
        <w:rPr>
          <w:sz w:val="2"/>
          <w:szCs w:val="2"/>
        </w:rPr>
      </w:pPr>
    </w:p>
    <w:tbl>
      <w:tblPr>
        <w:tblW w:w="1476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90"/>
        <w:gridCol w:w="810"/>
        <w:gridCol w:w="90"/>
        <w:gridCol w:w="810"/>
        <w:gridCol w:w="90"/>
        <w:gridCol w:w="990"/>
        <w:gridCol w:w="90"/>
        <w:gridCol w:w="875"/>
        <w:gridCol w:w="130"/>
        <w:gridCol w:w="981"/>
        <w:gridCol w:w="130"/>
        <w:gridCol w:w="981"/>
        <w:gridCol w:w="130"/>
        <w:gridCol w:w="905"/>
        <w:gridCol w:w="130"/>
        <w:gridCol w:w="844"/>
        <w:gridCol w:w="130"/>
        <w:gridCol w:w="839"/>
        <w:gridCol w:w="127"/>
        <w:gridCol w:w="965"/>
        <w:gridCol w:w="142"/>
        <w:gridCol w:w="863"/>
        <w:gridCol w:w="130"/>
        <w:gridCol w:w="838"/>
      </w:tblGrid>
      <w:tr w:rsidR="00504979" w:rsidRPr="00964878" w:rsidTr="009B2C29">
        <w:trPr>
          <w:tblHeader/>
        </w:trPr>
        <w:tc>
          <w:tcPr>
            <w:tcW w:w="2655" w:type="dxa"/>
            <w:vAlign w:val="bottom"/>
          </w:tcPr>
          <w:p w:rsidR="00504979" w:rsidRPr="00964878" w:rsidRDefault="00504979" w:rsidP="009B2C29">
            <w:pPr>
              <w:spacing w:line="320" w:lineRule="exact"/>
              <w:ind w:left="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504979" w:rsidRPr="00964878" w:rsidRDefault="00504979" w:rsidP="009B2C2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20" w:type="dxa"/>
            <w:gridSpan w:val="23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04979" w:rsidRPr="00964878" w:rsidTr="009B2C29">
        <w:trPr>
          <w:tblHeader/>
        </w:trPr>
        <w:tc>
          <w:tcPr>
            <w:tcW w:w="2655" w:type="dxa"/>
            <w:vAlign w:val="bottom"/>
          </w:tcPr>
          <w:p w:rsidR="00504979" w:rsidRPr="00964878" w:rsidRDefault="00504979" w:rsidP="009B2C29">
            <w:pPr>
              <w:spacing w:line="320" w:lineRule="exact"/>
              <w:ind w:left="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504979" w:rsidRPr="00964878" w:rsidRDefault="00504979" w:rsidP="009B2C2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gridSpan w:val="3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:rsidR="00504979" w:rsidRPr="00964878" w:rsidRDefault="00504979" w:rsidP="009B2C2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55" w:type="dxa"/>
            <w:gridSpan w:val="3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ทุนชำระแล้ว</w:t>
            </w:r>
          </w:p>
        </w:tc>
        <w:tc>
          <w:tcPr>
            <w:tcW w:w="130" w:type="dxa"/>
          </w:tcPr>
          <w:p w:rsidR="00504979" w:rsidRPr="00964878" w:rsidRDefault="00504979" w:rsidP="009B2C2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92" w:type="dxa"/>
            <w:gridSpan w:val="3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30" w:type="dxa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79" w:type="dxa"/>
            <w:gridSpan w:val="3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30" w:type="dxa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31" w:type="dxa"/>
            <w:gridSpan w:val="3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ราคาทุน </w:t>
            </w: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42" w:type="dxa"/>
          </w:tcPr>
          <w:p w:rsidR="00504979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31" w:type="dxa"/>
            <w:gridSpan w:val="3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364B75" w:rsidRPr="00964878" w:rsidTr="009B2C29">
        <w:trPr>
          <w:trHeight w:val="135"/>
          <w:tblHeader/>
        </w:trPr>
        <w:tc>
          <w:tcPr>
            <w:tcW w:w="2655" w:type="dxa"/>
            <w:vAlign w:val="bottom"/>
          </w:tcPr>
          <w:p w:rsidR="00364B75" w:rsidRPr="00964878" w:rsidRDefault="00364B75" w:rsidP="00364B75">
            <w:pPr>
              <w:spacing w:line="320" w:lineRule="exact"/>
              <w:ind w:left="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364B75" w:rsidRPr="00964878" w:rsidRDefault="00D664B7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9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364B75" w:rsidRPr="00964878" w:rsidRDefault="00D664B7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13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364B75" w:rsidRPr="00964878" w:rsidRDefault="00D664B7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130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364B75" w:rsidRPr="00964878" w:rsidRDefault="00D664B7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130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364B75" w:rsidRPr="00964878" w:rsidRDefault="00D664B7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7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142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63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30 มิถุนายน</w:t>
            </w:r>
          </w:p>
        </w:tc>
        <w:tc>
          <w:tcPr>
            <w:tcW w:w="13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30 มิถุนายน</w:t>
            </w:r>
          </w:p>
        </w:tc>
      </w:tr>
      <w:tr w:rsidR="00364B75" w:rsidRPr="00964878" w:rsidTr="009B2C29">
        <w:trPr>
          <w:trHeight w:val="135"/>
          <w:tblHeader/>
        </w:trPr>
        <w:tc>
          <w:tcPr>
            <w:tcW w:w="2655" w:type="dxa"/>
            <w:vAlign w:val="bottom"/>
          </w:tcPr>
          <w:p w:rsidR="00364B75" w:rsidRPr="00964878" w:rsidRDefault="00364B75" w:rsidP="00364B75">
            <w:pPr>
              <w:spacing w:line="320" w:lineRule="exact"/>
              <w:ind w:left="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9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9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9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3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13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30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13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30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127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42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63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13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</w:tr>
      <w:tr w:rsidR="00364B75" w:rsidRPr="00964878" w:rsidTr="009B2C29">
        <w:trPr>
          <w:trHeight w:val="135"/>
          <w:tblHeader/>
        </w:trPr>
        <w:tc>
          <w:tcPr>
            <w:tcW w:w="2655" w:type="dxa"/>
            <w:vAlign w:val="bottom"/>
          </w:tcPr>
          <w:p w:rsidR="00364B75" w:rsidRPr="00964878" w:rsidRDefault="00364B75" w:rsidP="00364B75">
            <w:pPr>
              <w:spacing w:line="320" w:lineRule="exact"/>
              <w:ind w:left="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gridSpan w:val="3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64878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96487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ร้อยละ</w:t>
            </w:r>
            <w:r w:rsidRPr="00964878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20" w:type="dxa"/>
            <w:gridSpan w:val="19"/>
          </w:tcPr>
          <w:p w:rsidR="00364B75" w:rsidRPr="00964878" w:rsidRDefault="00364B75" w:rsidP="00364B75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64878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96487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964878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364B75" w:rsidRPr="00964878" w:rsidTr="00566385">
        <w:trPr>
          <w:trHeight w:val="83"/>
        </w:trPr>
        <w:tc>
          <w:tcPr>
            <w:tcW w:w="2655" w:type="dxa"/>
            <w:vAlign w:val="bottom"/>
          </w:tcPr>
          <w:p w:rsidR="00364B75" w:rsidRPr="00EA7A75" w:rsidRDefault="00364B75" w:rsidP="00364B75">
            <w:pPr>
              <w:spacing w:line="320" w:lineRule="exact"/>
              <w:ind w:left="4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EA7A7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9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364B75" w:rsidRPr="00964878" w:rsidRDefault="00364B75" w:rsidP="00364B75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364B75" w:rsidRPr="00964878" w:rsidRDefault="00364B75" w:rsidP="00364B75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364B75" w:rsidRPr="00964878" w:rsidRDefault="00364B75" w:rsidP="00364B75">
            <w:pPr>
              <w:spacing w:line="320" w:lineRule="exact"/>
              <w:ind w:left="-46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364B75" w:rsidRPr="00964878" w:rsidRDefault="00364B75" w:rsidP="00364B75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364B75" w:rsidRPr="00964878" w:rsidRDefault="00364B75" w:rsidP="00364B75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364B75" w:rsidRPr="00964878" w:rsidRDefault="00364B75" w:rsidP="00364B7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364B75" w:rsidRPr="00964878" w:rsidRDefault="00364B75" w:rsidP="00364B75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364B75" w:rsidRPr="00964878" w:rsidRDefault="00364B75" w:rsidP="00364B75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364B75" w:rsidRPr="00964878" w:rsidRDefault="00364B75" w:rsidP="00364B75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364B75" w:rsidRPr="00964878" w:rsidRDefault="00364B75" w:rsidP="00364B75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364B75" w:rsidRPr="00964878" w:rsidRDefault="00364B75" w:rsidP="00364B75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364B75" w:rsidRPr="00964878" w:rsidRDefault="00364B75" w:rsidP="00364B75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364B75" w:rsidRPr="00964878" w:rsidRDefault="00364B75" w:rsidP="00364B75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" w:type="dxa"/>
          </w:tcPr>
          <w:p w:rsidR="00364B75" w:rsidRPr="00964878" w:rsidRDefault="00364B75" w:rsidP="00364B75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364B75" w:rsidRPr="00964878" w:rsidRDefault="00364B75" w:rsidP="00364B75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364B75" w:rsidRPr="00964878" w:rsidRDefault="00364B75" w:rsidP="00364B75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364B75" w:rsidRPr="00964878" w:rsidRDefault="00364B75" w:rsidP="00364B75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364B75" w:rsidRPr="00964878" w:rsidRDefault="00364B75" w:rsidP="00364B75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364B75" w:rsidRPr="00964878" w:rsidRDefault="00364B75" w:rsidP="00364B75">
            <w:pPr>
              <w:spacing w:line="320" w:lineRule="exact"/>
              <w:ind w:left="-128" w:right="9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664B7" w:rsidRPr="00964878" w:rsidTr="009B2C29">
        <w:tc>
          <w:tcPr>
            <w:tcW w:w="2655" w:type="dxa"/>
            <w:vAlign w:val="bottom"/>
          </w:tcPr>
          <w:p w:rsidR="00D664B7" w:rsidRPr="00EA7A75" w:rsidRDefault="00D664B7" w:rsidP="00D664B7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คอนกรีต จำกัด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DF6ABF" w:rsidRDefault="00D664B7" w:rsidP="00D664B7">
            <w:pPr>
              <w:tabs>
                <w:tab w:val="center" w:pos="435"/>
                <w:tab w:val="right" w:pos="916"/>
              </w:tabs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1,999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,999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center" w:pos="435"/>
                <w:tab w:val="left" w:pos="540"/>
                <w:tab w:val="right" w:pos="916"/>
              </w:tabs>
              <w:spacing w:line="320" w:lineRule="exact"/>
              <w:ind w:right="6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DF6ABF" w:rsidRDefault="00D664B7" w:rsidP="00D664B7">
            <w:pPr>
              <w:tabs>
                <w:tab w:val="center" w:pos="435"/>
                <w:tab w:val="right" w:pos="916"/>
              </w:tabs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1,999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,999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D664B7" w:rsidRPr="00DF6ABF" w:rsidRDefault="00D664B7" w:rsidP="00D664B7">
            <w:pPr>
              <w:spacing w:line="240" w:lineRule="atLeast"/>
              <w:ind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1,999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,999</w:t>
            </w:r>
          </w:p>
        </w:tc>
        <w:tc>
          <w:tcPr>
            <w:tcW w:w="127" w:type="dxa"/>
          </w:tcPr>
          <w:p w:rsidR="00D664B7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D664B7" w:rsidRPr="00DF6ABF" w:rsidRDefault="00D664B7" w:rsidP="008543B6">
            <w:pPr>
              <w:spacing w:line="240" w:lineRule="atLeast"/>
              <w:ind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1,999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,999</w:t>
            </w:r>
          </w:p>
        </w:tc>
        <w:tc>
          <w:tcPr>
            <w:tcW w:w="142" w:type="dxa"/>
          </w:tcPr>
          <w:p w:rsidR="00D664B7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664B7" w:rsidRPr="00964878" w:rsidTr="009B2C29">
        <w:tc>
          <w:tcPr>
            <w:tcW w:w="2655" w:type="dxa"/>
            <w:vAlign w:val="bottom"/>
          </w:tcPr>
          <w:p w:rsidR="00D664B7" w:rsidRPr="00EA7A75" w:rsidRDefault="00D664B7" w:rsidP="00D664B7">
            <w:pPr>
              <w:spacing w:line="320" w:lineRule="exact"/>
              <w:ind w:left="315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โพ</w:t>
            </w:r>
            <w:proofErr w:type="spellStart"/>
            <w:r w:rsidRPr="00EA7A75">
              <w:rPr>
                <w:rFonts w:ascii="Angsana New" w:hAnsi="Angsana New"/>
                <w:sz w:val="24"/>
                <w:szCs w:val="24"/>
                <w:cs/>
              </w:rPr>
              <w:t>ลีน</w:t>
            </w:r>
            <w:proofErr w:type="spellEnd"/>
            <w:r w:rsidRPr="00EA7A75">
              <w:rPr>
                <w:rFonts w:ascii="Angsana New" w:hAnsi="Angsana New"/>
                <w:sz w:val="24"/>
                <w:szCs w:val="24"/>
                <w:cs/>
              </w:rPr>
              <w:t xml:space="preserve"> เพาเวอร์ จำกัด 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D664B7" w:rsidRPr="00DF6ABF" w:rsidRDefault="00D664B7" w:rsidP="00D664B7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D664B7" w:rsidRPr="00DF6ABF" w:rsidRDefault="00D664B7" w:rsidP="00D664B7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D664B7" w:rsidRPr="00DF6ABF" w:rsidRDefault="00D664B7" w:rsidP="00D664B7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" w:type="dxa"/>
          </w:tcPr>
          <w:p w:rsidR="00D664B7" w:rsidRPr="00DF6ABF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D664B7" w:rsidRPr="00DF6ABF" w:rsidRDefault="00D664B7" w:rsidP="008543B6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D664B7" w:rsidRPr="00DF6ABF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664B7" w:rsidRPr="00964878" w:rsidTr="009B2C29">
        <w:tc>
          <w:tcPr>
            <w:tcW w:w="2655" w:type="dxa"/>
            <w:vAlign w:val="bottom"/>
          </w:tcPr>
          <w:p w:rsidR="00D664B7" w:rsidRPr="00EA7A75" w:rsidRDefault="00D664B7" w:rsidP="00D664B7">
            <w:pPr>
              <w:spacing w:line="320" w:lineRule="exact"/>
              <w:ind w:left="315"/>
              <w:rPr>
                <w:rFonts w:ascii="Angsana New" w:hAnsi="Angsana New"/>
                <w:sz w:val="24"/>
                <w:szCs w:val="24"/>
                <w:cs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  <w:r w:rsidRPr="00D53C0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70.24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8,400,000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5,900,000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5,899,999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5,899,999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D664B7" w:rsidRPr="00DF6ABF" w:rsidRDefault="00D664B7" w:rsidP="00D664B7">
            <w:pPr>
              <w:spacing w:line="240" w:lineRule="atLeast"/>
              <w:ind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5,899,999</w:t>
            </w:r>
          </w:p>
        </w:tc>
        <w:tc>
          <w:tcPr>
            <w:tcW w:w="127" w:type="dxa"/>
          </w:tcPr>
          <w:p w:rsidR="00D664B7" w:rsidRPr="00DF6ABF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D664B7" w:rsidRPr="00DF6ABF" w:rsidRDefault="00D664B7" w:rsidP="008543B6">
            <w:pPr>
              <w:spacing w:line="240" w:lineRule="atLeast"/>
              <w:ind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5,899,999</w:t>
            </w:r>
          </w:p>
        </w:tc>
        <w:tc>
          <w:tcPr>
            <w:tcW w:w="142" w:type="dxa"/>
          </w:tcPr>
          <w:p w:rsidR="00D664B7" w:rsidRPr="00DF6ABF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D664B7" w:rsidRPr="00964878" w:rsidRDefault="00943630" w:rsidP="00943630">
            <w:pPr>
              <w:spacing w:line="240" w:lineRule="atLeast"/>
              <w:ind w:left="-46" w:right="8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2,183,000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2,551,750</w:t>
            </w:r>
          </w:p>
        </w:tc>
      </w:tr>
      <w:tr w:rsidR="00D664B7" w:rsidRPr="00964878" w:rsidTr="009B2C29">
        <w:tc>
          <w:tcPr>
            <w:tcW w:w="2655" w:type="dxa"/>
            <w:vAlign w:val="bottom"/>
          </w:tcPr>
          <w:p w:rsidR="00D664B7" w:rsidRPr="00EA7A75" w:rsidRDefault="00D664B7" w:rsidP="00D664B7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ออล ซีซั่นส์ จำกัด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450,000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450,000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450,000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450,000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D664B7" w:rsidRPr="00DF6ABF" w:rsidRDefault="00D664B7" w:rsidP="00D664B7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450,000</w:t>
            </w:r>
          </w:p>
        </w:tc>
        <w:tc>
          <w:tcPr>
            <w:tcW w:w="127" w:type="dxa"/>
          </w:tcPr>
          <w:p w:rsidR="00D664B7" w:rsidRPr="00DF6ABF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D664B7" w:rsidRPr="00DF6ABF" w:rsidRDefault="00D664B7" w:rsidP="008543B6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450,000</w:t>
            </w:r>
          </w:p>
        </w:tc>
        <w:tc>
          <w:tcPr>
            <w:tcW w:w="142" w:type="dxa"/>
          </w:tcPr>
          <w:p w:rsidR="00D664B7" w:rsidRPr="00DF6ABF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664B7" w:rsidRPr="00964878" w:rsidTr="00943630">
        <w:tc>
          <w:tcPr>
            <w:tcW w:w="2655" w:type="dxa"/>
            <w:vAlign w:val="bottom"/>
          </w:tcPr>
          <w:p w:rsidR="00D664B7" w:rsidRPr="00EA7A75" w:rsidRDefault="00D664B7" w:rsidP="00D664B7">
            <w:pPr>
              <w:tabs>
                <w:tab w:val="left" w:pos="540"/>
              </w:tabs>
              <w:spacing w:line="320" w:lineRule="exact"/>
              <w:ind w:left="315" w:hanging="27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โพ</w:t>
            </w:r>
            <w:proofErr w:type="spellStart"/>
            <w:r w:rsidRPr="00EA7A75">
              <w:rPr>
                <w:rFonts w:ascii="Angsana New" w:hAnsi="Angsana New"/>
                <w:sz w:val="24"/>
                <w:szCs w:val="24"/>
                <w:cs/>
              </w:rPr>
              <w:t>ลีน</w:t>
            </w:r>
            <w:proofErr w:type="spellEnd"/>
            <w:r w:rsidRPr="00EA7A75">
              <w:rPr>
                <w:rFonts w:ascii="Angsana New" w:hAnsi="Angsana New"/>
                <w:sz w:val="24"/>
                <w:szCs w:val="24"/>
                <w:cs/>
              </w:rPr>
              <w:t xml:space="preserve"> ชีวะอินทรีย์ จำกัด</w:t>
            </w:r>
          </w:p>
        </w:tc>
        <w:tc>
          <w:tcPr>
            <w:tcW w:w="90" w:type="dxa"/>
            <w:vAlign w:val="bottom"/>
          </w:tcPr>
          <w:p w:rsidR="00D664B7" w:rsidRPr="00283A94" w:rsidRDefault="00D664B7" w:rsidP="00D664B7">
            <w:pPr>
              <w:tabs>
                <w:tab w:val="left" w:pos="540"/>
              </w:tabs>
              <w:spacing w:line="320" w:lineRule="exact"/>
              <w:ind w:left="315" w:right="206" w:hanging="3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3,300,000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3,300,000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54,400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54,400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  <w:shd w:val="clear" w:color="auto" w:fill="auto"/>
          </w:tcPr>
          <w:p w:rsidR="00D664B7" w:rsidRPr="00DF6ABF" w:rsidRDefault="00212996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2996">
              <w:rPr>
                <w:rFonts w:ascii="Angsana New" w:hAnsi="Angsana New"/>
                <w:sz w:val="26"/>
                <w:szCs w:val="26"/>
                <w:lang w:val="en-US"/>
              </w:rPr>
              <w:t>(446,000)</w:t>
            </w:r>
          </w:p>
        </w:tc>
        <w:tc>
          <w:tcPr>
            <w:tcW w:w="130" w:type="dxa"/>
            <w:shd w:val="clear" w:color="auto" w:fill="auto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(382,000)</w:t>
            </w:r>
          </w:p>
        </w:tc>
        <w:tc>
          <w:tcPr>
            <w:tcW w:w="130" w:type="dxa"/>
            <w:shd w:val="clear" w:color="auto" w:fill="auto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shd w:val="clear" w:color="auto" w:fill="auto"/>
          </w:tcPr>
          <w:p w:rsidR="00D664B7" w:rsidRPr="00DF6ABF" w:rsidRDefault="00212996" w:rsidP="00D664B7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2996">
              <w:rPr>
                <w:rFonts w:ascii="Angsana New" w:hAnsi="Angsana New"/>
                <w:sz w:val="26"/>
                <w:szCs w:val="26"/>
                <w:lang w:val="en-US"/>
              </w:rPr>
              <w:t>2,208,400</w:t>
            </w:r>
          </w:p>
        </w:tc>
        <w:tc>
          <w:tcPr>
            <w:tcW w:w="127" w:type="dxa"/>
          </w:tcPr>
          <w:p w:rsidR="00D664B7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D664B7" w:rsidRPr="00DF6ABF" w:rsidRDefault="00D664B7" w:rsidP="008543B6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272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,400</w:t>
            </w:r>
          </w:p>
        </w:tc>
        <w:tc>
          <w:tcPr>
            <w:tcW w:w="142" w:type="dxa"/>
          </w:tcPr>
          <w:p w:rsidR="00D664B7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664B7" w:rsidRPr="00964878" w:rsidTr="00943630">
        <w:tc>
          <w:tcPr>
            <w:tcW w:w="2655" w:type="dxa"/>
            <w:vAlign w:val="bottom"/>
          </w:tcPr>
          <w:p w:rsidR="00D664B7" w:rsidRPr="00EA7A75" w:rsidRDefault="00D664B7" w:rsidP="00D664B7">
            <w:pPr>
              <w:spacing w:line="320" w:lineRule="exact"/>
              <w:ind w:left="45" w:right="-90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โรงกลั่นน้ำมันทีพีไอ (1997)</w:t>
            </w:r>
            <w:r w:rsidRPr="00EA7A7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EA7A75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1,300,000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1,300,000</w:t>
            </w:r>
          </w:p>
        </w:tc>
        <w:tc>
          <w:tcPr>
            <w:tcW w:w="130" w:type="dxa"/>
            <w:vAlign w:val="bottom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center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1,299,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130" w:type="dxa"/>
            <w:vAlign w:val="center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vAlign w:val="center"/>
          </w:tcPr>
          <w:p w:rsidR="00D664B7" w:rsidRPr="00DF6ABF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1,299,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  <w:shd w:val="clear" w:color="auto" w:fill="auto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shd w:val="clear" w:color="auto" w:fill="auto"/>
          </w:tcPr>
          <w:p w:rsidR="00D664B7" w:rsidRPr="00DF6ABF" w:rsidRDefault="00D664B7" w:rsidP="00D664B7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1,299,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127" w:type="dxa"/>
          </w:tcPr>
          <w:p w:rsidR="00D664B7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D664B7" w:rsidRPr="00DF6ABF" w:rsidRDefault="00D664B7" w:rsidP="008543B6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1,299,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142" w:type="dxa"/>
          </w:tcPr>
          <w:p w:rsidR="00D664B7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  <w:vAlign w:val="bottom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vAlign w:val="bottom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664B7" w:rsidRPr="00964878" w:rsidTr="009B2C29">
        <w:tc>
          <w:tcPr>
            <w:tcW w:w="2655" w:type="dxa"/>
            <w:vAlign w:val="bottom"/>
          </w:tcPr>
          <w:p w:rsidR="00D664B7" w:rsidRPr="00EA7A75" w:rsidRDefault="00D664B7" w:rsidP="00D664B7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โพ</w:t>
            </w:r>
            <w:proofErr w:type="spellStart"/>
            <w:r w:rsidRPr="00EA7A75">
              <w:rPr>
                <w:rFonts w:ascii="Angsana New" w:hAnsi="Angsana New"/>
                <w:sz w:val="24"/>
                <w:szCs w:val="24"/>
                <w:cs/>
              </w:rPr>
              <w:t>รพ็</w:t>
            </w:r>
            <w:proofErr w:type="spellEnd"/>
            <w:r w:rsidRPr="00EA7A75">
              <w:rPr>
                <w:rFonts w:ascii="Angsana New" w:hAnsi="Angsana New"/>
                <w:sz w:val="24"/>
                <w:szCs w:val="24"/>
                <w:cs/>
              </w:rPr>
              <w:t>อกไซด์ไทย จำกัด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D664B7" w:rsidRPr="00964878" w:rsidRDefault="00D664B7" w:rsidP="00D664B7">
            <w:pPr>
              <w:tabs>
                <w:tab w:val="center" w:pos="925"/>
              </w:tabs>
              <w:spacing w:line="320" w:lineRule="exact"/>
              <w:ind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D664B7" w:rsidRPr="00964878" w:rsidRDefault="00D664B7" w:rsidP="00D664B7">
            <w:pPr>
              <w:tabs>
                <w:tab w:val="center" w:pos="925"/>
              </w:tabs>
              <w:spacing w:line="320" w:lineRule="exact"/>
              <w:ind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964878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30" w:type="dxa"/>
            <w:vAlign w:val="bottom"/>
          </w:tcPr>
          <w:p w:rsidR="00D664B7" w:rsidRPr="00AD4A98" w:rsidRDefault="00D664B7" w:rsidP="00D664B7">
            <w:pPr>
              <w:tabs>
                <w:tab w:val="left" w:pos="540"/>
              </w:tabs>
              <w:spacing w:line="320" w:lineRule="exact"/>
              <w:ind w:left="-1548" w:right="65" w:firstLine="154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964878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D664B7" w:rsidRPr="00964878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D664B7" w:rsidRPr="00964878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D664B7" w:rsidRPr="00964878" w:rsidRDefault="00D664B7" w:rsidP="00D664B7">
            <w:pPr>
              <w:spacing w:line="240" w:lineRule="atLeast"/>
              <w:ind w:left="-45" w:right="2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" w:type="dxa"/>
          </w:tcPr>
          <w:p w:rsidR="00D664B7" w:rsidRPr="00DF6ABF" w:rsidRDefault="00D664B7" w:rsidP="00D664B7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D664B7" w:rsidRPr="00964878" w:rsidRDefault="00D664B7" w:rsidP="008543B6">
            <w:pPr>
              <w:tabs>
                <w:tab w:val="left" w:pos="483"/>
              </w:tabs>
              <w:spacing w:line="240" w:lineRule="atLeast"/>
              <w:ind w:left="-45" w:right="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:rsidR="00D664B7" w:rsidRPr="00DF6ABF" w:rsidRDefault="00D664B7" w:rsidP="00D664B7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43630" w:rsidRPr="00964878" w:rsidTr="00236529">
        <w:tc>
          <w:tcPr>
            <w:tcW w:w="2655" w:type="dxa"/>
            <w:vAlign w:val="bottom"/>
          </w:tcPr>
          <w:p w:rsidR="00943630" w:rsidRPr="00EA7A75" w:rsidRDefault="00943630" w:rsidP="00943630">
            <w:pPr>
              <w:spacing w:line="320" w:lineRule="exact"/>
              <w:ind w:left="45"/>
              <w:rPr>
                <w:rFonts w:ascii="Angsana New" w:hAnsi="Angsana New"/>
                <w:sz w:val="24"/>
                <w:szCs w:val="24"/>
                <w:cs/>
              </w:rPr>
            </w:pPr>
            <w:r w:rsidRPr="001C525A">
              <w:rPr>
                <w:rFonts w:ascii="Angsana New" w:hAnsi="Angsana New"/>
                <w:sz w:val="24"/>
                <w:szCs w:val="24"/>
                <w:cs/>
              </w:rPr>
              <w:t>บริษัท ไนเตรทไทย จำกัด</w:t>
            </w:r>
          </w:p>
        </w:tc>
        <w:tc>
          <w:tcPr>
            <w:tcW w:w="90" w:type="dxa"/>
          </w:tcPr>
          <w:p w:rsidR="00943630" w:rsidRPr="00964878" w:rsidRDefault="00943630" w:rsidP="0094363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943630" w:rsidRPr="00964878" w:rsidRDefault="00943630" w:rsidP="0094363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</w:tcPr>
          <w:p w:rsidR="00943630" w:rsidRPr="00964878" w:rsidRDefault="00943630" w:rsidP="0094363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943630" w:rsidRPr="00964878" w:rsidRDefault="00943630" w:rsidP="0094363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</w:tcPr>
          <w:p w:rsidR="00943630" w:rsidRPr="00964878" w:rsidRDefault="00943630" w:rsidP="0094363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943630" w:rsidRPr="00DF6ABF" w:rsidRDefault="00943630" w:rsidP="00943630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468,750</w:t>
            </w:r>
          </w:p>
        </w:tc>
        <w:tc>
          <w:tcPr>
            <w:tcW w:w="90" w:type="dxa"/>
          </w:tcPr>
          <w:p w:rsidR="00943630" w:rsidRPr="00964878" w:rsidRDefault="00943630" w:rsidP="0094363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943630" w:rsidRPr="00DF6ABF" w:rsidRDefault="00943630" w:rsidP="00943630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468,750</w:t>
            </w:r>
          </w:p>
        </w:tc>
        <w:tc>
          <w:tcPr>
            <w:tcW w:w="130" w:type="dxa"/>
          </w:tcPr>
          <w:p w:rsidR="00943630" w:rsidRPr="00964878" w:rsidRDefault="00943630" w:rsidP="0094363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943630" w:rsidRPr="00DF6ABF" w:rsidRDefault="00943630" w:rsidP="00943630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784,409</w:t>
            </w:r>
          </w:p>
        </w:tc>
        <w:tc>
          <w:tcPr>
            <w:tcW w:w="130" w:type="dxa"/>
          </w:tcPr>
          <w:p w:rsidR="00943630" w:rsidRPr="00964878" w:rsidRDefault="00943630" w:rsidP="00943630">
            <w:pPr>
              <w:tabs>
                <w:tab w:val="decimal" w:pos="864"/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943630" w:rsidRPr="00DF6ABF" w:rsidRDefault="00943630" w:rsidP="00943630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784,409</w:t>
            </w:r>
          </w:p>
        </w:tc>
        <w:tc>
          <w:tcPr>
            <w:tcW w:w="130" w:type="dxa"/>
          </w:tcPr>
          <w:p w:rsidR="00943630" w:rsidRPr="00964878" w:rsidRDefault="00943630" w:rsidP="00943630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943630" w:rsidRPr="00964878" w:rsidRDefault="00943630" w:rsidP="0094363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943630" w:rsidRPr="00964878" w:rsidRDefault="00943630" w:rsidP="00943630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943630" w:rsidRPr="00964878" w:rsidRDefault="00943630" w:rsidP="0094363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943630" w:rsidRPr="00964878" w:rsidRDefault="00943630" w:rsidP="00943630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943630" w:rsidRPr="00DF6ABF" w:rsidRDefault="00943630" w:rsidP="00943630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784,409</w:t>
            </w:r>
          </w:p>
        </w:tc>
        <w:tc>
          <w:tcPr>
            <w:tcW w:w="127" w:type="dxa"/>
          </w:tcPr>
          <w:p w:rsidR="00943630" w:rsidRPr="00DF6ABF" w:rsidRDefault="00943630" w:rsidP="00943630">
            <w:pPr>
              <w:spacing w:line="320" w:lineRule="exact"/>
              <w:ind w:left="-128" w:right="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943630" w:rsidRPr="00DF6ABF" w:rsidRDefault="00943630" w:rsidP="008543B6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784,409</w:t>
            </w:r>
          </w:p>
        </w:tc>
        <w:tc>
          <w:tcPr>
            <w:tcW w:w="142" w:type="dxa"/>
          </w:tcPr>
          <w:p w:rsidR="00943630" w:rsidRPr="00DF6ABF" w:rsidRDefault="00943630" w:rsidP="00943630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943630" w:rsidRPr="00DF6ABF" w:rsidRDefault="00943630" w:rsidP="00943630">
            <w:pPr>
              <w:spacing w:line="240" w:lineRule="atLeast"/>
              <w:ind w:left="-46" w:right="8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80,156</w:t>
            </w:r>
          </w:p>
        </w:tc>
        <w:tc>
          <w:tcPr>
            <w:tcW w:w="130" w:type="dxa"/>
          </w:tcPr>
          <w:p w:rsidR="00943630" w:rsidRPr="00964878" w:rsidRDefault="00943630" w:rsidP="00943630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943630" w:rsidRPr="00964878" w:rsidRDefault="00943630" w:rsidP="00943630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43630" w:rsidRPr="00964878" w:rsidTr="00A64DBB">
        <w:tc>
          <w:tcPr>
            <w:tcW w:w="2655" w:type="dxa"/>
            <w:vAlign w:val="bottom"/>
          </w:tcPr>
          <w:p w:rsidR="00943630" w:rsidRPr="00EA7A75" w:rsidRDefault="00943630" w:rsidP="00943630">
            <w:pPr>
              <w:spacing w:line="320" w:lineRule="exact"/>
              <w:ind w:left="315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ซี</w:t>
            </w:r>
            <w:proofErr w:type="spellStart"/>
            <w:r>
              <w:rPr>
                <w:rFonts w:ascii="Angsana New" w:hAnsi="Angsana New" w:hint="cs"/>
                <w:sz w:val="24"/>
                <w:szCs w:val="24"/>
                <w:cs/>
              </w:rPr>
              <w:t>นิธ</w:t>
            </w:r>
            <w:proofErr w:type="spellEnd"/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อินเตอร์</w:t>
            </w:r>
            <w:proofErr w:type="spellStart"/>
            <w:r>
              <w:rPr>
                <w:rFonts w:ascii="Angsana New" w:hAnsi="Angsana New" w:hint="cs"/>
                <w:sz w:val="24"/>
                <w:szCs w:val="24"/>
                <w:cs/>
              </w:rPr>
              <w:t>เนชั่นแนล</w:t>
            </w:r>
            <w:proofErr w:type="spellEnd"/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เทรด</w:t>
            </w:r>
            <w:proofErr w:type="spellStart"/>
            <w:r>
              <w:rPr>
                <w:rFonts w:ascii="Angsana New" w:hAnsi="Angsana New" w:hint="cs"/>
                <w:sz w:val="24"/>
                <w:szCs w:val="24"/>
                <w:cs/>
              </w:rPr>
              <w:t>ดิ้ง</w:t>
            </w:r>
            <w:proofErr w:type="spellEnd"/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A7A7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:rsidR="00943630" w:rsidRPr="00964878" w:rsidRDefault="00943630" w:rsidP="0094363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943630" w:rsidRPr="00964878" w:rsidRDefault="00943630" w:rsidP="0094363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943630" w:rsidRPr="00964878" w:rsidRDefault="00943630" w:rsidP="0094363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943630" w:rsidRPr="00964878" w:rsidRDefault="00943630" w:rsidP="0094363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943630" w:rsidRPr="00964878" w:rsidRDefault="00943630" w:rsidP="0094363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943630" w:rsidRPr="00964878" w:rsidRDefault="00943630" w:rsidP="00943630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943630" w:rsidRPr="00964878" w:rsidRDefault="00943630" w:rsidP="0094363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943630" w:rsidRPr="00964878" w:rsidRDefault="00943630" w:rsidP="00943630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  <w:vAlign w:val="bottom"/>
          </w:tcPr>
          <w:p w:rsidR="00943630" w:rsidRPr="00964878" w:rsidRDefault="00943630" w:rsidP="00943630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943630" w:rsidRPr="00964878" w:rsidRDefault="00943630" w:rsidP="00943630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943630" w:rsidRPr="00964878" w:rsidRDefault="00943630" w:rsidP="00943630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vAlign w:val="bottom"/>
          </w:tcPr>
          <w:p w:rsidR="00943630" w:rsidRPr="00964878" w:rsidRDefault="00943630" w:rsidP="00943630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943630" w:rsidRPr="00964878" w:rsidRDefault="00943630" w:rsidP="00943630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943630" w:rsidRPr="00964878" w:rsidRDefault="00943630" w:rsidP="0094363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943630" w:rsidRPr="00964878" w:rsidRDefault="00943630" w:rsidP="00943630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943630" w:rsidRPr="00964878" w:rsidRDefault="00943630" w:rsidP="0094363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943630" w:rsidRPr="00964878" w:rsidRDefault="00943630" w:rsidP="00943630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943630" w:rsidRPr="00964878" w:rsidRDefault="00943630" w:rsidP="00943630">
            <w:pPr>
              <w:spacing w:line="240" w:lineRule="atLeast"/>
              <w:ind w:left="-45" w:right="2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" w:type="dxa"/>
          </w:tcPr>
          <w:p w:rsidR="00943630" w:rsidRPr="00DF6ABF" w:rsidRDefault="00943630" w:rsidP="00943630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943630" w:rsidRPr="00964878" w:rsidRDefault="00943630" w:rsidP="008543B6">
            <w:pPr>
              <w:spacing w:line="240" w:lineRule="atLeast"/>
              <w:ind w:left="-45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943630" w:rsidRPr="00DF6ABF" w:rsidRDefault="00943630" w:rsidP="00943630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  <w:vAlign w:val="bottom"/>
          </w:tcPr>
          <w:p w:rsidR="00943630" w:rsidRDefault="00943630" w:rsidP="00943630">
            <w:pPr>
              <w:spacing w:line="240" w:lineRule="atLeast"/>
              <w:ind w:left="-46" w:right="8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0" w:type="dxa"/>
          </w:tcPr>
          <w:p w:rsidR="00943630" w:rsidRPr="00964878" w:rsidRDefault="00943630" w:rsidP="00943630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vAlign w:val="bottom"/>
          </w:tcPr>
          <w:p w:rsidR="00943630" w:rsidRDefault="00943630" w:rsidP="00943630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943630" w:rsidRPr="00964878" w:rsidTr="00943630">
        <w:tc>
          <w:tcPr>
            <w:tcW w:w="2655" w:type="dxa"/>
            <w:vAlign w:val="bottom"/>
          </w:tcPr>
          <w:p w:rsidR="00943630" w:rsidRPr="00EA7A75" w:rsidRDefault="00943630" w:rsidP="00943630">
            <w:pPr>
              <w:spacing w:line="320" w:lineRule="exact"/>
              <w:ind w:left="315"/>
              <w:rPr>
                <w:rFonts w:ascii="Angsana New" w:hAnsi="Angsana New"/>
                <w:sz w:val="24"/>
                <w:szCs w:val="24"/>
                <w:cs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:rsidR="00943630" w:rsidRPr="00964878" w:rsidRDefault="00943630" w:rsidP="0094363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943630" w:rsidRPr="00964878" w:rsidRDefault="00943630" w:rsidP="0094363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99.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943630" w:rsidRPr="00964878" w:rsidRDefault="00943630" w:rsidP="0094363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943630" w:rsidRPr="00964878" w:rsidRDefault="00943630" w:rsidP="0094363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99.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943630" w:rsidRPr="00964878" w:rsidRDefault="00943630" w:rsidP="0094363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943630" w:rsidRPr="00964878" w:rsidRDefault="00943630" w:rsidP="00943630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100,</w:t>
            </w: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943630" w:rsidRPr="00964878" w:rsidRDefault="00943630" w:rsidP="0094363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943630" w:rsidRPr="00964878" w:rsidRDefault="00943630" w:rsidP="00943630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100,</w:t>
            </w: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  <w:vAlign w:val="bottom"/>
          </w:tcPr>
          <w:p w:rsidR="00943630" w:rsidRPr="00964878" w:rsidRDefault="00943630" w:rsidP="00943630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943630" w:rsidRPr="00DF6ABF" w:rsidRDefault="00943630" w:rsidP="00943630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99,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712</w:t>
            </w:r>
          </w:p>
        </w:tc>
        <w:tc>
          <w:tcPr>
            <w:tcW w:w="130" w:type="dxa"/>
          </w:tcPr>
          <w:p w:rsidR="00943630" w:rsidRPr="00964878" w:rsidRDefault="00943630" w:rsidP="00943630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vAlign w:val="bottom"/>
          </w:tcPr>
          <w:p w:rsidR="00943630" w:rsidRPr="00DF6ABF" w:rsidRDefault="00943630" w:rsidP="00943630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99,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712</w:t>
            </w:r>
          </w:p>
        </w:tc>
        <w:tc>
          <w:tcPr>
            <w:tcW w:w="130" w:type="dxa"/>
          </w:tcPr>
          <w:p w:rsidR="00943630" w:rsidRPr="00964878" w:rsidRDefault="00943630" w:rsidP="00943630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943630" w:rsidRPr="00964878" w:rsidRDefault="00943630" w:rsidP="0094363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943630" w:rsidRPr="00964878" w:rsidRDefault="00943630" w:rsidP="00943630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943630" w:rsidRPr="00964878" w:rsidRDefault="00943630" w:rsidP="00943630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943630" w:rsidRPr="00964878" w:rsidRDefault="00943630" w:rsidP="00943630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943630" w:rsidRPr="00DF6ABF" w:rsidRDefault="00943630" w:rsidP="00943630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99,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712</w:t>
            </w:r>
          </w:p>
        </w:tc>
        <w:tc>
          <w:tcPr>
            <w:tcW w:w="127" w:type="dxa"/>
          </w:tcPr>
          <w:p w:rsidR="00943630" w:rsidRPr="00DF6ABF" w:rsidRDefault="00943630" w:rsidP="00943630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943630" w:rsidRPr="00DF6ABF" w:rsidRDefault="00943630" w:rsidP="008543B6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99,</w:t>
            </w: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712</w:t>
            </w:r>
          </w:p>
        </w:tc>
        <w:tc>
          <w:tcPr>
            <w:tcW w:w="142" w:type="dxa"/>
          </w:tcPr>
          <w:p w:rsidR="00943630" w:rsidRPr="00DF6ABF" w:rsidRDefault="00943630" w:rsidP="00943630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943630" w:rsidRPr="00DF6ABF" w:rsidRDefault="00943630" w:rsidP="00943630">
            <w:pPr>
              <w:spacing w:line="240" w:lineRule="atLeast"/>
              <w:ind w:left="-46" w:right="8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49,999</w:t>
            </w:r>
          </w:p>
        </w:tc>
        <w:tc>
          <w:tcPr>
            <w:tcW w:w="130" w:type="dxa"/>
          </w:tcPr>
          <w:p w:rsidR="00943630" w:rsidRPr="00964878" w:rsidRDefault="00943630" w:rsidP="00943630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vAlign w:val="bottom"/>
          </w:tcPr>
          <w:p w:rsidR="00943630" w:rsidRPr="00964878" w:rsidRDefault="00943630" w:rsidP="00943630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664B7" w:rsidRPr="00964878" w:rsidTr="009B2C29">
        <w:tc>
          <w:tcPr>
            <w:tcW w:w="2655" w:type="dxa"/>
            <w:vAlign w:val="bottom"/>
          </w:tcPr>
          <w:p w:rsidR="00D664B7" w:rsidRPr="00EA7A75" w:rsidRDefault="00D664B7" w:rsidP="00D664B7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อินเตอร์เทรด จำกัด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99.97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99.97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D664B7" w:rsidRPr="00964878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D664B7" w:rsidRPr="00964878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964878" w:rsidRDefault="00D664B7" w:rsidP="00D664B7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964878" w:rsidRDefault="00D664B7" w:rsidP="00D664B7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" w:type="dxa"/>
          </w:tcPr>
          <w:p w:rsidR="00D664B7" w:rsidRPr="00DF6ABF" w:rsidRDefault="00D664B7" w:rsidP="00D664B7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D664B7" w:rsidRPr="00964878" w:rsidRDefault="00D664B7" w:rsidP="008543B6">
            <w:pPr>
              <w:spacing w:line="320" w:lineRule="exact"/>
              <w:ind w:left="-128" w:right="-7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:rsidR="00D664B7" w:rsidRPr="00DF6ABF" w:rsidRDefault="00D664B7" w:rsidP="00D664B7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664B7" w:rsidRPr="00964878" w:rsidTr="009B2C29">
        <w:tc>
          <w:tcPr>
            <w:tcW w:w="2655" w:type="dxa"/>
            <w:vAlign w:val="bottom"/>
          </w:tcPr>
          <w:p w:rsidR="00D664B7" w:rsidRPr="00EA7A75" w:rsidRDefault="00D664B7" w:rsidP="00D664B7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พาณิชย์ จำกัด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99.94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99.94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D664B7" w:rsidRPr="00964878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D664B7" w:rsidRPr="00964878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964878" w:rsidRDefault="00D664B7" w:rsidP="00D664B7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964878" w:rsidRDefault="00D664B7" w:rsidP="00D664B7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" w:type="dxa"/>
          </w:tcPr>
          <w:p w:rsidR="00D664B7" w:rsidRPr="00DF6ABF" w:rsidRDefault="00D664B7" w:rsidP="00D664B7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D664B7" w:rsidRPr="00964878" w:rsidRDefault="00D664B7" w:rsidP="008543B6">
            <w:pPr>
              <w:spacing w:line="320" w:lineRule="exact"/>
              <w:ind w:left="-128" w:right="-7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:rsidR="00D664B7" w:rsidRPr="00DF6ABF" w:rsidRDefault="00D664B7" w:rsidP="00D664B7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664B7" w:rsidRPr="00964878" w:rsidTr="009B2C29">
        <w:tc>
          <w:tcPr>
            <w:tcW w:w="2655" w:type="dxa"/>
            <w:vAlign w:val="bottom"/>
          </w:tcPr>
          <w:p w:rsidR="00D664B7" w:rsidRPr="00EA7A75" w:rsidRDefault="00D664B7" w:rsidP="00D664B7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บริการ จำกัด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51.00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51.00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D664B7" w:rsidRPr="00964878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D664B7" w:rsidRPr="00964878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130" w:type="dxa"/>
            <w:vAlign w:val="bottom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D664B7" w:rsidRPr="00DF6ABF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857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vAlign w:val="bottom"/>
          </w:tcPr>
          <w:p w:rsidR="00D664B7" w:rsidRPr="00DF6ABF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857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D664B7" w:rsidRPr="00DF6ABF" w:rsidRDefault="00D664B7" w:rsidP="00D664B7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857</w:t>
            </w:r>
          </w:p>
        </w:tc>
        <w:tc>
          <w:tcPr>
            <w:tcW w:w="127" w:type="dxa"/>
          </w:tcPr>
          <w:p w:rsidR="00D664B7" w:rsidRPr="00DF6ABF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D664B7" w:rsidRPr="00DF6ABF" w:rsidRDefault="00D664B7" w:rsidP="008543B6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857</w:t>
            </w:r>
          </w:p>
        </w:tc>
        <w:tc>
          <w:tcPr>
            <w:tcW w:w="142" w:type="dxa"/>
          </w:tcPr>
          <w:p w:rsidR="00D664B7" w:rsidRPr="00DF6ABF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  <w:vAlign w:val="bottom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vAlign w:val="bottom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664B7" w:rsidRPr="00964878" w:rsidTr="007D0043">
        <w:tc>
          <w:tcPr>
            <w:tcW w:w="2655" w:type="dxa"/>
            <w:vAlign w:val="bottom"/>
          </w:tcPr>
          <w:p w:rsidR="00D664B7" w:rsidRPr="00EA7A75" w:rsidRDefault="00D664B7" w:rsidP="00D664B7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มอนโดไทย จำกัด</w:t>
            </w:r>
            <w:r w:rsidRPr="00EA7A7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28.75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28.75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D664B7" w:rsidRPr="00964878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36,000</w:t>
            </w:r>
          </w:p>
        </w:tc>
        <w:tc>
          <w:tcPr>
            <w:tcW w:w="9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D664B7" w:rsidRPr="00964878" w:rsidRDefault="00D664B7" w:rsidP="00D664B7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36,000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DF6ABF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10,350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D664B7" w:rsidRPr="00DF6ABF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10,350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D664B7" w:rsidRPr="00964878" w:rsidRDefault="00D664B7" w:rsidP="00D664B7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D664B7" w:rsidRPr="00DF6ABF" w:rsidRDefault="00D664B7" w:rsidP="00D664B7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10,350</w:t>
            </w:r>
          </w:p>
        </w:tc>
        <w:tc>
          <w:tcPr>
            <w:tcW w:w="127" w:type="dxa"/>
          </w:tcPr>
          <w:p w:rsidR="00D664B7" w:rsidRPr="00DF6ABF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D664B7" w:rsidRPr="00DF6ABF" w:rsidRDefault="00D664B7" w:rsidP="008543B6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F6ABF">
              <w:rPr>
                <w:rFonts w:ascii="Angsana New" w:hAnsi="Angsana New"/>
                <w:sz w:val="26"/>
                <w:szCs w:val="26"/>
                <w:lang w:val="en-US"/>
              </w:rPr>
              <w:t>10,350</w:t>
            </w:r>
          </w:p>
        </w:tc>
        <w:tc>
          <w:tcPr>
            <w:tcW w:w="142" w:type="dxa"/>
          </w:tcPr>
          <w:p w:rsidR="00D664B7" w:rsidRPr="00DF6ABF" w:rsidRDefault="00D664B7" w:rsidP="00D664B7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D664B7" w:rsidRPr="00964878" w:rsidRDefault="00D664B7" w:rsidP="00D664B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D664B7" w:rsidRPr="00964878" w:rsidRDefault="00D664B7" w:rsidP="00D664B7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D0043" w:rsidRPr="00964878" w:rsidTr="009B2C29">
        <w:tc>
          <w:tcPr>
            <w:tcW w:w="2655" w:type="dxa"/>
            <w:vAlign w:val="bottom"/>
          </w:tcPr>
          <w:p w:rsidR="007D0043" w:rsidRPr="00EA7A75" w:rsidRDefault="007D0043" w:rsidP="007D0043">
            <w:pPr>
              <w:spacing w:line="320" w:lineRule="exact"/>
              <w:ind w:left="45"/>
              <w:rPr>
                <w:rFonts w:ascii="Angsana New" w:hAnsi="Angsana New"/>
                <w:sz w:val="24"/>
                <w:szCs w:val="24"/>
                <w:cs/>
              </w:rPr>
            </w:pPr>
            <w:r w:rsidRPr="007D0043">
              <w:rPr>
                <w:rFonts w:ascii="Angsana New" w:hAnsi="Angsana New"/>
                <w:sz w:val="24"/>
                <w:szCs w:val="24"/>
                <w:cs/>
              </w:rPr>
              <w:t>บริษัท พลาสติก โพ</w:t>
            </w:r>
            <w:proofErr w:type="spellStart"/>
            <w:r w:rsidRPr="007D0043">
              <w:rPr>
                <w:rFonts w:ascii="Angsana New" w:hAnsi="Angsana New"/>
                <w:sz w:val="24"/>
                <w:szCs w:val="24"/>
                <w:cs/>
              </w:rPr>
              <w:t>ลีน</w:t>
            </w:r>
            <w:proofErr w:type="spellEnd"/>
            <w:r w:rsidRPr="007D0043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" w:type="dxa"/>
          </w:tcPr>
          <w:p w:rsidR="007D0043" w:rsidRPr="00964878" w:rsidRDefault="007D0043" w:rsidP="007D004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7D0043" w:rsidRPr="00964878" w:rsidRDefault="007D0043" w:rsidP="007D0043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:rsidR="007D0043" w:rsidRPr="00964878" w:rsidRDefault="007D0043" w:rsidP="007D004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7D0043" w:rsidRPr="00964878" w:rsidRDefault="007D0043" w:rsidP="007D0043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:rsidR="007D0043" w:rsidRPr="00964878" w:rsidRDefault="007D0043" w:rsidP="007D004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7D0043" w:rsidRPr="00964878" w:rsidRDefault="007D0043" w:rsidP="007D0043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:rsidR="007D0043" w:rsidRPr="00964878" w:rsidRDefault="007D0043" w:rsidP="007D004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7D0043" w:rsidRPr="00964878" w:rsidRDefault="007D0043" w:rsidP="007D0043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7D0043" w:rsidRPr="00964878" w:rsidRDefault="007D0043" w:rsidP="007D004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7D0043" w:rsidRPr="00964878" w:rsidRDefault="007D0043" w:rsidP="007D0043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7D0043" w:rsidRPr="00964878" w:rsidRDefault="007D0043" w:rsidP="007D004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7D0043" w:rsidRPr="00964878" w:rsidRDefault="007D0043" w:rsidP="007D0043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7D0043" w:rsidRPr="00964878" w:rsidRDefault="007D0043" w:rsidP="007D0043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:rsidR="007D0043" w:rsidRPr="00964878" w:rsidRDefault="007D0043" w:rsidP="007D0043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7D0043" w:rsidRPr="00964878" w:rsidRDefault="007D0043" w:rsidP="007D0043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D0043" w:rsidRPr="00964878" w:rsidRDefault="007D0043" w:rsidP="007D0043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7D0043" w:rsidRPr="00964878" w:rsidRDefault="007D0043" w:rsidP="007D0043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7D0043" w:rsidRPr="00964878" w:rsidRDefault="007D0043" w:rsidP="007D0043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" w:type="dxa"/>
          </w:tcPr>
          <w:p w:rsidR="007D0043" w:rsidRPr="00DF6ABF" w:rsidRDefault="007D0043" w:rsidP="007D0043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7D0043" w:rsidRPr="00964878" w:rsidRDefault="007D0043" w:rsidP="007D0043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:rsidR="007D0043" w:rsidRPr="00DF6ABF" w:rsidRDefault="007D0043" w:rsidP="007D0043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7D0043" w:rsidRPr="00964878" w:rsidRDefault="007D0043" w:rsidP="007D0043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7D0043" w:rsidRPr="00964878" w:rsidRDefault="007D0043" w:rsidP="007D004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7D0043" w:rsidRDefault="007D0043" w:rsidP="007D0043">
            <w:pPr>
              <w:spacing w:line="240" w:lineRule="atLeast"/>
              <w:ind w:left="-46" w:right="6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99,993</w:t>
            </w:r>
          </w:p>
        </w:tc>
      </w:tr>
      <w:tr w:rsidR="007D0043" w:rsidRPr="00964878" w:rsidTr="00A07CF0">
        <w:tc>
          <w:tcPr>
            <w:tcW w:w="2655" w:type="dxa"/>
          </w:tcPr>
          <w:p w:rsidR="007D0043" w:rsidRPr="00EA7A75" w:rsidRDefault="007D0043" w:rsidP="007D0043">
            <w:pPr>
              <w:spacing w:line="320" w:lineRule="exact"/>
              <w:ind w:left="4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EA7A7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:rsidR="007D0043" w:rsidRPr="00964878" w:rsidRDefault="007D0043" w:rsidP="007D004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7D0043" w:rsidRPr="00964878" w:rsidRDefault="007D0043" w:rsidP="007D0043">
            <w:pPr>
              <w:tabs>
                <w:tab w:val="decimal" w:pos="103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7D0043" w:rsidRPr="00964878" w:rsidRDefault="007D0043" w:rsidP="007D004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7D0043" w:rsidRPr="00964878" w:rsidRDefault="007D0043" w:rsidP="007D0043">
            <w:pPr>
              <w:tabs>
                <w:tab w:val="decimal" w:pos="103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7D0043" w:rsidRPr="00964878" w:rsidRDefault="007D0043" w:rsidP="007D004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7D0043" w:rsidRPr="00964878" w:rsidRDefault="007D0043" w:rsidP="007D0043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7D0043" w:rsidRPr="00964878" w:rsidRDefault="007D0043" w:rsidP="007D004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7D0043" w:rsidRPr="00964878" w:rsidRDefault="007D0043" w:rsidP="007D0043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7D0043" w:rsidRPr="00964878" w:rsidRDefault="007D0043" w:rsidP="007D004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:rsidR="007D0043" w:rsidRPr="00AD4A98" w:rsidRDefault="007D0043" w:rsidP="007D0043">
            <w:pPr>
              <w:tabs>
                <w:tab w:val="decimal" w:pos="929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D4A9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13,199,596</w:t>
            </w:r>
          </w:p>
        </w:tc>
        <w:tc>
          <w:tcPr>
            <w:tcW w:w="130" w:type="dxa"/>
          </w:tcPr>
          <w:p w:rsidR="007D0043" w:rsidRPr="00AD4A98" w:rsidRDefault="007D0043" w:rsidP="007D0043">
            <w:pPr>
              <w:tabs>
                <w:tab w:val="left" w:pos="540"/>
                <w:tab w:val="decimal" w:pos="929"/>
              </w:tabs>
              <w:spacing w:line="320" w:lineRule="exact"/>
              <w:ind w:right="20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:rsidR="007D0043" w:rsidRPr="00AD4A98" w:rsidRDefault="007D0043" w:rsidP="007D0043">
            <w:pPr>
              <w:tabs>
                <w:tab w:val="decimal" w:pos="929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D4A9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13,199,596</w:t>
            </w:r>
          </w:p>
        </w:tc>
        <w:tc>
          <w:tcPr>
            <w:tcW w:w="130" w:type="dxa"/>
            <w:shd w:val="clear" w:color="auto" w:fill="auto"/>
          </w:tcPr>
          <w:p w:rsidR="007D0043" w:rsidRPr="00964878" w:rsidRDefault="007D0043" w:rsidP="007D0043">
            <w:pPr>
              <w:tabs>
                <w:tab w:val="decimal" w:pos="929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  <w:shd w:val="clear" w:color="auto" w:fill="auto"/>
          </w:tcPr>
          <w:p w:rsidR="007D0043" w:rsidRPr="00DF6ABF" w:rsidRDefault="007D0043" w:rsidP="007D0043">
            <w:pPr>
              <w:tabs>
                <w:tab w:val="decimal" w:pos="778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129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(446,250)</w:t>
            </w:r>
          </w:p>
        </w:tc>
        <w:tc>
          <w:tcPr>
            <w:tcW w:w="130" w:type="dxa"/>
            <w:shd w:val="clear" w:color="auto" w:fill="auto"/>
          </w:tcPr>
          <w:p w:rsidR="007D0043" w:rsidRPr="00964878" w:rsidRDefault="007D0043" w:rsidP="007D0043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:rsidR="007D0043" w:rsidRPr="00DF6ABF" w:rsidRDefault="007D0043" w:rsidP="007D0043">
            <w:pPr>
              <w:tabs>
                <w:tab w:val="decimal" w:pos="733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(382,250)</w:t>
            </w:r>
          </w:p>
        </w:tc>
        <w:tc>
          <w:tcPr>
            <w:tcW w:w="130" w:type="dxa"/>
            <w:shd w:val="clear" w:color="auto" w:fill="auto"/>
          </w:tcPr>
          <w:p w:rsidR="007D0043" w:rsidRPr="00964878" w:rsidRDefault="007D0043" w:rsidP="007D0043">
            <w:pPr>
              <w:tabs>
                <w:tab w:val="decimal" w:pos="929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0043" w:rsidRPr="007D3E07" w:rsidRDefault="007D0043" w:rsidP="007D0043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129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12,753,346</w:t>
            </w:r>
          </w:p>
        </w:tc>
        <w:tc>
          <w:tcPr>
            <w:tcW w:w="127" w:type="dxa"/>
            <w:tcBorders>
              <w:bottom w:val="nil"/>
            </w:tcBorders>
            <w:shd w:val="clear" w:color="auto" w:fill="auto"/>
          </w:tcPr>
          <w:p w:rsidR="007D0043" w:rsidRDefault="007D0043" w:rsidP="007D0043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0043" w:rsidRPr="007D3E07" w:rsidRDefault="007D0043" w:rsidP="007D0043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D3E0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12,817,346</w:t>
            </w:r>
          </w:p>
        </w:tc>
        <w:tc>
          <w:tcPr>
            <w:tcW w:w="142" w:type="dxa"/>
          </w:tcPr>
          <w:p w:rsidR="007D0043" w:rsidRDefault="007D0043" w:rsidP="007D0043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</w:tcPr>
          <w:p w:rsidR="007D0043" w:rsidRPr="00D664B7" w:rsidRDefault="007D0043" w:rsidP="007D0043">
            <w:pPr>
              <w:spacing w:line="240" w:lineRule="atLeast"/>
              <w:ind w:lef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2,313,155</w:t>
            </w:r>
          </w:p>
        </w:tc>
        <w:tc>
          <w:tcPr>
            <w:tcW w:w="130" w:type="dxa"/>
          </w:tcPr>
          <w:p w:rsidR="007D0043" w:rsidRPr="00964878" w:rsidRDefault="007D0043" w:rsidP="007D0043">
            <w:pPr>
              <w:tabs>
                <w:tab w:val="left" w:pos="540"/>
                <w:tab w:val="decimal" w:pos="929"/>
              </w:tabs>
              <w:spacing w:line="320" w:lineRule="exact"/>
              <w:ind w:right="20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</w:tcPr>
          <w:p w:rsidR="007D0043" w:rsidRPr="00DF6ABF" w:rsidRDefault="007D0043" w:rsidP="007D0043">
            <w:pPr>
              <w:spacing w:line="240" w:lineRule="atLeast"/>
              <w:ind w:left="-45" w:right="6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2,651,743</w:t>
            </w:r>
          </w:p>
        </w:tc>
      </w:tr>
    </w:tbl>
    <w:p w:rsidR="004361F1" w:rsidRDefault="004361F1" w:rsidP="00391C8E">
      <w:pPr>
        <w:spacing w:line="240" w:lineRule="atLeast"/>
        <w:ind w:right="-115"/>
        <w:rPr>
          <w:rFonts w:ascii="Angsana New" w:hAnsi="Angsana New"/>
          <w:sz w:val="28"/>
          <w:szCs w:val="28"/>
          <w:cs/>
          <w:lang w:val="en-US"/>
        </w:rPr>
        <w:sectPr w:rsidR="004361F1" w:rsidSect="00FE06BE">
          <w:headerReference w:type="default" r:id="rId15"/>
          <w:footerReference w:type="default" r:id="rId16"/>
          <w:pgSz w:w="16834" w:h="11909" w:orient="landscape" w:code="9"/>
          <w:pgMar w:top="1872" w:right="904" w:bottom="706" w:left="1008" w:header="720" w:footer="763" w:gutter="0"/>
          <w:paperSrc w:first="15" w:other="15"/>
          <w:cols w:space="737"/>
          <w:docGrid w:linePitch="299"/>
        </w:sectPr>
      </w:pPr>
    </w:p>
    <w:p w:rsidR="001E577C" w:rsidRPr="001E577C" w:rsidRDefault="001E577C" w:rsidP="001E577C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</w:rPr>
      </w:pPr>
      <w:r w:rsidRPr="001E577C">
        <w:rPr>
          <w:rFonts w:hint="cs"/>
          <w:b w:val="0"/>
          <w:bCs w:val="0"/>
          <w:cs/>
        </w:rPr>
        <w:lastRenderedPageBreak/>
        <w:t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</w:t>
      </w:r>
      <w:proofErr w:type="spellStart"/>
      <w:r w:rsidRPr="001E577C">
        <w:rPr>
          <w:rFonts w:hint="cs"/>
          <w:b w:val="0"/>
          <w:bCs w:val="0"/>
          <w:cs/>
        </w:rPr>
        <w:t>ลีน</w:t>
      </w:r>
      <w:proofErr w:type="spellEnd"/>
      <w:r w:rsidRPr="001E577C">
        <w:rPr>
          <w:rFonts w:hint="cs"/>
          <w:b w:val="0"/>
          <w:bCs w:val="0"/>
          <w:cs/>
        </w:rPr>
        <w:t xml:space="preserve"> เพาเวอร์ จำกัด (มหาชน) ซึ่งเป็นบริษัทจดทะเบียนในตลาดหลักทร</w:t>
      </w:r>
      <w:r w:rsidR="00131F2B">
        <w:rPr>
          <w:rFonts w:hint="cs"/>
          <w:b w:val="0"/>
          <w:bCs w:val="0"/>
          <w:cs/>
        </w:rPr>
        <w:t>ั</w:t>
      </w:r>
      <w:r w:rsidRPr="001E577C">
        <w:rPr>
          <w:rFonts w:hint="cs"/>
          <w:b w:val="0"/>
          <w:bCs w:val="0"/>
          <w:cs/>
        </w:rPr>
        <w:t xml:space="preserve">พย์แห่งประเทศไทย </w:t>
      </w:r>
      <w:r w:rsidR="007D0043">
        <w:rPr>
          <w:rFonts w:hint="cs"/>
          <w:b w:val="0"/>
          <w:bCs w:val="0"/>
          <w:cs/>
        </w:rPr>
        <w:t>เมื่อวันที่ 30 มิถุนายน 2560</w:t>
      </w:r>
      <w:r w:rsidRPr="001E577C">
        <w:rPr>
          <w:rFonts w:hint="cs"/>
          <w:b w:val="0"/>
          <w:bCs w:val="0"/>
          <w:cs/>
        </w:rPr>
        <w:t xml:space="preserve"> </w:t>
      </w:r>
      <w:r w:rsidR="00F8224B">
        <w:rPr>
          <w:rFonts w:hint="cs"/>
          <w:b w:val="0"/>
          <w:bCs w:val="0"/>
          <w:cs/>
        </w:rPr>
        <w:t xml:space="preserve">มีราคาปิดอยู่ที่ </w:t>
      </w:r>
      <w:r w:rsidR="00F8224B">
        <w:rPr>
          <w:b w:val="0"/>
          <w:bCs w:val="0"/>
        </w:rPr>
        <w:t xml:space="preserve">7.15 </w:t>
      </w:r>
      <w:r w:rsidR="00F8224B">
        <w:rPr>
          <w:rFonts w:hint="cs"/>
          <w:b w:val="0"/>
          <w:bCs w:val="0"/>
          <w:cs/>
        </w:rPr>
        <w:t xml:space="preserve">บาท </w:t>
      </w:r>
      <w:r w:rsidRPr="001E577C">
        <w:rPr>
          <w:rFonts w:hint="cs"/>
          <w:b w:val="0"/>
          <w:bCs w:val="0"/>
          <w:cs/>
        </w:rPr>
        <w:t>มูลค่ายุติธรรมของเงินลงทุนในบริษัท ทีพีไอ โพ</w:t>
      </w:r>
      <w:proofErr w:type="spellStart"/>
      <w:r w:rsidRPr="001E577C">
        <w:rPr>
          <w:rFonts w:hint="cs"/>
          <w:b w:val="0"/>
          <w:bCs w:val="0"/>
          <w:cs/>
        </w:rPr>
        <w:t>ลีน</w:t>
      </w:r>
      <w:proofErr w:type="spellEnd"/>
      <w:r w:rsidRPr="001E577C">
        <w:rPr>
          <w:rFonts w:hint="cs"/>
          <w:b w:val="0"/>
          <w:bCs w:val="0"/>
          <w:cs/>
        </w:rPr>
        <w:t xml:space="preserve"> เพาเวอร์ จำกัด (มหาชน) เท่ากับ 42,185 ล้านบาท</w:t>
      </w:r>
    </w:p>
    <w:p w:rsidR="001E577C" w:rsidRPr="001E577C" w:rsidRDefault="001E577C" w:rsidP="001E577C">
      <w:pPr>
        <w:rPr>
          <w:lang w:val="en-US"/>
        </w:rPr>
      </w:pPr>
    </w:p>
    <w:p w:rsidR="00E124B0" w:rsidRPr="00364B75" w:rsidRDefault="00276D5A" w:rsidP="00DB700D">
      <w:pPr>
        <w:pStyle w:val="Caption"/>
        <w:ind w:hanging="900"/>
      </w:pPr>
      <w:r w:rsidRPr="00364B75">
        <w:rPr>
          <w:cs/>
        </w:rPr>
        <w:t>ที่ดิน อาคารและอุปกรณ์</w:t>
      </w:r>
    </w:p>
    <w:p w:rsidR="00364B75" w:rsidRPr="00364B75" w:rsidRDefault="00364B75" w:rsidP="00364B75">
      <w:pPr>
        <w:rPr>
          <w:sz w:val="30"/>
          <w:szCs w:val="30"/>
          <w:lang w:val="en-US"/>
        </w:rPr>
      </w:pPr>
    </w:p>
    <w:p w:rsidR="00364B75" w:rsidRPr="00364B75" w:rsidRDefault="00364B75" w:rsidP="00364B75">
      <w:pPr>
        <w:pStyle w:val="Bo-C1Content"/>
      </w:pPr>
      <w:r w:rsidRPr="00364B75">
        <w:rPr>
          <w:cs/>
        </w:rPr>
        <w:t>การซื้อ</w:t>
      </w:r>
      <w:r w:rsidRPr="00364B75">
        <w:rPr>
          <w:rFonts w:hint="cs"/>
          <w:cs/>
        </w:rPr>
        <w:t>และจำหน่ายที่ดิน</w:t>
      </w:r>
      <w:r w:rsidRPr="00364B75">
        <w:t xml:space="preserve"> </w:t>
      </w:r>
      <w:r w:rsidRPr="00364B75">
        <w:rPr>
          <w:rFonts w:hint="cs"/>
          <w:cs/>
        </w:rPr>
        <w:t>อาคารและอุปกรณ์ระหว่างงวดหกเดือนสิ้นสุดวันที่ 30 มิถุนายน 25</w:t>
      </w:r>
      <w:r>
        <w:t xml:space="preserve">60 </w:t>
      </w:r>
      <w:r w:rsidRPr="00364B75">
        <w:rPr>
          <w:rFonts w:hint="cs"/>
          <w:cs/>
        </w:rPr>
        <w:t>และ</w:t>
      </w:r>
      <w:r w:rsidRPr="00364B75">
        <w:t xml:space="preserve"> 255</w:t>
      </w:r>
      <w:r>
        <w:t xml:space="preserve">9 </w:t>
      </w:r>
      <w:r w:rsidRPr="00364B75">
        <w:rPr>
          <w:rFonts w:hint="cs"/>
          <w:cs/>
        </w:rPr>
        <w:t>มีดังนี้</w:t>
      </w:r>
    </w:p>
    <w:p w:rsidR="00364B75" w:rsidRPr="00364B75" w:rsidRDefault="00364B75" w:rsidP="00364B75">
      <w:pPr>
        <w:pStyle w:val="Bo-Blankline"/>
        <w:rPr>
          <w:sz w:val="30"/>
          <w:szCs w:val="30"/>
        </w:rPr>
      </w:pPr>
    </w:p>
    <w:tbl>
      <w:tblPr>
        <w:tblW w:w="9315" w:type="dxa"/>
        <w:tblInd w:w="450" w:type="dxa"/>
        <w:tblLook w:val="04A0" w:firstRow="1" w:lastRow="0" w:firstColumn="1" w:lastColumn="0" w:noHBand="0" w:noVBand="1"/>
      </w:tblPr>
      <w:tblGrid>
        <w:gridCol w:w="4068"/>
        <w:gridCol w:w="1134"/>
        <w:gridCol w:w="236"/>
        <w:gridCol w:w="1135"/>
        <w:gridCol w:w="236"/>
        <w:gridCol w:w="1135"/>
        <w:gridCol w:w="236"/>
        <w:gridCol w:w="1135"/>
      </w:tblGrid>
      <w:tr w:rsidR="00364B75" w:rsidRPr="00364B75" w:rsidTr="00147D1E">
        <w:tc>
          <w:tcPr>
            <w:tcW w:w="4068" w:type="dxa"/>
          </w:tcPr>
          <w:p w:rsidR="00364B75" w:rsidRPr="00364B75" w:rsidRDefault="00364B75" w:rsidP="003A78F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364B75" w:rsidRPr="00364B75" w:rsidRDefault="00364B75" w:rsidP="003A78F5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364B75" w:rsidRPr="00364B75" w:rsidTr="00147D1E">
        <w:tc>
          <w:tcPr>
            <w:tcW w:w="4068" w:type="dxa"/>
          </w:tcPr>
          <w:p w:rsidR="00364B75" w:rsidRPr="00364B75" w:rsidRDefault="00364B75" w:rsidP="003A78F5">
            <w:pPr>
              <w:spacing w:line="240" w:lineRule="atLeast"/>
              <w:ind w:right="-169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  <w:r w:rsidRPr="00364B7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สำหรับงวด</w:t>
            </w:r>
            <w:r w:rsidRPr="00364B7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หก</w:t>
            </w:r>
            <w:r w:rsidRPr="00364B7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364B7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</w:t>
            </w:r>
            <w:r w:rsidRPr="00364B7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0 มิถุนายน</w:t>
            </w:r>
          </w:p>
        </w:tc>
        <w:tc>
          <w:tcPr>
            <w:tcW w:w="2505" w:type="dxa"/>
            <w:gridSpan w:val="3"/>
          </w:tcPr>
          <w:p w:rsidR="00364B75" w:rsidRPr="00364B75" w:rsidRDefault="00364B75" w:rsidP="003A78F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364B75" w:rsidRPr="00364B75" w:rsidRDefault="00364B75" w:rsidP="003A78F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364B75" w:rsidRPr="00364B75" w:rsidRDefault="00364B75" w:rsidP="003A78F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64B75" w:rsidRPr="00364B75" w:rsidTr="00147D1E">
        <w:tc>
          <w:tcPr>
            <w:tcW w:w="4068" w:type="dxa"/>
          </w:tcPr>
          <w:p w:rsidR="00364B75" w:rsidRPr="00364B75" w:rsidRDefault="00364B75" w:rsidP="003A78F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64B75" w:rsidRPr="00364B75" w:rsidRDefault="00364B75" w:rsidP="003A78F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64B75" w:rsidRPr="00364B75" w:rsidRDefault="00364B75" w:rsidP="003A78F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364B75" w:rsidRPr="00364B75" w:rsidRDefault="00364B75" w:rsidP="003A78F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64B7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:rsidR="00364B75" w:rsidRPr="00364B75" w:rsidRDefault="00364B75" w:rsidP="003A78F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364B75" w:rsidRPr="00364B75" w:rsidRDefault="00364B75" w:rsidP="003A78F5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364B75" w:rsidRPr="00364B75" w:rsidRDefault="00364B75" w:rsidP="003A78F5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64B75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364B75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364B75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36" w:type="dxa"/>
          </w:tcPr>
          <w:p w:rsidR="00364B75" w:rsidRPr="00364B75" w:rsidRDefault="00364B75" w:rsidP="003A78F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364B75" w:rsidRPr="00364B75" w:rsidRDefault="00364B75" w:rsidP="003A78F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64B75" w:rsidRPr="00364B75" w:rsidRDefault="00364B75" w:rsidP="003A78F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364B75" w:rsidRPr="00364B75" w:rsidRDefault="00364B75" w:rsidP="003A78F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64B7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:rsidR="00364B75" w:rsidRPr="00364B75" w:rsidRDefault="00364B75" w:rsidP="003A78F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364B75" w:rsidRPr="00364B75" w:rsidRDefault="00364B75" w:rsidP="003A78F5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364B75" w:rsidRPr="00364B75" w:rsidRDefault="00364B75" w:rsidP="003A78F5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64B75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364B75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364B75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364B75" w:rsidRPr="00364B75" w:rsidTr="00147D1E">
        <w:tc>
          <w:tcPr>
            <w:tcW w:w="4068" w:type="dxa"/>
          </w:tcPr>
          <w:p w:rsidR="00364B75" w:rsidRPr="00364B75" w:rsidRDefault="00364B75" w:rsidP="003A78F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364B75" w:rsidRPr="00364B75" w:rsidRDefault="00364B75" w:rsidP="003A78F5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4B7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64B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64B7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6000E" w:rsidRPr="00364B75" w:rsidTr="0056000E">
        <w:tc>
          <w:tcPr>
            <w:tcW w:w="4068" w:type="dxa"/>
          </w:tcPr>
          <w:p w:rsidR="0056000E" w:rsidRPr="00364B75" w:rsidRDefault="0056000E" w:rsidP="005600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64B75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shd w:val="clear" w:color="auto" w:fill="auto"/>
          </w:tcPr>
          <w:p w:rsidR="0056000E" w:rsidRPr="0056000E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000E">
              <w:rPr>
                <w:rFonts w:ascii="Angsana New" w:hAnsi="Angsana New"/>
                <w:sz w:val="30"/>
                <w:szCs w:val="30"/>
              </w:rPr>
              <w:t>32,899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tabs>
                <w:tab w:val="left" w:pos="195"/>
                <w:tab w:val="center" w:pos="451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364B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26,788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tabs>
                <w:tab w:val="left" w:pos="195"/>
                <w:tab w:val="center" w:pos="451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364B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000E" w:rsidRPr="00364B75" w:rsidTr="0056000E">
        <w:tc>
          <w:tcPr>
            <w:tcW w:w="4068" w:type="dxa"/>
          </w:tcPr>
          <w:p w:rsidR="0056000E" w:rsidRPr="00364B75" w:rsidRDefault="0056000E" w:rsidP="005600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64B75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อาคารและส่วนประกอบ</w:t>
            </w:r>
          </w:p>
        </w:tc>
        <w:tc>
          <w:tcPr>
            <w:tcW w:w="1134" w:type="dxa"/>
            <w:shd w:val="clear" w:color="auto" w:fill="auto"/>
          </w:tcPr>
          <w:p w:rsidR="0056000E" w:rsidRPr="0056000E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000E">
              <w:rPr>
                <w:rFonts w:ascii="Angsana New" w:hAnsi="Angsana New"/>
                <w:sz w:val="30"/>
                <w:szCs w:val="30"/>
              </w:rPr>
              <w:t>8,171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tabs>
                <w:tab w:val="left" w:pos="195"/>
                <w:tab w:val="center" w:pos="451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364B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5,152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4,565</w:t>
            </w:r>
          </w:p>
        </w:tc>
      </w:tr>
      <w:tr w:rsidR="0056000E" w:rsidRPr="00364B75" w:rsidTr="0056000E">
        <w:tc>
          <w:tcPr>
            <w:tcW w:w="4068" w:type="dxa"/>
          </w:tcPr>
          <w:p w:rsidR="0056000E" w:rsidRPr="00364B75" w:rsidRDefault="0056000E" w:rsidP="005600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64B75">
              <w:rPr>
                <w:rFonts w:ascii="Angsana New" w:hAnsi="Angsana New" w:hint="cs"/>
                <w:sz w:val="30"/>
                <w:szCs w:val="30"/>
                <w:cs/>
              </w:rPr>
              <w:t>ต้นทุนการรื้อถอน</w:t>
            </w:r>
          </w:p>
        </w:tc>
        <w:tc>
          <w:tcPr>
            <w:tcW w:w="1134" w:type="dxa"/>
            <w:shd w:val="clear" w:color="auto" w:fill="auto"/>
          </w:tcPr>
          <w:p w:rsidR="0056000E" w:rsidRPr="0056000E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11,467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tabs>
                <w:tab w:val="left" w:pos="195"/>
                <w:tab w:val="center" w:pos="451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364B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4B75">
              <w:rPr>
                <w:rFonts w:ascii="Angsana New" w:hAnsi="Angsana New"/>
                <w:sz w:val="30"/>
                <w:szCs w:val="30"/>
                <w:lang w:val="en-US"/>
              </w:rPr>
              <w:t>100,229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147D1E" w:rsidRPr="00364B75" w:rsidTr="0056000E">
        <w:tc>
          <w:tcPr>
            <w:tcW w:w="4068" w:type="dxa"/>
          </w:tcPr>
          <w:p w:rsidR="00147D1E" w:rsidRPr="00364B75" w:rsidRDefault="00147D1E" w:rsidP="00147D1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64B75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134" w:type="dxa"/>
            <w:shd w:val="clear" w:color="auto" w:fill="auto"/>
          </w:tcPr>
          <w:p w:rsidR="00147D1E" w:rsidRPr="0048614D" w:rsidRDefault="0056000E" w:rsidP="00147D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95,972</w:t>
            </w:r>
          </w:p>
        </w:tc>
        <w:tc>
          <w:tcPr>
            <w:tcW w:w="236" w:type="dxa"/>
            <w:shd w:val="clear" w:color="auto" w:fill="auto"/>
          </w:tcPr>
          <w:p w:rsidR="00147D1E" w:rsidRPr="00364B75" w:rsidRDefault="00147D1E" w:rsidP="0014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47D1E" w:rsidRPr="0048614D" w:rsidRDefault="0056000E" w:rsidP="00147D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2,792</w:t>
            </w:r>
          </w:p>
        </w:tc>
        <w:tc>
          <w:tcPr>
            <w:tcW w:w="236" w:type="dxa"/>
            <w:shd w:val="clear" w:color="auto" w:fill="auto"/>
          </w:tcPr>
          <w:p w:rsidR="00147D1E" w:rsidRPr="00364B75" w:rsidRDefault="00147D1E" w:rsidP="0014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47D1E" w:rsidRPr="00364B75" w:rsidRDefault="00147D1E" w:rsidP="00147D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11,931</w:t>
            </w:r>
          </w:p>
        </w:tc>
        <w:tc>
          <w:tcPr>
            <w:tcW w:w="236" w:type="dxa"/>
            <w:shd w:val="clear" w:color="auto" w:fill="auto"/>
          </w:tcPr>
          <w:p w:rsidR="00147D1E" w:rsidRPr="00364B75" w:rsidRDefault="00147D1E" w:rsidP="0014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47D1E" w:rsidRPr="00364B75" w:rsidRDefault="00147D1E" w:rsidP="00147D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1,969</w:t>
            </w:r>
          </w:p>
        </w:tc>
      </w:tr>
      <w:tr w:rsidR="00147D1E" w:rsidRPr="00364B75" w:rsidTr="0056000E">
        <w:tc>
          <w:tcPr>
            <w:tcW w:w="4068" w:type="dxa"/>
          </w:tcPr>
          <w:p w:rsidR="00147D1E" w:rsidRPr="00364B75" w:rsidRDefault="00147D1E" w:rsidP="00147D1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64B75">
              <w:rPr>
                <w:rFonts w:ascii="Angsana New" w:hAnsi="Angsana New" w:hint="cs"/>
                <w:sz w:val="30"/>
                <w:szCs w:val="30"/>
                <w:cs/>
              </w:rPr>
              <w:t xml:space="preserve">เครื่องมือ เครื่องใช้และอุปกรณ์โรงงาน </w:t>
            </w:r>
          </w:p>
        </w:tc>
        <w:tc>
          <w:tcPr>
            <w:tcW w:w="1134" w:type="dxa"/>
            <w:shd w:val="clear" w:color="auto" w:fill="auto"/>
          </w:tcPr>
          <w:p w:rsidR="00147D1E" w:rsidRPr="0048614D" w:rsidRDefault="0056000E" w:rsidP="00147D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127,341</w:t>
            </w:r>
          </w:p>
        </w:tc>
        <w:tc>
          <w:tcPr>
            <w:tcW w:w="236" w:type="dxa"/>
            <w:shd w:val="clear" w:color="auto" w:fill="auto"/>
          </w:tcPr>
          <w:p w:rsidR="00147D1E" w:rsidRPr="00364B75" w:rsidRDefault="00147D1E" w:rsidP="0014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47D1E" w:rsidRPr="0048614D" w:rsidRDefault="0056000E" w:rsidP="00147D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:rsidR="00147D1E" w:rsidRPr="00364B75" w:rsidRDefault="00147D1E" w:rsidP="0014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47D1E" w:rsidRPr="00364B75" w:rsidRDefault="00147D1E" w:rsidP="00147D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257,714</w:t>
            </w:r>
          </w:p>
        </w:tc>
        <w:tc>
          <w:tcPr>
            <w:tcW w:w="236" w:type="dxa"/>
            <w:shd w:val="clear" w:color="auto" w:fill="auto"/>
          </w:tcPr>
          <w:p w:rsidR="00147D1E" w:rsidRPr="00364B75" w:rsidRDefault="00147D1E" w:rsidP="0014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47D1E" w:rsidRPr="00364B75" w:rsidRDefault="00147D1E" w:rsidP="00147D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1,525</w:t>
            </w:r>
          </w:p>
        </w:tc>
      </w:tr>
      <w:tr w:rsidR="00147D1E" w:rsidRPr="00364B75" w:rsidTr="0056000E">
        <w:tc>
          <w:tcPr>
            <w:tcW w:w="4068" w:type="dxa"/>
          </w:tcPr>
          <w:p w:rsidR="00147D1E" w:rsidRPr="00364B75" w:rsidRDefault="00147D1E" w:rsidP="00147D1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64B75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34" w:type="dxa"/>
            <w:shd w:val="clear" w:color="auto" w:fill="auto"/>
          </w:tcPr>
          <w:p w:rsidR="00147D1E" w:rsidRPr="0048614D" w:rsidRDefault="0056000E" w:rsidP="00147D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18,791</w:t>
            </w:r>
          </w:p>
        </w:tc>
        <w:tc>
          <w:tcPr>
            <w:tcW w:w="236" w:type="dxa"/>
            <w:shd w:val="clear" w:color="auto" w:fill="auto"/>
          </w:tcPr>
          <w:p w:rsidR="00147D1E" w:rsidRPr="00364B75" w:rsidRDefault="00147D1E" w:rsidP="0014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47D1E" w:rsidRPr="0048614D" w:rsidRDefault="0056000E" w:rsidP="00147D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:rsidR="00147D1E" w:rsidRPr="00364B75" w:rsidRDefault="00147D1E" w:rsidP="0014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47D1E" w:rsidRPr="00364B75" w:rsidRDefault="00147D1E" w:rsidP="00147D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17,465</w:t>
            </w:r>
          </w:p>
        </w:tc>
        <w:tc>
          <w:tcPr>
            <w:tcW w:w="236" w:type="dxa"/>
            <w:shd w:val="clear" w:color="auto" w:fill="auto"/>
          </w:tcPr>
          <w:p w:rsidR="00147D1E" w:rsidRPr="00364B75" w:rsidRDefault="00147D1E" w:rsidP="0014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47D1E" w:rsidRPr="00364B75" w:rsidRDefault="00147D1E" w:rsidP="00147D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6000E" w:rsidRPr="00364B75" w:rsidTr="0056000E">
        <w:tc>
          <w:tcPr>
            <w:tcW w:w="4068" w:type="dxa"/>
          </w:tcPr>
          <w:p w:rsidR="0056000E" w:rsidRPr="00364B75" w:rsidRDefault="0056000E" w:rsidP="005600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64B7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:rsidR="0056000E" w:rsidRPr="0048614D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34,670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tabs>
                <w:tab w:val="left" w:pos="195"/>
                <w:tab w:val="center" w:pos="451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364B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8,953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000E" w:rsidRPr="00364B75" w:rsidTr="0056000E">
        <w:tc>
          <w:tcPr>
            <w:tcW w:w="4068" w:type="dxa"/>
          </w:tcPr>
          <w:p w:rsidR="0056000E" w:rsidRPr="00364B75" w:rsidRDefault="0056000E" w:rsidP="005600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64B75">
              <w:rPr>
                <w:rFonts w:ascii="Angsana New" w:hAnsi="Angsana New" w:hint="cs"/>
                <w:sz w:val="30"/>
                <w:szCs w:val="30"/>
                <w:cs/>
              </w:rPr>
              <w:t>อะไหล่ที่สำคัญ</w:t>
            </w:r>
          </w:p>
        </w:tc>
        <w:tc>
          <w:tcPr>
            <w:tcW w:w="1134" w:type="dxa"/>
            <w:shd w:val="clear" w:color="auto" w:fill="auto"/>
          </w:tcPr>
          <w:p w:rsidR="0056000E" w:rsidRPr="0048614D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1,111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tabs>
                <w:tab w:val="left" w:pos="195"/>
                <w:tab w:val="center" w:pos="451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364B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1,134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000E" w:rsidRPr="00364B75" w:rsidTr="0056000E">
        <w:tc>
          <w:tcPr>
            <w:tcW w:w="4068" w:type="dxa"/>
          </w:tcPr>
          <w:p w:rsidR="0056000E" w:rsidRPr="00364B75" w:rsidRDefault="0056000E" w:rsidP="0056000E">
            <w:pPr>
              <w:ind w:right="-216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364B7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สินทรัพย์เพื่อการ</w:t>
            </w:r>
            <w:r w:rsidRPr="00364B75">
              <w:rPr>
                <w:rFonts w:ascii="Angsana New" w:hAnsi="Angsana New" w:hint="cs"/>
                <w:sz w:val="30"/>
                <w:szCs w:val="30"/>
                <w:cs/>
              </w:rPr>
              <w:t>สำรวจ</w:t>
            </w:r>
            <w:r w:rsidRPr="00364B7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ปิโตรเลียม</w:t>
            </w:r>
          </w:p>
        </w:tc>
        <w:tc>
          <w:tcPr>
            <w:tcW w:w="1134" w:type="dxa"/>
            <w:shd w:val="clear" w:color="auto" w:fill="auto"/>
          </w:tcPr>
          <w:p w:rsidR="0056000E" w:rsidRPr="0048614D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1,080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tabs>
                <w:tab w:val="left" w:pos="195"/>
                <w:tab w:val="center" w:pos="451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364B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13,193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000E" w:rsidRPr="00364B75" w:rsidTr="0056000E">
        <w:tc>
          <w:tcPr>
            <w:tcW w:w="4068" w:type="dxa"/>
          </w:tcPr>
          <w:p w:rsidR="0056000E" w:rsidRPr="00364B75" w:rsidRDefault="0056000E" w:rsidP="005600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64B75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6000E" w:rsidRPr="0048614D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5,268,661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56000E" w:rsidRPr="00364B75" w:rsidRDefault="0056000E" w:rsidP="0056000E">
            <w:pPr>
              <w:tabs>
                <w:tab w:val="left" w:pos="195"/>
                <w:tab w:val="center" w:pos="451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364B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56000E" w:rsidRPr="00364B75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4,093,212</w:t>
            </w:r>
          </w:p>
        </w:tc>
        <w:tc>
          <w:tcPr>
            <w:tcW w:w="236" w:type="dxa"/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56000E" w:rsidRPr="00364B75" w:rsidRDefault="0056000E" w:rsidP="005600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B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7D1E" w:rsidRPr="00364B75" w:rsidTr="0056000E">
        <w:trPr>
          <w:trHeight w:val="352"/>
        </w:trPr>
        <w:tc>
          <w:tcPr>
            <w:tcW w:w="4068" w:type="dxa"/>
          </w:tcPr>
          <w:p w:rsidR="00147D1E" w:rsidRPr="00364B75" w:rsidRDefault="00147D1E" w:rsidP="00147D1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B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7D1E" w:rsidRPr="0048614D" w:rsidRDefault="0056000E" w:rsidP="00147D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5,600,163</w:t>
            </w:r>
          </w:p>
        </w:tc>
        <w:tc>
          <w:tcPr>
            <w:tcW w:w="236" w:type="dxa"/>
            <w:shd w:val="clear" w:color="auto" w:fill="auto"/>
          </w:tcPr>
          <w:p w:rsidR="00147D1E" w:rsidRPr="00364B75" w:rsidRDefault="00147D1E" w:rsidP="00147D1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7D1E" w:rsidRPr="0048614D" w:rsidRDefault="0056000E" w:rsidP="00147D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3,245</w:t>
            </w:r>
          </w:p>
        </w:tc>
        <w:tc>
          <w:tcPr>
            <w:tcW w:w="236" w:type="dxa"/>
            <w:shd w:val="clear" w:color="auto" w:fill="auto"/>
          </w:tcPr>
          <w:p w:rsidR="00147D1E" w:rsidRPr="00364B75" w:rsidRDefault="00147D1E" w:rsidP="00147D1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7D1E" w:rsidRPr="00364B75" w:rsidRDefault="00147D1E" w:rsidP="00147D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B75">
              <w:rPr>
                <w:rFonts w:ascii="Angsana New" w:hAnsi="Angsana New"/>
                <w:b/>
                <w:bCs/>
                <w:sz w:val="30"/>
                <w:szCs w:val="30"/>
              </w:rPr>
              <w:t>4,535,771</w:t>
            </w:r>
          </w:p>
        </w:tc>
        <w:tc>
          <w:tcPr>
            <w:tcW w:w="236" w:type="dxa"/>
            <w:shd w:val="clear" w:color="auto" w:fill="auto"/>
          </w:tcPr>
          <w:p w:rsidR="00147D1E" w:rsidRPr="00364B75" w:rsidRDefault="00147D1E" w:rsidP="00147D1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7D1E" w:rsidRPr="00364B75" w:rsidRDefault="00147D1E" w:rsidP="00147D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B75">
              <w:rPr>
                <w:rFonts w:ascii="Angsana New" w:hAnsi="Angsana New"/>
                <w:b/>
                <w:bCs/>
                <w:sz w:val="30"/>
                <w:szCs w:val="30"/>
              </w:rPr>
              <w:t>8,394</w:t>
            </w:r>
          </w:p>
        </w:tc>
      </w:tr>
    </w:tbl>
    <w:p w:rsidR="00364B75" w:rsidRDefault="00364B75" w:rsidP="00364B75">
      <w:pPr>
        <w:rPr>
          <w:lang w:val="en-US"/>
        </w:rPr>
      </w:pPr>
    </w:p>
    <w:p w:rsidR="00364B75" w:rsidRPr="00364B75" w:rsidRDefault="00364B75" w:rsidP="00364B75">
      <w:pPr>
        <w:spacing w:line="240" w:lineRule="auto"/>
        <w:rPr>
          <w:sz w:val="2"/>
          <w:szCs w:val="2"/>
          <w:lang w:val="en-US"/>
        </w:rPr>
      </w:pPr>
      <w:r>
        <w:rPr>
          <w:lang w:val="en-US"/>
        </w:rPr>
        <w:br w:type="page"/>
      </w:r>
    </w:p>
    <w:tbl>
      <w:tblPr>
        <w:tblW w:w="9207" w:type="dxa"/>
        <w:tblInd w:w="450" w:type="dxa"/>
        <w:tblLook w:val="04A0" w:firstRow="1" w:lastRow="0" w:firstColumn="1" w:lastColumn="0" w:noHBand="0" w:noVBand="1"/>
      </w:tblPr>
      <w:tblGrid>
        <w:gridCol w:w="3960"/>
        <w:gridCol w:w="1134"/>
        <w:gridCol w:w="236"/>
        <w:gridCol w:w="1135"/>
        <w:gridCol w:w="236"/>
        <w:gridCol w:w="1135"/>
        <w:gridCol w:w="236"/>
        <w:gridCol w:w="1135"/>
      </w:tblGrid>
      <w:tr w:rsidR="00364B75" w:rsidRPr="00BD6B3C" w:rsidTr="00147D1E">
        <w:tc>
          <w:tcPr>
            <w:tcW w:w="3960" w:type="dxa"/>
          </w:tcPr>
          <w:p w:rsidR="00364B75" w:rsidRPr="00BD6B3C" w:rsidRDefault="00364B75" w:rsidP="003A78F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364B75" w:rsidRPr="00BD6B3C" w:rsidRDefault="00364B75" w:rsidP="003A78F5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B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4B75" w:rsidRPr="00BD6B3C" w:rsidTr="00147D1E">
        <w:tc>
          <w:tcPr>
            <w:tcW w:w="3960" w:type="dxa"/>
          </w:tcPr>
          <w:p w:rsidR="00364B75" w:rsidRPr="00BD6B3C" w:rsidRDefault="00364B75" w:rsidP="003A78F5">
            <w:pPr>
              <w:spacing w:line="240" w:lineRule="atLeast"/>
              <w:ind w:right="-169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  <w:r w:rsidRPr="00BD6B3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BD6B3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</w:t>
            </w:r>
            <w:r w:rsidRPr="00BD6B3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0 มิถุนายน</w:t>
            </w:r>
          </w:p>
        </w:tc>
        <w:tc>
          <w:tcPr>
            <w:tcW w:w="2505" w:type="dxa"/>
            <w:gridSpan w:val="3"/>
          </w:tcPr>
          <w:p w:rsidR="00364B75" w:rsidRPr="00BD6B3C" w:rsidRDefault="00364B75" w:rsidP="003A78F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364B75" w:rsidRPr="00BD6B3C" w:rsidRDefault="00364B75" w:rsidP="003A78F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364B75" w:rsidRPr="00BD6B3C" w:rsidRDefault="00364B75" w:rsidP="003A78F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64B75" w:rsidRPr="00BD6B3C" w:rsidTr="00147D1E">
        <w:tc>
          <w:tcPr>
            <w:tcW w:w="3960" w:type="dxa"/>
          </w:tcPr>
          <w:p w:rsidR="00364B75" w:rsidRPr="00BD6B3C" w:rsidRDefault="00364B75" w:rsidP="003A78F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64B75" w:rsidRPr="00BD6B3C" w:rsidRDefault="00364B75" w:rsidP="003A78F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64B75" w:rsidRPr="00BD6B3C" w:rsidRDefault="00364B75" w:rsidP="003A78F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B3C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364B75" w:rsidRPr="00BD6B3C" w:rsidRDefault="00364B75" w:rsidP="003A78F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B3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D6B3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:rsidR="00364B75" w:rsidRPr="00BD6B3C" w:rsidRDefault="00364B75" w:rsidP="003A78F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364B75" w:rsidRPr="00BD6B3C" w:rsidRDefault="00364B75" w:rsidP="003A78F5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B3C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364B75" w:rsidRPr="00BD6B3C" w:rsidRDefault="00364B75" w:rsidP="003A78F5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D6B3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D6B3C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BD6B3C">
              <w:rPr>
                <w:rFonts w:ascii="Angsana New" w:hAnsi="Angsana New"/>
                <w:sz w:val="30"/>
                <w:szCs w:val="30"/>
                <w:cs/>
              </w:rPr>
              <w:br/>
              <w:t>บัญชีสุทธิ</w:t>
            </w:r>
          </w:p>
        </w:tc>
        <w:tc>
          <w:tcPr>
            <w:tcW w:w="236" w:type="dxa"/>
          </w:tcPr>
          <w:p w:rsidR="00364B75" w:rsidRPr="00BD6B3C" w:rsidRDefault="00364B75" w:rsidP="003A78F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364B75" w:rsidRPr="00BD6B3C" w:rsidRDefault="00364B75" w:rsidP="003A78F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64B75" w:rsidRPr="00BD6B3C" w:rsidRDefault="00364B75" w:rsidP="003A78F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B3C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364B75" w:rsidRPr="00BD6B3C" w:rsidRDefault="00364B75" w:rsidP="003A78F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B3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D6B3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:rsidR="00364B75" w:rsidRPr="00BD6B3C" w:rsidRDefault="00364B75" w:rsidP="003A78F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364B75" w:rsidRPr="00BD6B3C" w:rsidRDefault="00364B75" w:rsidP="003A78F5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B3C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364B75" w:rsidRPr="00BD6B3C" w:rsidRDefault="00364B75" w:rsidP="003A78F5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D6B3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D6B3C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BD6B3C">
              <w:rPr>
                <w:rFonts w:ascii="Angsana New" w:hAnsi="Angsana New"/>
                <w:sz w:val="30"/>
                <w:szCs w:val="30"/>
                <w:cs/>
              </w:rPr>
              <w:br/>
              <w:t>บัญชีสุทธิ</w:t>
            </w:r>
          </w:p>
        </w:tc>
      </w:tr>
      <w:tr w:rsidR="00364B75" w:rsidRPr="00BD6B3C" w:rsidTr="00147D1E">
        <w:tc>
          <w:tcPr>
            <w:tcW w:w="3960" w:type="dxa"/>
          </w:tcPr>
          <w:p w:rsidR="00364B75" w:rsidRPr="00BD6B3C" w:rsidRDefault="00364B75" w:rsidP="003A78F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364B75" w:rsidRPr="00BD6B3C" w:rsidRDefault="00364B75" w:rsidP="003A78F5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6B3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D6B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D6B3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47D1E" w:rsidRPr="00BD6B3C" w:rsidTr="001F6C99">
        <w:tc>
          <w:tcPr>
            <w:tcW w:w="3960" w:type="dxa"/>
          </w:tcPr>
          <w:p w:rsidR="00147D1E" w:rsidRPr="00BD6B3C" w:rsidRDefault="00147D1E" w:rsidP="00147D1E">
            <w:pPr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86E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shd w:val="clear" w:color="auto" w:fill="auto"/>
          </w:tcPr>
          <w:p w:rsidR="00147D1E" w:rsidRPr="007847C4" w:rsidRDefault="00147D1E" w:rsidP="00147D1E">
            <w:pPr>
              <w:tabs>
                <w:tab w:val="left" w:pos="135"/>
                <w:tab w:val="center" w:pos="451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47D1E" w:rsidRPr="007847C4" w:rsidRDefault="00147D1E" w:rsidP="0014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147D1E" w:rsidRPr="007847C4" w:rsidRDefault="00147D1E" w:rsidP="00147D1E">
            <w:pPr>
              <w:tabs>
                <w:tab w:val="left" w:pos="135"/>
                <w:tab w:val="center" w:pos="451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47D1E" w:rsidRPr="00BD6B3C" w:rsidRDefault="00147D1E" w:rsidP="0014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47D1E" w:rsidRPr="00D06C84" w:rsidRDefault="00147D1E" w:rsidP="00147D1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6C84">
              <w:rPr>
                <w:rFonts w:ascii="Angsana New" w:hAnsi="Angsana New" w:hint="cs"/>
                <w:sz w:val="30"/>
                <w:szCs w:val="30"/>
                <w:cs/>
              </w:rPr>
              <w:t>38</w:t>
            </w:r>
            <w:r w:rsidRPr="00D06C84">
              <w:rPr>
                <w:rFonts w:ascii="Angsana New" w:hAnsi="Angsana New"/>
                <w:sz w:val="30"/>
                <w:szCs w:val="30"/>
              </w:rPr>
              <w:t>,</w:t>
            </w:r>
            <w:r w:rsidRPr="00D06C84">
              <w:rPr>
                <w:rFonts w:ascii="Angsana New" w:hAnsi="Angsana New" w:hint="cs"/>
                <w:sz w:val="30"/>
                <w:szCs w:val="30"/>
                <w:cs/>
              </w:rPr>
              <w:t>277</w:t>
            </w:r>
          </w:p>
        </w:tc>
        <w:tc>
          <w:tcPr>
            <w:tcW w:w="236" w:type="dxa"/>
          </w:tcPr>
          <w:p w:rsidR="00147D1E" w:rsidRPr="007847C4" w:rsidRDefault="00147D1E" w:rsidP="00147D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47D1E" w:rsidRPr="007847C4" w:rsidRDefault="00147D1E" w:rsidP="00147D1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000E" w:rsidRPr="00BD6B3C" w:rsidTr="001F6C99">
        <w:tc>
          <w:tcPr>
            <w:tcW w:w="3960" w:type="dxa"/>
          </w:tcPr>
          <w:p w:rsidR="0056000E" w:rsidRPr="00BD6B3C" w:rsidRDefault="0056000E" w:rsidP="005600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6B3C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134" w:type="dxa"/>
            <w:shd w:val="clear" w:color="auto" w:fill="auto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1,333</w:t>
            </w:r>
          </w:p>
        </w:tc>
        <w:tc>
          <w:tcPr>
            <w:tcW w:w="236" w:type="dxa"/>
            <w:shd w:val="clear" w:color="auto" w:fill="auto"/>
          </w:tcPr>
          <w:p w:rsidR="0056000E" w:rsidRPr="007847C4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2,685</w:t>
            </w:r>
          </w:p>
        </w:tc>
        <w:tc>
          <w:tcPr>
            <w:tcW w:w="236" w:type="dxa"/>
          </w:tcPr>
          <w:p w:rsidR="0056000E" w:rsidRPr="00BD6B3C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595</w:t>
            </w:r>
          </w:p>
        </w:tc>
        <w:tc>
          <w:tcPr>
            <w:tcW w:w="236" w:type="dxa"/>
          </w:tcPr>
          <w:p w:rsidR="0056000E" w:rsidRPr="007847C4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1,433</w:t>
            </w:r>
          </w:p>
        </w:tc>
      </w:tr>
      <w:tr w:rsidR="0056000E" w:rsidRPr="00BD6B3C" w:rsidTr="001F6C99">
        <w:tc>
          <w:tcPr>
            <w:tcW w:w="3960" w:type="dxa"/>
          </w:tcPr>
          <w:p w:rsidR="0056000E" w:rsidRPr="00BD6B3C" w:rsidRDefault="0056000E" w:rsidP="0056000E">
            <w:pPr>
              <w:ind w:right="-25"/>
              <w:jc w:val="both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BD6B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134" w:type="dxa"/>
            <w:shd w:val="clear" w:color="auto" w:fill="auto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106,662</w:t>
            </w:r>
          </w:p>
        </w:tc>
        <w:tc>
          <w:tcPr>
            <w:tcW w:w="236" w:type="dxa"/>
            <w:shd w:val="clear" w:color="auto" w:fill="auto"/>
          </w:tcPr>
          <w:p w:rsidR="0056000E" w:rsidRPr="007847C4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36" w:type="dxa"/>
          </w:tcPr>
          <w:p w:rsidR="0056000E" w:rsidRPr="00BD6B3C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821</w:t>
            </w:r>
          </w:p>
        </w:tc>
        <w:tc>
          <w:tcPr>
            <w:tcW w:w="236" w:type="dxa"/>
          </w:tcPr>
          <w:p w:rsidR="0056000E" w:rsidRPr="007847C4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1,525</w:t>
            </w:r>
          </w:p>
        </w:tc>
      </w:tr>
      <w:tr w:rsidR="0056000E" w:rsidRPr="00BD6B3C" w:rsidTr="001F6C99">
        <w:tc>
          <w:tcPr>
            <w:tcW w:w="3960" w:type="dxa"/>
          </w:tcPr>
          <w:p w:rsidR="0056000E" w:rsidRPr="00BD6B3C" w:rsidRDefault="0056000E" w:rsidP="0056000E">
            <w:pPr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6B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34" w:type="dxa"/>
            <w:shd w:val="clear" w:color="auto" w:fill="auto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15,007</w:t>
            </w:r>
          </w:p>
        </w:tc>
        <w:tc>
          <w:tcPr>
            <w:tcW w:w="236" w:type="dxa"/>
            <w:shd w:val="clear" w:color="auto" w:fill="auto"/>
          </w:tcPr>
          <w:p w:rsidR="0056000E" w:rsidRPr="007847C4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56000E" w:rsidRPr="00BD6B3C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315</w:t>
            </w:r>
          </w:p>
        </w:tc>
        <w:tc>
          <w:tcPr>
            <w:tcW w:w="236" w:type="dxa"/>
          </w:tcPr>
          <w:p w:rsidR="0056000E" w:rsidRPr="007847C4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56000E" w:rsidRPr="00BD6B3C" w:rsidTr="001F6C99">
        <w:tc>
          <w:tcPr>
            <w:tcW w:w="3960" w:type="dxa"/>
          </w:tcPr>
          <w:p w:rsidR="0056000E" w:rsidRPr="00BD6B3C" w:rsidRDefault="0056000E" w:rsidP="0056000E">
            <w:pPr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6B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,612</w:t>
            </w:r>
          </w:p>
        </w:tc>
        <w:tc>
          <w:tcPr>
            <w:tcW w:w="236" w:type="dxa"/>
            <w:shd w:val="clear" w:color="auto" w:fill="auto"/>
          </w:tcPr>
          <w:p w:rsidR="0056000E" w:rsidRPr="007847C4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7847C4" w:rsidRDefault="0056000E" w:rsidP="0056000E">
            <w:pPr>
              <w:tabs>
                <w:tab w:val="left" w:pos="135"/>
                <w:tab w:val="center" w:pos="451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6000E" w:rsidRPr="00BD6B3C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953</w:t>
            </w:r>
          </w:p>
        </w:tc>
        <w:tc>
          <w:tcPr>
            <w:tcW w:w="236" w:type="dxa"/>
          </w:tcPr>
          <w:p w:rsidR="0056000E" w:rsidRPr="007847C4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6000E" w:rsidRPr="007847C4" w:rsidRDefault="0056000E" w:rsidP="005600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000E" w:rsidRPr="00BD6B3C" w:rsidTr="001F6C99">
        <w:tc>
          <w:tcPr>
            <w:tcW w:w="3960" w:type="dxa"/>
          </w:tcPr>
          <w:p w:rsidR="0056000E" w:rsidRPr="00BD6B3C" w:rsidRDefault="0056000E" w:rsidP="0056000E">
            <w:pPr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6B3C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shd w:val="clear" w:color="auto" w:fill="auto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1,237,810</w:t>
            </w:r>
          </w:p>
        </w:tc>
        <w:tc>
          <w:tcPr>
            <w:tcW w:w="236" w:type="dxa"/>
            <w:shd w:val="clear" w:color="auto" w:fill="auto"/>
          </w:tcPr>
          <w:p w:rsidR="0056000E" w:rsidRPr="007847C4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56000E" w:rsidRPr="007847C4" w:rsidRDefault="0056000E" w:rsidP="005600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6000E" w:rsidRPr="00BD6B3C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690</w:t>
            </w:r>
          </w:p>
        </w:tc>
        <w:tc>
          <w:tcPr>
            <w:tcW w:w="236" w:type="dxa"/>
          </w:tcPr>
          <w:p w:rsidR="0056000E" w:rsidRPr="007847C4" w:rsidRDefault="0056000E" w:rsidP="0056000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56000E" w:rsidRPr="007847C4" w:rsidRDefault="0056000E" w:rsidP="0056000E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000E" w:rsidRPr="00BD6B3C" w:rsidTr="001F6C99">
        <w:trPr>
          <w:trHeight w:val="199"/>
        </w:trPr>
        <w:tc>
          <w:tcPr>
            <w:tcW w:w="3960" w:type="dxa"/>
            <w:vAlign w:val="bottom"/>
          </w:tcPr>
          <w:p w:rsidR="0056000E" w:rsidRPr="00BD6B3C" w:rsidRDefault="0056000E" w:rsidP="0056000E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6B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1,395,424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6000E" w:rsidRPr="007847C4" w:rsidRDefault="0056000E" w:rsidP="0056000E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3,130</w:t>
            </w:r>
          </w:p>
        </w:tc>
        <w:tc>
          <w:tcPr>
            <w:tcW w:w="236" w:type="dxa"/>
            <w:vAlign w:val="bottom"/>
          </w:tcPr>
          <w:p w:rsidR="0056000E" w:rsidRPr="00BD6B3C" w:rsidRDefault="0056000E" w:rsidP="0056000E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651</w:t>
            </w:r>
          </w:p>
        </w:tc>
        <w:tc>
          <w:tcPr>
            <w:tcW w:w="236" w:type="dxa"/>
            <w:vAlign w:val="bottom"/>
          </w:tcPr>
          <w:p w:rsidR="0056000E" w:rsidRPr="007847C4" w:rsidRDefault="0056000E" w:rsidP="0056000E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000E" w:rsidRPr="007847C4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3,007</w:t>
            </w:r>
          </w:p>
        </w:tc>
      </w:tr>
      <w:tr w:rsidR="0056000E" w:rsidRPr="00BD6B3C" w:rsidTr="003F23A2">
        <w:trPr>
          <w:trHeight w:val="478"/>
        </w:trPr>
        <w:tc>
          <w:tcPr>
            <w:tcW w:w="3960" w:type="dxa"/>
            <w:vAlign w:val="bottom"/>
          </w:tcPr>
          <w:p w:rsidR="0056000E" w:rsidRPr="00BD6B3C" w:rsidRDefault="0056000E" w:rsidP="0056000E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56000E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56000E" w:rsidRPr="007847C4" w:rsidRDefault="0056000E" w:rsidP="0056000E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nil"/>
            </w:tcBorders>
            <w:vAlign w:val="bottom"/>
          </w:tcPr>
          <w:p w:rsidR="0056000E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56000E" w:rsidRPr="00BD6B3C" w:rsidRDefault="0056000E" w:rsidP="0056000E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nil"/>
            </w:tcBorders>
            <w:vAlign w:val="bottom"/>
          </w:tcPr>
          <w:p w:rsidR="0056000E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56000E" w:rsidRPr="007847C4" w:rsidRDefault="0056000E" w:rsidP="0056000E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nil"/>
            </w:tcBorders>
            <w:vAlign w:val="bottom"/>
          </w:tcPr>
          <w:p w:rsidR="0056000E" w:rsidRDefault="0056000E" w:rsidP="0056000E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2B5A0A" w:rsidRPr="00364B75" w:rsidRDefault="002B5A0A" w:rsidP="002B5A0A">
      <w:pPr>
        <w:pStyle w:val="Bo-C1Content"/>
        <w:rPr>
          <w:b/>
          <w:bCs/>
          <w:i/>
          <w:iCs/>
          <w:lang w:val="en-US"/>
        </w:rPr>
      </w:pPr>
      <w:r w:rsidRPr="00364B75">
        <w:rPr>
          <w:b/>
          <w:bCs/>
          <w:i/>
          <w:iCs/>
          <w:cs/>
          <w:lang w:val="en-US"/>
        </w:rPr>
        <w:t>การค้ำประกัน</w:t>
      </w:r>
    </w:p>
    <w:p w:rsidR="002B5A0A" w:rsidRPr="00364B75" w:rsidRDefault="002B5A0A" w:rsidP="002B5A0A">
      <w:pPr>
        <w:pStyle w:val="Bo-Blankline"/>
        <w:rPr>
          <w:sz w:val="30"/>
          <w:szCs w:val="30"/>
          <w:lang w:val="en-US"/>
        </w:rPr>
      </w:pPr>
    </w:p>
    <w:p w:rsidR="002B5A0A" w:rsidRPr="00364B75" w:rsidRDefault="002B5A0A" w:rsidP="002B5A0A">
      <w:pPr>
        <w:pStyle w:val="Bo-C1Content"/>
        <w:rPr>
          <w:lang w:val="en-US"/>
        </w:rPr>
      </w:pPr>
      <w:r w:rsidRPr="00364B75">
        <w:rPr>
          <w:cs/>
          <w:lang w:val="en-US"/>
        </w:rPr>
        <w:t xml:space="preserve">ณ วันที่ </w:t>
      </w:r>
      <w:r w:rsidR="00364B75">
        <w:rPr>
          <w:lang w:val="en-US"/>
        </w:rPr>
        <w:t xml:space="preserve">30 </w:t>
      </w:r>
      <w:r w:rsidR="00364B75">
        <w:rPr>
          <w:rFonts w:hint="cs"/>
          <w:cs/>
          <w:lang w:val="en-US"/>
        </w:rPr>
        <w:t xml:space="preserve">มิถุนายน </w:t>
      </w:r>
      <w:r w:rsidRPr="00364B75">
        <w:rPr>
          <w:lang w:val="en-US"/>
        </w:rPr>
        <w:t xml:space="preserve">2560 </w:t>
      </w:r>
      <w:r w:rsidRPr="00364B75">
        <w:rPr>
          <w:cs/>
          <w:lang w:val="en-US"/>
        </w:rPr>
        <w:t>ที่ดิน อาคาร เครื่องจักรและอุปกรณ์ของบริษัท</w:t>
      </w:r>
      <w:r w:rsidR="00CA7D2A" w:rsidRPr="00364B75">
        <w:rPr>
          <w:rFonts w:hint="cs"/>
          <w:cs/>
          <w:lang w:val="en-US"/>
        </w:rPr>
        <w:t>มี</w:t>
      </w:r>
      <w:r w:rsidRPr="00364B75">
        <w:rPr>
          <w:cs/>
          <w:lang w:val="en-US"/>
        </w:rPr>
        <w:t xml:space="preserve">มูลค่าตามบัญชีจำนวน </w:t>
      </w:r>
      <w:r w:rsidR="00F809FC">
        <w:rPr>
          <w:lang w:val="en-US"/>
        </w:rPr>
        <w:t>23,353</w:t>
      </w:r>
      <w:r w:rsidRPr="00364B75">
        <w:rPr>
          <w:lang w:val="en-US"/>
        </w:rPr>
        <w:t xml:space="preserve"> </w:t>
      </w:r>
      <w:r w:rsidRPr="00364B75">
        <w:rPr>
          <w:cs/>
          <w:lang w:val="en-US"/>
        </w:rPr>
        <w:t>ล้านบาท</w:t>
      </w:r>
      <w:r w:rsidRPr="00364B75">
        <w:rPr>
          <w:lang w:val="en-US"/>
        </w:rPr>
        <w:t xml:space="preserve"> </w:t>
      </w:r>
      <w:r w:rsidRPr="00364B75">
        <w:rPr>
          <w:i/>
          <w:iCs/>
          <w:cs/>
          <w:lang w:val="en-US"/>
        </w:rPr>
        <w:t>(</w:t>
      </w:r>
      <w:r w:rsidRPr="00364B75">
        <w:rPr>
          <w:i/>
          <w:iCs/>
          <w:lang w:val="en-US"/>
        </w:rPr>
        <w:t xml:space="preserve">31 </w:t>
      </w:r>
      <w:r w:rsidRPr="00364B75">
        <w:rPr>
          <w:rFonts w:hint="cs"/>
          <w:i/>
          <w:iCs/>
          <w:cs/>
          <w:lang w:val="en-US"/>
        </w:rPr>
        <w:t xml:space="preserve">ธันวาคม </w:t>
      </w:r>
      <w:r w:rsidRPr="00364B75">
        <w:rPr>
          <w:i/>
          <w:iCs/>
          <w:lang w:val="en-US"/>
        </w:rPr>
        <w:t xml:space="preserve">2559: </w:t>
      </w:r>
      <w:r w:rsidR="00BE0F1E" w:rsidRPr="00364B75">
        <w:rPr>
          <w:i/>
          <w:iCs/>
          <w:lang w:val="en-US"/>
        </w:rPr>
        <w:t>23,688</w:t>
      </w:r>
      <w:r w:rsidRPr="00364B75">
        <w:rPr>
          <w:i/>
          <w:iCs/>
          <w:lang w:val="en-US"/>
        </w:rPr>
        <w:t xml:space="preserve"> </w:t>
      </w:r>
      <w:r w:rsidRPr="00364B75">
        <w:rPr>
          <w:i/>
          <w:iCs/>
          <w:cs/>
          <w:lang w:val="en-US"/>
        </w:rPr>
        <w:t>ล้านบาท)</w:t>
      </w:r>
      <w:r w:rsidRPr="00364B75">
        <w:rPr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:rsidR="002B5A0A" w:rsidRPr="00364B75" w:rsidRDefault="002B5A0A" w:rsidP="002B5A0A">
      <w:pPr>
        <w:pStyle w:val="Bo-Blankline"/>
        <w:rPr>
          <w:sz w:val="30"/>
          <w:szCs w:val="30"/>
        </w:rPr>
      </w:pPr>
    </w:p>
    <w:p w:rsidR="002B5A0A" w:rsidRPr="00364B75" w:rsidRDefault="002B5A0A" w:rsidP="00FA292D">
      <w:pPr>
        <w:pStyle w:val="Bo-C1Content"/>
        <w:rPr>
          <w:i/>
          <w:iCs/>
        </w:rPr>
      </w:pPr>
      <w:r w:rsidRPr="00364B75">
        <w:rPr>
          <w:rFonts w:hint="cs"/>
          <w:cs/>
        </w:rPr>
        <w:t>ต้นทุนการกู้ยืมที่เกี่ยวข้องกับการได้มาซึ่งการก่อสร้างโรงงานใหม่ได้บันทึกเป็นส่วนหนึ่งของต้นทุนสินทรัพย์ของกลุ่มบริษัทและบริษัท สำหรับงวดสามเดือน</w:t>
      </w:r>
      <w:r w:rsidR="00573A60">
        <w:rPr>
          <w:rFonts w:hint="cs"/>
          <w:cs/>
        </w:rPr>
        <w:t>และหกเดือน</w:t>
      </w:r>
      <w:r w:rsidRPr="00364B75">
        <w:rPr>
          <w:rFonts w:hint="cs"/>
          <w:cs/>
        </w:rPr>
        <w:t xml:space="preserve">สิ้นสุดวันที่ </w:t>
      </w:r>
      <w:r w:rsidR="00364B75">
        <w:rPr>
          <w:rFonts w:hint="cs"/>
          <w:cs/>
          <w:lang w:val="en-US"/>
        </w:rPr>
        <w:t>30 มิถุนายน</w:t>
      </w:r>
      <w:r w:rsidRPr="00364B75">
        <w:rPr>
          <w:rFonts w:hint="cs"/>
          <w:cs/>
          <w:lang w:val="en-US"/>
        </w:rPr>
        <w:t xml:space="preserve"> 2560</w:t>
      </w:r>
      <w:r w:rsidRPr="00364B75">
        <w:rPr>
          <w:lang w:val="en-US"/>
        </w:rPr>
        <w:t xml:space="preserve"> </w:t>
      </w:r>
      <w:r w:rsidRPr="00364B75">
        <w:rPr>
          <w:rFonts w:hint="cs"/>
          <w:cs/>
          <w:lang w:val="en-US"/>
        </w:rPr>
        <w:t xml:space="preserve">มีจำนวน </w:t>
      </w:r>
      <w:r w:rsidR="00F809FC">
        <w:rPr>
          <w:spacing w:val="2"/>
          <w:lang w:val="en-US"/>
        </w:rPr>
        <w:t>16</w:t>
      </w:r>
      <w:r w:rsidRPr="00364B75">
        <w:rPr>
          <w:lang w:val="en-US"/>
        </w:rPr>
        <w:t xml:space="preserve"> </w:t>
      </w:r>
      <w:r w:rsidRPr="00364B75">
        <w:rPr>
          <w:rFonts w:hint="cs"/>
          <w:cs/>
          <w:lang w:val="en-US"/>
        </w:rPr>
        <w:t>ล้านบาท</w:t>
      </w:r>
      <w:r w:rsidRPr="00364B75">
        <w:rPr>
          <w:lang w:val="en-US"/>
        </w:rPr>
        <w:t xml:space="preserve"> </w:t>
      </w:r>
      <w:r w:rsidR="00F809FC">
        <w:rPr>
          <w:lang w:val="en-US"/>
        </w:rPr>
        <w:t>1</w:t>
      </w:r>
      <w:r w:rsidR="00D34D64">
        <w:rPr>
          <w:lang w:val="en-US"/>
        </w:rPr>
        <w:t>5</w:t>
      </w:r>
      <w:r w:rsidR="005C22B3" w:rsidRPr="00364B75">
        <w:rPr>
          <w:lang w:val="en-US"/>
        </w:rPr>
        <w:t xml:space="preserve"> </w:t>
      </w:r>
      <w:r w:rsidR="005C22B3" w:rsidRPr="00364B75">
        <w:rPr>
          <w:rFonts w:hint="cs"/>
          <w:cs/>
          <w:lang w:val="en-US"/>
        </w:rPr>
        <w:t>ล้านบาท</w:t>
      </w:r>
      <w:r w:rsidR="005C22B3" w:rsidRPr="00364B75">
        <w:rPr>
          <w:lang w:val="en-US"/>
        </w:rPr>
        <w:t xml:space="preserve"> </w:t>
      </w:r>
      <w:r w:rsidR="00F809FC">
        <w:rPr>
          <w:spacing w:val="2"/>
          <w:lang w:val="en-US"/>
        </w:rPr>
        <w:t>53</w:t>
      </w:r>
      <w:r w:rsidR="005C22B3" w:rsidRPr="00364B75">
        <w:rPr>
          <w:lang w:val="en-US"/>
        </w:rPr>
        <w:t xml:space="preserve"> </w:t>
      </w:r>
      <w:r w:rsidR="005C22B3" w:rsidRPr="00364B75">
        <w:rPr>
          <w:rFonts w:hint="cs"/>
          <w:cs/>
          <w:lang w:val="en-US"/>
        </w:rPr>
        <w:t>ล้านบาท</w:t>
      </w:r>
      <w:r w:rsidR="005C22B3" w:rsidRPr="00364B75">
        <w:rPr>
          <w:lang w:val="en-US"/>
        </w:rPr>
        <w:t xml:space="preserve"> </w:t>
      </w:r>
      <w:r w:rsidRPr="00364B75">
        <w:rPr>
          <w:rFonts w:hint="cs"/>
          <w:cs/>
          <w:lang w:val="en-US"/>
        </w:rPr>
        <w:t>และ</w:t>
      </w:r>
      <w:r w:rsidRPr="00364B75">
        <w:rPr>
          <w:lang w:val="en-US"/>
        </w:rPr>
        <w:t xml:space="preserve"> </w:t>
      </w:r>
      <w:r w:rsidR="00F809FC">
        <w:rPr>
          <w:lang w:val="en-US"/>
        </w:rPr>
        <w:t>20</w:t>
      </w:r>
      <w:r w:rsidRPr="00364B75">
        <w:rPr>
          <w:lang w:val="en-US"/>
        </w:rPr>
        <w:t xml:space="preserve"> </w:t>
      </w:r>
      <w:r w:rsidRPr="00364B75">
        <w:rPr>
          <w:rFonts w:hint="cs"/>
          <w:cs/>
          <w:lang w:val="en-US"/>
        </w:rPr>
        <w:t>ล้านบาท</w:t>
      </w:r>
      <w:r w:rsidRPr="00364B75">
        <w:rPr>
          <w:lang w:val="en-US"/>
        </w:rPr>
        <w:t xml:space="preserve"> </w:t>
      </w:r>
      <w:r w:rsidRPr="00364B75">
        <w:rPr>
          <w:rFonts w:hint="cs"/>
          <w:cs/>
          <w:lang w:val="en-US"/>
        </w:rPr>
        <w:t xml:space="preserve">ตามลำดับ </w:t>
      </w:r>
      <w:r w:rsidRPr="00364B75">
        <w:rPr>
          <w:i/>
          <w:iCs/>
          <w:lang w:val="en-US"/>
        </w:rPr>
        <w:t>(</w:t>
      </w:r>
      <w:r w:rsidR="00364B75">
        <w:rPr>
          <w:rFonts w:hint="cs"/>
          <w:i/>
          <w:iCs/>
          <w:cs/>
          <w:lang w:val="en-US"/>
        </w:rPr>
        <w:t xml:space="preserve">30 มิถุนายน </w:t>
      </w:r>
      <w:r w:rsidRPr="00364B75">
        <w:rPr>
          <w:i/>
          <w:iCs/>
          <w:lang w:val="en-US"/>
        </w:rPr>
        <w:t>2559:</w:t>
      </w:r>
      <w:r w:rsidRPr="00364B75">
        <w:rPr>
          <w:rFonts w:hint="cs"/>
          <w:i/>
          <w:iCs/>
          <w:cs/>
          <w:lang w:val="en-US"/>
        </w:rPr>
        <w:t xml:space="preserve"> </w:t>
      </w:r>
      <w:r w:rsidR="00364B75">
        <w:rPr>
          <w:rFonts w:hint="cs"/>
          <w:i/>
          <w:iCs/>
          <w:cs/>
          <w:lang w:val="en-US"/>
        </w:rPr>
        <w:t>13</w:t>
      </w:r>
      <w:r w:rsidRPr="00364B75">
        <w:rPr>
          <w:i/>
          <w:iCs/>
          <w:lang w:val="en-US"/>
        </w:rPr>
        <w:t xml:space="preserve"> </w:t>
      </w:r>
      <w:r w:rsidRPr="00364B75">
        <w:rPr>
          <w:rFonts w:hint="cs"/>
          <w:i/>
          <w:iCs/>
          <w:cs/>
          <w:lang w:val="en-US"/>
        </w:rPr>
        <w:t>ล้านบาท</w:t>
      </w:r>
      <w:r w:rsidRPr="00364B75">
        <w:rPr>
          <w:i/>
          <w:iCs/>
          <w:lang w:val="en-US"/>
        </w:rPr>
        <w:t xml:space="preserve"> </w:t>
      </w:r>
      <w:r w:rsidR="00364B75">
        <w:rPr>
          <w:rFonts w:hint="cs"/>
          <w:i/>
          <w:iCs/>
          <w:cs/>
          <w:lang w:val="en-US"/>
        </w:rPr>
        <w:t>62 ล้านบาท</w:t>
      </w:r>
      <w:r w:rsidRPr="00364B75">
        <w:rPr>
          <w:rFonts w:hint="cs"/>
          <w:i/>
          <w:iCs/>
          <w:cs/>
          <w:lang w:val="en-US"/>
        </w:rPr>
        <w:t xml:space="preserve"> </w:t>
      </w:r>
      <w:r w:rsidR="00364B75">
        <w:rPr>
          <w:rFonts w:hint="cs"/>
          <w:i/>
          <w:iCs/>
          <w:cs/>
          <w:lang w:val="en-US"/>
        </w:rPr>
        <w:t>13</w:t>
      </w:r>
      <w:r w:rsidRPr="00364B75">
        <w:rPr>
          <w:i/>
          <w:iCs/>
          <w:lang w:val="en-US"/>
        </w:rPr>
        <w:t xml:space="preserve"> </w:t>
      </w:r>
      <w:r w:rsidRPr="00364B75">
        <w:rPr>
          <w:rFonts w:hint="cs"/>
          <w:i/>
          <w:iCs/>
          <w:cs/>
          <w:lang w:val="en-US"/>
        </w:rPr>
        <w:t>ล้านบาท</w:t>
      </w:r>
      <w:r w:rsidR="00FA292D">
        <w:rPr>
          <w:rFonts w:hint="cs"/>
          <w:i/>
          <w:iCs/>
          <w:cs/>
          <w:lang w:val="en-US"/>
        </w:rPr>
        <w:t xml:space="preserve"> </w:t>
      </w:r>
      <w:r w:rsidR="00FA292D" w:rsidRPr="00364B75">
        <w:rPr>
          <w:rFonts w:hint="cs"/>
          <w:i/>
          <w:iCs/>
          <w:cs/>
          <w:lang w:val="en-US"/>
        </w:rPr>
        <w:t>และ</w:t>
      </w:r>
      <w:r w:rsidR="00D34D64">
        <w:rPr>
          <w:i/>
          <w:iCs/>
          <w:lang w:val="en-US"/>
        </w:rPr>
        <w:t xml:space="preserve">  </w:t>
      </w:r>
      <w:r w:rsidR="00FA292D">
        <w:rPr>
          <w:rFonts w:hint="cs"/>
          <w:i/>
          <w:iCs/>
          <w:cs/>
          <w:lang w:val="en-US"/>
        </w:rPr>
        <w:t xml:space="preserve"> 62</w:t>
      </w:r>
      <w:r w:rsidRPr="00364B75">
        <w:rPr>
          <w:i/>
          <w:iCs/>
          <w:lang w:val="en-US"/>
        </w:rPr>
        <w:t xml:space="preserve"> </w:t>
      </w:r>
      <w:r w:rsidR="00FA292D">
        <w:rPr>
          <w:rFonts w:hint="cs"/>
          <w:i/>
          <w:iCs/>
          <w:cs/>
          <w:lang w:val="en-US"/>
        </w:rPr>
        <w:t xml:space="preserve">ล้านบาท </w:t>
      </w:r>
      <w:r w:rsidRPr="00364B75">
        <w:rPr>
          <w:rFonts w:hint="cs"/>
          <w:i/>
          <w:iCs/>
          <w:cs/>
          <w:lang w:val="en-US"/>
        </w:rPr>
        <w:t>ตามลำดับ</w:t>
      </w:r>
      <w:r w:rsidRPr="00364B75">
        <w:rPr>
          <w:i/>
          <w:iCs/>
          <w:lang w:val="en-US"/>
        </w:rPr>
        <w:t>)</w:t>
      </w:r>
      <w:r w:rsidRPr="00364B75">
        <w:rPr>
          <w:i/>
          <w:iCs/>
          <w:spacing w:val="-4"/>
          <w:lang w:val="en-US"/>
        </w:rPr>
        <w:t xml:space="preserve"> </w:t>
      </w:r>
      <w:r w:rsidRPr="00364B75">
        <w:rPr>
          <w:rFonts w:hint="cs"/>
          <w:spacing w:val="-4"/>
          <w:cs/>
          <w:lang w:val="en-US"/>
        </w:rPr>
        <w:t>มีอัตราดอกเบี้ยที่รับรู้ในงบการเงินรวมและงบการเงินเฉพาะกิจการ</w:t>
      </w:r>
      <w:r w:rsidRPr="00364B75">
        <w:rPr>
          <w:rFonts w:hint="cs"/>
          <w:cs/>
          <w:lang w:val="en-US"/>
        </w:rPr>
        <w:t>ร้อยละ</w:t>
      </w:r>
      <w:r w:rsidR="00BE0F1E" w:rsidRPr="00364B75">
        <w:rPr>
          <w:lang w:val="en-US"/>
        </w:rPr>
        <w:t xml:space="preserve"> </w:t>
      </w:r>
      <w:r w:rsidR="00D34D64">
        <w:rPr>
          <w:spacing w:val="2"/>
          <w:lang w:val="en-US"/>
        </w:rPr>
        <w:t>2.0 - 5.3</w:t>
      </w:r>
      <w:r w:rsidR="00D34D64" w:rsidRPr="00911B0A">
        <w:rPr>
          <w:rFonts w:hint="cs"/>
          <w:spacing w:val="2"/>
          <w:cs/>
          <w:lang w:val="en-US"/>
        </w:rPr>
        <w:t xml:space="preserve"> </w:t>
      </w:r>
      <w:r w:rsidR="005C22B3">
        <w:rPr>
          <w:rFonts w:hint="cs"/>
          <w:cs/>
          <w:lang w:val="en-US"/>
        </w:rPr>
        <w:t xml:space="preserve">และ </w:t>
      </w:r>
      <w:r w:rsidR="00D34D64">
        <w:rPr>
          <w:spacing w:val="2"/>
          <w:lang w:val="en-US"/>
        </w:rPr>
        <w:t>MLR-1.75</w:t>
      </w:r>
      <w:r w:rsidR="00D34D64" w:rsidRPr="00911B0A">
        <w:rPr>
          <w:lang w:val="en-US"/>
        </w:rPr>
        <w:t xml:space="preserve"> </w:t>
      </w:r>
      <w:r w:rsidRPr="00364B75">
        <w:rPr>
          <w:lang w:val="en-US"/>
        </w:rPr>
        <w:t xml:space="preserve"> </w:t>
      </w:r>
      <w:r w:rsidRPr="00364B75">
        <w:rPr>
          <w:i/>
          <w:iCs/>
          <w:lang w:val="en-US"/>
        </w:rPr>
        <w:t>(</w:t>
      </w:r>
      <w:r w:rsidR="00364B75">
        <w:rPr>
          <w:rFonts w:hint="cs"/>
          <w:i/>
          <w:iCs/>
          <w:cs/>
          <w:lang w:val="en-US"/>
        </w:rPr>
        <w:t xml:space="preserve">30 มิถุนายน </w:t>
      </w:r>
      <w:r w:rsidRPr="00364B75">
        <w:rPr>
          <w:i/>
          <w:iCs/>
          <w:lang w:val="en-US"/>
        </w:rPr>
        <w:t xml:space="preserve">2559: </w:t>
      </w:r>
      <w:r w:rsidR="00364B75">
        <w:rPr>
          <w:rFonts w:hint="cs"/>
          <w:i/>
          <w:iCs/>
          <w:cs/>
          <w:lang w:val="en-US"/>
        </w:rPr>
        <w:t xml:space="preserve">ร้อยละ </w:t>
      </w:r>
      <w:r w:rsidR="00364B75" w:rsidRPr="00364B75">
        <w:rPr>
          <w:i/>
          <w:iCs/>
          <w:lang w:val="en-US"/>
        </w:rPr>
        <w:t xml:space="preserve">3M EURIBOR+1.65, 6M EURIBOR+1.1 </w:t>
      </w:r>
      <w:r w:rsidR="00364B75" w:rsidRPr="00364B75">
        <w:rPr>
          <w:rFonts w:hint="cs"/>
          <w:i/>
          <w:iCs/>
          <w:cs/>
          <w:lang w:val="en-US"/>
        </w:rPr>
        <w:t xml:space="preserve">และ </w:t>
      </w:r>
      <w:r w:rsidR="00364B75" w:rsidRPr="00364B75">
        <w:rPr>
          <w:i/>
          <w:iCs/>
          <w:lang w:val="en-US"/>
        </w:rPr>
        <w:t>6M USD LIBOR+2.2</w:t>
      </w:r>
      <w:r w:rsidRPr="00364B75">
        <w:rPr>
          <w:i/>
          <w:iCs/>
          <w:lang w:val="en-US"/>
        </w:rPr>
        <w:t>)</w:t>
      </w:r>
    </w:p>
    <w:p w:rsidR="003F38F6" w:rsidRDefault="003F38F6" w:rsidP="003F38F6">
      <w:pPr>
        <w:pStyle w:val="Bo-Blankline"/>
        <w:rPr>
          <w:sz w:val="16"/>
          <w:szCs w:val="16"/>
          <w:lang w:val="en-US"/>
        </w:rPr>
      </w:pPr>
    </w:p>
    <w:p w:rsidR="005A6471" w:rsidRDefault="005A6471" w:rsidP="005A6471">
      <w:pPr>
        <w:pStyle w:val="Bo-Blankline"/>
        <w:rPr>
          <w:b/>
          <w:bCs/>
          <w:i/>
          <w:iCs/>
          <w:sz w:val="30"/>
          <w:szCs w:val="30"/>
        </w:rPr>
      </w:pPr>
      <w:r w:rsidRPr="0058634F">
        <w:rPr>
          <w:rFonts w:hint="cs"/>
          <w:b/>
          <w:bCs/>
          <w:i/>
          <w:iCs/>
          <w:sz w:val="30"/>
          <w:szCs w:val="30"/>
          <w:cs/>
        </w:rPr>
        <w:t>สินทรัพย์เพื่อการสำรวจปิโตรเลียม</w:t>
      </w:r>
    </w:p>
    <w:p w:rsidR="005A6471" w:rsidRPr="0058634F" w:rsidRDefault="005A6471" w:rsidP="005A6471">
      <w:pPr>
        <w:pStyle w:val="Bo-Blankline"/>
        <w:rPr>
          <w:b/>
          <w:bCs/>
          <w:i/>
          <w:iCs/>
        </w:rPr>
      </w:pPr>
    </w:p>
    <w:p w:rsidR="005A6471" w:rsidRDefault="005A6471" w:rsidP="005A6471">
      <w:pPr>
        <w:pStyle w:val="Bo-Blankline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สำหรับ</w:t>
      </w:r>
      <w:r w:rsidRPr="00CA3835">
        <w:rPr>
          <w:sz w:val="30"/>
          <w:szCs w:val="30"/>
          <w:cs/>
        </w:rPr>
        <w:t>สินทรัพย์เพื่อการสำรวจปิโตรเลียม</w:t>
      </w:r>
      <w:r>
        <w:rPr>
          <w:rFonts w:hint="cs"/>
          <w:sz w:val="30"/>
          <w:szCs w:val="30"/>
          <w:cs/>
        </w:rPr>
        <w:t>มูลค่าสุทธิทางบัญชี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ณ วันที่ </w:t>
      </w:r>
      <w:r w:rsidR="00364B75">
        <w:rPr>
          <w:rFonts w:hint="cs"/>
          <w:sz w:val="30"/>
          <w:szCs w:val="30"/>
          <w:cs/>
          <w:lang w:val="en-US"/>
        </w:rPr>
        <w:t xml:space="preserve">30 มิถุนายน </w:t>
      </w:r>
      <w:r w:rsidR="00747031">
        <w:rPr>
          <w:sz w:val="30"/>
          <w:szCs w:val="30"/>
          <w:lang w:val="en-US"/>
        </w:rPr>
        <w:t>2560</w:t>
      </w:r>
      <w:r>
        <w:rPr>
          <w:sz w:val="30"/>
          <w:szCs w:val="30"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>มี</w:t>
      </w:r>
      <w:r>
        <w:rPr>
          <w:rFonts w:hint="cs"/>
          <w:sz w:val="30"/>
          <w:szCs w:val="30"/>
          <w:cs/>
        </w:rPr>
        <w:t>จำนวนเงิน</w:t>
      </w:r>
      <w:r w:rsidRPr="0052078A">
        <w:rPr>
          <w:rFonts w:hint="cs"/>
          <w:sz w:val="30"/>
          <w:szCs w:val="30"/>
          <w:cs/>
        </w:rPr>
        <w:t xml:space="preserve">รวม </w:t>
      </w:r>
      <w:r w:rsidR="00D34D64" w:rsidRPr="00F809FC">
        <w:rPr>
          <w:sz w:val="30"/>
          <w:szCs w:val="30"/>
          <w:lang w:val="en-US"/>
        </w:rPr>
        <w:t>1,23</w:t>
      </w:r>
      <w:r w:rsidR="00F809FC" w:rsidRPr="00F809FC">
        <w:rPr>
          <w:sz w:val="30"/>
          <w:szCs w:val="30"/>
          <w:lang w:val="en-US"/>
        </w:rPr>
        <w:t>1</w:t>
      </w:r>
      <w:r w:rsidR="00D34D64">
        <w:rPr>
          <w:sz w:val="30"/>
          <w:szCs w:val="30"/>
          <w:lang w:val="en-US"/>
        </w:rPr>
        <w:t xml:space="preserve"> </w:t>
      </w:r>
      <w:r>
        <w:rPr>
          <w:sz w:val="30"/>
          <w:szCs w:val="30"/>
          <w:lang w:val="en-US"/>
        </w:rPr>
        <w:t xml:space="preserve"> </w:t>
      </w:r>
      <w:r>
        <w:rPr>
          <w:rFonts w:hint="cs"/>
          <w:sz w:val="30"/>
          <w:szCs w:val="30"/>
          <w:cs/>
        </w:rPr>
        <w:t>ล้านบาท</w:t>
      </w:r>
      <w:r>
        <w:rPr>
          <w:sz w:val="30"/>
          <w:szCs w:val="30"/>
        </w:rPr>
        <w:t xml:space="preserve"> </w:t>
      </w:r>
      <w:r w:rsidR="004361F1" w:rsidRPr="004361F1">
        <w:rPr>
          <w:i/>
          <w:iCs/>
          <w:sz w:val="30"/>
          <w:szCs w:val="30"/>
          <w:lang w:val="en-US"/>
        </w:rPr>
        <w:t xml:space="preserve">(31 </w:t>
      </w:r>
      <w:r w:rsidR="004361F1" w:rsidRPr="004361F1">
        <w:rPr>
          <w:rFonts w:hint="cs"/>
          <w:i/>
          <w:iCs/>
          <w:sz w:val="30"/>
          <w:szCs w:val="30"/>
          <w:cs/>
          <w:lang w:val="en-US"/>
        </w:rPr>
        <w:t>ธันวาคม 2559</w:t>
      </w:r>
      <w:r w:rsidR="004361F1" w:rsidRPr="004361F1">
        <w:rPr>
          <w:i/>
          <w:iCs/>
          <w:sz w:val="30"/>
          <w:szCs w:val="30"/>
          <w:lang w:val="en-US"/>
        </w:rPr>
        <w:t xml:space="preserve">: 1,230 </w:t>
      </w:r>
      <w:r w:rsidR="004361F1" w:rsidRPr="004361F1">
        <w:rPr>
          <w:rFonts w:hint="cs"/>
          <w:i/>
          <w:iCs/>
          <w:sz w:val="30"/>
          <w:szCs w:val="30"/>
          <w:cs/>
          <w:lang w:val="en-US"/>
        </w:rPr>
        <w:t>ล้านบาท)</w:t>
      </w:r>
      <w:r w:rsidR="004361F1">
        <w:rPr>
          <w:rFonts w:hint="cs"/>
          <w:sz w:val="30"/>
          <w:szCs w:val="30"/>
          <w:cs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 xml:space="preserve">ในเดือนสิงหาคม </w:t>
      </w:r>
      <w:r>
        <w:rPr>
          <w:sz w:val="30"/>
          <w:szCs w:val="30"/>
          <w:lang w:val="en-US"/>
        </w:rPr>
        <w:t xml:space="preserve">2559 </w:t>
      </w:r>
      <w:r w:rsidRPr="0058634F">
        <w:rPr>
          <w:sz w:val="30"/>
          <w:szCs w:val="30"/>
          <w:cs/>
        </w:rPr>
        <w:t>บริษัทย่อย</w:t>
      </w:r>
      <w:r>
        <w:rPr>
          <w:rFonts w:hint="cs"/>
          <w:sz w:val="30"/>
          <w:szCs w:val="30"/>
          <w:cs/>
        </w:rPr>
        <w:t>แห่งหนึ่ง</w:t>
      </w:r>
      <w:r w:rsidRPr="0058634F">
        <w:rPr>
          <w:sz w:val="30"/>
          <w:szCs w:val="30"/>
          <w:cs/>
        </w:rPr>
        <w:t>ได้ขอขยายเวลาสำรวจปิโตรเลียมช่วงที่สามต่อไปจนถึง</w:t>
      </w:r>
      <w:r>
        <w:rPr>
          <w:rFonts w:hint="cs"/>
          <w:sz w:val="30"/>
          <w:szCs w:val="30"/>
          <w:cs/>
        </w:rPr>
        <w:t>เดือน</w:t>
      </w:r>
      <w:r w:rsidRPr="0058634F">
        <w:rPr>
          <w:sz w:val="30"/>
          <w:szCs w:val="30"/>
          <w:cs/>
        </w:rPr>
        <w:t>กุมภาพันธ์ 2563 จากการศึกษาของบริษัทที่ปรึกษาและจากประเมินของบริษัทย่อย</w:t>
      </w:r>
      <w:r>
        <w:rPr>
          <w:rFonts w:hint="cs"/>
          <w:sz w:val="30"/>
          <w:szCs w:val="30"/>
          <w:cs/>
        </w:rPr>
        <w:t>ดังกล่าว</w:t>
      </w:r>
      <w:r w:rsidRPr="0058634F">
        <w:rPr>
          <w:sz w:val="30"/>
          <w:szCs w:val="30"/>
          <w:cs/>
        </w:rPr>
        <w:t xml:space="preserve">พบว่ายังเป็นพื้นที่ที่มีศักยภาพทางปิโตรเลียม ถ้าทำการสำรวจเพิ่มเติมและขุดเจาะสำรวจปิโตรเลียมหลุมถัดไป โอกาสจะพบปิโตรเลียมก็จะมีมาก </w:t>
      </w:r>
    </w:p>
    <w:p w:rsidR="005A6471" w:rsidRDefault="005A6471" w:rsidP="005A6471">
      <w:pPr>
        <w:pStyle w:val="Bo-Blankline"/>
      </w:pPr>
    </w:p>
    <w:p w:rsidR="005A6471" w:rsidRPr="00364B75" w:rsidRDefault="005A6471" w:rsidP="005A6471">
      <w:pPr>
        <w:pStyle w:val="Bo-Blankline"/>
        <w:jc w:val="thaiDistribute"/>
        <w:rPr>
          <w:sz w:val="30"/>
          <w:szCs w:val="30"/>
          <w:cs/>
        </w:rPr>
      </w:pPr>
      <w:r w:rsidRPr="00364B75">
        <w:rPr>
          <w:sz w:val="30"/>
          <w:szCs w:val="30"/>
          <w:cs/>
        </w:rPr>
        <w:lastRenderedPageBreak/>
        <w:t>ปัจจุบันบริษัทย่อย</w:t>
      </w:r>
      <w:r w:rsidRPr="00364B75">
        <w:rPr>
          <w:rFonts w:hint="cs"/>
          <w:sz w:val="30"/>
          <w:szCs w:val="30"/>
          <w:cs/>
        </w:rPr>
        <w:t>ดังกล่าว</w:t>
      </w:r>
      <w:r w:rsidRPr="00364B75">
        <w:rPr>
          <w:sz w:val="30"/>
          <w:szCs w:val="30"/>
          <w:cs/>
        </w:rPr>
        <w:t xml:space="preserve">กำลังทำการศึกษาศักยภาพทางปิโตรเลียมสำหรับการเจาะสำรวจหลุมต่อไป </w:t>
      </w:r>
      <w:r w:rsidRPr="00364B75">
        <w:rPr>
          <w:rFonts w:hint="cs"/>
          <w:sz w:val="30"/>
          <w:szCs w:val="30"/>
          <w:cs/>
        </w:rPr>
        <w:t>โดยศึกษา</w:t>
      </w:r>
      <w:r w:rsidRPr="00364B75">
        <w:rPr>
          <w:sz w:val="30"/>
          <w:szCs w:val="30"/>
          <w:cs/>
        </w:rPr>
        <w:t xml:space="preserve">ควบคู่กับข้อมูลหลุมเจาะสำรวจปัจจุบัน เพื่อกำหนดตำแหน่งหลุมเจาะสำรวจที่เหมาะสมต่อไป </w:t>
      </w:r>
      <w:r w:rsidRPr="00364B75">
        <w:rPr>
          <w:rFonts w:hint="cs"/>
          <w:sz w:val="30"/>
          <w:szCs w:val="30"/>
          <w:cs/>
        </w:rPr>
        <w:t>ผู้บริหาร</w:t>
      </w:r>
      <w:r w:rsidRPr="00364B75">
        <w:rPr>
          <w:sz w:val="30"/>
          <w:szCs w:val="30"/>
          <w:cs/>
        </w:rPr>
        <w:t>เชื่อว่าการลงทุนขุดเจาะสำรวจปิโตรเลียม 2 หลุมปัจจุบันยังมีมูลค่าอยู่และบริษัท</w:t>
      </w:r>
      <w:r w:rsidRPr="00364B75">
        <w:rPr>
          <w:rFonts w:hint="cs"/>
          <w:sz w:val="30"/>
          <w:szCs w:val="30"/>
          <w:cs/>
        </w:rPr>
        <w:t>ย่อย</w:t>
      </w:r>
      <w:r w:rsidRPr="00364B75">
        <w:rPr>
          <w:sz w:val="30"/>
          <w:szCs w:val="30"/>
          <w:cs/>
        </w:rPr>
        <w:t>อยู่ระหว่างการดำเนินการดังกล่าวข้างต้น ทั้งนี้</w:t>
      </w:r>
      <w:r w:rsidRPr="00364B75">
        <w:rPr>
          <w:rFonts w:hint="cs"/>
          <w:sz w:val="30"/>
          <w:szCs w:val="30"/>
          <w:cs/>
        </w:rPr>
        <w:t>กลุ่ม</w:t>
      </w:r>
      <w:r w:rsidRPr="00364B75">
        <w:rPr>
          <w:sz w:val="30"/>
          <w:szCs w:val="30"/>
          <w:cs/>
        </w:rPr>
        <w:t>บริษัทจะบันทึกเป็นค่าใช้จ่ายในกำไรหรือขาดทุนในงวดที่มีการพิสูจน์ว่าไม่พบปริมาณสำรอง หรือ พบแต่ไม่เพียงพอในเชิงพาณิชย์หรือยกเลิกการสำรวจปิโตรเลียม</w:t>
      </w:r>
    </w:p>
    <w:p w:rsidR="005A6471" w:rsidRPr="00364B75" w:rsidRDefault="005A6471" w:rsidP="003F38F6">
      <w:pPr>
        <w:pStyle w:val="Bo-Blankline"/>
        <w:rPr>
          <w:sz w:val="30"/>
          <w:szCs w:val="30"/>
          <w:lang w:val="en-US"/>
        </w:rPr>
      </w:pPr>
    </w:p>
    <w:p w:rsidR="00811B26" w:rsidRPr="00364B75" w:rsidRDefault="00811B26" w:rsidP="00811B26">
      <w:pPr>
        <w:pStyle w:val="Caption"/>
        <w:ind w:hanging="900"/>
      </w:pPr>
      <w:r w:rsidRPr="00364B75">
        <w:rPr>
          <w:rFonts w:hint="cs"/>
          <w:cs/>
        </w:rPr>
        <w:t>เงินเบิกเกินบัญชีธนาคารและเงินกู้ยืมระยะสั้นจากสถาบันการเงิน</w:t>
      </w:r>
    </w:p>
    <w:p w:rsidR="00C712E6" w:rsidRPr="00364B75" w:rsidRDefault="00C712E6" w:rsidP="00811B26">
      <w:pPr>
        <w:pStyle w:val="Bo-Blankline"/>
        <w:rPr>
          <w:sz w:val="30"/>
          <w:szCs w:val="30"/>
          <w:lang w:val="en-US"/>
        </w:rPr>
      </w:pPr>
    </w:p>
    <w:p w:rsidR="00364B75" w:rsidRPr="00364B75" w:rsidRDefault="00364B75" w:rsidP="00364B75">
      <w:pPr>
        <w:pStyle w:val="Bo-C1Content"/>
        <w:rPr>
          <w:lang w:val="en-US"/>
        </w:rPr>
      </w:pPr>
      <w:r w:rsidRPr="00364B75">
        <w:rPr>
          <w:cs/>
        </w:rPr>
        <w:t>รายการเคลื่อนไหวของเงินเบิกเกินบัญชีธนาคารและเงินกู้ยืมระยะสั้นจากสถาบันการเงินสำหรับ</w:t>
      </w:r>
      <w:r w:rsidRPr="00364B75">
        <w:rPr>
          <w:rFonts w:hint="cs"/>
          <w:cs/>
        </w:rPr>
        <w:t>งวดหกเดือนสิ้นสุดวันที่ 30 มิถุนายน 25</w:t>
      </w:r>
      <w:r>
        <w:rPr>
          <w:rFonts w:hint="cs"/>
          <w:cs/>
        </w:rPr>
        <w:t xml:space="preserve">60 </w:t>
      </w:r>
      <w:r w:rsidRPr="00364B75">
        <w:rPr>
          <w:rFonts w:hint="cs"/>
          <w:cs/>
          <w:lang w:val="en-US"/>
        </w:rPr>
        <w:t>มีดังนี้</w:t>
      </w:r>
    </w:p>
    <w:p w:rsidR="00D34D64" w:rsidRDefault="00D34D64" w:rsidP="00D34D64">
      <w:pPr>
        <w:pStyle w:val="Bo-Blankline"/>
        <w:rPr>
          <w:sz w:val="16"/>
          <w:szCs w:val="16"/>
          <w:lang w:val="en-US"/>
        </w:rPr>
      </w:pPr>
    </w:p>
    <w:tbl>
      <w:tblPr>
        <w:tblW w:w="9155" w:type="dxa"/>
        <w:tblInd w:w="450" w:type="dxa"/>
        <w:tblLook w:val="04A0" w:firstRow="1" w:lastRow="0" w:firstColumn="1" w:lastColumn="0" w:noHBand="0" w:noVBand="1"/>
      </w:tblPr>
      <w:tblGrid>
        <w:gridCol w:w="4158"/>
        <w:gridCol w:w="1577"/>
        <w:gridCol w:w="236"/>
        <w:gridCol w:w="1474"/>
        <w:gridCol w:w="236"/>
        <w:gridCol w:w="1474"/>
      </w:tblGrid>
      <w:tr w:rsidR="00D34D64" w:rsidRPr="003445BE" w:rsidTr="00D34D64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97" w:type="dxa"/>
            <w:gridSpan w:val="5"/>
          </w:tcPr>
          <w:p w:rsidR="00D34D64" w:rsidRDefault="00D34D64" w:rsidP="0013243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4D64" w:rsidRPr="003445BE" w:rsidTr="00D34D64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:rsidR="00D34D64" w:rsidRDefault="00D34D64" w:rsidP="0013243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36" w:type="dxa"/>
          </w:tcPr>
          <w:p w:rsidR="00D34D64" w:rsidRPr="003445BE" w:rsidRDefault="00D34D64" w:rsidP="0013243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D34D64" w:rsidRDefault="00D34D64" w:rsidP="0013243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รี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ซีท</w:t>
            </w:r>
            <w:proofErr w:type="spellEnd"/>
          </w:p>
        </w:tc>
        <w:tc>
          <w:tcPr>
            <w:tcW w:w="236" w:type="dxa"/>
          </w:tcPr>
          <w:p w:rsidR="00D34D64" w:rsidRPr="003445BE" w:rsidRDefault="00D34D64" w:rsidP="0013243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D34D64" w:rsidRDefault="00D34D64" w:rsidP="00132433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34D64" w:rsidRPr="003445BE" w:rsidTr="00D34D64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97" w:type="dxa"/>
            <w:gridSpan w:val="5"/>
          </w:tcPr>
          <w:p w:rsidR="00D34D64" w:rsidRDefault="00D34D64" w:rsidP="00132433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34D64" w:rsidRPr="003445BE" w:rsidTr="00656BE3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5B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445B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445B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77" w:type="dxa"/>
            <w:shd w:val="clear" w:color="auto" w:fill="auto"/>
          </w:tcPr>
          <w:p w:rsidR="00D34D64" w:rsidRPr="00811B26" w:rsidRDefault="00D34D64" w:rsidP="00132433">
            <w:pPr>
              <w:tabs>
                <w:tab w:val="decimal" w:pos="119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4,685,665</w:t>
            </w:r>
          </w:p>
        </w:tc>
        <w:tc>
          <w:tcPr>
            <w:tcW w:w="236" w:type="dxa"/>
            <w:shd w:val="clear" w:color="auto" w:fill="auto"/>
          </w:tcPr>
          <w:p w:rsidR="00D34D64" w:rsidRPr="003445BE" w:rsidRDefault="00D34D64" w:rsidP="001324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D34D64" w:rsidRPr="003445BE" w:rsidRDefault="00D34D64" w:rsidP="00132433">
            <w:pPr>
              <w:tabs>
                <w:tab w:val="decimal" w:pos="10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923,973</w:t>
            </w:r>
          </w:p>
        </w:tc>
        <w:tc>
          <w:tcPr>
            <w:tcW w:w="236" w:type="dxa"/>
            <w:shd w:val="clear" w:color="auto" w:fill="auto"/>
          </w:tcPr>
          <w:p w:rsidR="00D34D64" w:rsidRPr="003445BE" w:rsidRDefault="00D34D64" w:rsidP="001324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D34D64" w:rsidRPr="00811B26" w:rsidRDefault="00D34D64" w:rsidP="00132433">
            <w:pPr>
              <w:tabs>
                <w:tab w:val="decimal" w:pos="10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,609</w:t>
            </w:r>
            <w:r>
              <w:rPr>
                <w:rFonts w:ascii="Angsana New" w:hAnsi="Angsana New"/>
                <w:sz w:val="30"/>
                <w:szCs w:val="30"/>
              </w:rPr>
              <w:t>,638</w:t>
            </w:r>
          </w:p>
        </w:tc>
      </w:tr>
      <w:tr w:rsidR="00D34D64" w:rsidRPr="003445BE" w:rsidTr="00656BE3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445B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77" w:type="dxa"/>
            <w:shd w:val="clear" w:color="auto" w:fill="auto"/>
          </w:tcPr>
          <w:p w:rsidR="00D34D64" w:rsidRPr="003445BE" w:rsidRDefault="00D34D64" w:rsidP="00132433">
            <w:pPr>
              <w:tabs>
                <w:tab w:val="decimal" w:pos="119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(3,412,548)</w:t>
            </w:r>
          </w:p>
        </w:tc>
        <w:tc>
          <w:tcPr>
            <w:tcW w:w="236" w:type="dxa"/>
            <w:shd w:val="clear" w:color="auto" w:fill="auto"/>
          </w:tcPr>
          <w:p w:rsidR="00D34D64" w:rsidRPr="003445BE" w:rsidRDefault="00D34D64" w:rsidP="001324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D34D64" w:rsidRPr="00FF6090" w:rsidRDefault="00D34D64" w:rsidP="00132433">
            <w:pPr>
              <w:tabs>
                <w:tab w:val="decimal" w:pos="10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(923,973)</w:t>
            </w:r>
          </w:p>
        </w:tc>
        <w:tc>
          <w:tcPr>
            <w:tcW w:w="236" w:type="dxa"/>
            <w:shd w:val="clear" w:color="auto" w:fill="auto"/>
          </w:tcPr>
          <w:p w:rsidR="00D34D64" w:rsidRPr="003445BE" w:rsidRDefault="00D34D64" w:rsidP="001324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D34D64" w:rsidRPr="003445BE" w:rsidRDefault="00D34D64" w:rsidP="00132433">
            <w:pPr>
              <w:tabs>
                <w:tab w:val="decimal" w:pos="10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(4,336,521)</w:t>
            </w:r>
          </w:p>
        </w:tc>
      </w:tr>
      <w:tr w:rsidR="00D34D64" w:rsidRPr="003445BE" w:rsidTr="00656BE3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445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4D64" w:rsidRPr="00811B26" w:rsidRDefault="00D34D64" w:rsidP="00132433">
            <w:pPr>
              <w:tabs>
                <w:tab w:val="decimal" w:pos="1199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1,273,117</w:t>
            </w:r>
          </w:p>
        </w:tc>
        <w:tc>
          <w:tcPr>
            <w:tcW w:w="236" w:type="dxa"/>
            <w:shd w:val="clear" w:color="auto" w:fill="auto"/>
          </w:tcPr>
          <w:p w:rsidR="00D34D64" w:rsidRPr="003445BE" w:rsidRDefault="00D34D64" w:rsidP="0013243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4D64" w:rsidRPr="00811B26" w:rsidRDefault="00D34D64" w:rsidP="0013243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34D64" w:rsidRPr="003445BE" w:rsidRDefault="00D34D64" w:rsidP="0013243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4D64" w:rsidRPr="003445BE" w:rsidRDefault="00D34D64" w:rsidP="00132433">
            <w:pPr>
              <w:tabs>
                <w:tab w:val="decimal" w:pos="10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1,273,117</w:t>
            </w:r>
          </w:p>
        </w:tc>
      </w:tr>
    </w:tbl>
    <w:p w:rsidR="00D34D64" w:rsidRDefault="00D34D64" w:rsidP="00D34D64">
      <w:pPr>
        <w:pStyle w:val="Bo-Blankline"/>
        <w:rPr>
          <w:sz w:val="16"/>
          <w:szCs w:val="16"/>
          <w:lang w:val="en-US"/>
        </w:rPr>
      </w:pPr>
    </w:p>
    <w:p w:rsidR="00D34D64" w:rsidRDefault="00D34D64" w:rsidP="00D34D64">
      <w:pPr>
        <w:pStyle w:val="Bo-Blankline"/>
        <w:rPr>
          <w:sz w:val="16"/>
          <w:szCs w:val="16"/>
          <w:lang w:val="en-US"/>
        </w:rPr>
      </w:pPr>
    </w:p>
    <w:tbl>
      <w:tblPr>
        <w:tblW w:w="9155" w:type="dxa"/>
        <w:tblInd w:w="450" w:type="dxa"/>
        <w:tblLook w:val="04A0" w:firstRow="1" w:lastRow="0" w:firstColumn="1" w:lastColumn="0" w:noHBand="0" w:noVBand="1"/>
      </w:tblPr>
      <w:tblGrid>
        <w:gridCol w:w="4158"/>
        <w:gridCol w:w="1577"/>
        <w:gridCol w:w="236"/>
        <w:gridCol w:w="1474"/>
        <w:gridCol w:w="236"/>
        <w:gridCol w:w="1474"/>
      </w:tblGrid>
      <w:tr w:rsidR="00D34D64" w:rsidRPr="003445BE" w:rsidTr="00D34D64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97" w:type="dxa"/>
            <w:gridSpan w:val="5"/>
          </w:tcPr>
          <w:p w:rsidR="00D34D64" w:rsidRDefault="00D34D64" w:rsidP="0013243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4D64" w:rsidRPr="003445BE" w:rsidTr="00D34D64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:rsidR="00D34D64" w:rsidRDefault="00D34D64" w:rsidP="0013243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36" w:type="dxa"/>
          </w:tcPr>
          <w:p w:rsidR="00D34D64" w:rsidRPr="003445BE" w:rsidRDefault="00D34D64" w:rsidP="0013243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D34D64" w:rsidRDefault="00D34D64" w:rsidP="0013243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รี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ซีท</w:t>
            </w:r>
            <w:proofErr w:type="spellEnd"/>
          </w:p>
        </w:tc>
        <w:tc>
          <w:tcPr>
            <w:tcW w:w="236" w:type="dxa"/>
          </w:tcPr>
          <w:p w:rsidR="00D34D64" w:rsidRPr="003445BE" w:rsidRDefault="00D34D64" w:rsidP="0013243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D34D64" w:rsidRDefault="00D34D64" w:rsidP="00132433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34D64" w:rsidRPr="003445BE" w:rsidTr="00D34D64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97" w:type="dxa"/>
            <w:gridSpan w:val="5"/>
          </w:tcPr>
          <w:p w:rsidR="00D34D64" w:rsidRDefault="00D34D64" w:rsidP="00132433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34D64" w:rsidRPr="003445BE" w:rsidTr="00D34D64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5B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445B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445B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77" w:type="dxa"/>
          </w:tcPr>
          <w:p w:rsidR="00D34D64" w:rsidRPr="00811B26" w:rsidRDefault="00D34D64" w:rsidP="00132433">
            <w:pPr>
              <w:tabs>
                <w:tab w:val="decimal" w:pos="119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4,685,665</w:t>
            </w:r>
          </w:p>
        </w:tc>
        <w:tc>
          <w:tcPr>
            <w:tcW w:w="236" w:type="dxa"/>
          </w:tcPr>
          <w:p w:rsidR="00D34D64" w:rsidRPr="003445BE" w:rsidRDefault="00D34D64" w:rsidP="001324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D34D64" w:rsidRPr="003445BE" w:rsidRDefault="00D34D64" w:rsidP="00132433">
            <w:pPr>
              <w:tabs>
                <w:tab w:val="decimal" w:pos="10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32,401</w:t>
            </w:r>
          </w:p>
        </w:tc>
        <w:tc>
          <w:tcPr>
            <w:tcW w:w="236" w:type="dxa"/>
          </w:tcPr>
          <w:p w:rsidR="00D34D64" w:rsidRPr="003445BE" w:rsidRDefault="00D34D64" w:rsidP="001324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D34D64" w:rsidRPr="00811B26" w:rsidRDefault="00D34D64" w:rsidP="00132433">
            <w:pPr>
              <w:tabs>
                <w:tab w:val="decimal" w:pos="10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4,718,066</w:t>
            </w:r>
          </w:p>
        </w:tc>
      </w:tr>
      <w:tr w:rsidR="00D34D64" w:rsidRPr="003445BE" w:rsidTr="00D34D64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445B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77" w:type="dxa"/>
          </w:tcPr>
          <w:p w:rsidR="00D34D64" w:rsidRPr="003445BE" w:rsidRDefault="00D34D64" w:rsidP="00132433">
            <w:pPr>
              <w:tabs>
                <w:tab w:val="decimal" w:pos="119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(3,412,548)</w:t>
            </w:r>
          </w:p>
        </w:tc>
        <w:tc>
          <w:tcPr>
            <w:tcW w:w="236" w:type="dxa"/>
          </w:tcPr>
          <w:p w:rsidR="00D34D64" w:rsidRPr="003445BE" w:rsidRDefault="00D34D64" w:rsidP="001324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D34D64" w:rsidRPr="003445BE" w:rsidRDefault="00D34D64" w:rsidP="00132433">
            <w:pPr>
              <w:tabs>
                <w:tab w:val="decimal" w:pos="10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(32,401)</w:t>
            </w:r>
          </w:p>
        </w:tc>
        <w:tc>
          <w:tcPr>
            <w:tcW w:w="236" w:type="dxa"/>
          </w:tcPr>
          <w:p w:rsidR="00D34D64" w:rsidRPr="003445BE" w:rsidRDefault="00D34D64" w:rsidP="0013243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D34D64" w:rsidRPr="003445BE" w:rsidRDefault="00D34D64" w:rsidP="00132433">
            <w:pPr>
              <w:tabs>
                <w:tab w:val="decimal" w:pos="10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(3,444,949)</w:t>
            </w:r>
          </w:p>
        </w:tc>
      </w:tr>
      <w:tr w:rsidR="00D34D64" w:rsidRPr="003445BE" w:rsidTr="00D34D64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445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</w:tcPr>
          <w:p w:rsidR="00D34D64" w:rsidRPr="00811B26" w:rsidRDefault="00D34D64" w:rsidP="00132433">
            <w:pPr>
              <w:tabs>
                <w:tab w:val="decimal" w:pos="1199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1,273,117</w:t>
            </w:r>
          </w:p>
        </w:tc>
        <w:tc>
          <w:tcPr>
            <w:tcW w:w="236" w:type="dxa"/>
          </w:tcPr>
          <w:p w:rsidR="00D34D64" w:rsidRPr="003445BE" w:rsidRDefault="00D34D64" w:rsidP="0013243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D34D64" w:rsidRPr="00811B26" w:rsidRDefault="00D34D64" w:rsidP="0013243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D34D64" w:rsidRPr="003445BE" w:rsidRDefault="00D34D64" w:rsidP="00132433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D34D64" w:rsidRPr="007C5F2B" w:rsidRDefault="00D34D64" w:rsidP="00132433">
            <w:pPr>
              <w:tabs>
                <w:tab w:val="decimal" w:pos="10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1,273,117</w:t>
            </w:r>
          </w:p>
        </w:tc>
      </w:tr>
    </w:tbl>
    <w:p w:rsidR="00D34D64" w:rsidRDefault="00D34D64" w:rsidP="00D34D64">
      <w:pPr>
        <w:pStyle w:val="Bo-Blankline"/>
        <w:rPr>
          <w:sz w:val="16"/>
          <w:szCs w:val="16"/>
          <w:lang w:val="en-US"/>
        </w:rPr>
      </w:pPr>
    </w:p>
    <w:p w:rsidR="00D43B86" w:rsidRDefault="00D43B86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D43B86" w:rsidSect="00B52FBC">
          <w:headerReference w:type="default" r:id="rId17"/>
          <w:footerReference w:type="default" r:id="rId18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:rsidR="00EE724F" w:rsidRDefault="00EE724F" w:rsidP="00DB700D">
      <w:pPr>
        <w:pStyle w:val="Caption"/>
        <w:ind w:hanging="900"/>
      </w:pPr>
      <w:r>
        <w:rPr>
          <w:rFonts w:hint="cs"/>
          <w:cs/>
        </w:rPr>
        <w:lastRenderedPageBreak/>
        <w:t>หุ้นกู้</w:t>
      </w:r>
    </w:p>
    <w:p w:rsidR="00EE724F" w:rsidRPr="00EE724F" w:rsidRDefault="00EE724F" w:rsidP="00EE724F">
      <w:pPr>
        <w:ind w:hanging="90"/>
        <w:rPr>
          <w:lang w:val="en-US"/>
        </w:rPr>
      </w:pPr>
    </w:p>
    <w:p w:rsidR="00EE724F" w:rsidRPr="00EE724F" w:rsidRDefault="00EE724F" w:rsidP="00EE724F">
      <w:pPr>
        <w:pStyle w:val="Caption"/>
        <w:numPr>
          <w:ilvl w:val="0"/>
          <w:numId w:val="0"/>
        </w:numPr>
        <w:ind w:left="540"/>
        <w:rPr>
          <w:b w:val="0"/>
          <w:bCs w:val="0"/>
        </w:rPr>
      </w:pPr>
      <w:r w:rsidRPr="00EE724F">
        <w:rPr>
          <w:rFonts w:hint="cs"/>
          <w:b w:val="0"/>
          <w:bCs w:val="0"/>
          <w:cs/>
        </w:rPr>
        <w:t xml:space="preserve">ณ </w:t>
      </w:r>
      <w:r w:rsidRPr="00EE724F">
        <w:rPr>
          <w:b w:val="0"/>
          <w:bCs w:val="0"/>
          <w:cs/>
        </w:rPr>
        <w:t xml:space="preserve">วันที่ </w:t>
      </w:r>
      <w:r w:rsidR="00364B75">
        <w:rPr>
          <w:rFonts w:hint="cs"/>
          <w:b w:val="0"/>
          <w:bCs w:val="0"/>
          <w:cs/>
        </w:rPr>
        <w:t xml:space="preserve">30 มิถุนายน </w:t>
      </w:r>
      <w:r w:rsidRPr="00EE724F">
        <w:rPr>
          <w:b w:val="0"/>
          <w:bCs w:val="0"/>
        </w:rPr>
        <w:t>2560</w:t>
      </w:r>
      <w:r w:rsidRPr="00EE724F">
        <w:rPr>
          <w:b w:val="0"/>
          <w:bCs w:val="0"/>
          <w:cs/>
        </w:rPr>
        <w:t xml:space="preserve"> บริษัท</w:t>
      </w:r>
      <w:r w:rsidRPr="00EE724F">
        <w:rPr>
          <w:rFonts w:hint="cs"/>
          <w:b w:val="0"/>
          <w:bCs w:val="0"/>
          <w:cs/>
        </w:rPr>
        <w:t>มี</w:t>
      </w:r>
      <w:r w:rsidRPr="00EE724F">
        <w:rPr>
          <w:b w:val="0"/>
          <w:bCs w:val="0"/>
          <w:cs/>
        </w:rPr>
        <w:t xml:space="preserve">หุ้นกู้ไม่มีประกัน ชนิดระบุชื่อผู้ถือ ไม่ด้อยสิทธิ และมีผู้แทนผู้ถือหุ้นกู้ </w:t>
      </w:r>
      <w:r w:rsidRPr="00EE724F">
        <w:rPr>
          <w:rFonts w:hint="cs"/>
          <w:b w:val="0"/>
          <w:bCs w:val="0"/>
          <w:cs/>
        </w:rPr>
        <w:t xml:space="preserve">ชำระดอกเบี้ยทุก 3 เดือน </w:t>
      </w:r>
      <w:r w:rsidRPr="00EE724F">
        <w:rPr>
          <w:b w:val="0"/>
          <w:bCs w:val="0"/>
          <w:cs/>
        </w:rPr>
        <w:t xml:space="preserve">มูลค่ารวม </w:t>
      </w:r>
      <w:r w:rsidRPr="00EE724F">
        <w:rPr>
          <w:rFonts w:hint="cs"/>
          <w:b w:val="0"/>
          <w:bCs w:val="0"/>
          <w:cs/>
        </w:rPr>
        <w:t>32</w:t>
      </w:r>
      <w:r w:rsidRPr="00EE724F">
        <w:rPr>
          <w:b w:val="0"/>
          <w:bCs w:val="0"/>
          <w:cs/>
        </w:rPr>
        <w:t>,</w:t>
      </w:r>
      <w:r w:rsidRPr="00EE724F">
        <w:rPr>
          <w:rFonts w:hint="cs"/>
          <w:b w:val="0"/>
          <w:bCs w:val="0"/>
          <w:cs/>
        </w:rPr>
        <w:t>000</w:t>
      </w:r>
      <w:r w:rsidRPr="00EE724F">
        <w:rPr>
          <w:b w:val="0"/>
          <w:bCs w:val="0"/>
          <w:cs/>
        </w:rPr>
        <w:t xml:space="preserve"> ล้านบาท</w:t>
      </w:r>
      <w:r w:rsidRPr="00EE724F">
        <w:rPr>
          <w:rFonts w:hint="cs"/>
          <w:b w:val="0"/>
          <w:bCs w:val="0"/>
          <w:cs/>
        </w:rPr>
        <w:t xml:space="preserve"> </w:t>
      </w:r>
      <w:r w:rsidRPr="00EE724F">
        <w:rPr>
          <w:rFonts w:hint="cs"/>
          <w:b w:val="0"/>
          <w:bCs w:val="0"/>
          <w:i/>
          <w:iCs/>
          <w:cs/>
        </w:rPr>
        <w:t>(31 ธันวาคม 2559</w:t>
      </w:r>
      <w:r w:rsidRPr="00EE724F">
        <w:rPr>
          <w:b w:val="0"/>
          <w:bCs w:val="0"/>
          <w:i/>
          <w:iCs/>
        </w:rPr>
        <w:t xml:space="preserve">: 32,000 </w:t>
      </w:r>
      <w:r w:rsidRPr="00EE724F">
        <w:rPr>
          <w:rFonts w:hint="cs"/>
          <w:b w:val="0"/>
          <w:bCs w:val="0"/>
          <w:i/>
          <w:iCs/>
          <w:cs/>
        </w:rPr>
        <w:t>ล้านบาท)</w:t>
      </w:r>
      <w:r w:rsidRPr="00EE724F">
        <w:rPr>
          <w:b w:val="0"/>
          <w:bCs w:val="0"/>
          <w:i/>
          <w:iCs/>
        </w:rPr>
        <w:t xml:space="preserve"> </w:t>
      </w:r>
      <w:r w:rsidRPr="00EE724F">
        <w:rPr>
          <w:rFonts w:hint="cs"/>
          <w:b w:val="0"/>
          <w:bCs w:val="0"/>
          <w:cs/>
        </w:rPr>
        <w:t>ดังนี้</w:t>
      </w:r>
    </w:p>
    <w:tbl>
      <w:tblPr>
        <w:tblW w:w="14508" w:type="dxa"/>
        <w:tblInd w:w="450" w:type="dxa"/>
        <w:tblLook w:val="04A0" w:firstRow="1" w:lastRow="0" w:firstColumn="1" w:lastColumn="0" w:noHBand="0" w:noVBand="1"/>
      </w:tblPr>
      <w:tblGrid>
        <w:gridCol w:w="1728"/>
        <w:gridCol w:w="236"/>
        <w:gridCol w:w="1474"/>
        <w:gridCol w:w="235"/>
        <w:gridCol w:w="1475"/>
        <w:gridCol w:w="235"/>
        <w:gridCol w:w="1475"/>
        <w:gridCol w:w="265"/>
        <w:gridCol w:w="1445"/>
        <w:gridCol w:w="236"/>
        <w:gridCol w:w="1474"/>
        <w:gridCol w:w="236"/>
        <w:gridCol w:w="1474"/>
        <w:gridCol w:w="236"/>
        <w:gridCol w:w="1204"/>
        <w:gridCol w:w="235"/>
        <w:gridCol w:w="845"/>
      </w:tblGrid>
      <w:tr w:rsidR="00EE724F" w:rsidRPr="00FF40F1" w:rsidTr="007C1A41">
        <w:tc>
          <w:tcPr>
            <w:tcW w:w="1728" w:type="dxa"/>
          </w:tcPr>
          <w:p w:rsidR="00EE724F" w:rsidRPr="00CB3B57" w:rsidRDefault="00EE724F" w:rsidP="00D42FDD">
            <w:pPr>
              <w:spacing w:line="240" w:lineRule="atLeast"/>
              <w:ind w:right="6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544" w:type="dxa"/>
            <w:gridSpan w:val="15"/>
          </w:tcPr>
          <w:p w:rsidR="00EE724F" w:rsidRPr="00AD4F44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  <w:r w:rsidRPr="00CB3B5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และ</w:t>
            </w:r>
            <w:r w:rsidRPr="00CB3B5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E724F" w:rsidRPr="00FF40F1" w:rsidTr="007C1A41">
        <w:tc>
          <w:tcPr>
            <w:tcW w:w="1728" w:type="dxa"/>
          </w:tcPr>
          <w:p w:rsidR="00EE724F" w:rsidRPr="00CB3B57" w:rsidRDefault="00EE724F" w:rsidP="00D42FD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84" w:type="dxa"/>
            <w:gridSpan w:val="3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>ส่วนที่ครบกำหนดชำระภายในหนึ่ง</w:t>
            </w: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35" w:type="dxa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85" w:type="dxa"/>
            <w:gridSpan w:val="3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>ส่วนที่ครบกำหนดชำระเกินกว่าหนึ่ง</w:t>
            </w: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84" w:type="dxa"/>
            <w:gridSpan w:val="3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5" w:type="dxa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5" w:type="dxa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71319" w:rsidRPr="00FF40F1" w:rsidTr="007C1A41">
        <w:tc>
          <w:tcPr>
            <w:tcW w:w="1728" w:type="dxa"/>
          </w:tcPr>
          <w:p w:rsidR="00E71319" w:rsidRPr="00CB3B57" w:rsidRDefault="00E71319" w:rsidP="00E71319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4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30 มิถุนายน 2560</w:t>
            </w:r>
          </w:p>
        </w:tc>
        <w:tc>
          <w:tcPr>
            <w:tcW w:w="235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 xml:space="preserve">31 ธันวาคม </w:t>
            </w:r>
            <w:r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235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30 มิถุนายน 2560</w:t>
            </w:r>
          </w:p>
        </w:tc>
        <w:tc>
          <w:tcPr>
            <w:tcW w:w="265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5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 xml:space="preserve">31 ธันวาคม </w:t>
            </w:r>
            <w:r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236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74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30 มิถุนายน 2560</w:t>
            </w:r>
          </w:p>
        </w:tc>
        <w:tc>
          <w:tcPr>
            <w:tcW w:w="236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4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 xml:space="preserve">31 ธันวาคม </w:t>
            </w:r>
            <w:r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236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5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>อายุหุ้นกู้</w:t>
            </w:r>
          </w:p>
        </w:tc>
      </w:tr>
      <w:tr w:rsidR="00E71319" w:rsidRPr="009F1ED2" w:rsidTr="007C1A41">
        <w:tc>
          <w:tcPr>
            <w:tcW w:w="1728" w:type="dxa"/>
          </w:tcPr>
          <w:p w:rsidR="00E71319" w:rsidRPr="00CB3B57" w:rsidRDefault="00E71319" w:rsidP="00E7131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:rsidR="00E71319" w:rsidRPr="00CB3B57" w:rsidRDefault="00E71319" w:rsidP="00E71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24" w:type="dxa"/>
            <w:gridSpan w:val="11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val="en-US"/>
              </w:rPr>
            </w:pPr>
            <w:r w:rsidRPr="00CB3B57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236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E71319" w:rsidRPr="00CB3B57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(ร้อยละต่อปี)</w:t>
            </w:r>
          </w:p>
        </w:tc>
        <w:tc>
          <w:tcPr>
            <w:tcW w:w="235" w:type="dxa"/>
          </w:tcPr>
          <w:p w:rsidR="00E71319" w:rsidRPr="00CB3B57" w:rsidRDefault="00E71319" w:rsidP="00E71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E71319" w:rsidRPr="00CB3B57" w:rsidRDefault="00E71319" w:rsidP="00E71319">
            <w:pPr>
              <w:spacing w:line="240" w:lineRule="atLeast"/>
              <w:ind w:left="-163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2E59DD" w:rsidRPr="009F1ED2" w:rsidTr="007C1A41">
        <w:tc>
          <w:tcPr>
            <w:tcW w:w="1728" w:type="dxa"/>
          </w:tcPr>
          <w:p w:rsidR="002E59DD" w:rsidRPr="00CB3B57" w:rsidRDefault="002E59DD" w:rsidP="002E59DD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17 มกราคม 2557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5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5.00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3.5 ปี</w:t>
            </w:r>
          </w:p>
        </w:tc>
      </w:tr>
      <w:tr w:rsidR="002E59DD" w:rsidRPr="009F1ED2" w:rsidTr="007C1A41">
        <w:tc>
          <w:tcPr>
            <w:tcW w:w="1728" w:type="dxa"/>
          </w:tcPr>
          <w:p w:rsidR="002E59DD" w:rsidRPr="00CB3B57" w:rsidRDefault="002E59DD" w:rsidP="002E59DD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17 มกราคม 2557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2,000,000</w:t>
            </w:r>
          </w:p>
        </w:tc>
        <w:tc>
          <w:tcPr>
            <w:tcW w:w="26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2,000,000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2,000,000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2,000,000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5.30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4.5 ปี</w:t>
            </w:r>
          </w:p>
        </w:tc>
      </w:tr>
      <w:tr w:rsidR="002E59DD" w:rsidRPr="009F1ED2" w:rsidTr="007C1A41">
        <w:tc>
          <w:tcPr>
            <w:tcW w:w="1728" w:type="dxa"/>
          </w:tcPr>
          <w:p w:rsidR="002E59DD" w:rsidRPr="00CB3B57" w:rsidRDefault="002E59DD" w:rsidP="002E59DD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22 มกราคม 2558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6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4.85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 ปี</w:t>
            </w:r>
          </w:p>
        </w:tc>
      </w:tr>
      <w:tr w:rsidR="002E59DD" w:rsidRPr="009F1ED2" w:rsidTr="007C1A41">
        <w:tc>
          <w:tcPr>
            <w:tcW w:w="1728" w:type="dxa"/>
          </w:tcPr>
          <w:p w:rsidR="002E59DD" w:rsidRPr="00CB3B57" w:rsidRDefault="002E59DD" w:rsidP="002E59DD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22 มกราคม 2558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6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5.20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 ปี</w:t>
            </w:r>
          </w:p>
        </w:tc>
      </w:tr>
      <w:tr w:rsidR="002E59DD" w:rsidRPr="009F1ED2" w:rsidTr="007C1A41">
        <w:tc>
          <w:tcPr>
            <w:tcW w:w="1728" w:type="dxa"/>
          </w:tcPr>
          <w:p w:rsidR="002E59DD" w:rsidRPr="00CB3B57" w:rsidRDefault="002E59DD" w:rsidP="002E59DD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6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4.10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 ปี</w:t>
            </w:r>
          </w:p>
        </w:tc>
      </w:tr>
      <w:tr w:rsidR="002E59DD" w:rsidRPr="009F1ED2" w:rsidTr="007C1A41">
        <w:tc>
          <w:tcPr>
            <w:tcW w:w="1728" w:type="dxa"/>
          </w:tcPr>
          <w:p w:rsidR="002E59DD" w:rsidRPr="00CB3B57" w:rsidRDefault="002E59DD" w:rsidP="002E59DD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2,750,000</w:t>
            </w:r>
          </w:p>
        </w:tc>
        <w:tc>
          <w:tcPr>
            <w:tcW w:w="26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2,750,000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2,750,000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2,750,000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4.40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 ปี</w:t>
            </w:r>
          </w:p>
        </w:tc>
      </w:tr>
      <w:tr w:rsidR="002E59DD" w:rsidRPr="009F1ED2" w:rsidTr="007C1A41">
        <w:tc>
          <w:tcPr>
            <w:tcW w:w="1728" w:type="dxa"/>
          </w:tcPr>
          <w:p w:rsidR="002E59DD" w:rsidRPr="00CB3B57" w:rsidRDefault="002E59DD" w:rsidP="002E59DD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2,205,000</w:t>
            </w:r>
          </w:p>
        </w:tc>
        <w:tc>
          <w:tcPr>
            <w:tcW w:w="26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2,205,000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2,205,000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2,205,000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4.65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 ปี</w:t>
            </w:r>
          </w:p>
        </w:tc>
      </w:tr>
      <w:tr w:rsidR="002E59DD" w:rsidRPr="009F1ED2" w:rsidTr="007C1A41">
        <w:tc>
          <w:tcPr>
            <w:tcW w:w="1728" w:type="dxa"/>
          </w:tcPr>
          <w:p w:rsidR="002E59DD" w:rsidRPr="00CB3B57" w:rsidRDefault="002E59DD" w:rsidP="002E59DD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3,600,000</w:t>
            </w:r>
          </w:p>
        </w:tc>
        <w:tc>
          <w:tcPr>
            <w:tcW w:w="26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3,600,000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3,600,000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3,600,000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4.90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 ปี</w:t>
            </w:r>
          </w:p>
        </w:tc>
      </w:tr>
      <w:tr w:rsidR="002E59DD" w:rsidRPr="009F1ED2" w:rsidTr="007C1A41">
        <w:tc>
          <w:tcPr>
            <w:tcW w:w="1728" w:type="dxa"/>
          </w:tcPr>
          <w:p w:rsidR="002E59DD" w:rsidRPr="00CB3B57" w:rsidRDefault="002E59DD" w:rsidP="002E59DD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 สิงหาคม 2558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6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5.20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 ปี</w:t>
            </w:r>
          </w:p>
        </w:tc>
      </w:tr>
      <w:tr w:rsidR="002E59DD" w:rsidRPr="009F1ED2" w:rsidTr="007C1A41">
        <w:tc>
          <w:tcPr>
            <w:tcW w:w="1728" w:type="dxa"/>
          </w:tcPr>
          <w:p w:rsidR="002E59DD" w:rsidRPr="00CB3B57" w:rsidRDefault="002E59DD" w:rsidP="002E59DD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1,600,000</w:t>
            </w:r>
          </w:p>
        </w:tc>
        <w:tc>
          <w:tcPr>
            <w:tcW w:w="26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1,600,000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1,600,000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4.35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 ปี</w:t>
            </w:r>
          </w:p>
        </w:tc>
      </w:tr>
      <w:tr w:rsidR="002E59DD" w:rsidRPr="009F1ED2" w:rsidTr="007C1A41">
        <w:tc>
          <w:tcPr>
            <w:tcW w:w="1728" w:type="dxa"/>
          </w:tcPr>
          <w:p w:rsidR="002E59DD" w:rsidRPr="00CB3B57" w:rsidRDefault="002E59DD" w:rsidP="002E59DD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1,200,000</w:t>
            </w:r>
          </w:p>
        </w:tc>
        <w:tc>
          <w:tcPr>
            <w:tcW w:w="26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1,200,000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1,200,000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4.60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 ปี</w:t>
            </w:r>
          </w:p>
        </w:tc>
      </w:tr>
      <w:tr w:rsidR="002E59DD" w:rsidRPr="009F1ED2" w:rsidTr="007C1A41">
        <w:tc>
          <w:tcPr>
            <w:tcW w:w="1728" w:type="dxa"/>
          </w:tcPr>
          <w:p w:rsidR="002E59DD" w:rsidRPr="00CB3B57" w:rsidRDefault="002E59DD" w:rsidP="002E59DD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 เมษายน 2559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2,645,000</w:t>
            </w:r>
          </w:p>
        </w:tc>
        <w:tc>
          <w:tcPr>
            <w:tcW w:w="26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645</w:t>
            </w: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2,645,000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sz w:val="27"/>
                <w:szCs w:val="27"/>
                <w:lang w:val="en-US"/>
              </w:rPr>
              <w:t>2,645,000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4.80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 ปี</w:t>
            </w:r>
          </w:p>
        </w:tc>
      </w:tr>
      <w:tr w:rsidR="002E59DD" w:rsidRPr="009F1ED2" w:rsidTr="007C1A41">
        <w:trPr>
          <w:trHeight w:val="377"/>
        </w:trPr>
        <w:tc>
          <w:tcPr>
            <w:tcW w:w="1728" w:type="dxa"/>
          </w:tcPr>
          <w:p w:rsidR="002E59DD" w:rsidRPr="00CB3B57" w:rsidRDefault="002E59DD" w:rsidP="002E59DD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CB3B5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29</w:t>
            </w:r>
            <w:r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,000,000</w:t>
            </w:r>
          </w:p>
        </w:tc>
        <w:tc>
          <w:tcPr>
            <w:tcW w:w="26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</w:t>
            </w:r>
            <w:r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  <w:r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32,000,000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2E59DD" w:rsidRPr="00CB3B57" w:rsidRDefault="002E59DD" w:rsidP="002E59DD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32,000,000</w:t>
            </w:r>
          </w:p>
        </w:tc>
        <w:tc>
          <w:tcPr>
            <w:tcW w:w="236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235" w:type="dxa"/>
          </w:tcPr>
          <w:p w:rsidR="002E59DD" w:rsidRPr="00CB3B57" w:rsidRDefault="002E59DD" w:rsidP="002E59D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2E59DD" w:rsidRPr="00CB3B57" w:rsidRDefault="002E59DD" w:rsidP="002E59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:rsidR="00A46616" w:rsidRDefault="00A46616" w:rsidP="00A46616">
      <w:pPr>
        <w:pStyle w:val="BodyText"/>
      </w:pPr>
    </w:p>
    <w:p w:rsidR="00A46616" w:rsidRPr="00E71319" w:rsidRDefault="00A46616" w:rsidP="00A46616">
      <w:pPr>
        <w:pStyle w:val="BodyText"/>
        <w:sectPr w:rsidR="00A46616" w:rsidRPr="00E71319" w:rsidSect="00EE724F">
          <w:footerReference w:type="default" r:id="rId19"/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p w:rsidR="00A46616" w:rsidRDefault="00A46616" w:rsidP="00A46616">
      <w:pPr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73E9">
        <w:rPr>
          <w:rFonts w:ascii="Angsana New" w:hAnsi="Angsana New"/>
          <w:sz w:val="30"/>
          <w:szCs w:val="30"/>
          <w:cs/>
          <w:lang w:val="en-US"/>
        </w:rPr>
        <w:lastRenderedPageBreak/>
        <w:t>เมื่อ</w:t>
      </w:r>
      <w:r w:rsidRPr="00F85138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F85138">
        <w:rPr>
          <w:rFonts w:ascii="Angsana New" w:hAnsi="Angsana New"/>
          <w:sz w:val="30"/>
          <w:szCs w:val="30"/>
          <w:lang w:val="en-US"/>
        </w:rPr>
        <w:t>7</w:t>
      </w:r>
      <w:r w:rsidRPr="00F8513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85138">
        <w:rPr>
          <w:rFonts w:ascii="Angsana New" w:hAnsi="Angsana New" w:hint="cs"/>
          <w:sz w:val="30"/>
          <w:szCs w:val="30"/>
          <w:cs/>
          <w:lang w:val="en-US"/>
        </w:rPr>
        <w:t>กรกฎาคม</w:t>
      </w:r>
      <w:r w:rsidRPr="00F85138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F85138">
        <w:rPr>
          <w:rFonts w:ascii="Angsana New" w:hAnsi="Angsana New"/>
          <w:sz w:val="30"/>
          <w:szCs w:val="30"/>
          <w:lang w:val="en-US"/>
        </w:rPr>
        <w:t>60</w:t>
      </w:r>
      <w:r w:rsidRPr="004D73E9">
        <w:rPr>
          <w:rFonts w:ascii="Angsana New" w:hAnsi="Angsana New"/>
          <w:sz w:val="30"/>
          <w:szCs w:val="30"/>
          <w:cs/>
          <w:lang w:val="en-US"/>
        </w:rPr>
        <w:t xml:space="preserve"> บริษัทได้ออกหุ้นกู้ไม่มีประกัน ชนิดระบุชื่อผู้ถือ ไม่ด้อยสิทธิ และมีผู้แทนผู้ถือหุ้นกู้ มูลค่ารวมทั้งสิ้น </w:t>
      </w:r>
      <w:r>
        <w:rPr>
          <w:rFonts w:ascii="Angsana New" w:hAnsi="Angsana New"/>
          <w:sz w:val="30"/>
          <w:szCs w:val="30"/>
          <w:lang w:val="en-US"/>
        </w:rPr>
        <w:t>4,000</w:t>
      </w:r>
      <w:r w:rsidRPr="004D73E9">
        <w:rPr>
          <w:rFonts w:ascii="Angsana New" w:hAnsi="Angsana New"/>
          <w:sz w:val="30"/>
          <w:szCs w:val="30"/>
          <w:cs/>
          <w:lang w:val="en-US"/>
        </w:rPr>
        <w:t xml:space="preserve"> ล้านบาท ประกอบด้วย</w:t>
      </w:r>
    </w:p>
    <w:p w:rsidR="00A46616" w:rsidRPr="006C3B22" w:rsidRDefault="00A46616" w:rsidP="00A46616">
      <w:pPr>
        <w:ind w:left="540" w:right="-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A46616" w:rsidRDefault="00A46616" w:rsidP="00A46616">
      <w:pPr>
        <w:pStyle w:val="Bo-C1Content"/>
        <w:numPr>
          <w:ilvl w:val="0"/>
          <w:numId w:val="25"/>
        </w:numPr>
        <w:ind w:left="1260"/>
        <w:rPr>
          <w:lang w:val="en-US"/>
        </w:rPr>
      </w:pPr>
      <w:r w:rsidRPr="00985B7B">
        <w:rPr>
          <w:cs/>
          <w:lang w:val="en-US"/>
        </w:rPr>
        <w:t xml:space="preserve">หุ้นกู้ </w:t>
      </w:r>
      <w:r>
        <w:rPr>
          <w:lang w:val="en-US"/>
        </w:rPr>
        <w:t>2</w:t>
      </w:r>
      <w:r w:rsidRPr="00985B7B">
        <w:rPr>
          <w:cs/>
          <w:lang w:val="en-US"/>
        </w:rPr>
        <w:t xml:space="preserve"> ปี อัตราดอกเบี้ยคงที่ร้อยละ </w:t>
      </w:r>
      <w:r>
        <w:rPr>
          <w:lang w:val="en-US"/>
        </w:rPr>
        <w:t>3.20</w:t>
      </w:r>
      <w:r w:rsidRPr="00985B7B">
        <w:rPr>
          <w:cs/>
          <w:lang w:val="en-US"/>
        </w:rPr>
        <w:t xml:space="preserve"> ต่อปี ชำระดอกเบี้ยทุก 3 เดือน มูลค่า </w:t>
      </w:r>
      <w:r>
        <w:rPr>
          <w:lang w:val="en-US"/>
        </w:rPr>
        <w:t>2,000</w:t>
      </w:r>
      <w:r w:rsidRPr="00985B7B">
        <w:rPr>
          <w:cs/>
          <w:lang w:val="en-US"/>
        </w:rPr>
        <w:t xml:space="preserve"> ล้านบา</w:t>
      </w:r>
      <w:r w:rsidRPr="00985B7B">
        <w:rPr>
          <w:rFonts w:hint="cs"/>
          <w:cs/>
          <w:lang w:val="en-US"/>
        </w:rPr>
        <w:t>ท</w:t>
      </w:r>
    </w:p>
    <w:p w:rsidR="00A46616" w:rsidRPr="00F85138" w:rsidRDefault="00A46616" w:rsidP="00A46616">
      <w:pPr>
        <w:pStyle w:val="Bo-C1Content"/>
        <w:numPr>
          <w:ilvl w:val="0"/>
          <w:numId w:val="25"/>
        </w:numPr>
        <w:ind w:left="1260"/>
        <w:rPr>
          <w:lang w:val="en-US"/>
        </w:rPr>
      </w:pPr>
      <w:r w:rsidRPr="00074E80">
        <w:rPr>
          <w:cs/>
          <w:lang w:val="en-US"/>
        </w:rPr>
        <w:t xml:space="preserve">หุ้นกู้ </w:t>
      </w:r>
      <w:r>
        <w:rPr>
          <w:lang w:val="en-US"/>
        </w:rPr>
        <w:t>3</w:t>
      </w:r>
      <w:r w:rsidRPr="00074E80">
        <w:rPr>
          <w:cs/>
          <w:lang w:val="en-US"/>
        </w:rPr>
        <w:t xml:space="preserve"> ปี อัตราดอกเบี้ยคงที่ร้อยละ </w:t>
      </w:r>
      <w:r>
        <w:rPr>
          <w:lang w:val="en-US"/>
        </w:rPr>
        <w:t>3.5</w:t>
      </w:r>
      <w:r w:rsidRPr="00074E80">
        <w:rPr>
          <w:cs/>
          <w:lang w:val="en-US"/>
        </w:rPr>
        <w:t xml:space="preserve">0 ต่อปี ชำระดอกเบี้ยทุก 3 เดือน มูลค่า </w:t>
      </w:r>
      <w:r>
        <w:rPr>
          <w:lang w:val="en-US"/>
        </w:rPr>
        <w:t>2,000</w:t>
      </w:r>
      <w:r w:rsidRPr="00074E80">
        <w:rPr>
          <w:cs/>
          <w:lang w:val="en-US"/>
        </w:rPr>
        <w:t xml:space="preserve"> ล้านบา</w:t>
      </w:r>
      <w:r w:rsidRPr="00074E80">
        <w:rPr>
          <w:rFonts w:hint="cs"/>
          <w:cs/>
          <w:lang w:val="en-US"/>
        </w:rPr>
        <w:t>ท</w:t>
      </w:r>
    </w:p>
    <w:p w:rsidR="00A46616" w:rsidRDefault="00A46616" w:rsidP="00A46616">
      <w:pPr>
        <w:pStyle w:val="BodyText"/>
      </w:pPr>
    </w:p>
    <w:p w:rsidR="00A46616" w:rsidRDefault="00A46616" w:rsidP="00A46616">
      <w:pPr>
        <w:pStyle w:val="BodyText"/>
      </w:pPr>
    </w:p>
    <w:p w:rsidR="00A46616" w:rsidRPr="00E71319" w:rsidRDefault="00A46616" w:rsidP="00A46616">
      <w:pPr>
        <w:pStyle w:val="BodyText"/>
        <w:sectPr w:rsidR="00A46616" w:rsidRPr="00E71319" w:rsidSect="00A46616">
          <w:headerReference w:type="default" r:id="rId20"/>
          <w:footerReference w:type="default" r:id="rId21"/>
          <w:pgSz w:w="11909" w:h="16834" w:code="9"/>
          <w:pgMar w:top="904" w:right="1199" w:bottom="1008" w:left="1170" w:header="706" w:footer="706" w:gutter="0"/>
          <w:cols w:space="737"/>
          <w:docGrid w:linePitch="360"/>
        </w:sectPr>
      </w:pPr>
    </w:p>
    <w:p w:rsidR="001732C7" w:rsidRDefault="001732C7" w:rsidP="00EE724F">
      <w:pPr>
        <w:pStyle w:val="Caption"/>
        <w:ind w:hanging="900"/>
      </w:pPr>
      <w:r>
        <w:rPr>
          <w:rFonts w:hint="cs"/>
          <w:cs/>
        </w:rPr>
        <w:lastRenderedPageBreak/>
        <w:t>ส่วนงาน</w:t>
      </w:r>
      <w:r w:rsidR="00216209">
        <w:rPr>
          <w:rFonts w:hint="cs"/>
          <w:cs/>
        </w:rPr>
        <w:t>ดำเนินงาน</w:t>
      </w:r>
    </w:p>
    <w:p w:rsidR="001732C7" w:rsidRPr="004D40B1" w:rsidRDefault="001732C7" w:rsidP="001732C7">
      <w:pPr>
        <w:rPr>
          <w:rFonts w:asciiTheme="majorBidi" w:hAnsiTheme="majorBidi" w:cstheme="majorBidi"/>
          <w:lang w:val="en-US"/>
        </w:rPr>
      </w:pPr>
    </w:p>
    <w:p w:rsidR="0040333E" w:rsidRDefault="004E7AC9" w:rsidP="006E479E">
      <w:pPr>
        <w:pStyle w:val="Heading2"/>
        <w:keepLines w:val="0"/>
        <w:numPr>
          <w:ilvl w:val="1"/>
          <w:numId w:val="7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ข้อมูลเกี่ยวกับผลได้เสีย</w:t>
      </w:r>
      <w:r w:rsidR="0040333E"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 w:rsidR="00F418F2">
        <w:rPr>
          <w:rFonts w:ascii="Angsana New" w:hAnsi="Angsana New" w:hint="cs"/>
          <w:sz w:val="30"/>
          <w:szCs w:val="30"/>
          <w:cs/>
        </w:rPr>
        <w:t>ที่รายงาน</w:t>
      </w:r>
    </w:p>
    <w:p w:rsidR="007204C0" w:rsidRPr="004D40B1" w:rsidRDefault="007204C0" w:rsidP="00E71319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right="191"/>
        <w:rPr>
          <w:rFonts w:ascii="Angsana New" w:hAnsi="Angsana New"/>
          <w:sz w:val="20"/>
          <w:szCs w:val="20"/>
        </w:rPr>
      </w:pPr>
    </w:p>
    <w:tbl>
      <w:tblPr>
        <w:tblW w:w="142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57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74"/>
      </w:tblGrid>
      <w:tr w:rsidR="00E71319" w:rsidRPr="0059439F" w:rsidTr="00C225E6">
        <w:tc>
          <w:tcPr>
            <w:tcW w:w="3357" w:type="dxa"/>
            <w:shd w:val="clear" w:color="auto" w:fill="auto"/>
          </w:tcPr>
          <w:p w:rsidR="00E71319" w:rsidRPr="0059439F" w:rsidRDefault="00E71319" w:rsidP="003A78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E71319" w:rsidRPr="0059439F" w:rsidRDefault="00E71319" w:rsidP="003A78F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59439F" w:rsidRDefault="00E71319" w:rsidP="003A78F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E71319" w:rsidRPr="0059439F" w:rsidRDefault="00E71319" w:rsidP="003A78F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59439F" w:rsidRDefault="00E71319" w:rsidP="003A78F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E71319" w:rsidRPr="0059439F" w:rsidRDefault="00E71319" w:rsidP="003A78F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59439F" w:rsidRDefault="00E71319" w:rsidP="003A78F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2" w:type="dxa"/>
            <w:gridSpan w:val="3"/>
            <w:shd w:val="clear" w:color="auto" w:fill="auto"/>
            <w:vAlign w:val="bottom"/>
          </w:tcPr>
          <w:p w:rsidR="00E71319" w:rsidRPr="0059439F" w:rsidRDefault="00E71319" w:rsidP="003A78F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ก่อนหักภาษีที่รายงาน</w:t>
            </w:r>
          </w:p>
        </w:tc>
      </w:tr>
      <w:tr w:rsidR="00E71319" w:rsidRPr="0059439F" w:rsidTr="00C225E6">
        <w:tc>
          <w:tcPr>
            <w:tcW w:w="3357" w:type="dxa"/>
            <w:shd w:val="clear" w:color="auto" w:fill="auto"/>
            <w:vAlign w:val="bottom"/>
          </w:tcPr>
          <w:p w:rsidR="00E71319" w:rsidRPr="002B3D0F" w:rsidRDefault="00E71319" w:rsidP="003A78F5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71319" w:rsidRPr="0059439F" w:rsidRDefault="00E71319" w:rsidP="003A78F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59439F" w:rsidRDefault="00E71319" w:rsidP="003A78F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71319" w:rsidRPr="0059439F" w:rsidRDefault="00E71319" w:rsidP="003A78F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59439F" w:rsidRDefault="00E71319" w:rsidP="003A78F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71319" w:rsidRPr="0059439F" w:rsidRDefault="00E71319" w:rsidP="003A78F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59439F" w:rsidRDefault="00E71319" w:rsidP="003A78F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71319" w:rsidRPr="0059439F" w:rsidRDefault="00E71319" w:rsidP="003A78F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59439F" w:rsidRDefault="00E71319" w:rsidP="003A78F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71319" w:rsidRPr="0059439F" w:rsidRDefault="00E71319" w:rsidP="003A78F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59439F" w:rsidRDefault="00E71319" w:rsidP="003A78F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71319" w:rsidRPr="0059439F" w:rsidRDefault="00E71319" w:rsidP="003A78F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59439F" w:rsidRDefault="00E71319" w:rsidP="003A78F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71319" w:rsidRPr="0059439F" w:rsidRDefault="00E71319" w:rsidP="003A78F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59439F" w:rsidRDefault="00E71319" w:rsidP="003A78F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E71319" w:rsidRPr="0059439F" w:rsidRDefault="00E71319" w:rsidP="003A78F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319" w:rsidRPr="0059439F" w:rsidTr="00C225E6">
        <w:tc>
          <w:tcPr>
            <w:tcW w:w="3357" w:type="dxa"/>
            <w:shd w:val="clear" w:color="auto" w:fill="auto"/>
            <w:vAlign w:val="bottom"/>
          </w:tcPr>
          <w:p w:rsidR="00E71319" w:rsidRPr="0059439F" w:rsidRDefault="00E71319" w:rsidP="00E71319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B3D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71319" w:rsidRPr="0059439F" w:rsidRDefault="00E71319" w:rsidP="00E7131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59439F" w:rsidRDefault="00E71319" w:rsidP="00E7131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71319" w:rsidRPr="0059439F" w:rsidRDefault="00E71319" w:rsidP="00E7131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59439F" w:rsidRDefault="00E71319" w:rsidP="00E7131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71319" w:rsidRPr="0059439F" w:rsidRDefault="00E71319" w:rsidP="00E7131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59439F" w:rsidRDefault="00E71319" w:rsidP="00E7131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71319" w:rsidRPr="0059439F" w:rsidRDefault="00E71319" w:rsidP="00E7131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59439F" w:rsidRDefault="00E71319" w:rsidP="00E7131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71319" w:rsidRPr="0059439F" w:rsidRDefault="00E71319" w:rsidP="00E7131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59439F" w:rsidRDefault="00E71319" w:rsidP="00E7131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71319" w:rsidRPr="0059439F" w:rsidRDefault="00E71319" w:rsidP="00E7131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59439F" w:rsidRDefault="00E71319" w:rsidP="00E7131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71319" w:rsidRPr="0059439F" w:rsidRDefault="00E71319" w:rsidP="00E7131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59439F" w:rsidRDefault="00E71319" w:rsidP="00E7131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E71319" w:rsidRPr="0059439F" w:rsidRDefault="00E71319" w:rsidP="00E7131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536CC9" w:rsidRPr="0059439F" w:rsidTr="00C225E6">
        <w:tc>
          <w:tcPr>
            <w:tcW w:w="3357" w:type="dxa"/>
            <w:shd w:val="clear" w:color="auto" w:fill="auto"/>
            <w:vAlign w:val="bottom"/>
          </w:tcPr>
          <w:p w:rsidR="00536CC9" w:rsidRDefault="00536CC9" w:rsidP="00E71319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36CC9" w:rsidRDefault="00536CC9" w:rsidP="00E7131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36CC9" w:rsidRPr="0059439F" w:rsidRDefault="00536CC9" w:rsidP="00E7131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36CC9" w:rsidRDefault="00536CC9" w:rsidP="00E7131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36CC9" w:rsidRPr="0059439F" w:rsidRDefault="00536CC9" w:rsidP="00E7131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36CC9" w:rsidRDefault="00536CC9" w:rsidP="00E7131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36CC9" w:rsidRPr="0059439F" w:rsidRDefault="00536CC9" w:rsidP="00E7131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36CC9" w:rsidRDefault="00536CC9" w:rsidP="00E7131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36CC9" w:rsidRPr="0059439F" w:rsidRDefault="00536CC9" w:rsidP="00E7131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36CC9" w:rsidRDefault="00536CC9" w:rsidP="00E7131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36CC9" w:rsidRPr="0059439F" w:rsidRDefault="00536CC9" w:rsidP="00E7131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36CC9" w:rsidRDefault="00536CC9" w:rsidP="00E7131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36CC9" w:rsidRPr="0059439F" w:rsidRDefault="00536CC9" w:rsidP="00E71319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36CC9" w:rsidRDefault="00536CC9" w:rsidP="00E7131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536CC9" w:rsidRDefault="00536CC9" w:rsidP="00E7131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E71319" w:rsidRPr="0059439F" w:rsidTr="00C225E6">
        <w:tc>
          <w:tcPr>
            <w:tcW w:w="3357" w:type="dxa"/>
            <w:shd w:val="clear" w:color="auto" w:fill="auto"/>
          </w:tcPr>
          <w:p w:rsidR="00E71319" w:rsidRPr="0059439F" w:rsidRDefault="00E71319" w:rsidP="00E7131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0" w:type="dxa"/>
            <w:gridSpan w:val="15"/>
            <w:shd w:val="clear" w:color="auto" w:fill="auto"/>
            <w:vAlign w:val="bottom"/>
          </w:tcPr>
          <w:p w:rsidR="00E71319" w:rsidRPr="0059439F" w:rsidRDefault="00E71319" w:rsidP="00E7131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59439F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AA4204" w:rsidRPr="0059439F" w:rsidTr="00C225E6">
        <w:tc>
          <w:tcPr>
            <w:tcW w:w="3357" w:type="dxa"/>
            <w:shd w:val="clear" w:color="auto" w:fill="auto"/>
            <w:vAlign w:val="center"/>
          </w:tcPr>
          <w:p w:rsidR="00AA4204" w:rsidRPr="0059439F" w:rsidRDefault="00AA4204" w:rsidP="00AA42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F36C51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4,391,706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F36C51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764D3A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4,630,355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F36C51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2,513,445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F36C51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B875F2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1,915,511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C41728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6,905,151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C41728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B875F2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6,545,866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C41728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080026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(1,527,516)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C41728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AA4204" w:rsidRPr="00080026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(532,137)</w:t>
            </w:r>
          </w:p>
        </w:tc>
      </w:tr>
      <w:tr w:rsidR="00AA4204" w:rsidRPr="0059439F" w:rsidTr="00C225E6">
        <w:tc>
          <w:tcPr>
            <w:tcW w:w="3357" w:type="dxa"/>
            <w:shd w:val="clear" w:color="auto" w:fill="auto"/>
            <w:vAlign w:val="center"/>
          </w:tcPr>
          <w:p w:rsidR="00AA4204" w:rsidRPr="0059439F" w:rsidRDefault="00AA4204" w:rsidP="00AA42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ปิโตร</w:t>
            </w:r>
            <w:proofErr w:type="spellEnd"/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F36C51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1,667,814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F36C51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764D3A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1,593,106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F36C51" w:rsidRDefault="00DC0219" w:rsidP="00DC021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1,326,970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F36C51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B875F2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1,468,557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C41728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2,994,784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C41728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B875F2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3,061,663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C41728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080026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211,256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C41728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AA4204" w:rsidRPr="00080026" w:rsidRDefault="00AA4204" w:rsidP="00AA4204">
            <w:pPr>
              <w:tabs>
                <w:tab w:val="decimal" w:pos="936"/>
              </w:tabs>
              <w:spacing w:line="240" w:lineRule="atLeast"/>
              <w:ind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133,289</w:t>
            </w:r>
          </w:p>
        </w:tc>
      </w:tr>
      <w:tr w:rsidR="00AA4204" w:rsidRPr="0059439F" w:rsidTr="00C225E6">
        <w:tc>
          <w:tcPr>
            <w:tcW w:w="3357" w:type="dxa"/>
            <w:shd w:val="clear" w:color="auto" w:fill="auto"/>
            <w:vAlign w:val="center"/>
          </w:tcPr>
          <w:p w:rsidR="00AA4204" w:rsidRPr="0059439F" w:rsidRDefault="00AA4204" w:rsidP="00AA4204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F36C51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1,092,558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F36C51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764D3A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944,845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F36C51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141,889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F36C51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B875F2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131,826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C41728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1,234,447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C41728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B875F2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1,076,671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C41728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080026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705,269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C41728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AA4204" w:rsidRPr="00080026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499,371</w:t>
            </w:r>
          </w:p>
        </w:tc>
      </w:tr>
      <w:tr w:rsidR="00AA4204" w:rsidRPr="0059439F" w:rsidTr="00C225E6">
        <w:tc>
          <w:tcPr>
            <w:tcW w:w="3357" w:type="dxa"/>
            <w:shd w:val="clear" w:color="auto" w:fill="auto"/>
            <w:vAlign w:val="center"/>
          </w:tcPr>
          <w:p w:rsidR="00AA4204" w:rsidRPr="0059439F" w:rsidRDefault="00AA4204" w:rsidP="00AA42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F36C51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36,143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F36C51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764D3A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27,014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F36C51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11,321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F36C51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B875F2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16,481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C41728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47,464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C41728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B875F2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43,495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C41728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080026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(36,788)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C41728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AA4204" w:rsidRPr="00080026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(93,997)</w:t>
            </w:r>
          </w:p>
        </w:tc>
      </w:tr>
      <w:tr w:rsidR="00AA4204" w:rsidRPr="0059439F" w:rsidTr="00C225E6">
        <w:tc>
          <w:tcPr>
            <w:tcW w:w="3357" w:type="dxa"/>
            <w:shd w:val="clear" w:color="auto" w:fill="auto"/>
            <w:vAlign w:val="center"/>
          </w:tcPr>
          <w:p w:rsidR="00AA4204" w:rsidRPr="0059439F" w:rsidRDefault="00AA4204" w:rsidP="00AA4204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4204" w:rsidRPr="00F36C51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7,188,221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F36C51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4204" w:rsidRPr="00764D3A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7,195,320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B875F2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4204" w:rsidRPr="00F36C51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3,993,625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F36C51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4204" w:rsidRPr="00B875F2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3,532,375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B875F2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4204" w:rsidRPr="00C41728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11,181,846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C41728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4204" w:rsidRPr="00B875F2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10,727,695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C41728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4204" w:rsidRPr="00080026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(647,779)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C41728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4204" w:rsidRPr="00080026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6,526</w:t>
            </w:r>
          </w:p>
        </w:tc>
      </w:tr>
      <w:tr w:rsidR="00E71319" w:rsidRPr="00286DC3" w:rsidTr="00C225E6">
        <w:tc>
          <w:tcPr>
            <w:tcW w:w="3357" w:type="dxa"/>
            <w:shd w:val="clear" w:color="auto" w:fill="auto"/>
            <w:vAlign w:val="center"/>
          </w:tcPr>
          <w:p w:rsidR="00E71319" w:rsidRPr="00286DC3" w:rsidRDefault="00E71319" w:rsidP="00E71319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319" w:rsidRPr="00286DC3" w:rsidRDefault="00E71319" w:rsidP="00E7131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71319" w:rsidRPr="00286DC3" w:rsidRDefault="00E71319" w:rsidP="00E7131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319" w:rsidRPr="00286DC3" w:rsidRDefault="00E71319" w:rsidP="00E7131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71319" w:rsidRPr="00286DC3" w:rsidRDefault="00E71319" w:rsidP="00E7131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319" w:rsidRPr="00286DC3" w:rsidRDefault="00E71319" w:rsidP="00E7131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71319" w:rsidRPr="00286DC3" w:rsidRDefault="00E71319" w:rsidP="00E7131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319" w:rsidRPr="00286DC3" w:rsidRDefault="00E71319" w:rsidP="00E7131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71319" w:rsidRPr="00286DC3" w:rsidRDefault="00E71319" w:rsidP="00E7131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319" w:rsidRPr="00286DC3" w:rsidRDefault="00E71319" w:rsidP="00E7131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71319" w:rsidRPr="00286DC3" w:rsidRDefault="00E71319" w:rsidP="00E7131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319" w:rsidRPr="00286DC3" w:rsidRDefault="00E71319" w:rsidP="00E7131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71319" w:rsidRPr="00286DC3" w:rsidRDefault="00E71319" w:rsidP="00E7131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319" w:rsidRPr="00286DC3" w:rsidRDefault="00E71319" w:rsidP="00E7131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71319" w:rsidRPr="00286DC3" w:rsidRDefault="00E71319" w:rsidP="00E7131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319" w:rsidRPr="00286DC3" w:rsidRDefault="00E71319" w:rsidP="00E7131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AA4204" w:rsidRPr="0059439F" w:rsidTr="00C225E6">
        <w:tc>
          <w:tcPr>
            <w:tcW w:w="3357" w:type="dxa"/>
            <w:shd w:val="clear" w:color="auto" w:fill="auto"/>
            <w:vAlign w:val="center"/>
          </w:tcPr>
          <w:p w:rsidR="00AA4204" w:rsidRPr="0059439F" w:rsidRDefault="00AA4204" w:rsidP="00AA4204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(ขาดทุน) </w:t>
            </w:r>
            <w:r w:rsidRPr="0059439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204" w:rsidRPr="00080026" w:rsidRDefault="00CB2636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(11,476)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204" w:rsidRPr="00080026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(14,494)</w:t>
            </w:r>
          </w:p>
        </w:tc>
      </w:tr>
      <w:tr w:rsidR="00AA4204" w:rsidRPr="0059439F" w:rsidTr="00C225E6">
        <w:tc>
          <w:tcPr>
            <w:tcW w:w="3357" w:type="dxa"/>
            <w:shd w:val="clear" w:color="auto" w:fill="auto"/>
            <w:vAlign w:val="center"/>
          </w:tcPr>
          <w:p w:rsidR="00AA4204" w:rsidRPr="0059439F" w:rsidRDefault="00AA4204" w:rsidP="00AA4204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204" w:rsidRPr="00080026" w:rsidRDefault="00CB2636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(659,255</w:t>
            </w:r>
            <w:r w:rsidR="00DC021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204" w:rsidRPr="00080026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(7,968)</w:t>
            </w:r>
          </w:p>
        </w:tc>
      </w:tr>
      <w:tr w:rsidR="00AA4204" w:rsidRPr="0059439F" w:rsidTr="00C225E6">
        <w:tc>
          <w:tcPr>
            <w:tcW w:w="5897" w:type="dxa"/>
            <w:gridSpan w:val="4"/>
            <w:shd w:val="clear" w:color="auto" w:fill="auto"/>
            <w:vAlign w:val="center"/>
          </w:tcPr>
          <w:p w:rsidR="00AA4204" w:rsidRPr="0059439F" w:rsidRDefault="00141864" w:rsidP="00AA4204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(กำไร) ขาดทุน</w:t>
            </w:r>
            <w:r w:rsidRPr="0059439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204" w:rsidRPr="00080026" w:rsidRDefault="00CB2636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(20,965</w:t>
            </w:r>
            <w:r w:rsidR="00DC021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204" w:rsidRPr="00080026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177,633</w:t>
            </w:r>
          </w:p>
        </w:tc>
      </w:tr>
      <w:tr w:rsidR="00AA4204" w:rsidRPr="0059439F" w:rsidTr="00C225E6">
        <w:tc>
          <w:tcPr>
            <w:tcW w:w="5897" w:type="dxa"/>
            <w:gridSpan w:val="4"/>
            <w:shd w:val="clear" w:color="auto" w:fill="auto"/>
            <w:vAlign w:val="center"/>
          </w:tcPr>
          <w:p w:rsidR="00AA4204" w:rsidRPr="0059439F" w:rsidRDefault="00AA4204" w:rsidP="00AA4204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A42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AA42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A42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AA420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</w:t>
            </w: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ภาษีเงินได้สำหรับ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A4204" w:rsidRPr="00080026" w:rsidRDefault="00DC0219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(680,220)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A4204" w:rsidRPr="0059439F" w:rsidRDefault="00AA4204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A4204" w:rsidRPr="00080026" w:rsidRDefault="00AA4204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169,665</w:t>
            </w:r>
          </w:p>
        </w:tc>
      </w:tr>
      <w:tr w:rsidR="00286DC3" w:rsidRPr="00286DC3" w:rsidTr="00C225E6">
        <w:tc>
          <w:tcPr>
            <w:tcW w:w="5897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286DC3" w:rsidRPr="00286DC3" w:rsidRDefault="00286DC3" w:rsidP="00AA4204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286DC3" w:rsidRPr="00286DC3" w:rsidRDefault="00286DC3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286DC3" w:rsidRPr="00286DC3" w:rsidRDefault="00286DC3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286DC3" w:rsidRPr="00286DC3" w:rsidRDefault="00286DC3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286DC3" w:rsidRPr="00286DC3" w:rsidRDefault="00286DC3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286DC3" w:rsidRPr="00286DC3" w:rsidRDefault="00286DC3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286DC3" w:rsidRPr="00286DC3" w:rsidRDefault="00286DC3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286DC3" w:rsidRPr="00286DC3" w:rsidRDefault="00286DC3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286DC3" w:rsidRPr="00286DC3" w:rsidRDefault="00286DC3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286DC3" w:rsidRPr="00286DC3" w:rsidRDefault="00286DC3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86DC3" w:rsidRPr="00286DC3" w:rsidRDefault="00286DC3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:rsidR="00286DC3" w:rsidRPr="00286DC3" w:rsidRDefault="00286DC3" w:rsidP="00AA4204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86DC3" w:rsidRPr="00286DC3" w:rsidRDefault="00286DC3" w:rsidP="00AA420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</w:tbl>
    <w:p w:rsidR="00747031" w:rsidRDefault="00747031" w:rsidP="00E71319">
      <w:pPr>
        <w:pStyle w:val="BodyText"/>
      </w:pPr>
    </w:p>
    <w:tbl>
      <w:tblPr>
        <w:tblW w:w="142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57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74"/>
      </w:tblGrid>
      <w:tr w:rsidR="004D40B1" w:rsidRPr="0059439F" w:rsidTr="00C225E6">
        <w:tc>
          <w:tcPr>
            <w:tcW w:w="3357" w:type="dxa"/>
            <w:shd w:val="clear" w:color="auto" w:fill="auto"/>
          </w:tcPr>
          <w:p w:rsidR="004D40B1" w:rsidRPr="0059439F" w:rsidRDefault="004D40B1" w:rsidP="0013243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2" w:type="dxa"/>
            <w:gridSpan w:val="3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ก่อนหักภาษีที่รายงาน</w:t>
            </w:r>
          </w:p>
        </w:tc>
      </w:tr>
      <w:tr w:rsidR="004D40B1" w:rsidRPr="0059439F" w:rsidTr="00C225E6">
        <w:tc>
          <w:tcPr>
            <w:tcW w:w="3357" w:type="dxa"/>
            <w:shd w:val="clear" w:color="auto" w:fill="auto"/>
            <w:vAlign w:val="bottom"/>
          </w:tcPr>
          <w:p w:rsidR="004D40B1" w:rsidRPr="002B3D0F" w:rsidRDefault="004D40B1" w:rsidP="00132433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40B1" w:rsidRPr="0059439F" w:rsidTr="00C225E6">
        <w:tc>
          <w:tcPr>
            <w:tcW w:w="3357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B3D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4D40B1" w:rsidRPr="0059439F" w:rsidTr="00C225E6">
        <w:tc>
          <w:tcPr>
            <w:tcW w:w="3357" w:type="dxa"/>
            <w:shd w:val="clear" w:color="auto" w:fill="auto"/>
            <w:vAlign w:val="bottom"/>
          </w:tcPr>
          <w:p w:rsidR="004D40B1" w:rsidRDefault="004D40B1" w:rsidP="00132433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D40B1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4D40B1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4D40B1" w:rsidRPr="0059439F" w:rsidTr="00C225E6">
        <w:tc>
          <w:tcPr>
            <w:tcW w:w="3357" w:type="dxa"/>
            <w:shd w:val="clear" w:color="auto" w:fill="auto"/>
          </w:tcPr>
          <w:p w:rsidR="004D40B1" w:rsidRPr="0059439F" w:rsidRDefault="004D40B1" w:rsidP="0013243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0" w:type="dxa"/>
            <w:gridSpan w:val="15"/>
            <w:shd w:val="clear" w:color="auto" w:fill="auto"/>
            <w:vAlign w:val="bottom"/>
          </w:tcPr>
          <w:p w:rsidR="004D40B1" w:rsidRPr="0059439F" w:rsidRDefault="004D40B1" w:rsidP="0013243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59439F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4D40B1" w:rsidRPr="0059439F" w:rsidTr="00C225E6">
        <w:tc>
          <w:tcPr>
            <w:tcW w:w="3357" w:type="dxa"/>
            <w:shd w:val="clear" w:color="auto" w:fill="auto"/>
            <w:vAlign w:val="center"/>
          </w:tcPr>
          <w:p w:rsidR="004D40B1" w:rsidRPr="0059439F" w:rsidRDefault="004D40B1" w:rsidP="001324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F36C51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9,074,560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F36C51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764D3A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9,801,590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F36C51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4,364,481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F36C51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B875F2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3,844,264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C41728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13,439,041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C41728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B875F2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13,645,854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C41728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080026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(2,401,189)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C41728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4D40B1" w:rsidRPr="00080026" w:rsidRDefault="004D40B1" w:rsidP="00766D3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(1,095,24</w:t>
            </w:r>
            <w:r w:rsidR="00766D3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D40B1" w:rsidRPr="0059439F" w:rsidTr="00C225E6">
        <w:tc>
          <w:tcPr>
            <w:tcW w:w="3357" w:type="dxa"/>
            <w:shd w:val="clear" w:color="auto" w:fill="auto"/>
            <w:vAlign w:val="center"/>
          </w:tcPr>
          <w:p w:rsidR="004D40B1" w:rsidRPr="0059439F" w:rsidRDefault="004D40B1" w:rsidP="001324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ปิโตร</w:t>
            </w:r>
            <w:proofErr w:type="spellEnd"/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F36C51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3,676,820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F36C51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764D3A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3,252,189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F36C51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2,880,285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F36C51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B875F2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2,915,329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C41728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6,557,105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C41728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B875F2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6,167,518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C41728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080026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519,825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C41728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4D40B1" w:rsidRPr="00080026" w:rsidRDefault="004D40B1" w:rsidP="00132433">
            <w:pPr>
              <w:tabs>
                <w:tab w:val="decimal" w:pos="936"/>
              </w:tabs>
              <w:spacing w:line="240" w:lineRule="atLeast"/>
              <w:ind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246,253</w:t>
            </w:r>
          </w:p>
        </w:tc>
      </w:tr>
      <w:tr w:rsidR="004D40B1" w:rsidRPr="0059439F" w:rsidTr="00C225E6">
        <w:tc>
          <w:tcPr>
            <w:tcW w:w="3357" w:type="dxa"/>
            <w:shd w:val="clear" w:color="auto" w:fill="auto"/>
            <w:vAlign w:val="center"/>
          </w:tcPr>
          <w:p w:rsidR="004D40B1" w:rsidRPr="0059439F" w:rsidRDefault="004D40B1" w:rsidP="00132433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F36C51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2,138,888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F36C51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764D3A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1,912,496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F36C51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261,370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F36C51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B875F2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332,886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C41728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2,400,258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C41728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B875F2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2,245,382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C41728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080026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1,405,034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C41728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4D40B1" w:rsidRPr="00080026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1,120,394</w:t>
            </w:r>
          </w:p>
        </w:tc>
      </w:tr>
      <w:tr w:rsidR="004D40B1" w:rsidRPr="0059439F" w:rsidTr="00C225E6">
        <w:tc>
          <w:tcPr>
            <w:tcW w:w="3357" w:type="dxa"/>
            <w:shd w:val="clear" w:color="auto" w:fill="auto"/>
            <w:vAlign w:val="center"/>
          </w:tcPr>
          <w:p w:rsidR="004D40B1" w:rsidRPr="0059439F" w:rsidRDefault="004D40B1" w:rsidP="001324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F36C51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65,901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F36C51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764D3A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50,222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F36C51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16,693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F36C51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B875F2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25,613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C41728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82,594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C41728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B875F2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75,835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C41728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080026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(59,950)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C41728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4D40B1" w:rsidRPr="00080026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(127,130)</w:t>
            </w:r>
          </w:p>
        </w:tc>
      </w:tr>
      <w:tr w:rsidR="004D40B1" w:rsidRPr="0059439F" w:rsidTr="00C225E6">
        <w:tc>
          <w:tcPr>
            <w:tcW w:w="3357" w:type="dxa"/>
            <w:shd w:val="clear" w:color="auto" w:fill="auto"/>
            <w:vAlign w:val="center"/>
          </w:tcPr>
          <w:p w:rsidR="004D40B1" w:rsidRPr="0059439F" w:rsidRDefault="004D40B1" w:rsidP="00132433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0B1" w:rsidRPr="00F36C51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14,956,169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F36C51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0B1" w:rsidRPr="00764D3A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15,016,497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B875F2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0B1" w:rsidRPr="00F36C51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7,522,829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F36C51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0B1" w:rsidRPr="00B875F2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7,118,092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B875F2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0B1" w:rsidRPr="00C41728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22,478,998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C41728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0B1" w:rsidRPr="00B875F2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22,134,589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C41728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0B1" w:rsidRPr="00080026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(536,280)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C41728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0B1" w:rsidRPr="00080026" w:rsidRDefault="004D40B1" w:rsidP="00766D3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144,2</w:t>
            </w:r>
            <w:r w:rsidR="00766D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</w:p>
        </w:tc>
      </w:tr>
      <w:tr w:rsidR="004D40B1" w:rsidRPr="0059439F" w:rsidTr="00C225E6">
        <w:tc>
          <w:tcPr>
            <w:tcW w:w="3357" w:type="dxa"/>
            <w:shd w:val="clear" w:color="auto" w:fill="auto"/>
            <w:vAlign w:val="center"/>
          </w:tcPr>
          <w:p w:rsidR="004D40B1" w:rsidRPr="0059439F" w:rsidRDefault="004D40B1" w:rsidP="00132433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B1" w:rsidRPr="00080026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B1" w:rsidRPr="00080026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D40B1" w:rsidRPr="0059439F" w:rsidTr="00C225E6">
        <w:tc>
          <w:tcPr>
            <w:tcW w:w="3357" w:type="dxa"/>
            <w:shd w:val="clear" w:color="auto" w:fill="auto"/>
            <w:vAlign w:val="center"/>
          </w:tcPr>
          <w:p w:rsidR="004D40B1" w:rsidRPr="0059439F" w:rsidRDefault="004D40B1" w:rsidP="00132433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59439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59439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0B1" w:rsidRPr="00080026" w:rsidRDefault="00CB2636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(13,958)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0B1" w:rsidRPr="00080026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(12,768)</w:t>
            </w:r>
          </w:p>
        </w:tc>
      </w:tr>
      <w:tr w:rsidR="004D40B1" w:rsidRPr="0059439F" w:rsidTr="00C225E6">
        <w:tc>
          <w:tcPr>
            <w:tcW w:w="3357" w:type="dxa"/>
            <w:shd w:val="clear" w:color="auto" w:fill="auto"/>
            <w:vAlign w:val="center"/>
          </w:tcPr>
          <w:p w:rsidR="004D40B1" w:rsidRPr="0059439F" w:rsidRDefault="004D40B1" w:rsidP="00132433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B1" w:rsidRPr="00080026" w:rsidRDefault="00CB2636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(550,238</w:t>
            </w:r>
            <w:r w:rsidR="00DC021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B1" w:rsidRPr="00080026" w:rsidRDefault="004D40B1" w:rsidP="00766D3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131,50</w:t>
            </w:r>
            <w:r w:rsidR="00766D3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D40B1" w:rsidRPr="0059439F" w:rsidTr="00C225E6">
        <w:tc>
          <w:tcPr>
            <w:tcW w:w="5897" w:type="dxa"/>
            <w:gridSpan w:val="4"/>
            <w:shd w:val="clear" w:color="auto" w:fill="auto"/>
            <w:vAlign w:val="center"/>
          </w:tcPr>
          <w:p w:rsidR="004D40B1" w:rsidRPr="0059439F" w:rsidRDefault="004D40B1" w:rsidP="00141864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="0014186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418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="001418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Pr="0059439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0B1" w:rsidRPr="00080026" w:rsidRDefault="00CB2636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0B1" w:rsidRPr="00080026" w:rsidRDefault="004D40B1" w:rsidP="00766D3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229,45</w:t>
            </w:r>
            <w:r w:rsidR="00766D3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4D40B1" w:rsidRPr="0059439F" w:rsidTr="00C225E6">
        <w:trPr>
          <w:trHeight w:val="314"/>
        </w:trPr>
        <w:tc>
          <w:tcPr>
            <w:tcW w:w="5897" w:type="dxa"/>
            <w:gridSpan w:val="4"/>
            <w:shd w:val="clear" w:color="auto" w:fill="auto"/>
            <w:vAlign w:val="center"/>
          </w:tcPr>
          <w:p w:rsidR="004D40B1" w:rsidRPr="0059439F" w:rsidRDefault="004D40B1" w:rsidP="00132433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(ขาดทุน) </w:t>
            </w: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ก่อนภาษีเงินได้สำหรับ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D40B1" w:rsidRPr="00080026" w:rsidRDefault="00DC0219" w:rsidP="0013243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(548,237)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D40B1" w:rsidRPr="0059439F" w:rsidRDefault="004D40B1" w:rsidP="00132433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D40B1" w:rsidRPr="00080026" w:rsidRDefault="004D40B1" w:rsidP="007D004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360,95</w:t>
            </w:r>
            <w:r w:rsidR="007D004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</w:tr>
    </w:tbl>
    <w:p w:rsidR="004D40B1" w:rsidRDefault="004D40B1" w:rsidP="00E71319">
      <w:pPr>
        <w:pStyle w:val="BodyText"/>
      </w:pPr>
    </w:p>
    <w:p w:rsidR="004D40B1" w:rsidRDefault="004D40B1" w:rsidP="00E71319">
      <w:pPr>
        <w:pStyle w:val="BodyText"/>
      </w:pPr>
    </w:p>
    <w:p w:rsidR="004D40B1" w:rsidRPr="00E71319" w:rsidRDefault="004D40B1" w:rsidP="00E71319">
      <w:pPr>
        <w:pStyle w:val="BodyText"/>
        <w:sectPr w:rsidR="004D40B1" w:rsidRPr="00E71319" w:rsidSect="00EE724F">
          <w:footerReference w:type="default" r:id="rId22"/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p w:rsidR="0040333E" w:rsidRPr="00964878" w:rsidRDefault="0040333E" w:rsidP="006E479E">
      <w:pPr>
        <w:pStyle w:val="Heading2"/>
        <w:keepLines w:val="0"/>
        <w:numPr>
          <w:ilvl w:val="1"/>
          <w:numId w:val="7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 w:rsidRPr="00964878"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ข้อมูลเกี่ยวกับฐานะการเงินตามส่วนงาน</w:t>
      </w:r>
      <w:r w:rsidR="00F418F2" w:rsidRPr="00964878">
        <w:rPr>
          <w:rFonts w:ascii="Angsana New" w:hAnsi="Angsana New" w:hint="cs"/>
          <w:sz w:val="30"/>
          <w:szCs w:val="30"/>
          <w:cs/>
        </w:rPr>
        <w:t>ที่รายงาน</w:t>
      </w:r>
    </w:p>
    <w:p w:rsidR="0040333E" w:rsidRPr="00964878" w:rsidRDefault="0040333E" w:rsidP="00965758">
      <w:pPr>
        <w:spacing w:line="240" w:lineRule="auto"/>
        <w:ind w:right="389"/>
        <w:jc w:val="both"/>
        <w:rPr>
          <w:rFonts w:ascii="Angsana New" w:hAnsi="Angsana New"/>
          <w:sz w:val="30"/>
          <w:szCs w:val="30"/>
        </w:rPr>
      </w:pPr>
    </w:p>
    <w:tbl>
      <w:tblPr>
        <w:tblW w:w="9170" w:type="dxa"/>
        <w:tblInd w:w="450" w:type="dxa"/>
        <w:tblLook w:val="04A0" w:firstRow="1" w:lastRow="0" w:firstColumn="1" w:lastColumn="0" w:noHBand="0" w:noVBand="1"/>
      </w:tblPr>
      <w:tblGrid>
        <w:gridCol w:w="4860"/>
        <w:gridCol w:w="989"/>
        <w:gridCol w:w="234"/>
        <w:gridCol w:w="1439"/>
        <w:gridCol w:w="234"/>
        <w:gridCol w:w="1414"/>
      </w:tblGrid>
      <w:tr w:rsidR="00CC0312" w:rsidRPr="00964878" w:rsidTr="00DC0219">
        <w:tc>
          <w:tcPr>
            <w:tcW w:w="4860" w:type="dxa"/>
            <w:shd w:val="clear" w:color="auto" w:fill="auto"/>
          </w:tcPr>
          <w:p w:rsidR="00CC0312" w:rsidRPr="00964878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:rsidR="00CC0312" w:rsidRPr="00964878" w:rsidRDefault="00CC0312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CC0312" w:rsidRPr="00964878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7" w:type="dxa"/>
            <w:gridSpan w:val="3"/>
            <w:shd w:val="clear" w:color="auto" w:fill="auto"/>
          </w:tcPr>
          <w:p w:rsidR="00CC0312" w:rsidRPr="00964878" w:rsidRDefault="00CC0312" w:rsidP="00D15C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8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036DD3" w:rsidRPr="00964878" w:rsidTr="00DC0219">
        <w:tc>
          <w:tcPr>
            <w:tcW w:w="4860" w:type="dxa"/>
            <w:shd w:val="clear" w:color="auto" w:fill="auto"/>
          </w:tcPr>
          <w:p w:rsidR="00036DD3" w:rsidRPr="00964878" w:rsidRDefault="00036DD3" w:rsidP="004349C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:rsidR="00036DD3" w:rsidRPr="00964878" w:rsidRDefault="00036DD3" w:rsidP="004349C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036DD3" w:rsidRPr="00964878" w:rsidRDefault="00036DD3" w:rsidP="004349C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:rsidR="00036DD3" w:rsidRPr="00964878" w:rsidRDefault="00E71319" w:rsidP="004349C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4" w:type="dxa"/>
            <w:shd w:val="clear" w:color="auto" w:fill="auto"/>
          </w:tcPr>
          <w:p w:rsidR="00036DD3" w:rsidRPr="00964878" w:rsidRDefault="00036DD3" w:rsidP="004349C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</w:tcPr>
          <w:p w:rsidR="00036DD3" w:rsidRPr="00964878" w:rsidRDefault="00036DD3" w:rsidP="004349C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96EB0" w:rsidRPr="00964878" w:rsidTr="00DC0219">
        <w:tc>
          <w:tcPr>
            <w:tcW w:w="4860" w:type="dxa"/>
            <w:shd w:val="clear" w:color="auto" w:fill="auto"/>
          </w:tcPr>
          <w:p w:rsidR="00C96EB0" w:rsidRPr="00964878" w:rsidRDefault="00C96EB0" w:rsidP="009B21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:rsidR="00C96EB0" w:rsidRPr="00964878" w:rsidRDefault="00C96EB0" w:rsidP="009B21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C96EB0" w:rsidRPr="00964878" w:rsidRDefault="00C96EB0" w:rsidP="009B21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:rsidR="00C96EB0" w:rsidRPr="00964878" w:rsidRDefault="00C96EB0" w:rsidP="004712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47124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4" w:type="dxa"/>
            <w:shd w:val="clear" w:color="auto" w:fill="auto"/>
          </w:tcPr>
          <w:p w:rsidR="00C96EB0" w:rsidRPr="00964878" w:rsidRDefault="00C96EB0" w:rsidP="009B21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</w:tcPr>
          <w:p w:rsidR="00C96EB0" w:rsidRPr="00964878" w:rsidRDefault="00C96EB0" w:rsidP="004712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47124B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F92081" w:rsidRPr="00964878" w:rsidTr="00DC0219">
        <w:tc>
          <w:tcPr>
            <w:tcW w:w="4860" w:type="dxa"/>
            <w:shd w:val="clear" w:color="auto" w:fill="auto"/>
          </w:tcPr>
          <w:p w:rsidR="00F92081" w:rsidRPr="00964878" w:rsidRDefault="00F92081" w:rsidP="009B21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9B21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9B21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:rsidR="00F92081" w:rsidRPr="00964878" w:rsidRDefault="00F92081" w:rsidP="004712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9B21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</w:tcPr>
          <w:p w:rsidR="00F92081" w:rsidRPr="00964878" w:rsidRDefault="00F92081" w:rsidP="004712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CC0312" w:rsidRPr="00964878" w:rsidTr="00DC0219">
        <w:tc>
          <w:tcPr>
            <w:tcW w:w="4860" w:type="dxa"/>
            <w:shd w:val="clear" w:color="auto" w:fill="auto"/>
          </w:tcPr>
          <w:p w:rsidR="00CC0312" w:rsidRPr="00964878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:rsidR="00CC0312" w:rsidRPr="00964878" w:rsidRDefault="00CC0312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CC0312" w:rsidRPr="00964878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7" w:type="dxa"/>
            <w:gridSpan w:val="3"/>
            <w:shd w:val="clear" w:color="auto" w:fill="auto"/>
          </w:tcPr>
          <w:p w:rsidR="00CC0312" w:rsidRPr="00964878" w:rsidRDefault="00CC0312" w:rsidP="00D15C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92081" w:rsidRPr="00964878" w:rsidTr="00DC0219">
        <w:tc>
          <w:tcPr>
            <w:tcW w:w="4860" w:type="dxa"/>
            <w:shd w:val="clear" w:color="auto" w:fill="auto"/>
            <w:vAlign w:val="center"/>
          </w:tcPr>
          <w:p w:rsidR="00F92081" w:rsidRPr="00964878" w:rsidRDefault="00F92081" w:rsidP="00F920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F92081" w:rsidRPr="006A5FB2" w:rsidRDefault="00DC0219" w:rsidP="008637D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67,668,002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2081" w:rsidRPr="00660BBA" w:rsidRDefault="001E709C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69,725,955</w:t>
            </w:r>
          </w:p>
        </w:tc>
      </w:tr>
      <w:tr w:rsidR="00F92081" w:rsidRPr="00964878" w:rsidTr="00DC0219">
        <w:tc>
          <w:tcPr>
            <w:tcW w:w="4860" w:type="dxa"/>
            <w:shd w:val="clear" w:color="auto" w:fill="auto"/>
            <w:vAlign w:val="center"/>
          </w:tcPr>
          <w:p w:rsidR="00F92081" w:rsidRPr="00964878" w:rsidRDefault="00F92081" w:rsidP="00F920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</w:t>
            </w:r>
            <w:proofErr w:type="spellEnd"/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เคมีและเคมีภัณฑ์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F92081" w:rsidRPr="00964878" w:rsidRDefault="00DC0219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7,297,102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2081" w:rsidRPr="00967FFB" w:rsidRDefault="001E709C" w:rsidP="00F92081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7,515,723</w:t>
            </w:r>
          </w:p>
        </w:tc>
      </w:tr>
      <w:tr w:rsidR="00F92081" w:rsidRPr="00964878" w:rsidTr="00DC0219">
        <w:tc>
          <w:tcPr>
            <w:tcW w:w="4860" w:type="dxa"/>
            <w:shd w:val="clear" w:color="auto" w:fill="auto"/>
            <w:vAlign w:val="center"/>
          </w:tcPr>
          <w:p w:rsidR="00F92081" w:rsidRPr="00964878" w:rsidRDefault="00F92081" w:rsidP="00F920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F92081" w:rsidRPr="00964878" w:rsidRDefault="00DC0219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22,415,769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2081" w:rsidRPr="00967FFB" w:rsidRDefault="001E709C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18,868,518</w:t>
            </w:r>
          </w:p>
        </w:tc>
      </w:tr>
      <w:tr w:rsidR="00F92081" w:rsidRPr="00964878" w:rsidTr="00DC0219">
        <w:tc>
          <w:tcPr>
            <w:tcW w:w="4860" w:type="dxa"/>
            <w:shd w:val="clear" w:color="auto" w:fill="auto"/>
            <w:vAlign w:val="center"/>
          </w:tcPr>
          <w:p w:rsidR="00F92081" w:rsidRPr="00964878" w:rsidRDefault="00F92081" w:rsidP="00F920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F92081" w:rsidRPr="00964878" w:rsidRDefault="00DC0219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2,452,948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2081" w:rsidRPr="00967FFB" w:rsidRDefault="005A55C3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2,534,211</w:t>
            </w:r>
          </w:p>
        </w:tc>
      </w:tr>
      <w:tr w:rsidR="00F92081" w:rsidRPr="00964878" w:rsidTr="00DC0219">
        <w:tc>
          <w:tcPr>
            <w:tcW w:w="4860" w:type="dxa"/>
            <w:shd w:val="clear" w:color="auto" w:fill="auto"/>
            <w:vAlign w:val="center"/>
          </w:tcPr>
          <w:p w:rsidR="00F92081" w:rsidRPr="00964878" w:rsidRDefault="00F92081" w:rsidP="00F9208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9648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2081" w:rsidRPr="00964878" w:rsidRDefault="00DC0219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426,731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2081" w:rsidRPr="00967FFB" w:rsidRDefault="005A55C3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421,309</w:t>
            </w:r>
          </w:p>
        </w:tc>
      </w:tr>
      <w:tr w:rsidR="00F92081" w:rsidRPr="00964878" w:rsidTr="00DC0219">
        <w:tc>
          <w:tcPr>
            <w:tcW w:w="4860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2081" w:rsidRPr="00964878" w:rsidRDefault="00DC0219" w:rsidP="00654543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100,260,552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2081" w:rsidRPr="00967FFB" w:rsidRDefault="001E709C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99,065,716</w:t>
            </w:r>
          </w:p>
        </w:tc>
      </w:tr>
      <w:tr w:rsidR="00F92081" w:rsidRPr="00964878" w:rsidTr="00DC0219">
        <w:tc>
          <w:tcPr>
            <w:tcW w:w="4860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2081" w:rsidRPr="00964878" w:rsidRDefault="00DC0219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7,233,058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2081" w:rsidRPr="00967FFB" w:rsidRDefault="005A55C3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988,732</w:t>
            </w:r>
          </w:p>
        </w:tc>
      </w:tr>
      <w:tr w:rsidR="00F92081" w:rsidRPr="00964878" w:rsidTr="00DC0219">
        <w:tc>
          <w:tcPr>
            <w:tcW w:w="4860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2081" w:rsidRPr="00964878" w:rsidRDefault="00DC0219" w:rsidP="00654543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107,493,610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2081" w:rsidRPr="00967FFB" w:rsidRDefault="001E709C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100,054,448</w:t>
            </w:r>
          </w:p>
        </w:tc>
      </w:tr>
      <w:tr w:rsidR="00F92081" w:rsidRPr="00964878" w:rsidTr="00DC0219">
        <w:tc>
          <w:tcPr>
            <w:tcW w:w="4860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2081" w:rsidRPr="00964878" w:rsidRDefault="00DC0219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(4,445,663)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2081" w:rsidRPr="00967FFB" w:rsidRDefault="005A55C3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E709C">
              <w:rPr>
                <w:rFonts w:ascii="Angsana New" w:hAnsi="Angsana New"/>
                <w:sz w:val="30"/>
                <w:szCs w:val="30"/>
              </w:rPr>
              <w:t>7,436,346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92081" w:rsidRPr="00964878" w:rsidTr="00DC0219">
        <w:tc>
          <w:tcPr>
            <w:tcW w:w="4860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92081" w:rsidRPr="00964878" w:rsidRDefault="00DC0219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103,047,947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92081" w:rsidRPr="00967FFB" w:rsidRDefault="005A55C3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92,618,102</w:t>
            </w:r>
          </w:p>
        </w:tc>
      </w:tr>
    </w:tbl>
    <w:p w:rsidR="00CC0312" w:rsidRDefault="00CC0312" w:rsidP="001E709C">
      <w:pPr>
        <w:spacing w:line="240" w:lineRule="auto"/>
        <w:ind w:right="389"/>
        <w:jc w:val="right"/>
        <w:rPr>
          <w:rFonts w:ascii="Angsana New" w:hAnsi="Angsana New"/>
          <w:sz w:val="20"/>
          <w:szCs w:val="20"/>
        </w:rPr>
      </w:pPr>
    </w:p>
    <w:p w:rsidR="007361F0" w:rsidRDefault="00AD38AE" w:rsidP="00DB700D">
      <w:pPr>
        <w:pStyle w:val="Caption"/>
        <w:ind w:hanging="900"/>
      </w:pPr>
      <w:r w:rsidRPr="0093776F">
        <w:rPr>
          <w:cs/>
        </w:rPr>
        <w:br w:type="page"/>
      </w:r>
      <w:r w:rsidR="007361F0">
        <w:rPr>
          <w:rFonts w:hint="cs"/>
          <w:cs/>
        </w:rPr>
        <w:lastRenderedPageBreak/>
        <w:t>ภาษีเงินได้</w:t>
      </w:r>
    </w:p>
    <w:p w:rsidR="007361F0" w:rsidRDefault="007361F0" w:rsidP="007361F0">
      <w:pPr>
        <w:pStyle w:val="Bo-Blankline"/>
        <w:rPr>
          <w:lang w:val="en-US"/>
        </w:rPr>
      </w:pPr>
    </w:p>
    <w:p w:rsidR="007361F0" w:rsidRPr="00F83A03" w:rsidRDefault="007361F0" w:rsidP="007361F0">
      <w:pPr>
        <w:pStyle w:val="Bo-C1Content"/>
        <w:rPr>
          <w:i/>
          <w:iCs/>
          <w:lang w:val="en-US"/>
        </w:rPr>
      </w:pPr>
      <w:r w:rsidRPr="00F83A03">
        <w:rPr>
          <w:i/>
          <w:iCs/>
          <w:cs/>
          <w:lang w:val="en-US"/>
        </w:rPr>
        <w:t>ภาษีเงินได้รอการตัดบัญชี</w:t>
      </w:r>
    </w:p>
    <w:p w:rsidR="007361F0" w:rsidRPr="007361F0" w:rsidRDefault="007361F0" w:rsidP="007361F0">
      <w:pPr>
        <w:pStyle w:val="Bo-Blankline"/>
        <w:rPr>
          <w:lang w:val="en-US"/>
        </w:rPr>
      </w:pPr>
    </w:p>
    <w:p w:rsidR="007361F0" w:rsidRPr="007361F0" w:rsidRDefault="007361F0" w:rsidP="007361F0">
      <w:pPr>
        <w:pStyle w:val="Bo-C1Content"/>
        <w:rPr>
          <w:lang w:val="en-US"/>
        </w:rPr>
      </w:pPr>
      <w:r w:rsidRPr="007361F0">
        <w:rPr>
          <w:cs/>
          <w:lang w:val="en-US"/>
        </w:rPr>
        <w:t>ในระหว่างงวด กลุ่มบริษัทและบริษัทได้บันทึกสินทรัพย์ภาษีเงินได้เพิ่มขึ้นเป็นจำนวน 351.1 ล้านบาทและ 338.2 ล้านบาท ตามลำดับ จ</w:t>
      </w:r>
      <w:r w:rsidR="001F7F6E">
        <w:rPr>
          <w:cs/>
          <w:lang w:val="en-US"/>
        </w:rPr>
        <w:t>ากขาดทุนทางภาษีที่เกิดขึ้นในงวด</w:t>
      </w:r>
      <w:r w:rsidRPr="007361F0">
        <w:rPr>
          <w:cs/>
          <w:lang w:val="en-US"/>
        </w:rPr>
        <w:t xml:space="preserve"> เนื่องจากผู้บริหารพิจารณาแล้วพบว่ามีความเป็นไปได้ที่กำไรทางภาษีในอนาคตจะมีเพียงพอที่จะนำขาดทุนทางภาษีมาใช้ประโยชน์ทางภาษีได้ </w:t>
      </w:r>
    </w:p>
    <w:p w:rsidR="007361F0" w:rsidRPr="007361F0" w:rsidRDefault="007361F0" w:rsidP="007361F0">
      <w:pPr>
        <w:pStyle w:val="Bo-Blankline"/>
        <w:rPr>
          <w:lang w:val="en-US"/>
        </w:rPr>
      </w:pPr>
    </w:p>
    <w:p w:rsidR="007361F0" w:rsidRPr="00F83A03" w:rsidRDefault="007361F0" w:rsidP="007361F0">
      <w:pPr>
        <w:pStyle w:val="Bo-C1Content"/>
        <w:rPr>
          <w:i/>
          <w:iCs/>
          <w:lang w:val="en-US"/>
        </w:rPr>
      </w:pPr>
      <w:r w:rsidRPr="00F83A03">
        <w:rPr>
          <w:i/>
          <w:iCs/>
          <w:cs/>
          <w:lang w:val="en-US"/>
        </w:rPr>
        <w:t>ค่าใช้จ่ายภาษีเงินได้</w:t>
      </w:r>
    </w:p>
    <w:p w:rsidR="007361F0" w:rsidRPr="007361F0" w:rsidRDefault="007361F0" w:rsidP="007361F0">
      <w:pPr>
        <w:pStyle w:val="Bo-Blankline"/>
        <w:rPr>
          <w:lang w:val="en-US"/>
        </w:rPr>
      </w:pPr>
    </w:p>
    <w:p w:rsidR="007361F0" w:rsidRDefault="007361F0" w:rsidP="007361F0">
      <w:pPr>
        <w:pStyle w:val="Bo-C1Content"/>
        <w:rPr>
          <w:lang w:val="en-US"/>
        </w:rPr>
      </w:pPr>
      <w:r w:rsidRPr="007361F0">
        <w:rPr>
          <w:cs/>
          <w:lang w:val="en-US"/>
        </w:rPr>
        <w:t>จำนวนภาษีเงินได้ในงบ</w:t>
      </w:r>
      <w:r w:rsidRPr="008930FD">
        <w:rPr>
          <w:cs/>
          <w:lang w:val="en-US"/>
        </w:rPr>
        <w:t>กำไรขาดทุนเบ็ดเสร็จรวมและงบกำไรขาดทุนเบ็ดเสร็จเฉพาะกิจการ</w:t>
      </w:r>
      <w:r w:rsidR="002C26AF">
        <w:rPr>
          <w:rFonts w:hint="cs"/>
          <w:cs/>
          <w:lang w:val="en-US"/>
        </w:rPr>
        <w:t xml:space="preserve">สำหรับงวดสามเดือนและหกเดือนสิ้นสุดวันที่ </w:t>
      </w:r>
      <w:r w:rsidR="002C26AF">
        <w:rPr>
          <w:lang w:val="en-US"/>
        </w:rPr>
        <w:t xml:space="preserve">30 </w:t>
      </w:r>
      <w:r w:rsidR="002C26AF">
        <w:rPr>
          <w:rFonts w:hint="cs"/>
          <w:cs/>
          <w:lang w:val="en-US"/>
        </w:rPr>
        <w:t xml:space="preserve">มิถุนายน </w:t>
      </w:r>
      <w:r w:rsidR="002C26AF">
        <w:rPr>
          <w:lang w:val="en-US"/>
        </w:rPr>
        <w:t xml:space="preserve">2560 </w:t>
      </w:r>
      <w:r w:rsidR="00E74C22">
        <w:rPr>
          <w:rFonts w:hint="cs"/>
          <w:cs/>
          <w:lang w:val="en-US"/>
        </w:rPr>
        <w:t>ไม่เท่ากับ</w:t>
      </w:r>
      <w:r w:rsidRPr="007361F0">
        <w:rPr>
          <w:cs/>
          <w:lang w:val="en-US"/>
        </w:rPr>
        <w:t>จำนวนภาษีเงินได้ที่คำนวณโดยการใช้อัตราภาษีเงินได้คูณกับยอดกำไร</w:t>
      </w:r>
      <w:r w:rsidR="00E74C22">
        <w:rPr>
          <w:rFonts w:hint="cs"/>
          <w:cs/>
          <w:lang w:val="en-US"/>
        </w:rPr>
        <w:t xml:space="preserve"> (ขาดทุน) </w:t>
      </w:r>
      <w:r w:rsidRPr="007361F0">
        <w:rPr>
          <w:cs/>
          <w:lang w:val="en-US"/>
        </w:rPr>
        <w:t>สุทธิตามบัญชีสำหรับปี</w:t>
      </w:r>
      <w:r w:rsidR="002C26AF">
        <w:rPr>
          <w:lang w:val="en-US"/>
        </w:rPr>
        <w:t xml:space="preserve"> </w:t>
      </w:r>
      <w:r w:rsidRPr="007361F0">
        <w:rPr>
          <w:cs/>
          <w:lang w:val="en-US"/>
        </w:rPr>
        <w:t>เนื่องจากความแตกต่างระหว่าง</w:t>
      </w:r>
      <w:r w:rsidRPr="008930FD">
        <w:rPr>
          <w:spacing w:val="-2"/>
          <w:cs/>
          <w:lang w:val="en-US"/>
        </w:rPr>
        <w:t>การรับรู้รายได้และค่</w:t>
      </w:r>
      <w:r w:rsidR="002F4F78" w:rsidRPr="008930FD">
        <w:rPr>
          <w:spacing w:val="-2"/>
          <w:cs/>
          <w:lang w:val="en-US"/>
        </w:rPr>
        <w:t>าใช้จ่าย ทั้งทางบัญชีและทางภาษี</w:t>
      </w:r>
      <w:r w:rsidRPr="008930FD">
        <w:rPr>
          <w:spacing w:val="-2"/>
          <w:cs/>
          <w:lang w:val="en-US"/>
        </w:rPr>
        <w:t>บางรายการ</w:t>
      </w:r>
      <w:r w:rsidR="002C26AF">
        <w:rPr>
          <w:spacing w:val="-2"/>
          <w:lang w:val="en-US"/>
        </w:rPr>
        <w:t xml:space="preserve"> </w:t>
      </w:r>
      <w:r w:rsidRPr="008930FD">
        <w:rPr>
          <w:spacing w:val="-2"/>
          <w:cs/>
          <w:lang w:val="en-US"/>
        </w:rPr>
        <w:t>โดยเฉพาะอย่างยิ่งในเรื่องเกี่ยวกับรา</w:t>
      </w:r>
      <w:r w:rsidR="008930FD" w:rsidRPr="008930FD">
        <w:rPr>
          <w:spacing w:val="-2"/>
          <w:cs/>
          <w:lang w:val="en-US"/>
        </w:rPr>
        <w:t>ยได้เงินปันผล</w:t>
      </w:r>
      <w:r w:rsidR="004025DC">
        <w:rPr>
          <w:cs/>
          <w:lang w:val="en-US"/>
        </w:rPr>
        <w:t>จากบริษัทย่อย</w:t>
      </w:r>
      <w:r w:rsidR="008930FD">
        <w:rPr>
          <w:cs/>
          <w:lang w:val="en-US"/>
        </w:rPr>
        <w:t>และ</w:t>
      </w:r>
      <w:r w:rsidR="008930FD">
        <w:rPr>
          <w:cs/>
        </w:rPr>
        <w:t>จากธุรกรรมที่ได้รับการส่งเสริมการลงทุน</w:t>
      </w:r>
      <w:r w:rsidR="008930FD">
        <w:rPr>
          <w:rFonts w:hint="cs"/>
          <w:cs/>
        </w:rPr>
        <w:t xml:space="preserve"> </w:t>
      </w:r>
      <w:r w:rsidR="008930FD">
        <w:rPr>
          <w:cs/>
        </w:rPr>
        <w:t>โดยกำไรสุทธิจากธุรกรรมดังกล่าวไม่ต้องเสียภาษีเงินได้</w:t>
      </w:r>
    </w:p>
    <w:p w:rsidR="007361F0" w:rsidRPr="007361F0" w:rsidRDefault="007361F0" w:rsidP="007361F0">
      <w:pPr>
        <w:pStyle w:val="Bo-Blankline"/>
        <w:rPr>
          <w:lang w:val="en-US"/>
        </w:rPr>
      </w:pPr>
    </w:p>
    <w:p w:rsidR="00F90B1F" w:rsidRDefault="007361F0" w:rsidP="00DB700D">
      <w:pPr>
        <w:pStyle w:val="Caption"/>
        <w:ind w:hanging="900"/>
      </w:pPr>
      <w:r w:rsidRPr="00E71319">
        <w:rPr>
          <w:cs/>
        </w:rPr>
        <w:t>กำไร</w:t>
      </w:r>
      <w:r w:rsidRPr="00E71319">
        <w:t xml:space="preserve"> </w:t>
      </w:r>
      <w:r w:rsidRPr="00E71319">
        <w:rPr>
          <w:rFonts w:hint="cs"/>
          <w:cs/>
        </w:rPr>
        <w:t xml:space="preserve">(ขาดทุน) </w:t>
      </w:r>
      <w:r w:rsidRPr="00E71319">
        <w:rPr>
          <w:cs/>
        </w:rPr>
        <w:t>ต่อหุ้น</w:t>
      </w:r>
      <w:r w:rsidRPr="00E71319">
        <w:rPr>
          <w:rFonts w:hint="cs"/>
          <w:cs/>
        </w:rPr>
        <w:t>ขั้</w:t>
      </w:r>
      <w:r w:rsidR="00C9729C" w:rsidRPr="00E71319">
        <w:rPr>
          <w:rFonts w:hint="cs"/>
          <w:cs/>
        </w:rPr>
        <w:t>นพื้นฐาน</w:t>
      </w:r>
    </w:p>
    <w:p w:rsidR="007361F0" w:rsidRPr="007361F0" w:rsidRDefault="007361F0" w:rsidP="007361F0">
      <w:pPr>
        <w:pStyle w:val="Bo-Blankline"/>
        <w:rPr>
          <w:lang w:val="en-US"/>
        </w:rPr>
      </w:pPr>
    </w:p>
    <w:p w:rsidR="00E71319" w:rsidRDefault="00E71319" w:rsidP="00E71319">
      <w:pPr>
        <w:pStyle w:val="Bo-C1Content"/>
        <w:rPr>
          <w:spacing w:val="4"/>
        </w:rPr>
      </w:pPr>
      <w:r w:rsidRPr="000712EB">
        <w:rPr>
          <w:spacing w:val="4"/>
          <w:cs/>
        </w:rPr>
        <w:t>กำไร</w:t>
      </w:r>
      <w:r>
        <w:rPr>
          <w:spacing w:val="4"/>
        </w:rPr>
        <w:t xml:space="preserve"> </w:t>
      </w:r>
      <w:r>
        <w:rPr>
          <w:rFonts w:hint="cs"/>
          <w:spacing w:val="4"/>
          <w:cs/>
        </w:rPr>
        <w:t xml:space="preserve">(ขาดทุน) </w:t>
      </w:r>
      <w:r w:rsidRPr="000712EB">
        <w:rPr>
          <w:spacing w:val="4"/>
          <w:cs/>
        </w:rPr>
        <w:t>ต่อหุ้นขั้นพื้นฐานสำหรับ</w:t>
      </w:r>
      <w:r>
        <w:rPr>
          <w:rFonts w:hint="cs"/>
          <w:spacing w:val="4"/>
          <w:cs/>
        </w:rPr>
        <w:t>งวดสามเดือนและหกเดือน</w:t>
      </w:r>
      <w:r w:rsidRPr="000712EB">
        <w:rPr>
          <w:spacing w:val="4"/>
          <w:cs/>
        </w:rPr>
        <w:t>สิ้นสุดวันที่ 3</w:t>
      </w:r>
      <w:r>
        <w:rPr>
          <w:rFonts w:hint="cs"/>
          <w:spacing w:val="4"/>
          <w:cs/>
        </w:rPr>
        <w:t xml:space="preserve">0 มิถุนายน </w:t>
      </w:r>
      <w:r>
        <w:rPr>
          <w:spacing w:val="4"/>
          <w:lang w:val="en-US"/>
        </w:rPr>
        <w:t>25</w:t>
      </w:r>
      <w:r>
        <w:rPr>
          <w:rFonts w:hint="cs"/>
          <w:spacing w:val="4"/>
          <w:cs/>
          <w:lang w:val="en-US"/>
        </w:rPr>
        <w:t xml:space="preserve">60  และ </w:t>
      </w:r>
      <w:r w:rsidRPr="000712EB">
        <w:rPr>
          <w:spacing w:val="4"/>
          <w:cs/>
        </w:rPr>
        <w:t>255</w:t>
      </w:r>
      <w:r>
        <w:rPr>
          <w:rFonts w:hint="cs"/>
          <w:spacing w:val="4"/>
          <w:cs/>
          <w:lang w:val="en-US"/>
        </w:rPr>
        <w:t>9</w:t>
      </w:r>
      <w:r w:rsidRPr="000712EB">
        <w:rPr>
          <w:spacing w:val="4"/>
          <w:cs/>
        </w:rPr>
        <w:t xml:space="preserve"> คำนวณจากกำไร</w:t>
      </w:r>
      <w:r>
        <w:rPr>
          <w:rFonts w:hint="cs"/>
          <w:spacing w:val="4"/>
          <w:cs/>
        </w:rPr>
        <w:t xml:space="preserve"> (ขาดทุน) </w:t>
      </w:r>
      <w:r w:rsidRPr="000712EB">
        <w:rPr>
          <w:spacing w:val="4"/>
          <w:cs/>
        </w:rPr>
        <w:t>สำหรับ</w:t>
      </w:r>
      <w:r>
        <w:rPr>
          <w:rFonts w:hint="cs"/>
          <w:spacing w:val="4"/>
          <w:cs/>
        </w:rPr>
        <w:t>งวด</w:t>
      </w:r>
      <w:r w:rsidRPr="000712EB">
        <w:rPr>
          <w:spacing w:val="4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>
        <w:rPr>
          <w:rFonts w:hint="cs"/>
          <w:spacing w:val="4"/>
          <w:cs/>
        </w:rPr>
        <w:t>งวด</w:t>
      </w:r>
      <w:r>
        <w:rPr>
          <w:spacing w:val="4"/>
        </w:rPr>
        <w:t xml:space="preserve"> </w:t>
      </w:r>
      <w:r>
        <w:rPr>
          <w:rFonts w:hint="cs"/>
          <w:spacing w:val="4"/>
          <w:cs/>
        </w:rPr>
        <w:t>โดยได้ปรับกระทบจำนวนหุ้นสามัญที่ซื้อคืนที่ถือโดยบริษัทย่อย โดย</w:t>
      </w:r>
      <w:r w:rsidRPr="00C31888">
        <w:rPr>
          <w:spacing w:val="4"/>
          <w:cs/>
        </w:rPr>
        <w:t>แสดงการคำนวณดังนี้</w:t>
      </w:r>
    </w:p>
    <w:p w:rsidR="00E71319" w:rsidRPr="0036318C" w:rsidRDefault="00E71319" w:rsidP="00E71319">
      <w:pPr>
        <w:pStyle w:val="Bo-C1Content"/>
        <w:rPr>
          <w:spacing w:val="4"/>
          <w:sz w:val="20"/>
          <w:szCs w:val="2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55"/>
        <w:gridCol w:w="41"/>
        <w:gridCol w:w="1159"/>
        <w:gridCol w:w="41"/>
        <w:gridCol w:w="195"/>
        <w:gridCol w:w="41"/>
        <w:gridCol w:w="1159"/>
        <w:gridCol w:w="41"/>
        <w:gridCol w:w="198"/>
        <w:gridCol w:w="41"/>
        <w:gridCol w:w="1133"/>
        <w:gridCol w:w="236"/>
        <w:gridCol w:w="1140"/>
      </w:tblGrid>
      <w:tr w:rsidR="00E71319" w:rsidRPr="00967FFB" w:rsidTr="008543B6">
        <w:tc>
          <w:tcPr>
            <w:tcW w:w="3755" w:type="dxa"/>
          </w:tcPr>
          <w:p w:rsidR="00E71319" w:rsidRPr="00967FFB" w:rsidRDefault="00E71319" w:rsidP="003A78F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636" w:type="dxa"/>
            <w:gridSpan w:val="6"/>
          </w:tcPr>
          <w:p w:rsidR="00E71319" w:rsidRPr="00967FFB" w:rsidRDefault="00E71319" w:rsidP="003A78F5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FF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:rsidR="00E71319" w:rsidRPr="00967FFB" w:rsidRDefault="00E71319" w:rsidP="003A78F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0" w:type="dxa"/>
            <w:gridSpan w:val="4"/>
          </w:tcPr>
          <w:p w:rsidR="00E71319" w:rsidRPr="00967FFB" w:rsidRDefault="00E71319" w:rsidP="003A78F5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FF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71319" w:rsidRPr="00967FFB" w:rsidTr="008543B6">
        <w:tc>
          <w:tcPr>
            <w:tcW w:w="3755" w:type="dxa"/>
          </w:tcPr>
          <w:p w:rsidR="00E71319" w:rsidRPr="00967FFB" w:rsidRDefault="00E71319" w:rsidP="00E71319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7F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67F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67F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0" w:type="dxa"/>
            <w:gridSpan w:val="2"/>
          </w:tcPr>
          <w:p w:rsidR="00E71319" w:rsidRPr="00967FFB" w:rsidRDefault="00E71319" w:rsidP="00E71319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  <w:gridSpan w:val="2"/>
          </w:tcPr>
          <w:p w:rsidR="00E71319" w:rsidRPr="00967FFB" w:rsidRDefault="00E71319" w:rsidP="00E71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E71319" w:rsidRPr="00967FFB" w:rsidRDefault="00E71319" w:rsidP="00E71319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FFB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39" w:type="dxa"/>
            <w:gridSpan w:val="2"/>
          </w:tcPr>
          <w:p w:rsidR="00E71319" w:rsidRPr="00967FFB" w:rsidRDefault="00E71319" w:rsidP="00E71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:rsidR="00E71319" w:rsidRPr="00967FFB" w:rsidRDefault="00E71319" w:rsidP="00E71319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E71319" w:rsidRPr="00967FFB" w:rsidRDefault="00E71319" w:rsidP="00E71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E71319" w:rsidRPr="00967FFB" w:rsidRDefault="00E71319" w:rsidP="00E71319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FFB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36318C" w:rsidRPr="00967FFB" w:rsidTr="008543B6">
        <w:tc>
          <w:tcPr>
            <w:tcW w:w="3755" w:type="dxa"/>
          </w:tcPr>
          <w:p w:rsidR="0036318C" w:rsidRPr="00967FFB" w:rsidRDefault="0036318C" w:rsidP="00536CC9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  <w:gridSpan w:val="2"/>
          </w:tcPr>
          <w:p w:rsidR="0036318C" w:rsidRDefault="0036318C" w:rsidP="00536CC9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5" w:type="dxa"/>
            <w:gridSpan w:val="6"/>
          </w:tcPr>
          <w:p w:rsidR="0036318C" w:rsidRPr="00967FFB" w:rsidRDefault="0036318C" w:rsidP="00536CC9">
            <w:pPr>
              <w:spacing w:line="38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1174" w:type="dxa"/>
            <w:gridSpan w:val="2"/>
          </w:tcPr>
          <w:p w:rsidR="0036318C" w:rsidRDefault="0036318C" w:rsidP="00536CC9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6" w:type="dxa"/>
            <w:gridSpan w:val="2"/>
          </w:tcPr>
          <w:p w:rsidR="0036318C" w:rsidRPr="00967FFB" w:rsidRDefault="0036318C" w:rsidP="00536CC9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536CC9" w:rsidRPr="00967FFB" w:rsidTr="008543B6">
        <w:tc>
          <w:tcPr>
            <w:tcW w:w="3755" w:type="dxa"/>
          </w:tcPr>
          <w:p w:rsidR="00536CC9" w:rsidRPr="00967FFB" w:rsidRDefault="00536CC9" w:rsidP="00536CC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5" w:type="dxa"/>
            <w:gridSpan w:val="12"/>
          </w:tcPr>
          <w:p w:rsidR="00536CC9" w:rsidRPr="00967FFB" w:rsidRDefault="00536CC9" w:rsidP="00536CC9">
            <w:pPr>
              <w:spacing w:line="380" w:lineRule="exac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7F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67F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967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 w:rsidRPr="00967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พันหุ้น</w:t>
            </w:r>
            <w:r w:rsidRPr="00967FF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36CC9" w:rsidRPr="00967FFB" w:rsidTr="008543B6">
        <w:tc>
          <w:tcPr>
            <w:tcW w:w="3755" w:type="dxa"/>
          </w:tcPr>
          <w:p w:rsidR="00536CC9" w:rsidRPr="00967FFB" w:rsidRDefault="00536CC9" w:rsidP="00536CC9">
            <w:pPr>
              <w:tabs>
                <w:tab w:val="left" w:pos="275"/>
              </w:tabs>
              <w:spacing w:line="380" w:lineRule="exac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7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67F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67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(ขาดทุน) ที่เป็นส่วนของผู้ถือหุ้นสามัญของบริษัท</w:t>
            </w:r>
            <w:r w:rsidRPr="00967F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67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36CC9" w:rsidRPr="00967FFB" w:rsidRDefault="00B15D7E" w:rsidP="00536CC9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8543B6" w:rsidRPr="008543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652</w:t>
            </w:r>
            <w:r w:rsidR="008543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543B6" w:rsidRPr="008543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:rsidR="00536CC9" w:rsidRPr="00967FFB" w:rsidRDefault="00536CC9" w:rsidP="00536CC9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536CC9" w:rsidRPr="00967FFB" w:rsidRDefault="00AA4204" w:rsidP="00536CC9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236,184</w:t>
            </w:r>
          </w:p>
        </w:tc>
        <w:tc>
          <w:tcPr>
            <w:tcW w:w="239" w:type="dxa"/>
            <w:gridSpan w:val="2"/>
            <w:vAlign w:val="bottom"/>
          </w:tcPr>
          <w:p w:rsidR="00536CC9" w:rsidRPr="00967FFB" w:rsidRDefault="00536CC9" w:rsidP="00536CC9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bottom w:val="double" w:sz="4" w:space="0" w:color="auto"/>
            </w:tcBorders>
            <w:vAlign w:val="bottom"/>
          </w:tcPr>
          <w:p w:rsidR="00536CC9" w:rsidRPr="00967FFB" w:rsidRDefault="005A539F" w:rsidP="005A539F">
            <w:pPr>
              <w:tabs>
                <w:tab w:val="decimal" w:pos="892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(406,801)</w:t>
            </w:r>
          </w:p>
        </w:tc>
        <w:tc>
          <w:tcPr>
            <w:tcW w:w="236" w:type="dxa"/>
            <w:vAlign w:val="bottom"/>
          </w:tcPr>
          <w:p w:rsidR="00536CC9" w:rsidRPr="00967FFB" w:rsidRDefault="00536CC9" w:rsidP="00536CC9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  <w:vAlign w:val="bottom"/>
          </w:tcPr>
          <w:p w:rsidR="00536CC9" w:rsidRPr="00967FFB" w:rsidRDefault="00AA4204" w:rsidP="00536CC9">
            <w:pPr>
              <w:tabs>
                <w:tab w:val="decimal" w:pos="918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2,350,246</w:t>
            </w:r>
          </w:p>
        </w:tc>
      </w:tr>
      <w:tr w:rsidR="00536CC9" w:rsidRPr="00967FFB" w:rsidTr="008543B6">
        <w:tc>
          <w:tcPr>
            <w:tcW w:w="3755" w:type="dxa"/>
          </w:tcPr>
          <w:p w:rsidR="00536CC9" w:rsidRPr="00967FFB" w:rsidRDefault="00536CC9" w:rsidP="00536CC9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6CC9" w:rsidRPr="00967FFB" w:rsidRDefault="00536CC9" w:rsidP="00536CC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:rsidR="00536CC9" w:rsidRPr="00967FFB" w:rsidRDefault="00536CC9" w:rsidP="00536C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0" w:type="dxa"/>
            <w:gridSpan w:val="2"/>
          </w:tcPr>
          <w:p w:rsidR="00536CC9" w:rsidRPr="00967FFB" w:rsidRDefault="00536CC9" w:rsidP="00536CC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9" w:type="dxa"/>
            <w:gridSpan w:val="2"/>
          </w:tcPr>
          <w:p w:rsidR="00536CC9" w:rsidRPr="00967FFB" w:rsidRDefault="00536CC9" w:rsidP="00536C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4" w:type="dxa"/>
            <w:gridSpan w:val="2"/>
          </w:tcPr>
          <w:p w:rsidR="00536CC9" w:rsidRPr="00967FFB" w:rsidRDefault="00536CC9" w:rsidP="005A539F">
            <w:pPr>
              <w:tabs>
                <w:tab w:val="decimal" w:pos="892"/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:rsidR="00536CC9" w:rsidRPr="00967FFB" w:rsidRDefault="00536CC9" w:rsidP="00536C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0" w:type="dxa"/>
          </w:tcPr>
          <w:p w:rsidR="00536CC9" w:rsidRPr="00967FFB" w:rsidRDefault="00536CC9" w:rsidP="00536CC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543B6" w:rsidRPr="00967FFB" w:rsidTr="008543B6">
        <w:tc>
          <w:tcPr>
            <w:tcW w:w="3755" w:type="dxa"/>
          </w:tcPr>
          <w:p w:rsidR="008543B6" w:rsidRPr="00BA51D9" w:rsidRDefault="008543B6" w:rsidP="008543B6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7FFB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967FF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BA51D9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8543B6" w:rsidRPr="00967FFB" w:rsidRDefault="008543B6" w:rsidP="008543B6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7FFB"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6" w:type="dxa"/>
            <w:gridSpan w:val="2"/>
          </w:tcPr>
          <w:p w:rsidR="008543B6" w:rsidRPr="00967FFB" w:rsidRDefault="008543B6" w:rsidP="008543B6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8543B6" w:rsidRPr="00967FFB" w:rsidRDefault="008543B6" w:rsidP="008543B6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7FFB"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9" w:type="dxa"/>
            <w:gridSpan w:val="2"/>
          </w:tcPr>
          <w:p w:rsidR="008543B6" w:rsidRPr="00967FFB" w:rsidRDefault="008543B6" w:rsidP="008543B6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:rsidR="008543B6" w:rsidRPr="00967FFB" w:rsidRDefault="008543B6" w:rsidP="008543B6">
            <w:pPr>
              <w:tabs>
                <w:tab w:val="decimal" w:pos="892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7FFB"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6" w:type="dxa"/>
          </w:tcPr>
          <w:p w:rsidR="008543B6" w:rsidRPr="00967FFB" w:rsidRDefault="008543B6" w:rsidP="008543B6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8543B6" w:rsidRPr="00967FFB" w:rsidRDefault="008543B6" w:rsidP="008543B6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7FFB"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</w:tr>
      <w:tr w:rsidR="008543B6" w:rsidRPr="00967FFB" w:rsidTr="008543B6">
        <w:tc>
          <w:tcPr>
            <w:tcW w:w="3755" w:type="dxa"/>
          </w:tcPr>
          <w:p w:rsidR="008543B6" w:rsidRPr="00967FFB" w:rsidRDefault="008543B6" w:rsidP="008543B6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7FFB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ผลกระทบจากหุ้นที่ถือโดยบริษัทย่อย</w:t>
            </w: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43B6" w:rsidRPr="00967FFB" w:rsidRDefault="008543B6" w:rsidP="008543B6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7FFB">
              <w:rPr>
                <w:rFonts w:ascii="Angsana New" w:hAnsi="Angsana New"/>
                <w:sz w:val="30"/>
                <w:szCs w:val="30"/>
              </w:rPr>
              <w:t>(222</w:t>
            </w:r>
            <w:r w:rsidRPr="00967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67FFB">
              <w:rPr>
                <w:rFonts w:ascii="Angsana New" w:hAnsi="Angsana New"/>
                <w:sz w:val="30"/>
                <w:szCs w:val="30"/>
              </w:rPr>
              <w:t>164)</w:t>
            </w:r>
          </w:p>
        </w:tc>
        <w:tc>
          <w:tcPr>
            <w:tcW w:w="236" w:type="dxa"/>
            <w:gridSpan w:val="2"/>
          </w:tcPr>
          <w:p w:rsidR="008543B6" w:rsidRPr="00967FFB" w:rsidRDefault="008543B6" w:rsidP="008543B6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8543B6" w:rsidRPr="00967FFB" w:rsidRDefault="008543B6" w:rsidP="008543B6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7FFB">
              <w:rPr>
                <w:rFonts w:ascii="Angsana New" w:hAnsi="Angsana New"/>
                <w:sz w:val="30"/>
                <w:szCs w:val="30"/>
              </w:rPr>
              <w:t>(222</w:t>
            </w:r>
            <w:r w:rsidRPr="00967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67FFB">
              <w:rPr>
                <w:rFonts w:ascii="Angsana New" w:hAnsi="Angsana New"/>
                <w:sz w:val="30"/>
                <w:szCs w:val="30"/>
              </w:rPr>
              <w:t>164)</w:t>
            </w:r>
          </w:p>
        </w:tc>
        <w:tc>
          <w:tcPr>
            <w:tcW w:w="239" w:type="dxa"/>
            <w:gridSpan w:val="2"/>
          </w:tcPr>
          <w:p w:rsidR="008543B6" w:rsidRPr="00967FFB" w:rsidRDefault="008543B6" w:rsidP="008543B6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</w:tcPr>
          <w:p w:rsidR="008543B6" w:rsidRPr="00967FFB" w:rsidRDefault="008543B6" w:rsidP="008543B6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F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543B6" w:rsidRPr="00967FFB" w:rsidRDefault="008543B6" w:rsidP="008543B6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8543B6" w:rsidRPr="00967FFB" w:rsidRDefault="008543B6" w:rsidP="008543B6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F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6CC9" w:rsidRPr="00967FFB" w:rsidTr="008543B6">
        <w:tc>
          <w:tcPr>
            <w:tcW w:w="3755" w:type="dxa"/>
            <w:vAlign w:val="bottom"/>
          </w:tcPr>
          <w:p w:rsidR="00536CC9" w:rsidRPr="00967FFB" w:rsidRDefault="00536CC9" w:rsidP="00536CC9">
            <w:pPr>
              <w:tabs>
                <w:tab w:val="left" w:pos="275"/>
              </w:tabs>
              <w:spacing w:line="380" w:lineRule="exac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7FF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  <w:r w:rsidRPr="00967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967FF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36CC9" w:rsidRPr="00967FFB" w:rsidRDefault="008543B6" w:rsidP="00536CC9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7FFB">
              <w:rPr>
                <w:rFonts w:ascii="Angsana New" w:hAnsi="Angsana New"/>
                <w:b/>
                <w:bCs/>
                <w:sz w:val="30"/>
                <w:szCs w:val="30"/>
              </w:rPr>
              <w:t>19,967,836</w:t>
            </w:r>
          </w:p>
        </w:tc>
        <w:tc>
          <w:tcPr>
            <w:tcW w:w="236" w:type="dxa"/>
            <w:gridSpan w:val="2"/>
            <w:vAlign w:val="bottom"/>
          </w:tcPr>
          <w:p w:rsidR="00536CC9" w:rsidRPr="00967FFB" w:rsidRDefault="00536CC9" w:rsidP="00536CC9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536CC9" w:rsidRPr="00967FFB" w:rsidRDefault="00536CC9" w:rsidP="00536CC9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7FFB">
              <w:rPr>
                <w:rFonts w:ascii="Angsana New" w:hAnsi="Angsana New"/>
                <w:b/>
                <w:bCs/>
                <w:sz w:val="30"/>
                <w:szCs w:val="30"/>
              </w:rPr>
              <w:t>19,967,836</w:t>
            </w:r>
          </w:p>
        </w:tc>
        <w:tc>
          <w:tcPr>
            <w:tcW w:w="239" w:type="dxa"/>
            <w:gridSpan w:val="2"/>
            <w:vAlign w:val="bottom"/>
          </w:tcPr>
          <w:p w:rsidR="00536CC9" w:rsidRPr="00967FFB" w:rsidRDefault="00536CC9" w:rsidP="00536CC9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bottom w:val="double" w:sz="4" w:space="0" w:color="auto"/>
            </w:tcBorders>
            <w:vAlign w:val="bottom"/>
          </w:tcPr>
          <w:p w:rsidR="00536CC9" w:rsidRPr="00967FFB" w:rsidRDefault="005A539F" w:rsidP="00536CC9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7FFB">
              <w:rPr>
                <w:rFonts w:ascii="Angsana New" w:hAnsi="Angsana New"/>
                <w:b/>
                <w:bCs/>
                <w:sz w:val="30"/>
                <w:szCs w:val="30"/>
              </w:rPr>
              <w:t>20,190,000</w:t>
            </w:r>
          </w:p>
        </w:tc>
        <w:tc>
          <w:tcPr>
            <w:tcW w:w="236" w:type="dxa"/>
            <w:vAlign w:val="bottom"/>
          </w:tcPr>
          <w:p w:rsidR="00536CC9" w:rsidRPr="00967FFB" w:rsidRDefault="00536CC9" w:rsidP="00536CC9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  <w:vAlign w:val="bottom"/>
          </w:tcPr>
          <w:p w:rsidR="00536CC9" w:rsidRPr="00967FFB" w:rsidRDefault="00536CC9" w:rsidP="00536CC9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7FFB">
              <w:rPr>
                <w:rFonts w:ascii="Angsana New" w:hAnsi="Angsana New"/>
                <w:b/>
                <w:bCs/>
                <w:sz w:val="30"/>
                <w:szCs w:val="30"/>
              </w:rPr>
              <w:t>20,190,000</w:t>
            </w:r>
          </w:p>
        </w:tc>
      </w:tr>
      <w:tr w:rsidR="00536CC9" w:rsidRPr="00967FFB" w:rsidTr="008543B6">
        <w:tc>
          <w:tcPr>
            <w:tcW w:w="3755" w:type="dxa"/>
          </w:tcPr>
          <w:p w:rsidR="00536CC9" w:rsidRPr="00967FFB" w:rsidRDefault="00536CC9" w:rsidP="00536CC9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536CC9" w:rsidRPr="00967FFB" w:rsidRDefault="00536CC9" w:rsidP="00536CC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:rsidR="00536CC9" w:rsidRPr="00967FFB" w:rsidRDefault="00536CC9" w:rsidP="00536C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0" w:type="dxa"/>
            <w:gridSpan w:val="2"/>
            <w:tcBorders>
              <w:top w:val="double" w:sz="4" w:space="0" w:color="auto"/>
            </w:tcBorders>
          </w:tcPr>
          <w:p w:rsidR="00536CC9" w:rsidRPr="00967FFB" w:rsidRDefault="00536CC9" w:rsidP="00536CC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9" w:type="dxa"/>
            <w:gridSpan w:val="2"/>
          </w:tcPr>
          <w:p w:rsidR="00536CC9" w:rsidRPr="00967FFB" w:rsidRDefault="00536CC9" w:rsidP="00536C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4" w:type="dxa"/>
            <w:gridSpan w:val="2"/>
            <w:tcBorders>
              <w:top w:val="double" w:sz="4" w:space="0" w:color="auto"/>
            </w:tcBorders>
          </w:tcPr>
          <w:p w:rsidR="00536CC9" w:rsidRPr="00967FFB" w:rsidRDefault="00536CC9" w:rsidP="00536CC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:rsidR="00536CC9" w:rsidRPr="00967FFB" w:rsidRDefault="00536CC9" w:rsidP="00536C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</w:tcPr>
          <w:p w:rsidR="00536CC9" w:rsidRPr="00967FFB" w:rsidRDefault="00536CC9" w:rsidP="00536CC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543B6" w:rsidRPr="00967FFB" w:rsidTr="008543B6">
        <w:tc>
          <w:tcPr>
            <w:tcW w:w="3755" w:type="dxa"/>
          </w:tcPr>
          <w:p w:rsidR="008543B6" w:rsidRPr="00967FFB" w:rsidRDefault="008543B6" w:rsidP="008543B6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7FF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กำไร (ขาดทุน) ต่อหุ้น (ขั้นพื้นฐาน) </w:t>
            </w:r>
            <w:r w:rsidRPr="00967F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543B6" w:rsidRPr="00967FFB" w:rsidRDefault="008543B6" w:rsidP="008543B6">
            <w:pPr>
              <w:spacing w:line="380" w:lineRule="exact"/>
              <w:ind w:left="-119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(0.033)</w:t>
            </w:r>
          </w:p>
        </w:tc>
        <w:tc>
          <w:tcPr>
            <w:tcW w:w="236" w:type="dxa"/>
            <w:gridSpan w:val="2"/>
          </w:tcPr>
          <w:p w:rsidR="008543B6" w:rsidRPr="00967FFB" w:rsidRDefault="008543B6" w:rsidP="008543B6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</w:tcPr>
          <w:p w:rsidR="008543B6" w:rsidRPr="00967FFB" w:rsidRDefault="008543B6" w:rsidP="008543B6">
            <w:pPr>
              <w:spacing w:line="380" w:lineRule="exact"/>
              <w:ind w:left="-119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12</w:t>
            </w:r>
          </w:p>
        </w:tc>
        <w:tc>
          <w:tcPr>
            <w:tcW w:w="239" w:type="dxa"/>
            <w:gridSpan w:val="2"/>
          </w:tcPr>
          <w:p w:rsidR="008543B6" w:rsidRPr="00967FFB" w:rsidRDefault="008543B6" w:rsidP="008543B6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bottom w:val="double" w:sz="4" w:space="0" w:color="auto"/>
            </w:tcBorders>
          </w:tcPr>
          <w:p w:rsidR="008543B6" w:rsidRPr="00967FFB" w:rsidRDefault="008543B6" w:rsidP="008543B6">
            <w:pPr>
              <w:spacing w:line="380" w:lineRule="exact"/>
              <w:ind w:left="-119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(0.020)</w:t>
            </w:r>
          </w:p>
        </w:tc>
        <w:tc>
          <w:tcPr>
            <w:tcW w:w="236" w:type="dxa"/>
          </w:tcPr>
          <w:p w:rsidR="008543B6" w:rsidRPr="00967FFB" w:rsidRDefault="008543B6" w:rsidP="008543B6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:rsidR="008543B6" w:rsidRPr="00967FFB" w:rsidRDefault="008543B6" w:rsidP="008543B6">
            <w:pPr>
              <w:spacing w:line="380" w:lineRule="exact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0.116</w:t>
            </w:r>
          </w:p>
        </w:tc>
      </w:tr>
      <w:tr w:rsidR="00E71319" w:rsidRPr="005E1B79" w:rsidTr="008543B6">
        <w:tc>
          <w:tcPr>
            <w:tcW w:w="3796" w:type="dxa"/>
            <w:gridSpan w:val="2"/>
          </w:tcPr>
          <w:p w:rsidR="00E71319" w:rsidRPr="005E1B79" w:rsidRDefault="00E71319" w:rsidP="003A78F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dxa"/>
            <w:gridSpan w:val="6"/>
          </w:tcPr>
          <w:p w:rsidR="00E71319" w:rsidRPr="005E1B79" w:rsidRDefault="00E71319" w:rsidP="003A78F5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:rsidR="00E71319" w:rsidRPr="005E1B79" w:rsidRDefault="00E71319" w:rsidP="003A78F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:rsidR="00E71319" w:rsidRPr="005E1B79" w:rsidRDefault="00E71319" w:rsidP="003A78F5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71319" w:rsidRPr="005E1B79" w:rsidTr="008543B6">
        <w:tc>
          <w:tcPr>
            <w:tcW w:w="3796" w:type="dxa"/>
            <w:gridSpan w:val="2"/>
          </w:tcPr>
          <w:p w:rsidR="00E71319" w:rsidRPr="005E1B79" w:rsidRDefault="00E71319" w:rsidP="00E71319">
            <w:pPr>
              <w:spacing w:line="240" w:lineRule="atLeas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1B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E1B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0" w:type="dxa"/>
            <w:gridSpan w:val="2"/>
          </w:tcPr>
          <w:p w:rsidR="00E71319" w:rsidRPr="00967FFB" w:rsidRDefault="00E71319" w:rsidP="00E71319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  <w:gridSpan w:val="2"/>
          </w:tcPr>
          <w:p w:rsidR="00E71319" w:rsidRPr="00967FFB" w:rsidRDefault="00E71319" w:rsidP="00E71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E71319" w:rsidRPr="00967FFB" w:rsidRDefault="00E71319" w:rsidP="00E71319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FFB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39" w:type="dxa"/>
            <w:gridSpan w:val="2"/>
          </w:tcPr>
          <w:p w:rsidR="00E71319" w:rsidRPr="00967FFB" w:rsidRDefault="00E71319" w:rsidP="00E71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E71319" w:rsidRPr="00967FFB" w:rsidRDefault="00E71319" w:rsidP="00E71319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E71319" w:rsidRPr="00967FFB" w:rsidRDefault="00E71319" w:rsidP="00E71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E71319" w:rsidRPr="00967FFB" w:rsidRDefault="00E71319" w:rsidP="00E71319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FFB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36318C" w:rsidRPr="00967FFB" w:rsidTr="008543B6">
        <w:tc>
          <w:tcPr>
            <w:tcW w:w="3796" w:type="dxa"/>
            <w:gridSpan w:val="2"/>
          </w:tcPr>
          <w:p w:rsidR="0036318C" w:rsidRPr="00967FFB" w:rsidRDefault="0036318C" w:rsidP="00FE1361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  <w:gridSpan w:val="2"/>
          </w:tcPr>
          <w:p w:rsidR="0036318C" w:rsidRDefault="0036318C" w:rsidP="00FE13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5" w:type="dxa"/>
            <w:gridSpan w:val="6"/>
          </w:tcPr>
          <w:p w:rsidR="0036318C" w:rsidRPr="00967FFB" w:rsidRDefault="0036318C" w:rsidP="00FE1361">
            <w:pPr>
              <w:spacing w:line="38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1133" w:type="dxa"/>
          </w:tcPr>
          <w:p w:rsidR="0036318C" w:rsidRDefault="0036318C" w:rsidP="00FE13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6" w:type="dxa"/>
            <w:gridSpan w:val="2"/>
          </w:tcPr>
          <w:p w:rsidR="0036318C" w:rsidRPr="00967FFB" w:rsidRDefault="0036318C" w:rsidP="00FE13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E71319" w:rsidRPr="005E1B79" w:rsidTr="008543B6">
        <w:tc>
          <w:tcPr>
            <w:tcW w:w="3796" w:type="dxa"/>
            <w:gridSpan w:val="2"/>
          </w:tcPr>
          <w:p w:rsidR="00E71319" w:rsidRPr="005E1B79" w:rsidRDefault="00E71319" w:rsidP="00E713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4" w:type="dxa"/>
            <w:gridSpan w:val="11"/>
          </w:tcPr>
          <w:p w:rsidR="00E71319" w:rsidRPr="00967FFB" w:rsidRDefault="00E71319" w:rsidP="00E71319">
            <w:pPr>
              <w:spacing w:line="380" w:lineRule="exac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7F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67F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967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 w:rsidRPr="00967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พันหุ้น</w:t>
            </w:r>
            <w:r w:rsidRPr="00967FF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71319" w:rsidRPr="00DC19F3" w:rsidTr="008543B6">
        <w:tc>
          <w:tcPr>
            <w:tcW w:w="3796" w:type="dxa"/>
            <w:gridSpan w:val="2"/>
          </w:tcPr>
          <w:p w:rsidR="00E71319" w:rsidRPr="00967FFB" w:rsidRDefault="00E71319" w:rsidP="00E71319">
            <w:pPr>
              <w:tabs>
                <w:tab w:val="left" w:pos="275"/>
              </w:tabs>
              <w:spacing w:line="380" w:lineRule="exac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7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67F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67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(ขาดทุน) ที่เป็นส่วนของผู้ถือหุ้นสามัญของบริษัท</w:t>
            </w:r>
            <w:r w:rsidRPr="00967F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67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71319" w:rsidRPr="00967FFB" w:rsidRDefault="00B15D7E" w:rsidP="00E71319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8543B6" w:rsidRPr="008543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441</w:t>
            </w:r>
            <w:r w:rsidR="008543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543B6" w:rsidRPr="008543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:rsidR="00E71319" w:rsidRPr="00967FFB" w:rsidRDefault="00E71319" w:rsidP="00E71319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E71319" w:rsidRPr="00967FFB" w:rsidRDefault="00AA4204" w:rsidP="00E71319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458,727</w:t>
            </w:r>
          </w:p>
        </w:tc>
        <w:tc>
          <w:tcPr>
            <w:tcW w:w="239" w:type="dxa"/>
            <w:gridSpan w:val="2"/>
            <w:vAlign w:val="bottom"/>
          </w:tcPr>
          <w:p w:rsidR="00E71319" w:rsidRPr="00967FFB" w:rsidRDefault="00E71319" w:rsidP="00E71319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E71319" w:rsidRPr="00967FFB" w:rsidRDefault="005A539F" w:rsidP="005A539F">
            <w:pPr>
              <w:tabs>
                <w:tab w:val="decimal" w:pos="872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699,665</w:t>
            </w:r>
          </w:p>
        </w:tc>
        <w:tc>
          <w:tcPr>
            <w:tcW w:w="236" w:type="dxa"/>
            <w:vAlign w:val="bottom"/>
          </w:tcPr>
          <w:p w:rsidR="00E71319" w:rsidRPr="00967FFB" w:rsidRDefault="00E71319" w:rsidP="00E71319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  <w:vAlign w:val="bottom"/>
          </w:tcPr>
          <w:p w:rsidR="00E71319" w:rsidRPr="00967FFB" w:rsidRDefault="00AA4204" w:rsidP="00E71319">
            <w:pPr>
              <w:tabs>
                <w:tab w:val="decimal" w:pos="91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1,956,608</w:t>
            </w:r>
          </w:p>
        </w:tc>
      </w:tr>
      <w:tr w:rsidR="00E71319" w:rsidRPr="00807A24" w:rsidTr="008543B6">
        <w:tc>
          <w:tcPr>
            <w:tcW w:w="3796" w:type="dxa"/>
            <w:gridSpan w:val="2"/>
          </w:tcPr>
          <w:p w:rsidR="00E71319" w:rsidRPr="00807A24" w:rsidRDefault="00E71319" w:rsidP="00E71319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E71319" w:rsidRPr="00807A24" w:rsidRDefault="00E71319" w:rsidP="00E7131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E71319" w:rsidRPr="00807A24" w:rsidRDefault="00E71319" w:rsidP="00E713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double" w:sz="4" w:space="0" w:color="auto"/>
            </w:tcBorders>
          </w:tcPr>
          <w:p w:rsidR="00E71319" w:rsidRPr="00807A24" w:rsidRDefault="00E71319" w:rsidP="00E7131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gridSpan w:val="2"/>
          </w:tcPr>
          <w:p w:rsidR="00E71319" w:rsidRPr="00807A24" w:rsidRDefault="00E71319" w:rsidP="00E713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:rsidR="00E71319" w:rsidRPr="00807A24" w:rsidRDefault="00E71319" w:rsidP="00E7131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E71319" w:rsidRPr="00807A24" w:rsidRDefault="00E71319" w:rsidP="00E713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</w:tcPr>
          <w:p w:rsidR="00E71319" w:rsidRPr="00807A24" w:rsidRDefault="00E71319" w:rsidP="00E7131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1319" w:rsidRPr="00807A24" w:rsidTr="008543B6">
        <w:tc>
          <w:tcPr>
            <w:tcW w:w="3796" w:type="dxa"/>
            <w:gridSpan w:val="2"/>
          </w:tcPr>
          <w:p w:rsidR="00E71319" w:rsidRPr="00807A24" w:rsidRDefault="00E71319" w:rsidP="00E71319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E71319" w:rsidRPr="00807A24" w:rsidRDefault="00E71319" w:rsidP="00E7131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E71319" w:rsidRPr="00807A24" w:rsidRDefault="00E71319" w:rsidP="00E713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</w:tcPr>
          <w:p w:rsidR="00E71319" w:rsidRPr="00807A24" w:rsidRDefault="00E71319" w:rsidP="00E7131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gridSpan w:val="2"/>
          </w:tcPr>
          <w:p w:rsidR="00E71319" w:rsidRPr="00807A24" w:rsidRDefault="00E71319" w:rsidP="00E713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E71319" w:rsidRPr="00807A24" w:rsidRDefault="00E71319" w:rsidP="00E7131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E71319" w:rsidRPr="00807A24" w:rsidRDefault="00E71319" w:rsidP="00E713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E71319" w:rsidRPr="00807A24" w:rsidRDefault="00E71319" w:rsidP="00E7131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43B6" w:rsidRPr="005E1B79" w:rsidTr="008543B6">
        <w:tc>
          <w:tcPr>
            <w:tcW w:w="3796" w:type="dxa"/>
            <w:gridSpan w:val="2"/>
          </w:tcPr>
          <w:p w:rsidR="008543B6" w:rsidRPr="005E1B79" w:rsidRDefault="008543B6" w:rsidP="008543B6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E1B7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E1B7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8543B6" w:rsidRPr="005E1B79" w:rsidRDefault="008543B6" w:rsidP="008543B6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6" w:type="dxa"/>
            <w:gridSpan w:val="2"/>
          </w:tcPr>
          <w:p w:rsidR="008543B6" w:rsidRPr="005E1B79" w:rsidRDefault="008543B6" w:rsidP="008543B6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8543B6" w:rsidRPr="005E1B79" w:rsidRDefault="008543B6" w:rsidP="008543B6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9" w:type="dxa"/>
            <w:gridSpan w:val="2"/>
          </w:tcPr>
          <w:p w:rsidR="008543B6" w:rsidRPr="005E1B79" w:rsidRDefault="008543B6" w:rsidP="008543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8543B6" w:rsidRPr="005E1B79" w:rsidRDefault="008543B6" w:rsidP="008543B6">
            <w:pPr>
              <w:tabs>
                <w:tab w:val="decimal" w:pos="872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6" w:type="dxa"/>
          </w:tcPr>
          <w:p w:rsidR="008543B6" w:rsidRPr="005E1B79" w:rsidRDefault="008543B6" w:rsidP="008543B6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:rsidR="008543B6" w:rsidRPr="005E1B79" w:rsidRDefault="008543B6" w:rsidP="008543B6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</w:tr>
      <w:tr w:rsidR="008543B6" w:rsidRPr="005E1B79" w:rsidTr="008543B6">
        <w:tc>
          <w:tcPr>
            <w:tcW w:w="3796" w:type="dxa"/>
            <w:gridSpan w:val="2"/>
          </w:tcPr>
          <w:p w:rsidR="008543B6" w:rsidRPr="005E1B79" w:rsidRDefault="008543B6" w:rsidP="008543B6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ผลกระทบจากหุ้นที่ถือโดยบริษัทย่อย</w:t>
            </w: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43B6" w:rsidRPr="005E1B79" w:rsidRDefault="008543B6" w:rsidP="008543B6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sz w:val="30"/>
                <w:szCs w:val="30"/>
              </w:rPr>
              <w:t>(222</w:t>
            </w:r>
            <w:r w:rsidRPr="00C37FC5">
              <w:rPr>
                <w:rFonts w:ascii="Angsana New" w:hAnsi="Angsana New"/>
                <w:sz w:val="30"/>
                <w:szCs w:val="30"/>
              </w:rPr>
              <w:t>,</w:t>
            </w:r>
            <w:r w:rsidRPr="005E1B79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5E1B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:rsidR="008543B6" w:rsidRPr="005E1B79" w:rsidRDefault="008543B6" w:rsidP="008543B6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8543B6" w:rsidRPr="005E1B79" w:rsidRDefault="008543B6" w:rsidP="008543B6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sz w:val="30"/>
                <w:szCs w:val="30"/>
              </w:rPr>
              <w:t>(222</w:t>
            </w:r>
            <w:r w:rsidRPr="00C37FC5">
              <w:rPr>
                <w:rFonts w:ascii="Angsana New" w:hAnsi="Angsana New"/>
                <w:sz w:val="30"/>
                <w:szCs w:val="30"/>
              </w:rPr>
              <w:t>,</w:t>
            </w:r>
            <w:r w:rsidRPr="005E1B79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5E1B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gridSpan w:val="2"/>
          </w:tcPr>
          <w:p w:rsidR="008543B6" w:rsidRPr="005E1B79" w:rsidRDefault="008543B6" w:rsidP="008543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8543B6" w:rsidRPr="005E1B79" w:rsidRDefault="008543B6" w:rsidP="008543B6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543B6" w:rsidRPr="005E1B79" w:rsidRDefault="008543B6" w:rsidP="008543B6">
            <w:pPr>
              <w:spacing w:line="38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8543B6" w:rsidRPr="005E1B79" w:rsidRDefault="008543B6" w:rsidP="008543B6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1319" w:rsidRPr="005E1B79" w:rsidTr="008543B6">
        <w:tc>
          <w:tcPr>
            <w:tcW w:w="3796" w:type="dxa"/>
            <w:gridSpan w:val="2"/>
            <w:vAlign w:val="bottom"/>
          </w:tcPr>
          <w:p w:rsidR="00E71319" w:rsidRPr="005E1B79" w:rsidRDefault="00E71319" w:rsidP="00E71319">
            <w:pPr>
              <w:tabs>
                <w:tab w:val="left" w:pos="275"/>
              </w:tabs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3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ถัวเฉลี่ยถ่วงน้ำหนัก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DA73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71319" w:rsidRPr="00C37FC5" w:rsidRDefault="008543B6" w:rsidP="00E7131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7FC5">
              <w:rPr>
                <w:rFonts w:ascii="Angsana New" w:hAnsi="Angsana New"/>
                <w:b/>
                <w:bCs/>
                <w:sz w:val="30"/>
                <w:szCs w:val="30"/>
              </w:rPr>
              <w:t>19,967,836</w:t>
            </w:r>
          </w:p>
        </w:tc>
        <w:tc>
          <w:tcPr>
            <w:tcW w:w="236" w:type="dxa"/>
            <w:gridSpan w:val="2"/>
            <w:vAlign w:val="bottom"/>
          </w:tcPr>
          <w:p w:rsidR="00E71319" w:rsidRPr="00C37FC5" w:rsidRDefault="00E71319" w:rsidP="00E71319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E71319" w:rsidRPr="00C37FC5" w:rsidRDefault="00E71319" w:rsidP="00E7131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7FC5">
              <w:rPr>
                <w:rFonts w:ascii="Angsana New" w:hAnsi="Angsana New"/>
                <w:b/>
                <w:bCs/>
                <w:sz w:val="30"/>
                <w:szCs w:val="30"/>
              </w:rPr>
              <w:t>19,967,836</w:t>
            </w:r>
          </w:p>
        </w:tc>
        <w:tc>
          <w:tcPr>
            <w:tcW w:w="239" w:type="dxa"/>
            <w:gridSpan w:val="2"/>
            <w:vAlign w:val="bottom"/>
          </w:tcPr>
          <w:p w:rsidR="00E71319" w:rsidRPr="005E1B79" w:rsidRDefault="00E71319" w:rsidP="00E71319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E71319" w:rsidRPr="00C37FC5" w:rsidRDefault="005A539F" w:rsidP="005A539F">
            <w:pPr>
              <w:tabs>
                <w:tab w:val="decimal" w:pos="872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7FC5">
              <w:rPr>
                <w:rFonts w:ascii="Angsana New" w:hAnsi="Angsana New"/>
                <w:b/>
                <w:bCs/>
                <w:sz w:val="30"/>
                <w:szCs w:val="30"/>
              </w:rPr>
              <w:t>20,190,000</w:t>
            </w:r>
          </w:p>
        </w:tc>
        <w:tc>
          <w:tcPr>
            <w:tcW w:w="236" w:type="dxa"/>
            <w:vAlign w:val="bottom"/>
          </w:tcPr>
          <w:p w:rsidR="00E71319" w:rsidRPr="00C37FC5" w:rsidRDefault="00E71319" w:rsidP="00E71319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  <w:vAlign w:val="bottom"/>
          </w:tcPr>
          <w:p w:rsidR="00E71319" w:rsidRPr="00C37FC5" w:rsidRDefault="00E71319" w:rsidP="00E7131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7FC5">
              <w:rPr>
                <w:rFonts w:ascii="Angsana New" w:hAnsi="Angsana New"/>
                <w:b/>
                <w:bCs/>
                <w:sz w:val="30"/>
                <w:szCs w:val="30"/>
              </w:rPr>
              <w:t>20,190,000</w:t>
            </w:r>
          </w:p>
        </w:tc>
      </w:tr>
      <w:tr w:rsidR="00E71319" w:rsidRPr="00807A24" w:rsidTr="008543B6">
        <w:tc>
          <w:tcPr>
            <w:tcW w:w="3796" w:type="dxa"/>
            <w:gridSpan w:val="2"/>
          </w:tcPr>
          <w:p w:rsidR="00E71319" w:rsidRPr="00807A24" w:rsidRDefault="00E71319" w:rsidP="00E71319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E71319" w:rsidRPr="00807A24" w:rsidRDefault="00E71319" w:rsidP="00E7131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E71319" w:rsidRPr="00807A24" w:rsidRDefault="00E71319" w:rsidP="00E713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double" w:sz="4" w:space="0" w:color="auto"/>
            </w:tcBorders>
          </w:tcPr>
          <w:p w:rsidR="00E71319" w:rsidRPr="00807A24" w:rsidRDefault="00E71319" w:rsidP="00E7131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gridSpan w:val="2"/>
          </w:tcPr>
          <w:p w:rsidR="00E71319" w:rsidRPr="00807A24" w:rsidRDefault="00E71319" w:rsidP="00E713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:rsidR="00E71319" w:rsidRPr="00807A24" w:rsidRDefault="00E71319" w:rsidP="00E7131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E71319" w:rsidRPr="00807A24" w:rsidRDefault="00E71319" w:rsidP="00E713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</w:tcPr>
          <w:p w:rsidR="00E71319" w:rsidRPr="00807A24" w:rsidRDefault="00E71319" w:rsidP="00E7131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43B6" w:rsidRPr="005E1B79" w:rsidTr="008543B6">
        <w:tc>
          <w:tcPr>
            <w:tcW w:w="3796" w:type="dxa"/>
            <w:gridSpan w:val="2"/>
          </w:tcPr>
          <w:p w:rsidR="008543B6" w:rsidRPr="00967FFB" w:rsidRDefault="008543B6" w:rsidP="008543B6">
            <w:pPr>
              <w:tabs>
                <w:tab w:val="left" w:pos="275"/>
              </w:tabs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7FF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กำไร (ขาดทุน) ต่อหุ้น (ขั้นพื้นฐาน) </w:t>
            </w:r>
            <w:r w:rsidRPr="00967F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8543B6" w:rsidRPr="00967FFB" w:rsidRDefault="008543B6" w:rsidP="008543B6">
            <w:pPr>
              <w:spacing w:line="380" w:lineRule="exact"/>
              <w:ind w:left="-119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(0.022)</w:t>
            </w:r>
          </w:p>
        </w:tc>
        <w:tc>
          <w:tcPr>
            <w:tcW w:w="236" w:type="dxa"/>
            <w:gridSpan w:val="2"/>
          </w:tcPr>
          <w:p w:rsidR="008543B6" w:rsidRPr="00967FFB" w:rsidRDefault="008543B6" w:rsidP="008543B6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</w:tcPr>
          <w:p w:rsidR="008543B6" w:rsidRPr="00967FFB" w:rsidRDefault="008543B6" w:rsidP="008543B6">
            <w:pPr>
              <w:spacing w:line="380" w:lineRule="exact"/>
              <w:ind w:left="-119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63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23</w:t>
            </w:r>
          </w:p>
        </w:tc>
        <w:tc>
          <w:tcPr>
            <w:tcW w:w="239" w:type="dxa"/>
            <w:gridSpan w:val="2"/>
          </w:tcPr>
          <w:p w:rsidR="008543B6" w:rsidRPr="00967FFB" w:rsidRDefault="008543B6" w:rsidP="008543B6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:rsidR="008543B6" w:rsidRPr="00967FFB" w:rsidRDefault="008543B6" w:rsidP="008543B6">
            <w:pPr>
              <w:spacing w:line="380" w:lineRule="exact"/>
              <w:ind w:left="-119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0.035</w:t>
            </w:r>
          </w:p>
        </w:tc>
        <w:tc>
          <w:tcPr>
            <w:tcW w:w="236" w:type="dxa"/>
          </w:tcPr>
          <w:p w:rsidR="008543B6" w:rsidRPr="00967FFB" w:rsidRDefault="008543B6" w:rsidP="008543B6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:rsidR="008543B6" w:rsidRPr="00967FFB" w:rsidRDefault="008543B6" w:rsidP="008543B6">
            <w:pPr>
              <w:spacing w:line="380" w:lineRule="exact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63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 w:rsidRPr="004B63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</w:p>
        </w:tc>
      </w:tr>
    </w:tbl>
    <w:p w:rsidR="007361F0" w:rsidRDefault="007361F0" w:rsidP="007361F0">
      <w:pPr>
        <w:pStyle w:val="Bo-Blankline"/>
      </w:pPr>
    </w:p>
    <w:p w:rsidR="00394D52" w:rsidRDefault="00AA4204" w:rsidP="00F5741D">
      <w:pPr>
        <w:pStyle w:val="Caption"/>
        <w:ind w:hanging="900"/>
      </w:pPr>
      <w:r>
        <w:rPr>
          <w:rFonts w:hint="cs"/>
          <w:cs/>
        </w:rPr>
        <w:t>เงินปันผล</w:t>
      </w:r>
    </w:p>
    <w:p w:rsidR="00394D52" w:rsidRPr="00065A6A" w:rsidRDefault="00394D52" w:rsidP="007361F0">
      <w:pPr>
        <w:pStyle w:val="Bo-Blankline"/>
      </w:pPr>
    </w:p>
    <w:p w:rsidR="00394D52" w:rsidRPr="00394D52" w:rsidRDefault="00394D52" w:rsidP="00394D52">
      <w:pPr>
        <w:pStyle w:val="Caption"/>
        <w:numPr>
          <w:ilvl w:val="0"/>
          <w:numId w:val="0"/>
        </w:numPr>
        <w:ind w:left="540"/>
        <w:rPr>
          <w:b w:val="0"/>
          <w:bCs w:val="0"/>
        </w:rPr>
      </w:pPr>
      <w:r w:rsidRPr="00394D52">
        <w:rPr>
          <w:rFonts w:hint="cs"/>
          <w:b w:val="0"/>
          <w:bCs w:val="0"/>
          <w:cs/>
        </w:rPr>
        <w:t>ในการ</w:t>
      </w:r>
      <w:r w:rsidRPr="00394D52">
        <w:rPr>
          <w:b w:val="0"/>
          <w:bCs w:val="0"/>
          <w:cs/>
        </w:rPr>
        <w:t xml:space="preserve">ประชุมสามัญประจำปีของผู้ถือหุ้นของบริษัทเมื่อวันที่ </w:t>
      </w:r>
      <w:r w:rsidRPr="00394D52">
        <w:rPr>
          <w:b w:val="0"/>
          <w:bCs w:val="0"/>
        </w:rPr>
        <w:t>2</w:t>
      </w:r>
      <w:r w:rsidRPr="00394D52">
        <w:rPr>
          <w:b w:val="0"/>
          <w:bCs w:val="0"/>
          <w:cs/>
        </w:rPr>
        <w:t>7 เมษายน 2560 ผู้ถือหุ้นมีมติอนุมัติการจ่ายเงินปันผลจากกำไรสะสมของบริษัท ในอัตราหุ้นละ 0.</w:t>
      </w:r>
      <w:r w:rsidRPr="00394D52">
        <w:rPr>
          <w:b w:val="0"/>
          <w:bCs w:val="0"/>
        </w:rPr>
        <w:t>02</w:t>
      </w:r>
      <w:r w:rsidRPr="00394D52">
        <w:rPr>
          <w:b w:val="0"/>
          <w:bCs w:val="0"/>
          <w:cs/>
        </w:rPr>
        <w:t xml:space="preserve"> บาท</w:t>
      </w:r>
      <w:r w:rsidRPr="00394D52">
        <w:rPr>
          <w:b w:val="0"/>
          <w:bCs w:val="0"/>
        </w:rPr>
        <w:t xml:space="preserve"> </w:t>
      </w:r>
      <w:r w:rsidRPr="00394D52">
        <w:rPr>
          <w:b w:val="0"/>
          <w:bCs w:val="0"/>
          <w:cs/>
        </w:rPr>
        <w:t xml:space="preserve">เป็นจำนวนเงินรวม </w:t>
      </w:r>
      <w:r w:rsidRPr="00394D52">
        <w:rPr>
          <w:b w:val="0"/>
          <w:bCs w:val="0"/>
        </w:rPr>
        <w:t>403.</w:t>
      </w:r>
      <w:r w:rsidRPr="00394D52">
        <w:rPr>
          <w:b w:val="0"/>
          <w:bCs w:val="0"/>
          <w:cs/>
        </w:rPr>
        <w:t>8</w:t>
      </w:r>
      <w:r w:rsidRPr="00394D52">
        <w:rPr>
          <w:b w:val="0"/>
          <w:bCs w:val="0"/>
        </w:rPr>
        <w:t>0</w:t>
      </w:r>
      <w:r w:rsidRPr="00394D52">
        <w:rPr>
          <w:b w:val="0"/>
          <w:bCs w:val="0"/>
          <w:cs/>
        </w:rPr>
        <w:t xml:space="preserve"> ล้านบาท</w:t>
      </w:r>
      <w:r w:rsidRPr="00394D52">
        <w:rPr>
          <w:b w:val="0"/>
          <w:bCs w:val="0"/>
        </w:rPr>
        <w:t xml:space="preserve"> </w:t>
      </w:r>
      <w:r w:rsidRPr="00394D52">
        <w:rPr>
          <w:b w:val="0"/>
          <w:bCs w:val="0"/>
          <w:cs/>
        </w:rPr>
        <w:t>เงินปันผลดังกล่าว</w:t>
      </w:r>
      <w:r w:rsidRPr="00394D52">
        <w:rPr>
          <w:rFonts w:hint="cs"/>
          <w:b w:val="0"/>
          <w:bCs w:val="0"/>
          <w:cs/>
        </w:rPr>
        <w:t>ได้</w:t>
      </w:r>
      <w:r w:rsidRPr="00394D52">
        <w:rPr>
          <w:b w:val="0"/>
          <w:bCs w:val="0"/>
          <w:cs/>
        </w:rPr>
        <w:t>จ่ายให้แก่ผู้ถือหุ้นใน</w:t>
      </w:r>
      <w:r w:rsidRPr="00394D52">
        <w:rPr>
          <w:rFonts w:hint="cs"/>
          <w:b w:val="0"/>
          <w:bCs w:val="0"/>
          <w:cs/>
        </w:rPr>
        <w:t>เดือน</w:t>
      </w:r>
      <w:r w:rsidRPr="00394D52">
        <w:rPr>
          <w:b w:val="0"/>
          <w:bCs w:val="0"/>
        </w:rPr>
        <w:t xml:space="preserve"> </w:t>
      </w:r>
      <w:r w:rsidRPr="00394D52">
        <w:rPr>
          <w:b w:val="0"/>
          <w:bCs w:val="0"/>
          <w:cs/>
        </w:rPr>
        <w:t xml:space="preserve">พฤษภาคม </w:t>
      </w:r>
      <w:r w:rsidRPr="00394D52">
        <w:rPr>
          <w:b w:val="0"/>
          <w:bCs w:val="0"/>
        </w:rPr>
        <w:t>2560</w:t>
      </w:r>
    </w:p>
    <w:p w:rsidR="00394D52" w:rsidRPr="00394D52" w:rsidRDefault="00394D52" w:rsidP="007361F0">
      <w:pPr>
        <w:pStyle w:val="Bo-Blankline"/>
      </w:pPr>
    </w:p>
    <w:p w:rsidR="00394D52" w:rsidRPr="00394D52" w:rsidRDefault="00394D52" w:rsidP="00394D52">
      <w:pPr>
        <w:pStyle w:val="Caption"/>
        <w:numPr>
          <w:ilvl w:val="0"/>
          <w:numId w:val="0"/>
        </w:numPr>
        <w:ind w:left="540"/>
        <w:rPr>
          <w:b w:val="0"/>
          <w:bCs w:val="0"/>
        </w:rPr>
      </w:pPr>
      <w:r w:rsidRPr="00394D52">
        <w:rPr>
          <w:rFonts w:hint="cs"/>
          <w:b w:val="0"/>
          <w:bCs w:val="0"/>
          <w:cs/>
        </w:rPr>
        <w:t>ในการ</w:t>
      </w:r>
      <w:r w:rsidRPr="00394D52">
        <w:rPr>
          <w:b w:val="0"/>
          <w:bCs w:val="0"/>
          <w:cs/>
        </w:rPr>
        <w:t xml:space="preserve">ประชุมสามัญประจำปีของผู้ถือหุ้นของบริษัทเมื่อวันที่ </w:t>
      </w:r>
      <w:r w:rsidRPr="00394D52">
        <w:rPr>
          <w:b w:val="0"/>
          <w:bCs w:val="0"/>
        </w:rPr>
        <w:t>2</w:t>
      </w:r>
      <w:r w:rsidRPr="00394D52">
        <w:rPr>
          <w:rFonts w:hint="cs"/>
          <w:b w:val="0"/>
          <w:bCs w:val="0"/>
          <w:cs/>
        </w:rPr>
        <w:t>9</w:t>
      </w:r>
      <w:r w:rsidRPr="00394D52">
        <w:rPr>
          <w:b w:val="0"/>
          <w:bCs w:val="0"/>
          <w:cs/>
        </w:rPr>
        <w:t xml:space="preserve"> เมษายน 25</w:t>
      </w:r>
      <w:r w:rsidRPr="00394D52">
        <w:rPr>
          <w:rFonts w:hint="cs"/>
          <w:b w:val="0"/>
          <w:bCs w:val="0"/>
          <w:cs/>
        </w:rPr>
        <w:t>59</w:t>
      </w:r>
      <w:r w:rsidRPr="00394D52">
        <w:rPr>
          <w:b w:val="0"/>
          <w:bCs w:val="0"/>
          <w:cs/>
        </w:rPr>
        <w:t xml:space="preserve"> ผู้ถือหุ้นมีมติอนุมัติการจ่ายเงินปันผลจากกำไรสะสมของบริษัท ในอัตราหุ้นละ 0.</w:t>
      </w:r>
      <w:r w:rsidRPr="00394D52">
        <w:rPr>
          <w:b w:val="0"/>
          <w:bCs w:val="0"/>
        </w:rPr>
        <w:t>02</w:t>
      </w:r>
      <w:r w:rsidRPr="00394D52">
        <w:rPr>
          <w:b w:val="0"/>
          <w:bCs w:val="0"/>
          <w:cs/>
        </w:rPr>
        <w:t xml:space="preserve"> บาท</w:t>
      </w:r>
      <w:r w:rsidRPr="00394D52">
        <w:rPr>
          <w:b w:val="0"/>
          <w:bCs w:val="0"/>
        </w:rPr>
        <w:t xml:space="preserve"> </w:t>
      </w:r>
      <w:r w:rsidRPr="00394D52">
        <w:rPr>
          <w:b w:val="0"/>
          <w:bCs w:val="0"/>
          <w:cs/>
        </w:rPr>
        <w:t xml:space="preserve">เป็นจำนวนเงินรวม </w:t>
      </w:r>
      <w:r w:rsidRPr="00394D52">
        <w:rPr>
          <w:b w:val="0"/>
          <w:bCs w:val="0"/>
        </w:rPr>
        <w:t>403.</w:t>
      </w:r>
      <w:r w:rsidRPr="00394D52">
        <w:rPr>
          <w:b w:val="0"/>
          <w:bCs w:val="0"/>
          <w:cs/>
        </w:rPr>
        <w:t>8</w:t>
      </w:r>
      <w:r w:rsidRPr="00394D52">
        <w:rPr>
          <w:b w:val="0"/>
          <w:bCs w:val="0"/>
        </w:rPr>
        <w:t>0</w:t>
      </w:r>
      <w:r w:rsidRPr="00394D52">
        <w:rPr>
          <w:b w:val="0"/>
          <w:bCs w:val="0"/>
          <w:cs/>
        </w:rPr>
        <w:t xml:space="preserve"> ล้านบาท</w:t>
      </w:r>
      <w:r w:rsidRPr="00394D52">
        <w:rPr>
          <w:b w:val="0"/>
          <w:bCs w:val="0"/>
        </w:rPr>
        <w:t xml:space="preserve"> </w:t>
      </w:r>
      <w:r w:rsidRPr="00394D52">
        <w:rPr>
          <w:b w:val="0"/>
          <w:bCs w:val="0"/>
          <w:cs/>
        </w:rPr>
        <w:t>เงินปันผลดังกล่าว</w:t>
      </w:r>
      <w:r w:rsidRPr="00394D52">
        <w:rPr>
          <w:rFonts w:hint="cs"/>
          <w:b w:val="0"/>
          <w:bCs w:val="0"/>
          <w:cs/>
        </w:rPr>
        <w:t>ได้</w:t>
      </w:r>
      <w:r w:rsidRPr="00394D52">
        <w:rPr>
          <w:b w:val="0"/>
          <w:bCs w:val="0"/>
          <w:cs/>
        </w:rPr>
        <w:t>จ่ายให้แก่ผู้ถือหุ้นใน</w:t>
      </w:r>
      <w:r w:rsidRPr="00394D52">
        <w:rPr>
          <w:rFonts w:hint="cs"/>
          <w:b w:val="0"/>
          <w:bCs w:val="0"/>
          <w:cs/>
        </w:rPr>
        <w:t>เดือน</w:t>
      </w:r>
      <w:r w:rsidRPr="00394D52">
        <w:rPr>
          <w:b w:val="0"/>
          <w:bCs w:val="0"/>
        </w:rPr>
        <w:t xml:space="preserve"> </w:t>
      </w:r>
      <w:r w:rsidRPr="00394D52">
        <w:rPr>
          <w:b w:val="0"/>
          <w:bCs w:val="0"/>
          <w:cs/>
        </w:rPr>
        <w:t xml:space="preserve">พฤษภาคม </w:t>
      </w:r>
      <w:r w:rsidRPr="00394D52">
        <w:rPr>
          <w:b w:val="0"/>
          <w:bCs w:val="0"/>
        </w:rPr>
        <w:t>25</w:t>
      </w:r>
      <w:r w:rsidRPr="00394D52">
        <w:rPr>
          <w:rFonts w:hint="cs"/>
          <w:b w:val="0"/>
          <w:bCs w:val="0"/>
          <w:cs/>
        </w:rPr>
        <w:t>59</w:t>
      </w:r>
    </w:p>
    <w:p w:rsidR="00394D52" w:rsidRPr="00394D52" w:rsidRDefault="00394D52" w:rsidP="007361F0">
      <w:pPr>
        <w:pStyle w:val="Bo-Blankline"/>
        <w:rPr>
          <w:lang w:val="en-US"/>
        </w:rPr>
      </w:pPr>
    </w:p>
    <w:p w:rsidR="007361F0" w:rsidRDefault="007361F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47124B" w:rsidRDefault="00734223" w:rsidP="00F5741D">
      <w:pPr>
        <w:pStyle w:val="Caption"/>
        <w:ind w:hanging="900"/>
      </w:pPr>
      <w:r w:rsidRPr="00606A70">
        <w:rPr>
          <w:cs/>
        </w:rPr>
        <w:lastRenderedPageBreak/>
        <w:t>ภาระผูกพัน</w:t>
      </w:r>
      <w:r w:rsidRPr="00606A70">
        <w:rPr>
          <w:rFonts w:hint="cs"/>
          <w:cs/>
        </w:rPr>
        <w:t>กับบุคคล</w:t>
      </w:r>
      <w:r>
        <w:rPr>
          <w:rFonts w:hint="cs"/>
          <w:cs/>
        </w:rPr>
        <w:t>หรือกิจการที่ไม่เกี่ยวข้องกัน</w:t>
      </w:r>
    </w:p>
    <w:p w:rsidR="00394D52" w:rsidRPr="00F5741D" w:rsidRDefault="00394D52" w:rsidP="00F5741D">
      <w:pPr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47124B" w:rsidRPr="006E4F8A" w:rsidTr="00B15D7E">
        <w:trPr>
          <w:tblHeader/>
        </w:trPr>
        <w:tc>
          <w:tcPr>
            <w:tcW w:w="3931" w:type="dxa"/>
            <w:shd w:val="clear" w:color="auto" w:fill="auto"/>
          </w:tcPr>
          <w:p w:rsidR="0047124B" w:rsidRPr="00734223" w:rsidRDefault="0047124B" w:rsidP="009B2C29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:rsidR="0047124B" w:rsidRPr="006E4F8A" w:rsidRDefault="0047124B" w:rsidP="009B2C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47124B" w:rsidRPr="006E4F8A" w:rsidRDefault="0047124B" w:rsidP="009B2C2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shd w:val="clear" w:color="auto" w:fill="auto"/>
          </w:tcPr>
          <w:p w:rsidR="0047124B" w:rsidRPr="006E4F8A" w:rsidRDefault="0047124B" w:rsidP="009B2C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1319" w:rsidRPr="006E4F8A" w:rsidTr="00B15D7E">
        <w:trPr>
          <w:tblHeader/>
        </w:trPr>
        <w:tc>
          <w:tcPr>
            <w:tcW w:w="3931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E71319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  <w:shd w:val="clear" w:color="auto" w:fill="auto"/>
          </w:tcPr>
          <w:p w:rsidR="00E71319" w:rsidRPr="003A3233" w:rsidRDefault="00E71319" w:rsidP="00E7131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shd w:val="clear" w:color="auto" w:fill="auto"/>
          </w:tcPr>
          <w:p w:rsidR="00E71319" w:rsidRPr="003A3233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  <w:shd w:val="clear" w:color="auto" w:fill="auto"/>
          </w:tcPr>
          <w:p w:rsidR="00E71319" w:rsidRPr="003A3233" w:rsidRDefault="00E71319" w:rsidP="00E7131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E71319" w:rsidRPr="006E4F8A" w:rsidTr="00B15D7E">
        <w:trPr>
          <w:tblHeader/>
        </w:trPr>
        <w:tc>
          <w:tcPr>
            <w:tcW w:w="3931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E71319" w:rsidRPr="003A3233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E71319" w:rsidRPr="003A3233" w:rsidRDefault="00E71319" w:rsidP="00E7131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Pr="003A3233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E71319" w:rsidRPr="003A3233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Pr="003A3233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E71319" w:rsidRPr="003A3233" w:rsidRDefault="00E71319" w:rsidP="00E7131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Pr="003A3233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E71319" w:rsidRPr="006E4F8A" w:rsidTr="00B15D7E">
        <w:trPr>
          <w:tblHeader/>
        </w:trPr>
        <w:tc>
          <w:tcPr>
            <w:tcW w:w="3931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71319" w:rsidRPr="006E4F8A" w:rsidTr="00B15D7E">
        <w:tc>
          <w:tcPr>
            <w:tcW w:w="3931" w:type="dxa"/>
            <w:shd w:val="clear" w:color="auto" w:fill="auto"/>
          </w:tcPr>
          <w:p w:rsidR="00E71319" w:rsidRPr="00734223" w:rsidRDefault="00E71319" w:rsidP="00E71319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34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Pr="006E4F8A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Pr="006E4F8A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Pr="006E4F8A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319" w:rsidRPr="006E4F8A" w:rsidTr="00B15D7E">
        <w:tc>
          <w:tcPr>
            <w:tcW w:w="3931" w:type="dxa"/>
            <w:shd w:val="clear" w:color="auto" w:fill="auto"/>
          </w:tcPr>
          <w:p w:rsidR="00E71319" w:rsidRPr="00734223" w:rsidRDefault="00E71319" w:rsidP="00E71319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134" w:type="dxa"/>
            <w:shd w:val="clear" w:color="auto" w:fill="auto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319" w:rsidRPr="006E4F8A" w:rsidTr="00B15D7E">
        <w:tc>
          <w:tcPr>
            <w:tcW w:w="3931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71319" w:rsidRPr="00DD6046" w:rsidRDefault="00B15D7E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2,814,956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71319" w:rsidRPr="00DD6046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,619,364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71319" w:rsidRPr="00DD6046" w:rsidRDefault="00B15D7E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413,423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71319" w:rsidRPr="00DD6046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1,152,809</w:t>
            </w:r>
          </w:p>
        </w:tc>
      </w:tr>
      <w:tr w:rsidR="00E71319" w:rsidRPr="006E4F8A" w:rsidTr="00B15D7E">
        <w:tc>
          <w:tcPr>
            <w:tcW w:w="3931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Pr="006E4F8A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Pr="006E4F8A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1319" w:rsidRPr="006E4F8A" w:rsidTr="00B15D7E">
        <w:tc>
          <w:tcPr>
            <w:tcW w:w="3931" w:type="dxa"/>
            <w:shd w:val="clear" w:color="auto" w:fill="auto"/>
          </w:tcPr>
          <w:p w:rsidR="00E71319" w:rsidRPr="00734223" w:rsidRDefault="00E71319" w:rsidP="00E71319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ยกเลิกไม่ได้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4D52" w:rsidRPr="006E4F8A" w:rsidTr="00B15D7E">
        <w:tc>
          <w:tcPr>
            <w:tcW w:w="3931" w:type="dxa"/>
            <w:shd w:val="clear" w:color="auto" w:fill="auto"/>
          </w:tcPr>
          <w:p w:rsidR="00394D52" w:rsidRPr="00E46B8B" w:rsidRDefault="00394D52" w:rsidP="00394D52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B8B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5566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4D52" w:rsidRPr="009F1ED2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97,922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94D52" w:rsidRPr="00734223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90,626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94D52" w:rsidRPr="009F1ED2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47,788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94D52" w:rsidRPr="00734223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46,940</w:t>
            </w:r>
          </w:p>
        </w:tc>
      </w:tr>
      <w:tr w:rsidR="00394D52" w:rsidRPr="006E4F8A" w:rsidTr="00B15D7E">
        <w:tc>
          <w:tcPr>
            <w:tcW w:w="3931" w:type="dxa"/>
            <w:shd w:val="clear" w:color="auto" w:fill="auto"/>
          </w:tcPr>
          <w:p w:rsidR="00394D52" w:rsidRPr="00556632" w:rsidRDefault="00394D52" w:rsidP="00394D52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B8B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556632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4D52" w:rsidRPr="00C93ECD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103,333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94D52" w:rsidRPr="006E4F8A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109,371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94D52" w:rsidRPr="009F1ED2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58,893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94D52" w:rsidRPr="006E4F8A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64,656</w:t>
            </w:r>
          </w:p>
        </w:tc>
      </w:tr>
      <w:tr w:rsidR="00394D52" w:rsidRPr="006E4F8A" w:rsidTr="00B15D7E">
        <w:tc>
          <w:tcPr>
            <w:tcW w:w="3931" w:type="dxa"/>
            <w:shd w:val="clear" w:color="auto" w:fill="auto"/>
            <w:vAlign w:val="bottom"/>
          </w:tcPr>
          <w:p w:rsidR="00394D52" w:rsidRPr="006E4F8A" w:rsidRDefault="00394D52" w:rsidP="00394D5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4D52" w:rsidRPr="00C93ECD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201,255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4D52" w:rsidRPr="00734223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199,997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4D52" w:rsidRPr="009F1ED2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106,681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4D52" w:rsidRPr="00734223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111,596</w:t>
            </w:r>
          </w:p>
        </w:tc>
      </w:tr>
      <w:tr w:rsidR="00E71319" w:rsidRPr="006E4F8A" w:rsidTr="00B15D7E">
        <w:tc>
          <w:tcPr>
            <w:tcW w:w="3931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Pr="006E4F8A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E71319" w:rsidRPr="006E4F8A" w:rsidRDefault="00E71319" w:rsidP="00E71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E71319" w:rsidRPr="006E4F8A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1319" w:rsidRPr="006E4F8A" w:rsidTr="00B15D7E">
        <w:tc>
          <w:tcPr>
            <w:tcW w:w="3931" w:type="dxa"/>
            <w:shd w:val="clear" w:color="auto" w:fill="auto"/>
          </w:tcPr>
          <w:p w:rsidR="00E71319" w:rsidRPr="00734223" w:rsidRDefault="00E71319" w:rsidP="00E71319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E71319" w:rsidRPr="00734223" w:rsidRDefault="00E71319" w:rsidP="00E7131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4D52" w:rsidRPr="006E4F8A" w:rsidTr="00B15D7E">
        <w:tc>
          <w:tcPr>
            <w:tcW w:w="3931" w:type="dxa"/>
            <w:shd w:val="clear" w:color="auto" w:fill="auto"/>
          </w:tcPr>
          <w:p w:rsidR="00394D52" w:rsidRPr="008379A0" w:rsidRDefault="00394D52" w:rsidP="00394D52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เลต</w:t>
            </w:r>
            <w:proofErr w:type="spellStart"/>
            <w:r w:rsidRPr="008379A0">
              <w:rPr>
                <w:rFonts w:ascii="Angsana New" w:hAnsi="Angsana New"/>
                <w:sz w:val="30"/>
                <w:szCs w:val="30"/>
                <w:cs/>
              </w:rPr>
              <w:t>เตอร์ออฟ</w:t>
            </w:r>
            <w:proofErr w:type="spellEnd"/>
            <w:r w:rsidRPr="008379A0">
              <w:rPr>
                <w:rFonts w:ascii="Angsana New" w:hAnsi="Angsana New"/>
                <w:sz w:val="30"/>
                <w:szCs w:val="30"/>
                <w:cs/>
              </w:rPr>
              <w:t>เครดิตที่ยังไม่ได้ใช้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4D52" w:rsidRPr="009F1ED2" w:rsidRDefault="00B15D7E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521,307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94D52" w:rsidRPr="00734223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346,121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94D52" w:rsidRPr="009F1ED2" w:rsidRDefault="00B15D7E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19,010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94D52" w:rsidRPr="00734223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123,431</w:t>
            </w:r>
          </w:p>
        </w:tc>
      </w:tr>
      <w:tr w:rsidR="00394D52" w:rsidRPr="006E4F8A" w:rsidTr="00B15D7E">
        <w:tc>
          <w:tcPr>
            <w:tcW w:w="3931" w:type="dxa"/>
            <w:shd w:val="clear" w:color="auto" w:fill="auto"/>
          </w:tcPr>
          <w:p w:rsidR="00394D52" w:rsidRPr="008379A0" w:rsidRDefault="00394D52" w:rsidP="00394D52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สั่งซื้อวัตถุดิบ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4D52" w:rsidRPr="009F1ED2" w:rsidRDefault="00B15D7E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227,738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94D52" w:rsidRPr="006E4F8A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64,452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94D52" w:rsidRPr="009F1ED2" w:rsidRDefault="00394D52" w:rsidP="00394D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94D52" w:rsidRPr="006E4F8A" w:rsidRDefault="00394D52" w:rsidP="00394D5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94D52" w:rsidRPr="006E4F8A" w:rsidTr="00B15D7E">
        <w:tc>
          <w:tcPr>
            <w:tcW w:w="3931" w:type="dxa"/>
            <w:shd w:val="clear" w:color="auto" w:fill="auto"/>
          </w:tcPr>
          <w:p w:rsidR="00394D52" w:rsidRPr="008379A0" w:rsidRDefault="00394D52" w:rsidP="00394D52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ค้ำประกัน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4D52" w:rsidRPr="009F1ED2" w:rsidRDefault="00B15D7E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351,786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94D52" w:rsidRPr="006E4F8A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351,366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94D52" w:rsidRPr="009F1ED2" w:rsidRDefault="00394D52" w:rsidP="00B15D7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301,</w:t>
            </w:r>
            <w:r w:rsidR="00B15D7E"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394D52" w:rsidRPr="006E4F8A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301,148</w:t>
            </w:r>
          </w:p>
        </w:tc>
      </w:tr>
      <w:tr w:rsidR="00394D52" w:rsidRPr="006E4F8A" w:rsidTr="00B15D7E">
        <w:tc>
          <w:tcPr>
            <w:tcW w:w="3931" w:type="dxa"/>
            <w:shd w:val="clear" w:color="auto" w:fill="auto"/>
            <w:vAlign w:val="bottom"/>
          </w:tcPr>
          <w:p w:rsidR="00394D52" w:rsidRPr="006E4F8A" w:rsidRDefault="00394D52" w:rsidP="00394D5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4D52" w:rsidRPr="00C93ECD" w:rsidRDefault="00B15D7E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1,100,831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734223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4D52" w:rsidRPr="00734223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761,939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8379A0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4D52" w:rsidRPr="009F1ED2" w:rsidRDefault="00B15D7E" w:rsidP="00394D52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320,709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4D52" w:rsidRPr="008379A0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4D52" w:rsidRPr="008379A0" w:rsidRDefault="00394D52" w:rsidP="00394D5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424,579</w:t>
            </w:r>
          </w:p>
        </w:tc>
      </w:tr>
    </w:tbl>
    <w:p w:rsidR="0047124B" w:rsidRPr="00784400" w:rsidRDefault="0047124B" w:rsidP="0047124B">
      <w:pPr>
        <w:pStyle w:val="Caption"/>
        <w:numPr>
          <w:ilvl w:val="0"/>
          <w:numId w:val="0"/>
        </w:numPr>
        <w:ind w:left="900"/>
      </w:pPr>
    </w:p>
    <w:p w:rsidR="00394D52" w:rsidRDefault="00394D52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FF2DB6" w:rsidRPr="00C0633B" w:rsidRDefault="00FF2DB6" w:rsidP="00FC4024">
      <w:pPr>
        <w:pStyle w:val="Caption"/>
        <w:ind w:hanging="900"/>
      </w:pPr>
      <w:r w:rsidRPr="00C0633B">
        <w:rPr>
          <w:cs/>
        </w:rPr>
        <w:lastRenderedPageBreak/>
        <w:t>หนี้สินที่อาจเกิดขึ้น</w:t>
      </w:r>
    </w:p>
    <w:p w:rsidR="002925ED" w:rsidRPr="002925ED" w:rsidRDefault="002925ED" w:rsidP="002925ED">
      <w:pPr>
        <w:spacing w:line="240" w:lineRule="auto"/>
        <w:ind w:right="-36"/>
        <w:jc w:val="thaiDistribute"/>
        <w:rPr>
          <w:rFonts w:ascii="Angsana New" w:hAnsi="Angsana New"/>
          <w:sz w:val="20"/>
          <w:szCs w:val="20"/>
        </w:rPr>
      </w:pPr>
    </w:p>
    <w:p w:rsidR="000E2106" w:rsidRDefault="000E2106" w:rsidP="000E2106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2560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บริษัทมีคดีความที่สำคัญดังนี้</w:t>
      </w:r>
    </w:p>
    <w:p w:rsidR="000E2106" w:rsidRPr="00F73D3B" w:rsidRDefault="000E2106" w:rsidP="000E2106">
      <w:pPr>
        <w:spacing w:line="240" w:lineRule="auto"/>
        <w:ind w:left="540" w:right="-36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0E2106" w:rsidRPr="00B21497" w:rsidRDefault="000E2106" w:rsidP="000E2106">
      <w:pPr>
        <w:numPr>
          <w:ilvl w:val="0"/>
          <w:numId w:val="10"/>
        </w:numPr>
        <w:tabs>
          <w:tab w:val="clear" w:pos="720"/>
          <w:tab w:val="num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21497">
        <w:rPr>
          <w:rFonts w:ascii="Angsana New" w:hAnsi="Angsana New" w:hint="cs"/>
          <w:sz w:val="30"/>
          <w:szCs w:val="30"/>
          <w:cs/>
          <w:lang w:val="en-US"/>
        </w:rPr>
        <w:t xml:space="preserve">บริษัท </w:t>
      </w:r>
      <w:r w:rsidRPr="00B21497">
        <w:rPr>
          <w:rFonts w:ascii="Angsana New" w:hAnsi="Angsana New"/>
          <w:sz w:val="30"/>
          <w:szCs w:val="30"/>
          <w:cs/>
          <w:lang w:val="en-US"/>
        </w:rPr>
        <w:t>หน่วยงานของรัฐ และเจ้าหน้าที่ของรัฐ ถูกฟ้อง คดีฟ้องว่าผู้ฟ้องคดีเป็นเจ้าของที่ดินตามหนังสือรับรองการ</w:t>
      </w:r>
      <w:r w:rsidRPr="00B21497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ทำประโยชน์ จำนวน </w:t>
      </w:r>
      <w:r w:rsidRPr="00B21497">
        <w:rPr>
          <w:rFonts w:ascii="Angsana New" w:hAnsi="Angsana New"/>
          <w:spacing w:val="-8"/>
          <w:sz w:val="30"/>
          <w:szCs w:val="30"/>
          <w:lang w:val="en-US"/>
        </w:rPr>
        <w:t xml:space="preserve">8 </w:t>
      </w:r>
      <w:r w:rsidRPr="00B21497">
        <w:rPr>
          <w:rFonts w:ascii="Angsana New" w:hAnsi="Angsana New"/>
          <w:spacing w:val="-8"/>
          <w:sz w:val="30"/>
          <w:szCs w:val="30"/>
          <w:cs/>
          <w:lang w:val="en-US"/>
        </w:rPr>
        <w:t>แปลง การออกประทานบัตรของหน่วยงานของรัฐ ไม่ชอบด้วยกฎหมาย เป็นการออกประทานบัตร</w:t>
      </w:r>
      <w:r w:rsidRPr="00B21497">
        <w:rPr>
          <w:rFonts w:ascii="Angsana New" w:hAnsi="Angsana New"/>
          <w:sz w:val="30"/>
          <w:szCs w:val="30"/>
          <w:cs/>
          <w:lang w:val="en-US"/>
        </w:rPr>
        <w:t xml:space="preserve">ทับที่ดินของผู้ฟ้องคดีทั้ง </w:t>
      </w:r>
      <w:r w:rsidRPr="00B21497">
        <w:rPr>
          <w:rFonts w:ascii="Angsana New" w:hAnsi="Angsana New"/>
          <w:sz w:val="30"/>
          <w:szCs w:val="30"/>
          <w:lang w:val="en-US"/>
        </w:rPr>
        <w:t xml:space="preserve">8 </w:t>
      </w:r>
      <w:r w:rsidRPr="00B21497">
        <w:rPr>
          <w:rFonts w:ascii="Angsana New" w:hAnsi="Angsana New"/>
          <w:sz w:val="30"/>
          <w:szCs w:val="30"/>
          <w:cs/>
          <w:lang w:val="en-US"/>
        </w:rPr>
        <w:t>แปลง</w:t>
      </w:r>
    </w:p>
    <w:p w:rsidR="000E2106" w:rsidRPr="00B21497" w:rsidRDefault="000E2106" w:rsidP="000E2106">
      <w:pPr>
        <w:pStyle w:val="Bo-Blankline"/>
        <w:rPr>
          <w:lang w:val="en-US"/>
        </w:rPr>
      </w:pPr>
    </w:p>
    <w:p w:rsidR="000E2106" w:rsidRPr="000E2106" w:rsidRDefault="000E2106" w:rsidP="000E2106">
      <w:pPr>
        <w:pStyle w:val="Bo-C1Content"/>
        <w:rPr>
          <w:cs/>
        </w:rPr>
      </w:pPr>
      <w:r w:rsidRPr="000E2106">
        <w:rPr>
          <w:cs/>
        </w:rPr>
        <w:t xml:space="preserve">ศาลปกครองกลางพิจารณาแล้วพิพากษาเมื่อวันที่ </w:t>
      </w:r>
      <w:r w:rsidRPr="000E2106">
        <w:t xml:space="preserve">5 </w:t>
      </w:r>
      <w:r w:rsidRPr="000E2106">
        <w:rPr>
          <w:cs/>
        </w:rPr>
        <w:t xml:space="preserve">กรกฎาคม </w:t>
      </w:r>
      <w:r w:rsidRPr="000E2106">
        <w:t xml:space="preserve">2555 </w:t>
      </w:r>
      <w:r w:rsidRPr="000E2106">
        <w:rPr>
          <w:cs/>
        </w:rPr>
        <w:t>ว่าการออกประทานบัตรของหน่วยงานของรัฐ ไม่ทับที่ดิน น</w:t>
      </w:r>
      <w:r w:rsidRPr="000E2106">
        <w:t>.</w:t>
      </w:r>
      <w:r w:rsidRPr="000E2106">
        <w:rPr>
          <w:cs/>
        </w:rPr>
        <w:t>ส</w:t>
      </w:r>
      <w:r w:rsidRPr="000E2106">
        <w:t xml:space="preserve">. 3 </w:t>
      </w:r>
      <w:r w:rsidRPr="000E2106">
        <w:rPr>
          <w:cs/>
        </w:rPr>
        <w:t>ก</w:t>
      </w:r>
      <w:r w:rsidRPr="000E2106">
        <w:t xml:space="preserve">. </w:t>
      </w:r>
      <w:r w:rsidRPr="000E2106">
        <w:rPr>
          <w:cs/>
        </w:rPr>
        <w:t>ของผู้ฟ้องคดี พิพากษายกฟ้อง</w:t>
      </w:r>
      <w:r w:rsidRPr="000E2106">
        <w:rPr>
          <w:rFonts w:hint="cs"/>
          <w:cs/>
        </w:rPr>
        <w:t xml:space="preserve"> </w:t>
      </w:r>
      <w:r w:rsidRPr="000E2106">
        <w:rPr>
          <w:cs/>
        </w:rPr>
        <w:t>คดีอยู่ระหว่างการพิจารณารับอุทธรณ์ของศาลปกครองกลาง</w:t>
      </w:r>
    </w:p>
    <w:p w:rsidR="000E2106" w:rsidRPr="000E2106" w:rsidRDefault="000E2106" w:rsidP="000E2106">
      <w:pPr>
        <w:pStyle w:val="Bo-Blankline"/>
      </w:pPr>
    </w:p>
    <w:p w:rsidR="000E2106" w:rsidRPr="000E2106" w:rsidRDefault="000E2106" w:rsidP="000E2106">
      <w:pPr>
        <w:pStyle w:val="Bo-C1Content"/>
      </w:pPr>
      <w:r w:rsidRPr="000E2106">
        <w:rPr>
          <w:rFonts w:hint="cs"/>
          <w:cs/>
        </w:rPr>
        <w:t xml:space="preserve">ศาลปกครองสูงสุดมีหมายแจ้งกำหนดวันนั่งพิจารณาคดีครั้งแรกเมื่อวันที่ 18 พฤษภาคม 2560 พร้อมส่งเอกสารให้บริษัทพิจารณา บริษัทพิจารณาแล้วไม่มีกรณีที่ต้องชี้แจงเพิ่ม </w:t>
      </w:r>
      <w:r w:rsidRPr="000E2106">
        <w:rPr>
          <w:cs/>
        </w:rPr>
        <w:t>คดีอยู่ระหว่างการพิจารณา</w:t>
      </w:r>
      <w:r w:rsidRPr="000E2106">
        <w:rPr>
          <w:rFonts w:hint="cs"/>
          <w:cs/>
        </w:rPr>
        <w:t>ข</w:t>
      </w:r>
      <w:r w:rsidRPr="000E2106">
        <w:rPr>
          <w:cs/>
        </w:rPr>
        <w:t>องศาลปกครอง</w:t>
      </w:r>
      <w:r w:rsidRPr="000E2106">
        <w:rPr>
          <w:rFonts w:hint="cs"/>
          <w:cs/>
        </w:rPr>
        <w:t>สูงสุด</w:t>
      </w:r>
    </w:p>
    <w:p w:rsidR="000E2106" w:rsidRPr="000E2106" w:rsidRDefault="000E2106" w:rsidP="000E2106">
      <w:pPr>
        <w:pStyle w:val="Bo-C1Content"/>
        <w:rPr>
          <w:sz w:val="20"/>
          <w:szCs w:val="20"/>
        </w:rPr>
      </w:pPr>
    </w:p>
    <w:p w:rsidR="000E2106" w:rsidRPr="000E2106" w:rsidRDefault="000E2106" w:rsidP="0055111E">
      <w:pPr>
        <w:numPr>
          <w:ilvl w:val="0"/>
          <w:numId w:val="10"/>
        </w:numPr>
        <w:tabs>
          <w:tab w:val="clear" w:pos="720"/>
          <w:tab w:val="num" w:pos="540"/>
        </w:tabs>
        <w:ind w:left="540" w:right="-43"/>
        <w:jc w:val="thaiDistribute"/>
        <w:rPr>
          <w:rFonts w:ascii="Angsana New" w:hAnsi="Angsana New"/>
          <w:lang w:val="en-US"/>
        </w:rPr>
      </w:pPr>
      <w:r w:rsidRPr="000E2106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0E2106">
        <w:rPr>
          <w:rFonts w:ascii="Angsana New" w:hAnsi="Angsana New"/>
          <w:sz w:val="30"/>
          <w:szCs w:val="30"/>
          <w:lang w:val="en-US"/>
        </w:rPr>
        <w:t xml:space="preserve">8 </w:t>
      </w:r>
      <w:r w:rsidRPr="000E2106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 w:rsidRPr="000E2106">
        <w:rPr>
          <w:rFonts w:ascii="Angsana New" w:hAnsi="Angsana New"/>
          <w:sz w:val="30"/>
          <w:szCs w:val="30"/>
          <w:lang w:val="en-US"/>
        </w:rPr>
        <w:t xml:space="preserve">2558 </w:t>
      </w:r>
      <w:r w:rsidRPr="000E2106">
        <w:rPr>
          <w:rFonts w:ascii="Angsana New" w:hAnsi="Angsana New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0E2106">
        <w:rPr>
          <w:rFonts w:ascii="Angsana New" w:hAnsi="Angsana New"/>
          <w:sz w:val="30"/>
          <w:szCs w:val="30"/>
          <w:cs/>
          <w:lang w:val="en-US"/>
        </w:rPr>
        <w:t>จังหวัดสระบุรี ได้ยื่นฟ้องบริษัทในคดี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หมา</w:t>
      </w:r>
      <w:r w:rsidR="0055111E">
        <w:rPr>
          <w:rFonts w:ascii="Angsana New" w:hAnsi="Angsana New" w:hint="cs"/>
          <w:sz w:val="30"/>
          <w:szCs w:val="30"/>
          <w:cs/>
          <w:lang w:val="en-US"/>
        </w:rPr>
        <w:t xml:space="preserve">ยเลขดำที่ </w:t>
      </w:r>
      <w:proofErr w:type="spellStart"/>
      <w:r w:rsidR="0055111E">
        <w:rPr>
          <w:rFonts w:ascii="Angsana New" w:hAnsi="Angsana New" w:hint="cs"/>
          <w:sz w:val="30"/>
          <w:szCs w:val="30"/>
          <w:cs/>
          <w:lang w:val="en-US"/>
        </w:rPr>
        <w:t>สว</w:t>
      </w:r>
      <w:proofErr w:type="spellEnd"/>
      <w:r w:rsidR="0055111E">
        <w:rPr>
          <w:rFonts w:ascii="Angsana New" w:hAnsi="Angsana New" w:hint="cs"/>
          <w:sz w:val="30"/>
          <w:szCs w:val="30"/>
          <w:cs/>
          <w:lang w:val="en-US"/>
        </w:rPr>
        <w:t xml:space="preserve">.4/2559 ของศาลแพ่ง 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ฐานละเมิด</w:t>
      </w:r>
      <w:r w:rsidRPr="000E2106">
        <w:rPr>
          <w:rFonts w:ascii="Angsana New" w:hAnsi="Angsana New"/>
          <w:sz w:val="30"/>
          <w:szCs w:val="30"/>
          <w:cs/>
          <w:lang w:val="en-US"/>
        </w:rPr>
        <w:t>เกี่ยวกับเรื่องการทำเหมืองแร่นอกเขตประทานบัตร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โดย</w:t>
      </w:r>
      <w:r w:rsidRPr="000E2106">
        <w:rPr>
          <w:rFonts w:ascii="Angsana New" w:hAnsi="Angsana New"/>
          <w:sz w:val="30"/>
          <w:szCs w:val="30"/>
          <w:cs/>
          <w:lang w:val="en-US"/>
        </w:rPr>
        <w:t xml:space="preserve">เรียกค่าเสียหายเป็นจำนวนทุนทรัพย์ </w:t>
      </w:r>
      <w:r w:rsidRPr="000E2106">
        <w:rPr>
          <w:rFonts w:ascii="Angsana New" w:hAnsi="Angsana New"/>
          <w:sz w:val="30"/>
          <w:szCs w:val="30"/>
          <w:lang w:val="en-US"/>
        </w:rPr>
        <w:t xml:space="preserve">4,067 </w:t>
      </w:r>
      <w:r w:rsidRPr="000E2106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55111E" w:rsidRPr="0055111E">
        <w:rPr>
          <w:rFonts w:ascii="Angsana New" w:hAnsi="Angsana New"/>
          <w:sz w:val="30"/>
          <w:szCs w:val="30"/>
          <w:cs/>
          <w:lang w:val="en-US"/>
        </w:rPr>
        <w:t>(ต่อมาพนักงานอัยการโจทก์ขอแก้ไขเพิ่มเติมทุนทรัพย์เป็น 4</w:t>
      </w:r>
      <w:r w:rsidR="0055111E" w:rsidRPr="0055111E">
        <w:rPr>
          <w:rFonts w:ascii="Angsana New" w:hAnsi="Angsana New"/>
          <w:sz w:val="30"/>
          <w:szCs w:val="30"/>
          <w:lang w:val="en-US"/>
        </w:rPr>
        <w:t>,</w:t>
      </w:r>
      <w:r w:rsidR="0055111E" w:rsidRPr="0055111E">
        <w:rPr>
          <w:rFonts w:ascii="Angsana New" w:hAnsi="Angsana New"/>
          <w:sz w:val="30"/>
          <w:szCs w:val="30"/>
          <w:cs/>
          <w:lang w:val="en-US"/>
        </w:rPr>
        <w:t>339 ล้านบาท)</w:t>
      </w:r>
      <w:r w:rsidR="0055111E"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บริษัทเห็นว่าไม่ได้กระทำผิดตามคำฟ้องของพนักงานอัยการ โดย</w:t>
      </w:r>
      <w:r w:rsidRPr="000E2106">
        <w:rPr>
          <w:rFonts w:ascii="Angsana New" w:hAnsi="Angsana New"/>
          <w:sz w:val="30"/>
          <w:szCs w:val="30"/>
          <w:cs/>
          <w:lang w:val="en-US"/>
        </w:rPr>
        <w:t>ที่ดิน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Pr="000E2106">
        <w:rPr>
          <w:rFonts w:ascii="Angsana New" w:hAnsi="Angsana New"/>
          <w:sz w:val="30"/>
          <w:szCs w:val="30"/>
          <w:cs/>
          <w:lang w:val="en-US"/>
        </w:rPr>
        <w:t>เป็นที่ดินของบุคคลอื่นซึ่งมีทางสาธารณะผ่าน มิใช่ที่ดินของบริษัท</w:t>
      </w:r>
      <w:r w:rsidRPr="000E2106"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/>
          <w:sz w:val="30"/>
          <w:szCs w:val="30"/>
          <w:cs/>
          <w:lang w:val="en-US"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0E2106" w:rsidRPr="000E2106" w:rsidRDefault="000E2106" w:rsidP="000E2106">
      <w:pPr>
        <w:pStyle w:val="Bo-Blankline"/>
        <w:rPr>
          <w:lang w:val="en-US"/>
        </w:rPr>
      </w:pPr>
    </w:p>
    <w:p w:rsidR="000E2106" w:rsidRPr="000E2106" w:rsidRDefault="000E2106" w:rsidP="000E2106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E2106">
        <w:rPr>
          <w:rFonts w:ascii="Angsana New" w:hAnsi="Angsana New" w:hint="cs"/>
          <w:sz w:val="30"/>
          <w:szCs w:val="30"/>
          <w:cs/>
          <w:lang w:val="en-US"/>
        </w:rPr>
        <w:t>เมื่อวันที่ 25 พฤศจิกายน 2558</w:t>
      </w:r>
      <w:r w:rsidRPr="000E2106"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โจทก์ยื่นคำร้องขอให้โอนคดีไปยังศาลแพ่ง ต่อมาเมื่อวันที่ 30 สิงหาคม 2559 ศาลอุทธรณ์มีคำสั่งให้โอนคดีไปยังแผนกคดีสิ่งแวดล้อม ศาลแพ่ง เนื่องจากคดีดังกล่าวเป็นคดีสิ่งแวดล้อม ต่อมาโจทก์แถลงขอเลื่อนคดี ศาลแพ่งมีคำสั่งอนุญาตให้เลื่อนและรวมการพิจารณาคดีนี้กับคดีหมายเลขดำที่ </w:t>
      </w:r>
      <w:proofErr w:type="spellStart"/>
      <w:r w:rsidRPr="000E2106">
        <w:rPr>
          <w:rFonts w:ascii="Angsana New" w:hAnsi="Angsana New" w:hint="cs"/>
          <w:sz w:val="30"/>
          <w:szCs w:val="30"/>
          <w:cs/>
          <w:lang w:val="en-US"/>
        </w:rPr>
        <w:t>สว</w:t>
      </w:r>
      <w:proofErr w:type="spellEnd"/>
      <w:r w:rsidRPr="000E2106">
        <w:rPr>
          <w:rFonts w:ascii="Angsana New" w:hAnsi="Angsana New" w:hint="cs"/>
          <w:sz w:val="30"/>
          <w:szCs w:val="30"/>
          <w:cs/>
          <w:lang w:val="en-US"/>
        </w:rPr>
        <w:t>.6/2559 และนัดพร้อมเพื่อตรวจแผนที่ของจำเลยในวันที่ 18 กันยายน 2560</w:t>
      </w:r>
    </w:p>
    <w:p w:rsidR="000E2106" w:rsidRPr="000E2106" w:rsidRDefault="000E2106" w:rsidP="000E2106">
      <w:pPr>
        <w:pStyle w:val="Bo-Blankline"/>
      </w:pPr>
    </w:p>
    <w:p w:rsidR="000E2106" w:rsidRPr="000E2106" w:rsidRDefault="000E2106" w:rsidP="000E210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E2106">
        <w:rPr>
          <w:rFonts w:ascii="Angsana New" w:hAnsi="Angsana New" w:hint="cs"/>
          <w:sz w:val="30"/>
          <w:szCs w:val="30"/>
          <w:cs/>
        </w:rPr>
        <w:t>นอกจากนี้</w:t>
      </w:r>
      <w:r w:rsidRPr="000E210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E2106">
        <w:rPr>
          <w:rFonts w:ascii="Angsana New" w:hAnsi="Angsana New"/>
          <w:sz w:val="30"/>
          <w:szCs w:val="30"/>
        </w:rPr>
        <w:t xml:space="preserve">24 </w:t>
      </w:r>
      <w:r w:rsidRPr="000E21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E2106">
        <w:rPr>
          <w:rFonts w:ascii="Angsana New" w:hAnsi="Angsana New"/>
          <w:sz w:val="30"/>
          <w:szCs w:val="30"/>
        </w:rPr>
        <w:t xml:space="preserve">2559 </w:t>
      </w:r>
      <w:r w:rsidRPr="000E2106">
        <w:rPr>
          <w:rFonts w:ascii="Angsana New" w:hAnsi="Angsana New" w:hint="cs"/>
          <w:sz w:val="30"/>
          <w:szCs w:val="30"/>
          <w:cs/>
        </w:rPr>
        <w:t xml:space="preserve">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ได้ยื่นฟ้องบริษัทในคดีแพ่งอีกเป็นจำนวน </w:t>
      </w:r>
      <w:r w:rsidRPr="000E2106">
        <w:rPr>
          <w:rFonts w:ascii="Angsana New" w:hAnsi="Angsana New"/>
          <w:sz w:val="30"/>
          <w:szCs w:val="30"/>
        </w:rPr>
        <w:t xml:space="preserve">2 </w:t>
      </w:r>
      <w:r w:rsidRPr="000E2106">
        <w:rPr>
          <w:rFonts w:ascii="Angsana New" w:hAnsi="Angsana New" w:hint="cs"/>
          <w:sz w:val="30"/>
          <w:szCs w:val="30"/>
          <w:cs/>
        </w:rPr>
        <w:t xml:space="preserve">คดี </w:t>
      </w:r>
      <w:proofErr w:type="spellStart"/>
      <w:r w:rsidRPr="000E2106">
        <w:rPr>
          <w:rFonts w:ascii="Angsana New" w:hAnsi="Angsana New" w:hint="cs"/>
          <w:sz w:val="30"/>
          <w:szCs w:val="30"/>
          <w:cs/>
        </w:rPr>
        <w:t>ในดคี</w:t>
      </w:r>
      <w:proofErr w:type="spellEnd"/>
      <w:r w:rsidRPr="000E2106">
        <w:rPr>
          <w:rFonts w:ascii="Angsana New" w:hAnsi="Angsana New" w:hint="cs"/>
          <w:sz w:val="30"/>
          <w:szCs w:val="30"/>
          <w:cs/>
        </w:rPr>
        <w:t xml:space="preserve">หมายเลขดำที่ </w:t>
      </w:r>
      <w:proofErr w:type="spellStart"/>
      <w:r w:rsidRPr="000E2106">
        <w:rPr>
          <w:rFonts w:ascii="Angsana New" w:hAnsi="Angsana New" w:hint="cs"/>
          <w:sz w:val="30"/>
          <w:szCs w:val="30"/>
          <w:cs/>
        </w:rPr>
        <w:t>สว</w:t>
      </w:r>
      <w:proofErr w:type="spellEnd"/>
      <w:r w:rsidRPr="000E2106">
        <w:rPr>
          <w:rFonts w:ascii="Angsana New" w:hAnsi="Angsana New" w:hint="cs"/>
          <w:sz w:val="30"/>
          <w:szCs w:val="30"/>
          <w:cs/>
        </w:rPr>
        <w:t xml:space="preserve">.6/2559 และ </w:t>
      </w:r>
      <w:proofErr w:type="spellStart"/>
      <w:r w:rsidRPr="000E2106">
        <w:rPr>
          <w:rFonts w:ascii="Angsana New" w:hAnsi="Angsana New" w:hint="cs"/>
          <w:sz w:val="30"/>
          <w:szCs w:val="30"/>
          <w:cs/>
        </w:rPr>
        <w:t>สว</w:t>
      </w:r>
      <w:proofErr w:type="spellEnd"/>
      <w:r w:rsidRPr="000E2106">
        <w:rPr>
          <w:rFonts w:ascii="Angsana New" w:hAnsi="Angsana New" w:hint="cs"/>
          <w:sz w:val="30"/>
          <w:szCs w:val="30"/>
          <w:cs/>
        </w:rPr>
        <w:t xml:space="preserve">.5/2559 ของศาลแพ่ง ฐานละเมิดเกี่ยวกับเรื่องการทำเหมืองแร่นอกเขตประทานบัตร โดยเรียกค่าเสียหายเพิ่มเติมจากคดีดังกล่าวข้างต้นเป็นจำนวนทุนทรัพย์อีก </w:t>
      </w:r>
      <w:r w:rsidRPr="000E2106">
        <w:rPr>
          <w:rFonts w:ascii="Angsana New" w:hAnsi="Angsana New"/>
          <w:sz w:val="30"/>
          <w:szCs w:val="30"/>
        </w:rPr>
        <w:t xml:space="preserve">328 </w:t>
      </w:r>
      <w:r w:rsidRPr="000E210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E2106">
        <w:rPr>
          <w:rFonts w:ascii="Angsana New" w:hAnsi="Angsana New"/>
          <w:sz w:val="30"/>
          <w:szCs w:val="30"/>
          <w:cs/>
        </w:rPr>
        <w:t>และ</w:t>
      </w:r>
      <w:r w:rsidRPr="000E2106">
        <w:rPr>
          <w:rFonts w:ascii="Angsana New" w:hAnsi="Angsana New" w:hint="cs"/>
          <w:sz w:val="30"/>
          <w:szCs w:val="30"/>
          <w:cs/>
        </w:rPr>
        <w:t>ได้ยื่นฟ้อง</w:t>
      </w:r>
      <w:r w:rsidRPr="000E2106">
        <w:rPr>
          <w:rFonts w:ascii="Angsana New" w:hAnsi="Angsana New"/>
          <w:sz w:val="30"/>
          <w:szCs w:val="30"/>
          <w:cs/>
        </w:rPr>
        <w:t>การทำเหมืองแร่โดยผิดเงื่อนไขในเขตประทานบัตรของบริษัทโดยเรียกค่าเสียหายเป็นจำนว</w:t>
      </w:r>
      <w:r w:rsidRPr="000E2106">
        <w:rPr>
          <w:rFonts w:ascii="Angsana New" w:hAnsi="Angsana New" w:hint="cs"/>
          <w:sz w:val="30"/>
          <w:szCs w:val="30"/>
          <w:cs/>
        </w:rPr>
        <w:t>น</w:t>
      </w:r>
      <w:r w:rsidRPr="000E2106">
        <w:rPr>
          <w:rFonts w:ascii="Angsana New" w:hAnsi="Angsana New"/>
          <w:sz w:val="30"/>
          <w:szCs w:val="30"/>
          <w:cs/>
        </w:rPr>
        <w:t xml:space="preserve">ทุนทรัพย์ </w:t>
      </w:r>
      <w:r w:rsidRPr="000E2106">
        <w:rPr>
          <w:rFonts w:ascii="Angsana New" w:hAnsi="Angsana New" w:hint="cs"/>
          <w:sz w:val="30"/>
          <w:szCs w:val="30"/>
          <w:cs/>
        </w:rPr>
        <w:t>1</w:t>
      </w:r>
      <w:r w:rsidRPr="000E2106">
        <w:rPr>
          <w:rFonts w:ascii="Angsana New" w:hAnsi="Angsana New"/>
          <w:sz w:val="30"/>
          <w:szCs w:val="30"/>
        </w:rPr>
        <w:t>,</w:t>
      </w:r>
      <w:r w:rsidRPr="000E2106">
        <w:rPr>
          <w:rFonts w:ascii="Angsana New" w:hAnsi="Angsana New" w:hint="cs"/>
          <w:sz w:val="30"/>
          <w:szCs w:val="30"/>
          <w:cs/>
        </w:rPr>
        <w:t xml:space="preserve">671 ล้านบาท บริษัทเห็นว่าไม่ได้กระทำผิดตามคำฟ้องของพนักงานอัยการ </w:t>
      </w:r>
      <w:r w:rsidRPr="000E2106">
        <w:rPr>
          <w:rFonts w:ascii="Angsana New" w:hAnsi="Angsana New"/>
          <w:sz w:val="30"/>
          <w:szCs w:val="30"/>
          <w:cs/>
        </w:rPr>
        <w:t>ปัจจุบันผลของคดี</w:t>
      </w:r>
      <w:r w:rsidRPr="000E2106">
        <w:rPr>
          <w:rFonts w:ascii="Angsana New" w:hAnsi="Angsana New" w:hint="cs"/>
          <w:sz w:val="30"/>
          <w:szCs w:val="30"/>
          <w:cs/>
        </w:rPr>
        <w:t>ยัง</w:t>
      </w:r>
      <w:r w:rsidRPr="000E2106">
        <w:rPr>
          <w:rFonts w:ascii="Angsana New" w:hAnsi="Angsana New"/>
          <w:sz w:val="30"/>
          <w:szCs w:val="30"/>
          <w:cs/>
        </w:rPr>
        <w:t>มีความไม่แน่นอน เนื่องจากคดีอยู่ในระหว่างการพิจารณาของศาล</w:t>
      </w:r>
      <w:r w:rsidRPr="000E2106">
        <w:rPr>
          <w:rFonts w:ascii="Angsana New" w:hAnsi="Angsana New" w:hint="cs"/>
          <w:sz w:val="30"/>
          <w:szCs w:val="30"/>
          <w:cs/>
        </w:rPr>
        <w:t xml:space="preserve"> </w:t>
      </w:r>
    </w:p>
    <w:p w:rsidR="000E2106" w:rsidRPr="000E2106" w:rsidRDefault="000E2106" w:rsidP="000E2106">
      <w:pPr>
        <w:pStyle w:val="Bo-Blankline"/>
      </w:pPr>
    </w:p>
    <w:p w:rsidR="000E2106" w:rsidRPr="000E2106" w:rsidRDefault="000E2106" w:rsidP="000E210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E2106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เมื่อวันที่ 14 ธันวาคม 2559 ศาลอุทธรณ์มีคำสั่งให้โอนคดีไปยังศาลแพ่ง และมีคำสั่งให้รวมการพิจารณาคดีหมายเลขดำที่ </w:t>
      </w:r>
      <w:proofErr w:type="spellStart"/>
      <w:r w:rsidRPr="000E2106">
        <w:rPr>
          <w:rFonts w:ascii="Angsana New" w:hAnsi="Angsana New" w:hint="cs"/>
          <w:sz w:val="30"/>
          <w:szCs w:val="30"/>
          <w:cs/>
          <w:lang w:val="en-US"/>
        </w:rPr>
        <w:t>สว</w:t>
      </w:r>
      <w:proofErr w:type="spellEnd"/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.6/2559 กับคดีหมายเลขดำที่ </w:t>
      </w:r>
      <w:proofErr w:type="spellStart"/>
      <w:r w:rsidRPr="000E2106">
        <w:rPr>
          <w:rFonts w:ascii="Angsana New" w:hAnsi="Angsana New" w:hint="cs"/>
          <w:sz w:val="30"/>
          <w:szCs w:val="30"/>
          <w:cs/>
          <w:lang w:val="en-US"/>
        </w:rPr>
        <w:t>สว</w:t>
      </w:r>
      <w:proofErr w:type="spellEnd"/>
      <w:r w:rsidRPr="000E2106">
        <w:rPr>
          <w:rFonts w:ascii="Angsana New" w:hAnsi="Angsana New" w:hint="cs"/>
          <w:sz w:val="30"/>
          <w:szCs w:val="30"/>
          <w:cs/>
          <w:lang w:val="en-US"/>
        </w:rPr>
        <w:t>.4/2559 และเลื่อนไปนัดพร้อมเพื่อตรวจแผนที่ของจำเลยในวันที่ 18 กันยายน 2560</w:t>
      </w:r>
    </w:p>
    <w:p w:rsidR="000E2106" w:rsidRPr="000E2106" w:rsidRDefault="000E2106" w:rsidP="000E2106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E2106" w:rsidRPr="000E2106" w:rsidRDefault="000E2106" w:rsidP="000E210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E2106">
        <w:rPr>
          <w:rFonts w:ascii="Angsana New" w:hAnsi="Angsana New" w:hint="cs"/>
          <w:sz w:val="30"/>
          <w:szCs w:val="30"/>
          <w:cs/>
        </w:rPr>
        <w:t>นอกจากนี้</w:t>
      </w:r>
      <w:r w:rsidRPr="000E210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E2106">
        <w:rPr>
          <w:rFonts w:ascii="Angsana New" w:hAnsi="Angsana New"/>
          <w:sz w:val="30"/>
          <w:szCs w:val="30"/>
        </w:rPr>
        <w:t xml:space="preserve">2 </w:t>
      </w:r>
      <w:r w:rsidRPr="000E21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E2106">
        <w:rPr>
          <w:rFonts w:ascii="Angsana New" w:hAnsi="Angsana New"/>
          <w:sz w:val="30"/>
          <w:szCs w:val="30"/>
        </w:rPr>
        <w:t>25</w:t>
      </w:r>
      <w:r w:rsidRPr="000E2106">
        <w:rPr>
          <w:rFonts w:ascii="Angsana New" w:hAnsi="Angsana New" w:hint="cs"/>
          <w:sz w:val="30"/>
          <w:szCs w:val="30"/>
          <w:cs/>
        </w:rPr>
        <w:t>60</w:t>
      </w:r>
      <w:r w:rsidRPr="000E2106">
        <w:rPr>
          <w:rFonts w:ascii="Angsana New" w:hAnsi="Angsana New"/>
          <w:sz w:val="30"/>
          <w:szCs w:val="30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0E2106">
        <w:rPr>
          <w:rFonts w:ascii="Angsana New" w:hAnsi="Angsana New"/>
          <w:sz w:val="30"/>
          <w:szCs w:val="30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 xml:space="preserve">สำนักงานอัยการสูงสุด ได้ยื่นฟ้องบริษัทในคดีหมายเลขดำที่ </w:t>
      </w:r>
      <w:proofErr w:type="spellStart"/>
      <w:r w:rsidRPr="000E2106">
        <w:rPr>
          <w:rFonts w:ascii="Angsana New" w:hAnsi="Angsana New" w:hint="cs"/>
          <w:sz w:val="30"/>
          <w:szCs w:val="30"/>
          <w:cs/>
        </w:rPr>
        <w:t>สว</w:t>
      </w:r>
      <w:proofErr w:type="spellEnd"/>
      <w:r w:rsidRPr="000E2106">
        <w:rPr>
          <w:rFonts w:ascii="Angsana New" w:hAnsi="Angsana New" w:hint="cs"/>
          <w:sz w:val="30"/>
          <w:szCs w:val="30"/>
          <w:cs/>
        </w:rPr>
        <w:t>.1/2560 ของศาลแพ่ง</w:t>
      </w:r>
      <w:r w:rsidRPr="000E2106"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>ฐานละเมิดเกี่ยวกับเรื่อง</w:t>
      </w:r>
      <w:r w:rsidRPr="000E2106">
        <w:rPr>
          <w:rFonts w:ascii="Angsana New" w:hAnsi="Angsana New"/>
          <w:sz w:val="30"/>
          <w:szCs w:val="30"/>
          <w:cs/>
        </w:rPr>
        <w:t>การทำเหมืองแร่โดยผิดเงื่อนไขในเขตประทานบัตรของบริษัท</w:t>
      </w:r>
      <w:r w:rsidRPr="000E2106">
        <w:rPr>
          <w:rFonts w:ascii="Angsana New" w:hAnsi="Angsana New" w:hint="cs"/>
          <w:sz w:val="30"/>
          <w:szCs w:val="30"/>
          <w:cs/>
        </w:rPr>
        <w:t xml:space="preserve"> และการทำเหมืองแร่นอกเขตประทานบัตร โดยเรียกค่าเสียหายเป็นจำนวนทุนทรัพย์ </w:t>
      </w:r>
      <w:r w:rsidRPr="000E2106">
        <w:rPr>
          <w:rFonts w:ascii="Angsana New" w:hAnsi="Angsana New"/>
          <w:sz w:val="30"/>
          <w:szCs w:val="30"/>
        </w:rPr>
        <w:t>3</w:t>
      </w:r>
      <w:r w:rsidRPr="000E2106">
        <w:rPr>
          <w:rFonts w:ascii="Angsana New" w:hAnsi="Angsana New" w:hint="cs"/>
          <w:sz w:val="30"/>
          <w:szCs w:val="30"/>
          <w:cs/>
        </w:rPr>
        <w:t>45</w:t>
      </w:r>
      <w:r w:rsidRPr="000E2106">
        <w:rPr>
          <w:rFonts w:ascii="Angsana New" w:hAnsi="Angsana New"/>
          <w:sz w:val="30"/>
          <w:szCs w:val="30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 xml:space="preserve">ล้านบาท บริษัทเห็นว่าไม่ได้กระทำผิดตามคำฟ้องของพนักงานอัยการ 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และศาลกำหนดวัน</w:t>
      </w:r>
      <w:r w:rsidR="00FC0F90">
        <w:rPr>
          <w:rFonts w:ascii="Angsana New" w:hAnsi="Angsana New" w:hint="cs"/>
          <w:sz w:val="30"/>
          <w:szCs w:val="30"/>
          <w:cs/>
          <w:lang w:val="en-US"/>
        </w:rPr>
        <w:t>นัดพร้อมเพื่อฟังผลการทำแผนที่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ในวันที่ 10 ตุลาคม 2560</w:t>
      </w:r>
      <w:r w:rsidRPr="000E2106"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0E2106" w:rsidRPr="000E2106" w:rsidRDefault="000E2106" w:rsidP="000E2106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:rsidR="000E2106" w:rsidRPr="000E2106" w:rsidRDefault="000E2106" w:rsidP="000E2106">
      <w:pPr>
        <w:numPr>
          <w:ilvl w:val="0"/>
          <w:numId w:val="10"/>
        </w:numPr>
        <w:tabs>
          <w:tab w:val="clear" w:pos="720"/>
          <w:tab w:val="num" w:pos="540"/>
        </w:tabs>
        <w:ind w:left="540" w:right="-43"/>
        <w:jc w:val="thaiDistribute"/>
        <w:rPr>
          <w:rFonts w:ascii="Angsana New" w:hAnsi="Angsana New"/>
          <w:sz w:val="30"/>
          <w:szCs w:val="30"/>
          <w:u w:val="single"/>
        </w:rPr>
      </w:pPr>
      <w:r w:rsidRPr="000E2106">
        <w:rPr>
          <w:rFonts w:ascii="Angsana New" w:hAnsi="Angsana New" w:hint="cs"/>
          <w:sz w:val="30"/>
          <w:szCs w:val="30"/>
          <w:cs/>
          <w:lang w:val="en-US"/>
        </w:rPr>
        <w:t>เมื่อวันที่ 2 มิถุนายน 2560 ศาลปกครองกลางเรียกให้บริษัทเข้าไปเป็นผู้ร้องสอดในคดีที่วัดแห่งหนึ่งฟ้อง</w:t>
      </w:r>
      <w:r w:rsidRPr="000E2106">
        <w:rPr>
          <w:rFonts w:ascii="Angsana New" w:hAnsi="Angsana New"/>
          <w:sz w:val="30"/>
          <w:szCs w:val="30"/>
          <w:cs/>
          <w:lang w:val="en-US"/>
        </w:rPr>
        <w:t>หน่วยงานของรัฐว่า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ออกประทานบัตรให้แก่บริษัท ไม่ชอบด้วยกฎหมาย ขอให้เพิกถอนประทานบัตรดังกล่าว คดีอยู่ระหว่างบริษัทจัดทำคำให้การต่อสู้คดี ซึ่งจะครบกำหนดยื่นคำให้การยื่นให้ศาลภายในวันที่ 6 กันยายน 2560</w:t>
      </w:r>
    </w:p>
    <w:p w:rsidR="000E2106" w:rsidRPr="008D7D11" w:rsidRDefault="000E2106" w:rsidP="000E2106">
      <w:pPr>
        <w:ind w:left="540" w:right="-43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F73D3B" w:rsidRDefault="00F73D3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A43684" w:rsidRDefault="00A43684" w:rsidP="00A43684">
      <w:pPr>
        <w:pStyle w:val="Caption"/>
        <w:ind w:hanging="900"/>
      </w:pPr>
      <w:r>
        <w:rPr>
          <w:rFonts w:hint="cs"/>
          <w:cs/>
        </w:rPr>
        <w:lastRenderedPageBreak/>
        <w:t>การจัดประเภทรายการใหม่</w:t>
      </w:r>
    </w:p>
    <w:p w:rsidR="00A43684" w:rsidRPr="00A43684" w:rsidRDefault="00A43684" w:rsidP="00A43684">
      <w:pPr>
        <w:rPr>
          <w:lang w:val="en-US"/>
        </w:rPr>
      </w:pPr>
    </w:p>
    <w:p w:rsidR="00A43684" w:rsidRDefault="00A43684" w:rsidP="00A4368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3ADA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ซึ่งรวมอยู่ในงบการเงินระหว่างกาลเพื่อวัตถุประสงค์ในการเปรียบเทียบของงวด </w:t>
      </w:r>
      <w:r w:rsidRPr="00E4397E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/>
          <w:sz w:val="30"/>
          <w:szCs w:val="30"/>
          <w:cs/>
        </w:rPr>
        <w:t xml:space="preserve">งบการเงินระหว่างกาลปี </w:t>
      </w:r>
      <w:r w:rsidRPr="00E4397E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ดังนี้</w:t>
      </w:r>
    </w:p>
    <w:p w:rsidR="00A43684" w:rsidRPr="00E84EB2" w:rsidRDefault="00A43684" w:rsidP="00A43684">
      <w:pPr>
        <w:spacing w:line="240" w:lineRule="auto"/>
        <w:ind w:left="567" w:hanging="27"/>
        <w:jc w:val="thaiDistribute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  <w:gridCol w:w="270"/>
        <w:gridCol w:w="900"/>
      </w:tblGrid>
      <w:tr w:rsidR="00A43684" w:rsidRPr="00956384" w:rsidTr="00626903">
        <w:trPr>
          <w:tblHeader/>
        </w:trPr>
        <w:tc>
          <w:tcPr>
            <w:tcW w:w="261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shd w:val="clear" w:color="auto" w:fill="auto"/>
          </w:tcPr>
          <w:p w:rsidR="00A43684" w:rsidRPr="00956384" w:rsidRDefault="00A43684" w:rsidP="00DA42AA">
            <w:pPr>
              <w:pStyle w:val="BodyText"/>
              <w:spacing w:after="0" w:line="340" w:lineRule="exact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ADA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A43684" w:rsidRPr="00956384" w:rsidTr="00626903">
        <w:trPr>
          <w:tblHeader/>
        </w:trPr>
        <w:tc>
          <w:tcPr>
            <w:tcW w:w="261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43684" w:rsidRPr="00956384" w:rsidRDefault="00A43684" w:rsidP="00216209">
            <w:pPr>
              <w:pStyle w:val="BodyText"/>
              <w:spacing w:after="0" w:line="340" w:lineRule="exact"/>
              <w:ind w:left="-108"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43684" w:rsidRPr="00956384" w:rsidRDefault="00A43684" w:rsidP="00216209">
            <w:pPr>
              <w:pStyle w:val="BodyText"/>
              <w:spacing w:after="0" w:line="340" w:lineRule="exact"/>
              <w:ind w:left="-108"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041" w:rsidRPr="00956384" w:rsidTr="00626903">
        <w:trPr>
          <w:tblHeader/>
        </w:trPr>
        <w:tc>
          <w:tcPr>
            <w:tcW w:w="261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43684" w:rsidRPr="00956384" w:rsidTr="00626903">
        <w:trPr>
          <w:tblHeader/>
        </w:trPr>
        <w:tc>
          <w:tcPr>
            <w:tcW w:w="261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shd w:val="clear" w:color="auto" w:fill="auto"/>
          </w:tcPr>
          <w:p w:rsidR="00A43684" w:rsidRPr="00956384" w:rsidRDefault="00A43684" w:rsidP="005D00B3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5D00B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563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43041" w:rsidRPr="00956384" w:rsidTr="00626903">
        <w:tc>
          <w:tcPr>
            <w:tcW w:w="261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3041" w:rsidRPr="00956384" w:rsidTr="00626903">
        <w:tc>
          <w:tcPr>
            <w:tcW w:w="261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4776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943A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5745" w:rsidRPr="00956384" w:rsidTr="00416642">
        <w:tc>
          <w:tcPr>
            <w:tcW w:w="261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5745" w:rsidRPr="00956384" w:rsidTr="00626903">
        <w:tc>
          <w:tcPr>
            <w:tcW w:w="2610" w:type="dxa"/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ส่วนเกิน (ต่ำกว่า) ทุนอื่น</w:t>
            </w:r>
          </w:p>
        </w:tc>
        <w:tc>
          <w:tcPr>
            <w:tcW w:w="900" w:type="dxa"/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C5745" w:rsidRPr="009F1ED2" w:rsidRDefault="00AC5745" w:rsidP="00AC5745">
            <w:pPr>
              <w:tabs>
                <w:tab w:val="decimal" w:pos="68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52,943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C5745" w:rsidRPr="009F1ED2" w:rsidRDefault="00AC5745" w:rsidP="00AC5745">
            <w:pPr>
              <w:tabs>
                <w:tab w:val="decimal" w:pos="6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52,943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5745" w:rsidRPr="00956384" w:rsidTr="00626903">
        <w:tc>
          <w:tcPr>
            <w:tcW w:w="2610" w:type="dxa"/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</w:t>
            </w:r>
          </w:p>
          <w:p w:rsidR="00AC5745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ส่วนของผู้ถือหุ้น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C5745" w:rsidRPr="009F1ED2" w:rsidRDefault="00AC5745" w:rsidP="00AC5745">
            <w:pPr>
              <w:tabs>
                <w:tab w:val="decimal" w:pos="6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163,355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745" w:rsidRPr="009F1ED2" w:rsidRDefault="00AC5745" w:rsidP="00AC5745">
            <w:pPr>
              <w:tabs>
                <w:tab w:val="decimal" w:pos="6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(52,943)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C5745" w:rsidRPr="009F1ED2" w:rsidRDefault="00AC5745" w:rsidP="00AC5745">
            <w:pPr>
              <w:tabs>
                <w:tab w:val="decimal" w:pos="6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110,412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5745" w:rsidRPr="00956384" w:rsidTr="00626903">
        <w:trPr>
          <w:trHeight w:val="397"/>
        </w:trPr>
        <w:tc>
          <w:tcPr>
            <w:tcW w:w="261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745" w:rsidRPr="00843041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745" w:rsidRPr="00843041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A43684" w:rsidRPr="00790549" w:rsidRDefault="00A43684" w:rsidP="00A43684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A43684" w:rsidRPr="00F357CC" w:rsidRDefault="00A43684" w:rsidP="00A4368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การจัดประเภทรายการใหม่นี้</w:t>
      </w:r>
      <w:r>
        <w:rPr>
          <w:rFonts w:ascii="Angsana New" w:hAnsi="Angsana New" w:hint="cs"/>
          <w:sz w:val="30"/>
          <w:szCs w:val="30"/>
          <w:cs/>
        </w:rPr>
        <w:t xml:space="preserve">เพื่อให้สอดคล้องกับการจัดประเภทรายการตามประกาศกรมพัฒนาธุรกิจการค้า เรื่อง กำหนดรายการย่อที่ต้องมีในงบการเงิน พ.ศ. </w:t>
      </w:r>
      <w:r w:rsidRPr="00943ADA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(ฉบับที่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) ลงวันที่ </w:t>
      </w: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943ADA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ซึ่งมีผลบังคับใช้สำหรับการจัดทำงบการเงินรอบระยะเวลาบัญชีที่เริ่มในหรือหลังวันที่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4397E">
        <w:rPr>
          <w:rFonts w:ascii="Angsana New" w:hAnsi="Angsana New"/>
          <w:sz w:val="30"/>
          <w:szCs w:val="30"/>
        </w:rPr>
        <w:t>2560</w:t>
      </w:r>
    </w:p>
    <w:p w:rsidR="00A43684" w:rsidRPr="00D90160" w:rsidRDefault="00A43684" w:rsidP="00A43684">
      <w:pPr>
        <w:pStyle w:val="Caption"/>
        <w:numPr>
          <w:ilvl w:val="0"/>
          <w:numId w:val="0"/>
        </w:numPr>
      </w:pPr>
      <w:r>
        <w:rPr>
          <w:rFonts w:hint="cs"/>
          <w:cs/>
        </w:rPr>
        <w:tab/>
      </w:r>
    </w:p>
    <w:sectPr w:rsidR="00A43684" w:rsidRPr="00D90160" w:rsidSect="002925ED">
      <w:footerReference w:type="default" r:id="rId23"/>
      <w:pgSz w:w="11909" w:h="16834" w:code="9"/>
      <w:pgMar w:top="691" w:right="1152" w:bottom="720" w:left="1170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EAB" w:rsidRDefault="009B4EAB">
      <w:r>
        <w:separator/>
      </w:r>
    </w:p>
  </w:endnote>
  <w:endnote w:type="continuationSeparator" w:id="0">
    <w:p w:rsidR="009B4EAB" w:rsidRDefault="009B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Pr="0061134B" w:rsidRDefault="00416642">
    <w:pPr>
      <w:pStyle w:val="Footer"/>
      <w:jc w:val="center"/>
      <w:rPr>
        <w:rFonts w:ascii="Angsana New" w:hAnsi="Angsana New"/>
        <w:sz w:val="30"/>
        <w:szCs w:val="30"/>
      </w:rPr>
    </w:pPr>
    <w:r w:rsidRPr="0061134B">
      <w:rPr>
        <w:rFonts w:ascii="Angsana New" w:hAnsi="Angsana New"/>
        <w:sz w:val="30"/>
        <w:szCs w:val="30"/>
      </w:rPr>
      <w:fldChar w:fldCharType="begin"/>
    </w:r>
    <w:r w:rsidRPr="0061134B">
      <w:rPr>
        <w:rFonts w:ascii="Angsana New" w:hAnsi="Angsana New"/>
        <w:sz w:val="30"/>
        <w:szCs w:val="30"/>
      </w:rPr>
      <w:instrText xml:space="preserve"> PAGE   \* MERGEFORMAT </w:instrText>
    </w:r>
    <w:r w:rsidRPr="0061134B">
      <w:rPr>
        <w:rFonts w:ascii="Angsana New" w:hAnsi="Angsana New"/>
        <w:sz w:val="30"/>
        <w:szCs w:val="30"/>
      </w:rPr>
      <w:fldChar w:fldCharType="separate"/>
    </w:r>
    <w:r w:rsidR="00AC218E">
      <w:rPr>
        <w:rFonts w:ascii="Angsana New" w:hAnsi="Angsana New"/>
        <w:noProof/>
        <w:sz w:val="30"/>
        <w:szCs w:val="30"/>
      </w:rPr>
      <w:t>36</w:t>
    </w:r>
    <w:r w:rsidRPr="0061134B">
      <w:rPr>
        <w:rFonts w:ascii="Angsana New" w:hAnsi="Angsana New"/>
        <w:noProof/>
        <w:sz w:val="30"/>
        <w:szCs w:val="30"/>
      </w:rPr>
      <w:fldChar w:fldCharType="end"/>
    </w:r>
  </w:p>
  <w:p w:rsidR="00416642" w:rsidRPr="0061134B" w:rsidRDefault="00416642" w:rsidP="0061134B">
    <w:pPr>
      <w:pStyle w:val="Footer"/>
      <w:jc w:val="cen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Pr="00896DD3" w:rsidRDefault="00416642" w:rsidP="00A14E61">
    <w:pPr>
      <w:pStyle w:val="Footer"/>
      <w:framePr w:wrap="around" w:vAnchor="text" w:hAnchor="page" w:x="5883" w:y="6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AC218E">
      <w:rPr>
        <w:rStyle w:val="PageNumber"/>
        <w:rFonts w:ascii="Angsana New" w:hAnsi="Angsana New" w:cs="Angsana New"/>
        <w:noProof/>
        <w:sz w:val="30"/>
        <w:szCs w:val="30"/>
      </w:rPr>
      <w:t>59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416642" w:rsidRDefault="00416642" w:rsidP="00A64DBB">
    <w:pPr>
      <w:pStyle w:val="Footer"/>
      <w:tabs>
        <w:tab w:val="clear" w:pos="8505"/>
      </w:tabs>
      <w:ind w:right="-43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Pr="00A14E61" w:rsidRDefault="00416642" w:rsidP="00A14E61">
    <w:pPr>
      <w:pStyle w:val="Footer"/>
      <w:framePr w:wrap="around" w:vAnchor="text" w:hAnchor="page" w:x="8489" w:yAlign="top"/>
      <w:rPr>
        <w:rStyle w:val="PageNumber"/>
        <w:rFonts w:ascii="Angsana New" w:cs="Angsana New"/>
        <w:sz w:val="30"/>
        <w:szCs w:val="30"/>
        <w:lang w:val="en-US"/>
      </w:rPr>
    </w:pP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A14E61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A14E61">
      <w:rPr>
        <w:rStyle w:val="PageNumber"/>
        <w:rFonts w:ascii="Angsana New" w:cs="Angsana New"/>
        <w:noProof/>
        <w:sz w:val="30"/>
        <w:szCs w:val="30"/>
        <w:lang w:val="en-US"/>
      </w:rPr>
      <w:t>53</w: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A14E61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AC218E">
      <w:rPr>
        <w:rStyle w:val="PageNumber"/>
        <w:rFonts w:ascii="Angsana New" w:cs="Angsana New"/>
        <w:noProof/>
        <w:sz w:val="30"/>
        <w:szCs w:val="30"/>
        <w:lang w:val="en-US"/>
      </w:rPr>
      <w:t>47</w: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:rsidR="00416642" w:rsidRDefault="0041664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Default="0041664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:rsidR="00416642" w:rsidRDefault="00416642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Pr="00065DCA" w:rsidRDefault="00416642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AC218E">
      <w:rPr>
        <w:rStyle w:val="PageNumber"/>
        <w:rFonts w:ascii="Angsana New" w:cs="Angsana New"/>
        <w:noProof/>
        <w:sz w:val="30"/>
        <w:szCs w:val="30"/>
        <w:lang w:val="en-US"/>
      </w:rPr>
      <w:t>49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:rsidR="00416642" w:rsidRPr="00EF2E6A" w:rsidRDefault="00416642">
    <w:pPr>
      <w:pStyle w:val="Footer"/>
      <w:ind w:right="360"/>
      <w:rPr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Pr="00A14E61" w:rsidRDefault="00416642" w:rsidP="00A14E61">
    <w:pPr>
      <w:pStyle w:val="Footer"/>
      <w:framePr w:wrap="around" w:vAnchor="text" w:hAnchor="page" w:x="8489" w:y="-1"/>
      <w:rPr>
        <w:rStyle w:val="PageNumber"/>
        <w:rFonts w:ascii="Angsana New" w:cs="Angsana New"/>
        <w:sz w:val="28"/>
        <w:szCs w:val="28"/>
        <w:lang w:val="en-US"/>
      </w:rPr>
    </w:pPr>
    <w:r>
      <w:rPr>
        <w:rStyle w:val="PageNumber"/>
        <w:rFonts w:ascii="Angsana New" w:cs="Angsana New"/>
        <w:sz w:val="28"/>
        <w:szCs w:val="28"/>
        <w:lang w:val="en-US"/>
      </w:rPr>
      <w:fldChar w:fldCharType="begin"/>
    </w:r>
    <w:r>
      <w:rPr>
        <w:rStyle w:val="PageNumber"/>
        <w:rFonts w:ascii="Angsana New" w:cs="Angsana New"/>
        <w:sz w:val="28"/>
        <w:szCs w:val="28"/>
        <w:lang w:val="en-US"/>
      </w:rPr>
      <w:instrText xml:space="preserve"> PAGE  </w:instrText>
    </w:r>
    <w:r>
      <w:rPr>
        <w:rStyle w:val="PageNumber"/>
        <w:rFonts w:ascii="Angsana New" w:cs="Angsana New"/>
        <w:sz w:val="28"/>
        <w:szCs w:val="28"/>
        <w:lang w:val="en-US"/>
      </w:rPr>
      <w:fldChar w:fldCharType="separate"/>
    </w:r>
    <w:r w:rsidR="00AC218E">
      <w:rPr>
        <w:rStyle w:val="PageNumber"/>
        <w:rFonts w:ascii="Angsana New" w:cs="Angsana New"/>
        <w:noProof/>
        <w:sz w:val="28"/>
        <w:szCs w:val="28"/>
        <w:lang w:val="en-US"/>
      </w:rPr>
      <w:t>51</w:t>
    </w:r>
    <w:r>
      <w:rPr>
        <w:rStyle w:val="PageNumber"/>
        <w:rFonts w:ascii="Angsana New" w:cs="Angsana New"/>
        <w:sz w:val="28"/>
        <w:szCs w:val="28"/>
        <w:lang w:val="en-US"/>
      </w:rPr>
      <w:fldChar w:fldCharType="end"/>
    </w:r>
  </w:p>
  <w:p w:rsidR="00416642" w:rsidRDefault="00416642">
    <w:pPr>
      <w:pStyle w:val="Footer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Pr="00896DD3" w:rsidRDefault="00416642" w:rsidP="00A14E61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AC218E">
      <w:rPr>
        <w:rStyle w:val="PageNumber"/>
        <w:rFonts w:ascii="Angsana New" w:hAnsi="Angsana New" w:cs="Angsana New"/>
        <w:noProof/>
        <w:sz w:val="30"/>
        <w:szCs w:val="30"/>
      </w:rPr>
      <w:t>54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416642" w:rsidRDefault="00416642">
    <w:pPr>
      <w:pStyle w:val="Footer"/>
      <w:tabs>
        <w:tab w:val="clear" w:pos="8505"/>
      </w:tabs>
      <w:ind w:right="360"/>
      <w:jc w:val="righ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Pr="00896DD3" w:rsidRDefault="00416642" w:rsidP="00A14E61">
    <w:pPr>
      <w:pStyle w:val="Footer"/>
      <w:framePr w:w="285" w:wrap="around" w:vAnchor="text" w:hAnchor="page" w:x="837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AC218E">
      <w:rPr>
        <w:rStyle w:val="PageNumber"/>
        <w:rFonts w:ascii="Angsana New" w:hAnsi="Angsana New" w:cs="Angsana New"/>
        <w:noProof/>
        <w:sz w:val="30"/>
        <w:szCs w:val="30"/>
      </w:rPr>
      <w:t>55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416642" w:rsidRDefault="00416642">
    <w:pPr>
      <w:pStyle w:val="Footer"/>
      <w:tabs>
        <w:tab w:val="clear" w:pos="8505"/>
      </w:tabs>
      <w:ind w:right="360"/>
      <w:jc w:val="righ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Pr="00896DD3" w:rsidRDefault="00416642" w:rsidP="004D0867">
    <w:pPr>
      <w:pStyle w:val="Footer"/>
      <w:framePr w:w="285" w:wrap="around" w:vAnchor="text" w:hAnchor="page" w:x="5821" w:y="33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AC218E">
      <w:rPr>
        <w:rStyle w:val="PageNumber"/>
        <w:rFonts w:ascii="Angsana New" w:hAnsi="Angsana New" w:cs="Angsana New"/>
        <w:noProof/>
        <w:sz w:val="30"/>
        <w:szCs w:val="30"/>
      </w:rPr>
      <w:t>56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416642" w:rsidRDefault="00416642">
    <w:pPr>
      <w:pStyle w:val="Footer"/>
      <w:tabs>
        <w:tab w:val="clear" w:pos="8505"/>
      </w:tabs>
      <w:ind w:right="360"/>
      <w:jc w:val="righ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Pr="00896DD3" w:rsidRDefault="00416642" w:rsidP="00A14E61">
    <w:pPr>
      <w:pStyle w:val="Footer"/>
      <w:framePr w:w="285" w:wrap="around" w:vAnchor="text" w:hAnchor="page" w:x="837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AC218E">
      <w:rPr>
        <w:rStyle w:val="PageNumber"/>
        <w:rFonts w:ascii="Angsana New" w:hAnsi="Angsana New" w:cs="Angsana New"/>
        <w:noProof/>
        <w:sz w:val="30"/>
        <w:szCs w:val="30"/>
      </w:rPr>
      <w:t>58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416642" w:rsidRDefault="00416642">
    <w:pPr>
      <w:pStyle w:val="Footer"/>
      <w:tabs>
        <w:tab w:val="clear" w:pos="8505"/>
      </w:tabs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EAB" w:rsidRDefault="009B4EAB">
      <w:r>
        <w:separator/>
      </w:r>
    </w:p>
  </w:footnote>
  <w:footnote w:type="continuationSeparator" w:id="0">
    <w:p w:rsidR="009B4EAB" w:rsidRDefault="009B4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Default="0041664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ทีพีไอ โพ</w:t>
    </w:r>
    <w:proofErr w:type="spellStart"/>
    <w:r>
      <w:rPr>
        <w:rFonts w:ascii="Angsana New" w:hAnsi="Angsana New"/>
        <w:b/>
        <w:bCs/>
        <w:sz w:val="32"/>
        <w:szCs w:val="32"/>
        <w:cs/>
      </w:rPr>
      <w:t>ลีน</w:t>
    </w:r>
    <w:proofErr w:type="spellEnd"/>
    <w:r>
      <w:rPr>
        <w:rFonts w:ascii="Angsana New" w:hAnsi="Angsana New"/>
        <w:b/>
        <w:bCs/>
        <w:sz w:val="32"/>
        <w:szCs w:val="32"/>
        <w:cs/>
      </w:rPr>
      <w:t xml:space="preserve">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416642" w:rsidRDefault="0041664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416642" w:rsidRPr="00720668" w:rsidRDefault="00416642" w:rsidP="00E179B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30 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416642" w:rsidRDefault="0041664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Default="0041664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ทีพีไอ โพ</w:t>
    </w:r>
    <w:proofErr w:type="spellStart"/>
    <w:r>
      <w:rPr>
        <w:rFonts w:ascii="Angsana New" w:hAnsi="Angsana New"/>
        <w:b/>
        <w:bCs/>
        <w:sz w:val="32"/>
        <w:szCs w:val="32"/>
        <w:cs/>
      </w:rPr>
      <w:t>ลีน</w:t>
    </w:r>
    <w:proofErr w:type="spellEnd"/>
    <w:r>
      <w:rPr>
        <w:rFonts w:ascii="Angsana New" w:hAnsi="Angsana New"/>
        <w:b/>
        <w:bCs/>
        <w:sz w:val="32"/>
        <w:szCs w:val="32"/>
        <w:cs/>
      </w:rPr>
      <w:t xml:space="preserve">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416642" w:rsidRDefault="0041664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416642" w:rsidRPr="00720668" w:rsidRDefault="00416642" w:rsidP="00364B7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30 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416642" w:rsidRDefault="0041664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Default="0041664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ทีพีไอ โพ</w:t>
    </w:r>
    <w:proofErr w:type="spellStart"/>
    <w:r>
      <w:rPr>
        <w:rFonts w:ascii="Angsana New" w:hAnsi="Angsana New"/>
        <w:b/>
        <w:bCs/>
        <w:sz w:val="32"/>
        <w:szCs w:val="32"/>
        <w:cs/>
      </w:rPr>
      <w:t>ลีน</w:t>
    </w:r>
    <w:proofErr w:type="spellEnd"/>
    <w:r>
      <w:rPr>
        <w:rFonts w:ascii="Angsana New" w:hAnsi="Angsana New"/>
        <w:b/>
        <w:bCs/>
        <w:sz w:val="32"/>
        <w:szCs w:val="32"/>
        <w:cs/>
      </w:rPr>
      <w:t xml:space="preserve">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416642" w:rsidRDefault="0041664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416642" w:rsidRPr="00720668" w:rsidRDefault="00416642" w:rsidP="00364B7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30 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416642" w:rsidRDefault="0041664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Pr="00364B75" w:rsidRDefault="0041664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364B75">
      <w:rPr>
        <w:rFonts w:ascii="Angsana New" w:hAnsi="Angsana New"/>
        <w:b/>
        <w:bCs/>
        <w:sz w:val="32"/>
        <w:szCs w:val="32"/>
        <w:cs/>
      </w:rPr>
      <w:t>บริษัท ทีพีไอ โพ</w:t>
    </w:r>
    <w:proofErr w:type="spellStart"/>
    <w:r w:rsidRPr="00364B75">
      <w:rPr>
        <w:rFonts w:ascii="Angsana New" w:hAnsi="Angsana New"/>
        <w:b/>
        <w:bCs/>
        <w:sz w:val="32"/>
        <w:szCs w:val="32"/>
        <w:cs/>
      </w:rPr>
      <w:t>ลีน</w:t>
    </w:r>
    <w:proofErr w:type="spellEnd"/>
    <w:r w:rsidRPr="00364B75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364B75">
      <w:rPr>
        <w:rFonts w:ascii="Angsana New" w:hAnsi="Angsana New"/>
        <w:b/>
        <w:bCs/>
        <w:sz w:val="32"/>
        <w:szCs w:val="32"/>
      </w:rPr>
      <w:t>(</w:t>
    </w:r>
    <w:r w:rsidRPr="00364B75">
      <w:rPr>
        <w:rFonts w:ascii="Angsana New" w:hAnsi="Angsana New"/>
        <w:b/>
        <w:bCs/>
        <w:sz w:val="32"/>
        <w:szCs w:val="32"/>
        <w:cs/>
      </w:rPr>
      <w:t>มหาชน</w:t>
    </w:r>
    <w:r w:rsidRPr="00364B75">
      <w:rPr>
        <w:rFonts w:ascii="Angsana New" w:hAnsi="Angsana New"/>
        <w:b/>
        <w:bCs/>
        <w:sz w:val="32"/>
        <w:szCs w:val="32"/>
      </w:rPr>
      <w:t xml:space="preserve">) </w:t>
    </w:r>
    <w:r w:rsidRPr="00364B7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416642" w:rsidRPr="00364B75" w:rsidRDefault="0041664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364B7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364B75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416642" w:rsidRPr="00364B75" w:rsidRDefault="00416642" w:rsidP="00364B7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364B75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64B75">
      <w:rPr>
        <w:rFonts w:ascii="Angsana New" w:hAnsi="Angsana New" w:hint="cs"/>
        <w:b/>
        <w:bCs/>
        <w:sz w:val="32"/>
        <w:szCs w:val="32"/>
        <w:cs/>
        <w:lang w:val="en-US"/>
      </w:rPr>
      <w:t xml:space="preserve">30 มิถุนายน </w:t>
    </w:r>
    <w:r w:rsidRPr="00364B75">
      <w:rPr>
        <w:rFonts w:ascii="Angsana New" w:hAnsi="Angsana New"/>
        <w:b/>
        <w:bCs/>
        <w:sz w:val="32"/>
        <w:szCs w:val="32"/>
        <w:lang w:val="en-US"/>
      </w:rPr>
      <w:t>25</w:t>
    </w:r>
    <w:r w:rsidRPr="00364B75"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 w:rsidRPr="00364B75">
      <w:rPr>
        <w:rFonts w:ascii="Angsana New" w:hAnsi="Angsana New"/>
        <w:b/>
        <w:bCs/>
        <w:sz w:val="32"/>
        <w:szCs w:val="32"/>
        <w:lang w:val="en-US"/>
      </w:rPr>
      <w:t>(</w:t>
    </w:r>
    <w:r w:rsidRPr="00364B75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416642" w:rsidRPr="00364B75" w:rsidRDefault="00416642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Default="0041664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ทีพีไอ โพ</w:t>
    </w:r>
    <w:proofErr w:type="spellStart"/>
    <w:r>
      <w:rPr>
        <w:rFonts w:ascii="Angsana New" w:hAnsi="Angsana New"/>
        <w:b/>
        <w:bCs/>
        <w:sz w:val="32"/>
        <w:szCs w:val="32"/>
        <w:cs/>
      </w:rPr>
      <w:t>ลีน</w:t>
    </w:r>
    <w:proofErr w:type="spellEnd"/>
    <w:r>
      <w:rPr>
        <w:rFonts w:ascii="Angsana New" w:hAnsi="Angsana New"/>
        <w:b/>
        <w:bCs/>
        <w:sz w:val="32"/>
        <w:szCs w:val="32"/>
        <w:cs/>
      </w:rPr>
      <w:t xml:space="preserve">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416642" w:rsidRDefault="0041664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416642" w:rsidRPr="00720668" w:rsidRDefault="00416642" w:rsidP="00E179B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30 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416642" w:rsidRDefault="0041664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Default="0041664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ทีพีไอ โพ</w:t>
    </w:r>
    <w:proofErr w:type="spellStart"/>
    <w:r>
      <w:rPr>
        <w:rFonts w:ascii="Angsana New" w:hAnsi="Angsana New"/>
        <w:b/>
        <w:bCs/>
        <w:sz w:val="32"/>
        <w:szCs w:val="32"/>
        <w:cs/>
      </w:rPr>
      <w:t>ลีน</w:t>
    </w:r>
    <w:proofErr w:type="spellEnd"/>
    <w:r>
      <w:rPr>
        <w:rFonts w:ascii="Angsana New" w:hAnsi="Angsana New"/>
        <w:b/>
        <w:bCs/>
        <w:sz w:val="32"/>
        <w:szCs w:val="32"/>
        <w:cs/>
      </w:rPr>
      <w:t xml:space="preserve">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416642" w:rsidRDefault="00416642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416642" w:rsidRPr="00720668" w:rsidRDefault="00416642" w:rsidP="00E179B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30 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416642" w:rsidRDefault="0041664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61ACA"/>
    <w:multiLevelType w:val="hybridMultilevel"/>
    <w:tmpl w:val="619AAB9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0B7415A3"/>
    <w:multiLevelType w:val="hybridMultilevel"/>
    <w:tmpl w:val="69B477A2"/>
    <w:lvl w:ilvl="0" w:tplc="310031BE">
      <w:numFmt w:val="bullet"/>
      <w:lvlText w:val="-"/>
      <w:lvlJc w:val="left"/>
      <w:pPr>
        <w:ind w:left="1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0ED66D7C"/>
    <w:multiLevelType w:val="hybridMultilevel"/>
    <w:tmpl w:val="1BA267A8"/>
    <w:lvl w:ilvl="0" w:tplc="7CB467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DB13D10"/>
    <w:multiLevelType w:val="hybridMultilevel"/>
    <w:tmpl w:val="7CF8DC7A"/>
    <w:lvl w:ilvl="0" w:tplc="18CE1C4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1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F6712"/>
    <w:multiLevelType w:val="hybridMultilevel"/>
    <w:tmpl w:val="B55036E6"/>
    <w:lvl w:ilvl="0" w:tplc="FFFFFFFF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4C797A7B"/>
    <w:multiLevelType w:val="hybridMultilevel"/>
    <w:tmpl w:val="0E3ED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4E8B72E8"/>
    <w:multiLevelType w:val="hybridMultilevel"/>
    <w:tmpl w:val="F6E4135C"/>
    <w:lvl w:ilvl="0" w:tplc="040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9" w15:restartNumberingAfterBreak="0">
    <w:nsid w:val="545624DE"/>
    <w:multiLevelType w:val="hybridMultilevel"/>
    <w:tmpl w:val="B66E49C4"/>
    <w:lvl w:ilvl="0" w:tplc="5B7618B2">
      <w:start w:val="1"/>
      <w:numFmt w:val="decimal"/>
      <w:lvlText w:val="%1."/>
      <w:lvlJc w:val="left"/>
      <w:pPr>
        <w:ind w:left="907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0653D90"/>
    <w:multiLevelType w:val="hybridMultilevel"/>
    <w:tmpl w:val="75303D44"/>
    <w:lvl w:ilvl="0" w:tplc="07D4CAF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124B99"/>
    <w:multiLevelType w:val="hybridMultilevel"/>
    <w:tmpl w:val="3126C5C6"/>
    <w:lvl w:ilvl="0" w:tplc="028AE16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4C40965"/>
    <w:multiLevelType w:val="hybridMultilevel"/>
    <w:tmpl w:val="B9581604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72451894"/>
    <w:multiLevelType w:val="hybridMultilevel"/>
    <w:tmpl w:val="282CA5EA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72F57C2F"/>
    <w:multiLevelType w:val="hybridMultilevel"/>
    <w:tmpl w:val="C71867F2"/>
    <w:lvl w:ilvl="0" w:tplc="950C75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7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8" w15:restartNumberingAfterBreak="0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8"/>
  </w:num>
  <w:num w:numId="2">
    <w:abstractNumId w:val="17"/>
  </w:num>
  <w:num w:numId="3">
    <w:abstractNumId w:val="23"/>
  </w:num>
  <w:num w:numId="4">
    <w:abstractNumId w:val="26"/>
  </w:num>
  <w:num w:numId="5">
    <w:abstractNumId w:val="25"/>
  </w:num>
  <w:num w:numId="6">
    <w:abstractNumId w:val="7"/>
  </w:num>
  <w:num w:numId="7">
    <w:abstractNumId w:val="5"/>
  </w:num>
  <w:num w:numId="8">
    <w:abstractNumId w:val="24"/>
  </w:num>
  <w:num w:numId="9">
    <w:abstractNumId w:val="22"/>
  </w:num>
  <w:num w:numId="10">
    <w:abstractNumId w:val="12"/>
  </w:num>
  <w:num w:numId="11">
    <w:abstractNumId w:val="10"/>
  </w:num>
  <w:num w:numId="12">
    <w:abstractNumId w:val="13"/>
  </w:num>
  <w:num w:numId="13">
    <w:abstractNumId w:val="1"/>
  </w:num>
  <w:num w:numId="14">
    <w:abstractNumId w:val="29"/>
  </w:num>
  <w:num w:numId="15">
    <w:abstractNumId w:val="27"/>
  </w:num>
  <w:num w:numId="16">
    <w:abstractNumId w:val="18"/>
  </w:num>
  <w:num w:numId="17">
    <w:abstractNumId w:val="17"/>
  </w:num>
  <w:num w:numId="18">
    <w:abstractNumId w:val="15"/>
  </w:num>
  <w:num w:numId="19">
    <w:abstractNumId w:val="2"/>
  </w:num>
  <w:num w:numId="20">
    <w:abstractNumId w:val="4"/>
  </w:num>
  <w:num w:numId="21">
    <w:abstractNumId w:val="11"/>
  </w:num>
  <w:num w:numId="22">
    <w:abstractNumId w:val="19"/>
  </w:num>
  <w:num w:numId="23">
    <w:abstractNumId w:val="14"/>
  </w:num>
  <w:num w:numId="24">
    <w:abstractNumId w:val="28"/>
  </w:num>
  <w:num w:numId="25">
    <w:abstractNumId w:val="3"/>
  </w:num>
  <w:num w:numId="26">
    <w:abstractNumId w:val="1"/>
  </w:num>
  <w:num w:numId="27">
    <w:abstractNumId w:val="1"/>
  </w:num>
  <w:num w:numId="28">
    <w:abstractNumId w:val="9"/>
  </w:num>
  <w:num w:numId="29">
    <w:abstractNumId w:val="16"/>
  </w:num>
  <w:num w:numId="30">
    <w:abstractNumId w:val="21"/>
  </w:num>
  <w:num w:numId="31">
    <w:abstractNumId w:val="1"/>
  </w:num>
  <w:num w:numId="32">
    <w:abstractNumId w:val="6"/>
  </w:num>
  <w:num w:numId="33">
    <w:abstractNumId w:val="1"/>
  </w:num>
  <w:num w:numId="34">
    <w:abstractNumId w:val="20"/>
  </w:num>
  <w:num w:numId="35">
    <w:abstractNumId w:val="1"/>
  </w:num>
  <w:num w:numId="3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482"/>
    <w:rsid w:val="000007C3"/>
    <w:rsid w:val="00000DDB"/>
    <w:rsid w:val="00000EE9"/>
    <w:rsid w:val="0000105B"/>
    <w:rsid w:val="00001069"/>
    <w:rsid w:val="00001D81"/>
    <w:rsid w:val="00001EB9"/>
    <w:rsid w:val="0000222D"/>
    <w:rsid w:val="0000260D"/>
    <w:rsid w:val="00002724"/>
    <w:rsid w:val="0000281E"/>
    <w:rsid w:val="000028AB"/>
    <w:rsid w:val="00002B99"/>
    <w:rsid w:val="00002CD7"/>
    <w:rsid w:val="00002F86"/>
    <w:rsid w:val="0000345A"/>
    <w:rsid w:val="00003A89"/>
    <w:rsid w:val="00003C8D"/>
    <w:rsid w:val="000040AB"/>
    <w:rsid w:val="0000414B"/>
    <w:rsid w:val="00004E64"/>
    <w:rsid w:val="00004F7E"/>
    <w:rsid w:val="00005133"/>
    <w:rsid w:val="0000627B"/>
    <w:rsid w:val="00006554"/>
    <w:rsid w:val="0000673B"/>
    <w:rsid w:val="00006BEB"/>
    <w:rsid w:val="0000702A"/>
    <w:rsid w:val="0000719F"/>
    <w:rsid w:val="0000753E"/>
    <w:rsid w:val="00007D84"/>
    <w:rsid w:val="00010439"/>
    <w:rsid w:val="00010620"/>
    <w:rsid w:val="0001064A"/>
    <w:rsid w:val="000116AA"/>
    <w:rsid w:val="00012953"/>
    <w:rsid w:val="00012E2C"/>
    <w:rsid w:val="000134E4"/>
    <w:rsid w:val="000135E2"/>
    <w:rsid w:val="00013992"/>
    <w:rsid w:val="000139DA"/>
    <w:rsid w:val="00013A77"/>
    <w:rsid w:val="00013EF3"/>
    <w:rsid w:val="00014125"/>
    <w:rsid w:val="000144EA"/>
    <w:rsid w:val="00014567"/>
    <w:rsid w:val="00014671"/>
    <w:rsid w:val="000151AC"/>
    <w:rsid w:val="00015861"/>
    <w:rsid w:val="000159B5"/>
    <w:rsid w:val="00015AC4"/>
    <w:rsid w:val="00015D5D"/>
    <w:rsid w:val="00015D79"/>
    <w:rsid w:val="00015EC3"/>
    <w:rsid w:val="00015EE5"/>
    <w:rsid w:val="00015FD0"/>
    <w:rsid w:val="00016117"/>
    <w:rsid w:val="000162F3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824"/>
    <w:rsid w:val="00020907"/>
    <w:rsid w:val="00020C87"/>
    <w:rsid w:val="00020F5B"/>
    <w:rsid w:val="00020FA0"/>
    <w:rsid w:val="0002142E"/>
    <w:rsid w:val="000214BC"/>
    <w:rsid w:val="00021C94"/>
    <w:rsid w:val="00021DDB"/>
    <w:rsid w:val="0002208C"/>
    <w:rsid w:val="0002216B"/>
    <w:rsid w:val="00022651"/>
    <w:rsid w:val="00022B4F"/>
    <w:rsid w:val="00022EF1"/>
    <w:rsid w:val="00024310"/>
    <w:rsid w:val="0002470F"/>
    <w:rsid w:val="00024824"/>
    <w:rsid w:val="00024C15"/>
    <w:rsid w:val="00025003"/>
    <w:rsid w:val="00025619"/>
    <w:rsid w:val="00025F5D"/>
    <w:rsid w:val="00026326"/>
    <w:rsid w:val="00026507"/>
    <w:rsid w:val="000265B8"/>
    <w:rsid w:val="00026AB7"/>
    <w:rsid w:val="00026C1F"/>
    <w:rsid w:val="00026CE5"/>
    <w:rsid w:val="00026EA3"/>
    <w:rsid w:val="00027B66"/>
    <w:rsid w:val="00027B8E"/>
    <w:rsid w:val="00027BAB"/>
    <w:rsid w:val="00027FEB"/>
    <w:rsid w:val="000301AF"/>
    <w:rsid w:val="000304FD"/>
    <w:rsid w:val="00030534"/>
    <w:rsid w:val="0003055B"/>
    <w:rsid w:val="000307C4"/>
    <w:rsid w:val="00030892"/>
    <w:rsid w:val="00030D6E"/>
    <w:rsid w:val="000310C3"/>
    <w:rsid w:val="0003137D"/>
    <w:rsid w:val="00031553"/>
    <w:rsid w:val="00031C5A"/>
    <w:rsid w:val="00031E80"/>
    <w:rsid w:val="00031F3A"/>
    <w:rsid w:val="0003299A"/>
    <w:rsid w:val="000333B0"/>
    <w:rsid w:val="000337E8"/>
    <w:rsid w:val="00033902"/>
    <w:rsid w:val="00034935"/>
    <w:rsid w:val="00034A53"/>
    <w:rsid w:val="00034F54"/>
    <w:rsid w:val="0003573E"/>
    <w:rsid w:val="00035DD9"/>
    <w:rsid w:val="000361D4"/>
    <w:rsid w:val="000363DC"/>
    <w:rsid w:val="000369E2"/>
    <w:rsid w:val="00036DD3"/>
    <w:rsid w:val="00036F1E"/>
    <w:rsid w:val="00037204"/>
    <w:rsid w:val="00037B08"/>
    <w:rsid w:val="000401D1"/>
    <w:rsid w:val="000405D8"/>
    <w:rsid w:val="0004072E"/>
    <w:rsid w:val="0004100D"/>
    <w:rsid w:val="0004140C"/>
    <w:rsid w:val="000415C9"/>
    <w:rsid w:val="000419E9"/>
    <w:rsid w:val="00041B75"/>
    <w:rsid w:val="00042A2B"/>
    <w:rsid w:val="00042AEE"/>
    <w:rsid w:val="00042B69"/>
    <w:rsid w:val="00042C42"/>
    <w:rsid w:val="00043565"/>
    <w:rsid w:val="000435DF"/>
    <w:rsid w:val="00043A61"/>
    <w:rsid w:val="00043AA2"/>
    <w:rsid w:val="00043ADC"/>
    <w:rsid w:val="00043BAA"/>
    <w:rsid w:val="00043F34"/>
    <w:rsid w:val="00044363"/>
    <w:rsid w:val="00044F34"/>
    <w:rsid w:val="00045048"/>
    <w:rsid w:val="00045397"/>
    <w:rsid w:val="000455CA"/>
    <w:rsid w:val="00046319"/>
    <w:rsid w:val="00046C05"/>
    <w:rsid w:val="0004726D"/>
    <w:rsid w:val="00047278"/>
    <w:rsid w:val="000476BD"/>
    <w:rsid w:val="00047879"/>
    <w:rsid w:val="000479B3"/>
    <w:rsid w:val="00050251"/>
    <w:rsid w:val="00050262"/>
    <w:rsid w:val="00050928"/>
    <w:rsid w:val="000509F3"/>
    <w:rsid w:val="00050CA2"/>
    <w:rsid w:val="00051100"/>
    <w:rsid w:val="000515D5"/>
    <w:rsid w:val="00052980"/>
    <w:rsid w:val="00052AF3"/>
    <w:rsid w:val="00052C78"/>
    <w:rsid w:val="00052F98"/>
    <w:rsid w:val="00053145"/>
    <w:rsid w:val="000533B7"/>
    <w:rsid w:val="000540BB"/>
    <w:rsid w:val="0005413E"/>
    <w:rsid w:val="00055284"/>
    <w:rsid w:val="00055503"/>
    <w:rsid w:val="000555AD"/>
    <w:rsid w:val="00055BFA"/>
    <w:rsid w:val="00055D70"/>
    <w:rsid w:val="000560AD"/>
    <w:rsid w:val="000560C0"/>
    <w:rsid w:val="00056112"/>
    <w:rsid w:val="00056162"/>
    <w:rsid w:val="00056B0E"/>
    <w:rsid w:val="00056C84"/>
    <w:rsid w:val="000575A4"/>
    <w:rsid w:val="00057D43"/>
    <w:rsid w:val="00060224"/>
    <w:rsid w:val="000602DE"/>
    <w:rsid w:val="000604EB"/>
    <w:rsid w:val="00060CA2"/>
    <w:rsid w:val="00060E97"/>
    <w:rsid w:val="000611A7"/>
    <w:rsid w:val="00062556"/>
    <w:rsid w:val="000629B5"/>
    <w:rsid w:val="00063824"/>
    <w:rsid w:val="000639B2"/>
    <w:rsid w:val="00063A04"/>
    <w:rsid w:val="00063ADF"/>
    <w:rsid w:val="000640AD"/>
    <w:rsid w:val="00064A10"/>
    <w:rsid w:val="00064BF9"/>
    <w:rsid w:val="00064D40"/>
    <w:rsid w:val="00064F82"/>
    <w:rsid w:val="00065A43"/>
    <w:rsid w:val="00065C9B"/>
    <w:rsid w:val="00065DCA"/>
    <w:rsid w:val="00065E93"/>
    <w:rsid w:val="00065EA1"/>
    <w:rsid w:val="00066305"/>
    <w:rsid w:val="00066394"/>
    <w:rsid w:val="00066AA8"/>
    <w:rsid w:val="00066F02"/>
    <w:rsid w:val="00067073"/>
    <w:rsid w:val="0006741D"/>
    <w:rsid w:val="000676C2"/>
    <w:rsid w:val="000679BA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34A8"/>
    <w:rsid w:val="00073984"/>
    <w:rsid w:val="00073A37"/>
    <w:rsid w:val="00073A92"/>
    <w:rsid w:val="0007456B"/>
    <w:rsid w:val="00074B0F"/>
    <w:rsid w:val="0007572C"/>
    <w:rsid w:val="0007576D"/>
    <w:rsid w:val="000757D0"/>
    <w:rsid w:val="00075EA3"/>
    <w:rsid w:val="00076255"/>
    <w:rsid w:val="00076683"/>
    <w:rsid w:val="0007767E"/>
    <w:rsid w:val="000778BE"/>
    <w:rsid w:val="00077AAD"/>
    <w:rsid w:val="00077C72"/>
    <w:rsid w:val="00077F93"/>
    <w:rsid w:val="00080AC3"/>
    <w:rsid w:val="00080ECF"/>
    <w:rsid w:val="00080F53"/>
    <w:rsid w:val="000818B2"/>
    <w:rsid w:val="000822F5"/>
    <w:rsid w:val="00082B00"/>
    <w:rsid w:val="00082FE7"/>
    <w:rsid w:val="00083067"/>
    <w:rsid w:val="0008341D"/>
    <w:rsid w:val="00083920"/>
    <w:rsid w:val="000844CC"/>
    <w:rsid w:val="00084F61"/>
    <w:rsid w:val="00084F69"/>
    <w:rsid w:val="000857BA"/>
    <w:rsid w:val="00085D23"/>
    <w:rsid w:val="00085DE0"/>
    <w:rsid w:val="00085FCB"/>
    <w:rsid w:val="000860EB"/>
    <w:rsid w:val="00086C58"/>
    <w:rsid w:val="00087621"/>
    <w:rsid w:val="00087692"/>
    <w:rsid w:val="00087727"/>
    <w:rsid w:val="00090464"/>
    <w:rsid w:val="000905CD"/>
    <w:rsid w:val="000908E8"/>
    <w:rsid w:val="000912A8"/>
    <w:rsid w:val="000912D5"/>
    <w:rsid w:val="0009168B"/>
    <w:rsid w:val="00091A06"/>
    <w:rsid w:val="00091C4F"/>
    <w:rsid w:val="00091DBB"/>
    <w:rsid w:val="00092292"/>
    <w:rsid w:val="000922A7"/>
    <w:rsid w:val="000926D0"/>
    <w:rsid w:val="000937E6"/>
    <w:rsid w:val="00093A5B"/>
    <w:rsid w:val="000944C1"/>
    <w:rsid w:val="000944D0"/>
    <w:rsid w:val="00095BA4"/>
    <w:rsid w:val="00095EDB"/>
    <w:rsid w:val="000962FA"/>
    <w:rsid w:val="000965C2"/>
    <w:rsid w:val="0009663B"/>
    <w:rsid w:val="0009682B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799"/>
    <w:rsid w:val="000A0848"/>
    <w:rsid w:val="000A0922"/>
    <w:rsid w:val="000A09EE"/>
    <w:rsid w:val="000A0AF2"/>
    <w:rsid w:val="000A0BC9"/>
    <w:rsid w:val="000A0F8A"/>
    <w:rsid w:val="000A18D0"/>
    <w:rsid w:val="000A1C1B"/>
    <w:rsid w:val="000A2350"/>
    <w:rsid w:val="000A27CE"/>
    <w:rsid w:val="000A2A02"/>
    <w:rsid w:val="000A2A32"/>
    <w:rsid w:val="000A2E90"/>
    <w:rsid w:val="000A31B0"/>
    <w:rsid w:val="000A35AE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37C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D92"/>
    <w:rsid w:val="000B1DDF"/>
    <w:rsid w:val="000B1EDD"/>
    <w:rsid w:val="000B20C7"/>
    <w:rsid w:val="000B28A1"/>
    <w:rsid w:val="000B2CD6"/>
    <w:rsid w:val="000B3152"/>
    <w:rsid w:val="000B3394"/>
    <w:rsid w:val="000B3698"/>
    <w:rsid w:val="000B3823"/>
    <w:rsid w:val="000B3B78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414"/>
    <w:rsid w:val="000B6506"/>
    <w:rsid w:val="000B653B"/>
    <w:rsid w:val="000B6632"/>
    <w:rsid w:val="000B6BB9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38D"/>
    <w:rsid w:val="000C1582"/>
    <w:rsid w:val="000C1645"/>
    <w:rsid w:val="000C18E1"/>
    <w:rsid w:val="000C19C1"/>
    <w:rsid w:val="000C1D81"/>
    <w:rsid w:val="000C2118"/>
    <w:rsid w:val="000C26B6"/>
    <w:rsid w:val="000C2960"/>
    <w:rsid w:val="000C2AEB"/>
    <w:rsid w:val="000C2EC5"/>
    <w:rsid w:val="000C39BF"/>
    <w:rsid w:val="000C3C7A"/>
    <w:rsid w:val="000C410B"/>
    <w:rsid w:val="000C4878"/>
    <w:rsid w:val="000C59E3"/>
    <w:rsid w:val="000C5ABA"/>
    <w:rsid w:val="000C5C1A"/>
    <w:rsid w:val="000C60D8"/>
    <w:rsid w:val="000C68EB"/>
    <w:rsid w:val="000C7825"/>
    <w:rsid w:val="000C7CA5"/>
    <w:rsid w:val="000C7F38"/>
    <w:rsid w:val="000D0044"/>
    <w:rsid w:val="000D00EE"/>
    <w:rsid w:val="000D08AC"/>
    <w:rsid w:val="000D093F"/>
    <w:rsid w:val="000D0B88"/>
    <w:rsid w:val="000D0C79"/>
    <w:rsid w:val="000D0CE3"/>
    <w:rsid w:val="000D0F7B"/>
    <w:rsid w:val="000D1029"/>
    <w:rsid w:val="000D164D"/>
    <w:rsid w:val="000D18DF"/>
    <w:rsid w:val="000D202D"/>
    <w:rsid w:val="000D23A1"/>
    <w:rsid w:val="000D2709"/>
    <w:rsid w:val="000D27C6"/>
    <w:rsid w:val="000D2D60"/>
    <w:rsid w:val="000D3476"/>
    <w:rsid w:val="000D384B"/>
    <w:rsid w:val="000D3CF9"/>
    <w:rsid w:val="000D4170"/>
    <w:rsid w:val="000D4816"/>
    <w:rsid w:val="000D4DDD"/>
    <w:rsid w:val="000D5299"/>
    <w:rsid w:val="000D5C0F"/>
    <w:rsid w:val="000D5EDE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15EC"/>
    <w:rsid w:val="000E1EB8"/>
    <w:rsid w:val="000E2106"/>
    <w:rsid w:val="000E2116"/>
    <w:rsid w:val="000E24B5"/>
    <w:rsid w:val="000E264D"/>
    <w:rsid w:val="000E3176"/>
    <w:rsid w:val="000E33F9"/>
    <w:rsid w:val="000E3451"/>
    <w:rsid w:val="000E3811"/>
    <w:rsid w:val="000E4217"/>
    <w:rsid w:val="000E42CC"/>
    <w:rsid w:val="000E4D32"/>
    <w:rsid w:val="000E51EA"/>
    <w:rsid w:val="000E521D"/>
    <w:rsid w:val="000E52D5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E11"/>
    <w:rsid w:val="000F10D9"/>
    <w:rsid w:val="000F1243"/>
    <w:rsid w:val="000F172D"/>
    <w:rsid w:val="000F19D1"/>
    <w:rsid w:val="000F1FB3"/>
    <w:rsid w:val="000F242F"/>
    <w:rsid w:val="000F2639"/>
    <w:rsid w:val="000F2A9A"/>
    <w:rsid w:val="000F2E40"/>
    <w:rsid w:val="000F3074"/>
    <w:rsid w:val="000F3C8A"/>
    <w:rsid w:val="000F3EFE"/>
    <w:rsid w:val="000F3FC2"/>
    <w:rsid w:val="000F4377"/>
    <w:rsid w:val="000F4859"/>
    <w:rsid w:val="000F522E"/>
    <w:rsid w:val="000F62BB"/>
    <w:rsid w:val="000F6DF2"/>
    <w:rsid w:val="000F760B"/>
    <w:rsid w:val="000F7D57"/>
    <w:rsid w:val="001005B5"/>
    <w:rsid w:val="0010066A"/>
    <w:rsid w:val="001016DC"/>
    <w:rsid w:val="00101BD2"/>
    <w:rsid w:val="00101F50"/>
    <w:rsid w:val="001026E8"/>
    <w:rsid w:val="0010278C"/>
    <w:rsid w:val="00102E85"/>
    <w:rsid w:val="001034E2"/>
    <w:rsid w:val="0010374E"/>
    <w:rsid w:val="00103DD9"/>
    <w:rsid w:val="00104ED3"/>
    <w:rsid w:val="00105101"/>
    <w:rsid w:val="00105738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9F3"/>
    <w:rsid w:val="00110C23"/>
    <w:rsid w:val="001116A5"/>
    <w:rsid w:val="00111978"/>
    <w:rsid w:val="00112979"/>
    <w:rsid w:val="00113158"/>
    <w:rsid w:val="001132B4"/>
    <w:rsid w:val="00113653"/>
    <w:rsid w:val="001139B0"/>
    <w:rsid w:val="001139EB"/>
    <w:rsid w:val="001139FF"/>
    <w:rsid w:val="00113C95"/>
    <w:rsid w:val="001141F6"/>
    <w:rsid w:val="00114648"/>
    <w:rsid w:val="0011469B"/>
    <w:rsid w:val="001146D9"/>
    <w:rsid w:val="001148D7"/>
    <w:rsid w:val="00114A57"/>
    <w:rsid w:val="00114ABB"/>
    <w:rsid w:val="00114D25"/>
    <w:rsid w:val="00114DD8"/>
    <w:rsid w:val="00115214"/>
    <w:rsid w:val="001152D8"/>
    <w:rsid w:val="00115419"/>
    <w:rsid w:val="0011588E"/>
    <w:rsid w:val="00115CB8"/>
    <w:rsid w:val="00116314"/>
    <w:rsid w:val="0011680B"/>
    <w:rsid w:val="00116ECD"/>
    <w:rsid w:val="00116ED8"/>
    <w:rsid w:val="00116F7E"/>
    <w:rsid w:val="00117076"/>
    <w:rsid w:val="00117642"/>
    <w:rsid w:val="001179C5"/>
    <w:rsid w:val="001201F9"/>
    <w:rsid w:val="0012031B"/>
    <w:rsid w:val="001204ED"/>
    <w:rsid w:val="00120720"/>
    <w:rsid w:val="0012081E"/>
    <w:rsid w:val="001209F4"/>
    <w:rsid w:val="00120A38"/>
    <w:rsid w:val="00120B63"/>
    <w:rsid w:val="001212BE"/>
    <w:rsid w:val="00121C77"/>
    <w:rsid w:val="0012229E"/>
    <w:rsid w:val="0012241D"/>
    <w:rsid w:val="0012302E"/>
    <w:rsid w:val="0012423D"/>
    <w:rsid w:val="00124B54"/>
    <w:rsid w:val="00124EB8"/>
    <w:rsid w:val="001250AB"/>
    <w:rsid w:val="0012553F"/>
    <w:rsid w:val="001255A8"/>
    <w:rsid w:val="00125610"/>
    <w:rsid w:val="001258EC"/>
    <w:rsid w:val="00126640"/>
    <w:rsid w:val="001267F8"/>
    <w:rsid w:val="00126AA1"/>
    <w:rsid w:val="00126FD3"/>
    <w:rsid w:val="0012758B"/>
    <w:rsid w:val="00127903"/>
    <w:rsid w:val="00127ED5"/>
    <w:rsid w:val="00127EEE"/>
    <w:rsid w:val="00127F47"/>
    <w:rsid w:val="00130225"/>
    <w:rsid w:val="001305C4"/>
    <w:rsid w:val="001307F6"/>
    <w:rsid w:val="00130E7E"/>
    <w:rsid w:val="001312C9"/>
    <w:rsid w:val="001319A0"/>
    <w:rsid w:val="00131EC6"/>
    <w:rsid w:val="00131F2B"/>
    <w:rsid w:val="00131F55"/>
    <w:rsid w:val="00132433"/>
    <w:rsid w:val="00132F9A"/>
    <w:rsid w:val="001332CB"/>
    <w:rsid w:val="0013438A"/>
    <w:rsid w:val="00134E9F"/>
    <w:rsid w:val="00135B88"/>
    <w:rsid w:val="001362FD"/>
    <w:rsid w:val="00136665"/>
    <w:rsid w:val="00136853"/>
    <w:rsid w:val="0013696E"/>
    <w:rsid w:val="00136BE5"/>
    <w:rsid w:val="001374E1"/>
    <w:rsid w:val="00137C0B"/>
    <w:rsid w:val="00140849"/>
    <w:rsid w:val="001408CF"/>
    <w:rsid w:val="0014094B"/>
    <w:rsid w:val="00140BB4"/>
    <w:rsid w:val="00141213"/>
    <w:rsid w:val="00141864"/>
    <w:rsid w:val="001429A8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6C24"/>
    <w:rsid w:val="00147011"/>
    <w:rsid w:val="00147414"/>
    <w:rsid w:val="00147836"/>
    <w:rsid w:val="001478E5"/>
    <w:rsid w:val="00147B66"/>
    <w:rsid w:val="00147CA4"/>
    <w:rsid w:val="00147D1E"/>
    <w:rsid w:val="00150296"/>
    <w:rsid w:val="00150FAD"/>
    <w:rsid w:val="00150FE1"/>
    <w:rsid w:val="00151365"/>
    <w:rsid w:val="00151785"/>
    <w:rsid w:val="00152234"/>
    <w:rsid w:val="001527D6"/>
    <w:rsid w:val="00152D40"/>
    <w:rsid w:val="001530E7"/>
    <w:rsid w:val="00153FAB"/>
    <w:rsid w:val="0015416B"/>
    <w:rsid w:val="00154216"/>
    <w:rsid w:val="001543A0"/>
    <w:rsid w:val="001546E2"/>
    <w:rsid w:val="00155056"/>
    <w:rsid w:val="001558B9"/>
    <w:rsid w:val="00155A31"/>
    <w:rsid w:val="00155C8B"/>
    <w:rsid w:val="00155D24"/>
    <w:rsid w:val="00155EFC"/>
    <w:rsid w:val="00156314"/>
    <w:rsid w:val="0015695F"/>
    <w:rsid w:val="00156990"/>
    <w:rsid w:val="001569B3"/>
    <w:rsid w:val="00157270"/>
    <w:rsid w:val="00157315"/>
    <w:rsid w:val="0015734D"/>
    <w:rsid w:val="001574B9"/>
    <w:rsid w:val="00157642"/>
    <w:rsid w:val="0015777B"/>
    <w:rsid w:val="00157ABE"/>
    <w:rsid w:val="00157E4A"/>
    <w:rsid w:val="0016029D"/>
    <w:rsid w:val="0016041C"/>
    <w:rsid w:val="0016095B"/>
    <w:rsid w:val="00160A54"/>
    <w:rsid w:val="00160EF7"/>
    <w:rsid w:val="0016178F"/>
    <w:rsid w:val="00161CEE"/>
    <w:rsid w:val="00161D09"/>
    <w:rsid w:val="001626ED"/>
    <w:rsid w:val="001629D9"/>
    <w:rsid w:val="00162BFE"/>
    <w:rsid w:val="00162E09"/>
    <w:rsid w:val="001631E6"/>
    <w:rsid w:val="0016322E"/>
    <w:rsid w:val="00163A43"/>
    <w:rsid w:val="00163C43"/>
    <w:rsid w:val="00163E6B"/>
    <w:rsid w:val="00164134"/>
    <w:rsid w:val="0016465E"/>
    <w:rsid w:val="001649A3"/>
    <w:rsid w:val="00164BA5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650"/>
    <w:rsid w:val="001676F0"/>
    <w:rsid w:val="0017007D"/>
    <w:rsid w:val="0017008A"/>
    <w:rsid w:val="001703A0"/>
    <w:rsid w:val="001704D0"/>
    <w:rsid w:val="00171049"/>
    <w:rsid w:val="00171264"/>
    <w:rsid w:val="001713EE"/>
    <w:rsid w:val="001721A7"/>
    <w:rsid w:val="00172290"/>
    <w:rsid w:val="001723E7"/>
    <w:rsid w:val="001730DE"/>
    <w:rsid w:val="001732C7"/>
    <w:rsid w:val="001733EF"/>
    <w:rsid w:val="00173C2E"/>
    <w:rsid w:val="00173D5A"/>
    <w:rsid w:val="001740CE"/>
    <w:rsid w:val="001748AB"/>
    <w:rsid w:val="00174A83"/>
    <w:rsid w:val="00175397"/>
    <w:rsid w:val="00175993"/>
    <w:rsid w:val="001764AE"/>
    <w:rsid w:val="0017688F"/>
    <w:rsid w:val="0017754D"/>
    <w:rsid w:val="00180729"/>
    <w:rsid w:val="00180DF9"/>
    <w:rsid w:val="00181144"/>
    <w:rsid w:val="00181642"/>
    <w:rsid w:val="00181AE2"/>
    <w:rsid w:val="001821E2"/>
    <w:rsid w:val="00182395"/>
    <w:rsid w:val="00182A3E"/>
    <w:rsid w:val="00182DF6"/>
    <w:rsid w:val="00182F51"/>
    <w:rsid w:val="0018336E"/>
    <w:rsid w:val="00183760"/>
    <w:rsid w:val="001839E2"/>
    <w:rsid w:val="00183DDB"/>
    <w:rsid w:val="0018402E"/>
    <w:rsid w:val="001842C5"/>
    <w:rsid w:val="00184A21"/>
    <w:rsid w:val="00184C69"/>
    <w:rsid w:val="00184EF9"/>
    <w:rsid w:val="00184F39"/>
    <w:rsid w:val="00184F7B"/>
    <w:rsid w:val="00185856"/>
    <w:rsid w:val="001861F9"/>
    <w:rsid w:val="00186445"/>
    <w:rsid w:val="00186985"/>
    <w:rsid w:val="00186B69"/>
    <w:rsid w:val="00186DD6"/>
    <w:rsid w:val="00187327"/>
    <w:rsid w:val="00187508"/>
    <w:rsid w:val="00187D86"/>
    <w:rsid w:val="00190EC5"/>
    <w:rsid w:val="00191009"/>
    <w:rsid w:val="001912A1"/>
    <w:rsid w:val="001917F4"/>
    <w:rsid w:val="00192181"/>
    <w:rsid w:val="00192420"/>
    <w:rsid w:val="00192D63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451"/>
    <w:rsid w:val="00194629"/>
    <w:rsid w:val="00194670"/>
    <w:rsid w:val="00194677"/>
    <w:rsid w:val="00194810"/>
    <w:rsid w:val="0019541F"/>
    <w:rsid w:val="0019545D"/>
    <w:rsid w:val="00196176"/>
    <w:rsid w:val="001962FE"/>
    <w:rsid w:val="0019638B"/>
    <w:rsid w:val="00196492"/>
    <w:rsid w:val="00196654"/>
    <w:rsid w:val="00196E69"/>
    <w:rsid w:val="00196E8B"/>
    <w:rsid w:val="00197152"/>
    <w:rsid w:val="00197492"/>
    <w:rsid w:val="001978BA"/>
    <w:rsid w:val="00197919"/>
    <w:rsid w:val="0019795D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13DD"/>
    <w:rsid w:val="001A2025"/>
    <w:rsid w:val="001A26D8"/>
    <w:rsid w:val="001A2B0D"/>
    <w:rsid w:val="001A2BCC"/>
    <w:rsid w:val="001A322D"/>
    <w:rsid w:val="001A37F3"/>
    <w:rsid w:val="001A3963"/>
    <w:rsid w:val="001A3A4A"/>
    <w:rsid w:val="001A3ABD"/>
    <w:rsid w:val="001A434B"/>
    <w:rsid w:val="001A461E"/>
    <w:rsid w:val="001A49E4"/>
    <w:rsid w:val="001A4FA3"/>
    <w:rsid w:val="001A5AE9"/>
    <w:rsid w:val="001A5DFD"/>
    <w:rsid w:val="001A5F1D"/>
    <w:rsid w:val="001A623F"/>
    <w:rsid w:val="001A6C58"/>
    <w:rsid w:val="001A6CDD"/>
    <w:rsid w:val="001A7558"/>
    <w:rsid w:val="001A7714"/>
    <w:rsid w:val="001A7994"/>
    <w:rsid w:val="001A7F31"/>
    <w:rsid w:val="001B0684"/>
    <w:rsid w:val="001B0A9E"/>
    <w:rsid w:val="001B1780"/>
    <w:rsid w:val="001B1B16"/>
    <w:rsid w:val="001B1DEB"/>
    <w:rsid w:val="001B2B07"/>
    <w:rsid w:val="001B2D00"/>
    <w:rsid w:val="001B2D57"/>
    <w:rsid w:val="001B2DED"/>
    <w:rsid w:val="001B48C7"/>
    <w:rsid w:val="001B4927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2DE"/>
    <w:rsid w:val="001C0772"/>
    <w:rsid w:val="001C07C6"/>
    <w:rsid w:val="001C0B84"/>
    <w:rsid w:val="001C0D07"/>
    <w:rsid w:val="001C1D9D"/>
    <w:rsid w:val="001C1DAA"/>
    <w:rsid w:val="001C26F8"/>
    <w:rsid w:val="001C2A0B"/>
    <w:rsid w:val="001C2C66"/>
    <w:rsid w:val="001C2DE0"/>
    <w:rsid w:val="001C3014"/>
    <w:rsid w:val="001C37CA"/>
    <w:rsid w:val="001C3AFE"/>
    <w:rsid w:val="001C40EA"/>
    <w:rsid w:val="001C531C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DA9"/>
    <w:rsid w:val="001D2410"/>
    <w:rsid w:val="001D2A5A"/>
    <w:rsid w:val="001D2BCF"/>
    <w:rsid w:val="001D2C76"/>
    <w:rsid w:val="001D2D2C"/>
    <w:rsid w:val="001D32FF"/>
    <w:rsid w:val="001D397C"/>
    <w:rsid w:val="001D39D6"/>
    <w:rsid w:val="001D3B84"/>
    <w:rsid w:val="001D403B"/>
    <w:rsid w:val="001D4D40"/>
    <w:rsid w:val="001D606A"/>
    <w:rsid w:val="001D66B8"/>
    <w:rsid w:val="001D6FA9"/>
    <w:rsid w:val="001D70FD"/>
    <w:rsid w:val="001D711A"/>
    <w:rsid w:val="001D7377"/>
    <w:rsid w:val="001D785A"/>
    <w:rsid w:val="001D7C2D"/>
    <w:rsid w:val="001D7EFB"/>
    <w:rsid w:val="001E002C"/>
    <w:rsid w:val="001E05B3"/>
    <w:rsid w:val="001E06AE"/>
    <w:rsid w:val="001E0D94"/>
    <w:rsid w:val="001E0F53"/>
    <w:rsid w:val="001E17DF"/>
    <w:rsid w:val="001E1D30"/>
    <w:rsid w:val="001E2B1E"/>
    <w:rsid w:val="001E32C6"/>
    <w:rsid w:val="001E346C"/>
    <w:rsid w:val="001E34B2"/>
    <w:rsid w:val="001E365F"/>
    <w:rsid w:val="001E381B"/>
    <w:rsid w:val="001E398D"/>
    <w:rsid w:val="001E45F1"/>
    <w:rsid w:val="001E4CE8"/>
    <w:rsid w:val="001E5369"/>
    <w:rsid w:val="001E577C"/>
    <w:rsid w:val="001E5A41"/>
    <w:rsid w:val="001E64A7"/>
    <w:rsid w:val="001E6708"/>
    <w:rsid w:val="001E67C3"/>
    <w:rsid w:val="001E6A0C"/>
    <w:rsid w:val="001E6C88"/>
    <w:rsid w:val="001E6E78"/>
    <w:rsid w:val="001E709C"/>
    <w:rsid w:val="001E744F"/>
    <w:rsid w:val="001E7586"/>
    <w:rsid w:val="001E762E"/>
    <w:rsid w:val="001F0448"/>
    <w:rsid w:val="001F0994"/>
    <w:rsid w:val="001F10CC"/>
    <w:rsid w:val="001F1215"/>
    <w:rsid w:val="001F17B3"/>
    <w:rsid w:val="001F2188"/>
    <w:rsid w:val="001F2BD0"/>
    <w:rsid w:val="001F2E65"/>
    <w:rsid w:val="001F44C6"/>
    <w:rsid w:val="001F4C3A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C99"/>
    <w:rsid w:val="001F6E71"/>
    <w:rsid w:val="001F70E4"/>
    <w:rsid w:val="001F7559"/>
    <w:rsid w:val="001F766E"/>
    <w:rsid w:val="001F7909"/>
    <w:rsid w:val="001F7F6E"/>
    <w:rsid w:val="002001F3"/>
    <w:rsid w:val="00201688"/>
    <w:rsid w:val="00202402"/>
    <w:rsid w:val="00202639"/>
    <w:rsid w:val="00202F2C"/>
    <w:rsid w:val="0020320A"/>
    <w:rsid w:val="00203531"/>
    <w:rsid w:val="002039BB"/>
    <w:rsid w:val="00203EEF"/>
    <w:rsid w:val="00203FF7"/>
    <w:rsid w:val="002043EA"/>
    <w:rsid w:val="00204756"/>
    <w:rsid w:val="00204829"/>
    <w:rsid w:val="002049D0"/>
    <w:rsid w:val="00204A38"/>
    <w:rsid w:val="00204CFE"/>
    <w:rsid w:val="0020502E"/>
    <w:rsid w:val="0020519B"/>
    <w:rsid w:val="0020565E"/>
    <w:rsid w:val="00205BC4"/>
    <w:rsid w:val="00205D92"/>
    <w:rsid w:val="00206158"/>
    <w:rsid w:val="002062E1"/>
    <w:rsid w:val="0020649C"/>
    <w:rsid w:val="00206706"/>
    <w:rsid w:val="00206717"/>
    <w:rsid w:val="00206C32"/>
    <w:rsid w:val="002077B5"/>
    <w:rsid w:val="002077F9"/>
    <w:rsid w:val="00207840"/>
    <w:rsid w:val="00207ABD"/>
    <w:rsid w:val="0021006F"/>
    <w:rsid w:val="002101E7"/>
    <w:rsid w:val="00210883"/>
    <w:rsid w:val="00210AC9"/>
    <w:rsid w:val="00211234"/>
    <w:rsid w:val="002115CF"/>
    <w:rsid w:val="002118E1"/>
    <w:rsid w:val="00211A6B"/>
    <w:rsid w:val="00211B9A"/>
    <w:rsid w:val="00211BF2"/>
    <w:rsid w:val="002123D7"/>
    <w:rsid w:val="0021287A"/>
    <w:rsid w:val="00212996"/>
    <w:rsid w:val="00212D1A"/>
    <w:rsid w:val="0021325C"/>
    <w:rsid w:val="00213B7C"/>
    <w:rsid w:val="00214183"/>
    <w:rsid w:val="0021459F"/>
    <w:rsid w:val="00214873"/>
    <w:rsid w:val="00214C6E"/>
    <w:rsid w:val="00214E30"/>
    <w:rsid w:val="00214F22"/>
    <w:rsid w:val="002158F5"/>
    <w:rsid w:val="0021593C"/>
    <w:rsid w:val="00215A34"/>
    <w:rsid w:val="00216209"/>
    <w:rsid w:val="002162A4"/>
    <w:rsid w:val="002162A6"/>
    <w:rsid w:val="0021638A"/>
    <w:rsid w:val="002164C4"/>
    <w:rsid w:val="00216B27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1016"/>
    <w:rsid w:val="00221123"/>
    <w:rsid w:val="00221FBC"/>
    <w:rsid w:val="002224AF"/>
    <w:rsid w:val="002224EB"/>
    <w:rsid w:val="00222B85"/>
    <w:rsid w:val="00222C32"/>
    <w:rsid w:val="00223278"/>
    <w:rsid w:val="00223DB8"/>
    <w:rsid w:val="00223F0F"/>
    <w:rsid w:val="00224189"/>
    <w:rsid w:val="002241E8"/>
    <w:rsid w:val="00224433"/>
    <w:rsid w:val="00224937"/>
    <w:rsid w:val="00224D33"/>
    <w:rsid w:val="00225003"/>
    <w:rsid w:val="002250B5"/>
    <w:rsid w:val="00225D32"/>
    <w:rsid w:val="002261AC"/>
    <w:rsid w:val="002261FF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751"/>
    <w:rsid w:val="002317F3"/>
    <w:rsid w:val="002322C8"/>
    <w:rsid w:val="0023241C"/>
    <w:rsid w:val="00232959"/>
    <w:rsid w:val="0023295D"/>
    <w:rsid w:val="00232A11"/>
    <w:rsid w:val="00232F23"/>
    <w:rsid w:val="00232FB6"/>
    <w:rsid w:val="002333F3"/>
    <w:rsid w:val="00233B5B"/>
    <w:rsid w:val="00233DB4"/>
    <w:rsid w:val="00233F8A"/>
    <w:rsid w:val="002349CD"/>
    <w:rsid w:val="00234B62"/>
    <w:rsid w:val="00234C77"/>
    <w:rsid w:val="00234D20"/>
    <w:rsid w:val="00234FF9"/>
    <w:rsid w:val="00235202"/>
    <w:rsid w:val="002359E6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C5"/>
    <w:rsid w:val="00241D84"/>
    <w:rsid w:val="00242094"/>
    <w:rsid w:val="00242972"/>
    <w:rsid w:val="00242BD5"/>
    <w:rsid w:val="00243476"/>
    <w:rsid w:val="002436E1"/>
    <w:rsid w:val="00243A6B"/>
    <w:rsid w:val="00243EDE"/>
    <w:rsid w:val="00244721"/>
    <w:rsid w:val="002448F5"/>
    <w:rsid w:val="00244927"/>
    <w:rsid w:val="00244EB7"/>
    <w:rsid w:val="002450B2"/>
    <w:rsid w:val="002453D3"/>
    <w:rsid w:val="002457DB"/>
    <w:rsid w:val="00245D7C"/>
    <w:rsid w:val="00245F15"/>
    <w:rsid w:val="00245F2F"/>
    <w:rsid w:val="00246549"/>
    <w:rsid w:val="00246718"/>
    <w:rsid w:val="00246A75"/>
    <w:rsid w:val="00246DD1"/>
    <w:rsid w:val="0024780F"/>
    <w:rsid w:val="0025077E"/>
    <w:rsid w:val="00250C83"/>
    <w:rsid w:val="00250DED"/>
    <w:rsid w:val="00250F42"/>
    <w:rsid w:val="00250FBE"/>
    <w:rsid w:val="00251143"/>
    <w:rsid w:val="002511DA"/>
    <w:rsid w:val="002515D7"/>
    <w:rsid w:val="00251737"/>
    <w:rsid w:val="0025196B"/>
    <w:rsid w:val="0025243D"/>
    <w:rsid w:val="0025279C"/>
    <w:rsid w:val="002528E6"/>
    <w:rsid w:val="00253713"/>
    <w:rsid w:val="00253EA0"/>
    <w:rsid w:val="0025458D"/>
    <w:rsid w:val="00254DD8"/>
    <w:rsid w:val="0025532B"/>
    <w:rsid w:val="002555E0"/>
    <w:rsid w:val="00255763"/>
    <w:rsid w:val="00255933"/>
    <w:rsid w:val="002561EB"/>
    <w:rsid w:val="00256379"/>
    <w:rsid w:val="002565FA"/>
    <w:rsid w:val="00256626"/>
    <w:rsid w:val="0025668C"/>
    <w:rsid w:val="00256C0E"/>
    <w:rsid w:val="00256F57"/>
    <w:rsid w:val="00257840"/>
    <w:rsid w:val="00257B20"/>
    <w:rsid w:val="00257C6E"/>
    <w:rsid w:val="002606AC"/>
    <w:rsid w:val="002607D0"/>
    <w:rsid w:val="00260932"/>
    <w:rsid w:val="00260B16"/>
    <w:rsid w:val="00260C53"/>
    <w:rsid w:val="00260D02"/>
    <w:rsid w:val="00260DC7"/>
    <w:rsid w:val="00260E9F"/>
    <w:rsid w:val="00261BFF"/>
    <w:rsid w:val="00261C1E"/>
    <w:rsid w:val="00261E63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71AA"/>
    <w:rsid w:val="00267267"/>
    <w:rsid w:val="002675DA"/>
    <w:rsid w:val="00267E34"/>
    <w:rsid w:val="00267F25"/>
    <w:rsid w:val="00270A9D"/>
    <w:rsid w:val="002713DB"/>
    <w:rsid w:val="00271788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A9B"/>
    <w:rsid w:val="00275B76"/>
    <w:rsid w:val="00275DAE"/>
    <w:rsid w:val="00276436"/>
    <w:rsid w:val="0027650F"/>
    <w:rsid w:val="00276601"/>
    <w:rsid w:val="00276936"/>
    <w:rsid w:val="002769E8"/>
    <w:rsid w:val="00276AE7"/>
    <w:rsid w:val="00276C8B"/>
    <w:rsid w:val="00276D5A"/>
    <w:rsid w:val="002800D6"/>
    <w:rsid w:val="0028035B"/>
    <w:rsid w:val="00280C33"/>
    <w:rsid w:val="002812C4"/>
    <w:rsid w:val="0028139F"/>
    <w:rsid w:val="00281577"/>
    <w:rsid w:val="00281600"/>
    <w:rsid w:val="00282077"/>
    <w:rsid w:val="002821ED"/>
    <w:rsid w:val="00282405"/>
    <w:rsid w:val="002826F2"/>
    <w:rsid w:val="00282D31"/>
    <w:rsid w:val="00283176"/>
    <w:rsid w:val="002845AF"/>
    <w:rsid w:val="002845DF"/>
    <w:rsid w:val="00284626"/>
    <w:rsid w:val="00285191"/>
    <w:rsid w:val="002853F7"/>
    <w:rsid w:val="002855E5"/>
    <w:rsid w:val="00285AA2"/>
    <w:rsid w:val="00285E22"/>
    <w:rsid w:val="00286480"/>
    <w:rsid w:val="00286DC3"/>
    <w:rsid w:val="00287D47"/>
    <w:rsid w:val="002902DF"/>
    <w:rsid w:val="002904B5"/>
    <w:rsid w:val="00290D98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33B7"/>
    <w:rsid w:val="0029358E"/>
    <w:rsid w:val="00293A4D"/>
    <w:rsid w:val="0029433B"/>
    <w:rsid w:val="00294B83"/>
    <w:rsid w:val="002952F9"/>
    <w:rsid w:val="00295617"/>
    <w:rsid w:val="00295B2B"/>
    <w:rsid w:val="00296775"/>
    <w:rsid w:val="002967D0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B2D"/>
    <w:rsid w:val="002A14C6"/>
    <w:rsid w:val="002A1CB5"/>
    <w:rsid w:val="002A1CF2"/>
    <w:rsid w:val="002A22DD"/>
    <w:rsid w:val="002A2583"/>
    <w:rsid w:val="002A3143"/>
    <w:rsid w:val="002A3209"/>
    <w:rsid w:val="002A3933"/>
    <w:rsid w:val="002A4267"/>
    <w:rsid w:val="002A48BA"/>
    <w:rsid w:val="002A5535"/>
    <w:rsid w:val="002A560C"/>
    <w:rsid w:val="002A5903"/>
    <w:rsid w:val="002A6586"/>
    <w:rsid w:val="002A6BFE"/>
    <w:rsid w:val="002A6CC1"/>
    <w:rsid w:val="002A6DC7"/>
    <w:rsid w:val="002A71DF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CD5"/>
    <w:rsid w:val="002B1E32"/>
    <w:rsid w:val="002B1FAD"/>
    <w:rsid w:val="002B1FEB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DCC"/>
    <w:rsid w:val="002B4F84"/>
    <w:rsid w:val="002B5428"/>
    <w:rsid w:val="002B5833"/>
    <w:rsid w:val="002B5A0A"/>
    <w:rsid w:val="002B5E9C"/>
    <w:rsid w:val="002B5EBB"/>
    <w:rsid w:val="002B5EC1"/>
    <w:rsid w:val="002B6FCF"/>
    <w:rsid w:val="002B758A"/>
    <w:rsid w:val="002B7B99"/>
    <w:rsid w:val="002B7BBC"/>
    <w:rsid w:val="002C07C2"/>
    <w:rsid w:val="002C0CD8"/>
    <w:rsid w:val="002C13F8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6AF"/>
    <w:rsid w:val="002C2A80"/>
    <w:rsid w:val="002C2B1E"/>
    <w:rsid w:val="002C314E"/>
    <w:rsid w:val="002C3155"/>
    <w:rsid w:val="002C36B5"/>
    <w:rsid w:val="002C3B6A"/>
    <w:rsid w:val="002C3CF7"/>
    <w:rsid w:val="002C3E60"/>
    <w:rsid w:val="002C461F"/>
    <w:rsid w:val="002C486C"/>
    <w:rsid w:val="002C493D"/>
    <w:rsid w:val="002C50AE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ACF"/>
    <w:rsid w:val="002C7B7D"/>
    <w:rsid w:val="002C7BC4"/>
    <w:rsid w:val="002D03BE"/>
    <w:rsid w:val="002D0ADE"/>
    <w:rsid w:val="002D0EB3"/>
    <w:rsid w:val="002D115C"/>
    <w:rsid w:val="002D1B7D"/>
    <w:rsid w:val="002D1D2C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760"/>
    <w:rsid w:val="002D3815"/>
    <w:rsid w:val="002D38BB"/>
    <w:rsid w:val="002D3E27"/>
    <w:rsid w:val="002D3E3D"/>
    <w:rsid w:val="002D424B"/>
    <w:rsid w:val="002D4424"/>
    <w:rsid w:val="002D4648"/>
    <w:rsid w:val="002D49B6"/>
    <w:rsid w:val="002D4D6E"/>
    <w:rsid w:val="002D4E3B"/>
    <w:rsid w:val="002D547F"/>
    <w:rsid w:val="002D5907"/>
    <w:rsid w:val="002D5A45"/>
    <w:rsid w:val="002D5C09"/>
    <w:rsid w:val="002D64A3"/>
    <w:rsid w:val="002D6758"/>
    <w:rsid w:val="002D6E39"/>
    <w:rsid w:val="002D6FB8"/>
    <w:rsid w:val="002D7222"/>
    <w:rsid w:val="002D78A1"/>
    <w:rsid w:val="002D79DA"/>
    <w:rsid w:val="002D7A1B"/>
    <w:rsid w:val="002D7A5D"/>
    <w:rsid w:val="002E0071"/>
    <w:rsid w:val="002E0337"/>
    <w:rsid w:val="002E03C1"/>
    <w:rsid w:val="002E04DD"/>
    <w:rsid w:val="002E0557"/>
    <w:rsid w:val="002E0F5B"/>
    <w:rsid w:val="002E15F3"/>
    <w:rsid w:val="002E1B47"/>
    <w:rsid w:val="002E1B68"/>
    <w:rsid w:val="002E1E09"/>
    <w:rsid w:val="002E1FD1"/>
    <w:rsid w:val="002E25F6"/>
    <w:rsid w:val="002E28DC"/>
    <w:rsid w:val="002E2D0C"/>
    <w:rsid w:val="002E3540"/>
    <w:rsid w:val="002E3ED0"/>
    <w:rsid w:val="002E411C"/>
    <w:rsid w:val="002E4339"/>
    <w:rsid w:val="002E43F5"/>
    <w:rsid w:val="002E45EC"/>
    <w:rsid w:val="002E48BC"/>
    <w:rsid w:val="002E48BE"/>
    <w:rsid w:val="002E4B75"/>
    <w:rsid w:val="002E5756"/>
    <w:rsid w:val="002E57AF"/>
    <w:rsid w:val="002E59DD"/>
    <w:rsid w:val="002E5AD0"/>
    <w:rsid w:val="002E5E5C"/>
    <w:rsid w:val="002E5FE1"/>
    <w:rsid w:val="002E6DB4"/>
    <w:rsid w:val="002E7301"/>
    <w:rsid w:val="002E75B3"/>
    <w:rsid w:val="002E776A"/>
    <w:rsid w:val="002F04FB"/>
    <w:rsid w:val="002F0AA3"/>
    <w:rsid w:val="002F0BAE"/>
    <w:rsid w:val="002F0D2C"/>
    <w:rsid w:val="002F0D82"/>
    <w:rsid w:val="002F1AEA"/>
    <w:rsid w:val="002F1F52"/>
    <w:rsid w:val="002F27E6"/>
    <w:rsid w:val="002F291B"/>
    <w:rsid w:val="002F3294"/>
    <w:rsid w:val="002F32D0"/>
    <w:rsid w:val="002F4550"/>
    <w:rsid w:val="002F4F78"/>
    <w:rsid w:val="002F505F"/>
    <w:rsid w:val="002F531B"/>
    <w:rsid w:val="002F5A62"/>
    <w:rsid w:val="002F64F2"/>
    <w:rsid w:val="002F6D39"/>
    <w:rsid w:val="002F7076"/>
    <w:rsid w:val="002F71F2"/>
    <w:rsid w:val="002F7597"/>
    <w:rsid w:val="002F7669"/>
    <w:rsid w:val="002F7B13"/>
    <w:rsid w:val="003008E7"/>
    <w:rsid w:val="00300E48"/>
    <w:rsid w:val="0030104F"/>
    <w:rsid w:val="003011D6"/>
    <w:rsid w:val="00301392"/>
    <w:rsid w:val="0030177A"/>
    <w:rsid w:val="003024B0"/>
    <w:rsid w:val="003024CA"/>
    <w:rsid w:val="003033F7"/>
    <w:rsid w:val="003037E4"/>
    <w:rsid w:val="00303869"/>
    <w:rsid w:val="00303D61"/>
    <w:rsid w:val="00303D79"/>
    <w:rsid w:val="00304D2C"/>
    <w:rsid w:val="0030527C"/>
    <w:rsid w:val="003052A6"/>
    <w:rsid w:val="003063F4"/>
    <w:rsid w:val="003068D3"/>
    <w:rsid w:val="00306F94"/>
    <w:rsid w:val="0030714F"/>
    <w:rsid w:val="003077D4"/>
    <w:rsid w:val="0031051A"/>
    <w:rsid w:val="003106F6"/>
    <w:rsid w:val="00310B91"/>
    <w:rsid w:val="00311024"/>
    <w:rsid w:val="00311245"/>
    <w:rsid w:val="00311C49"/>
    <w:rsid w:val="00311E00"/>
    <w:rsid w:val="00311F54"/>
    <w:rsid w:val="0031287B"/>
    <w:rsid w:val="00312B2A"/>
    <w:rsid w:val="00312F19"/>
    <w:rsid w:val="00312F66"/>
    <w:rsid w:val="0031326E"/>
    <w:rsid w:val="003133C7"/>
    <w:rsid w:val="00313CB7"/>
    <w:rsid w:val="0031421B"/>
    <w:rsid w:val="00314228"/>
    <w:rsid w:val="00314396"/>
    <w:rsid w:val="0031477C"/>
    <w:rsid w:val="00314DCF"/>
    <w:rsid w:val="003155F1"/>
    <w:rsid w:val="00315E02"/>
    <w:rsid w:val="00316108"/>
    <w:rsid w:val="00316193"/>
    <w:rsid w:val="00316382"/>
    <w:rsid w:val="003164B4"/>
    <w:rsid w:val="00316C50"/>
    <w:rsid w:val="0031701C"/>
    <w:rsid w:val="00317220"/>
    <w:rsid w:val="003174AA"/>
    <w:rsid w:val="003175AE"/>
    <w:rsid w:val="00317771"/>
    <w:rsid w:val="00317917"/>
    <w:rsid w:val="00320184"/>
    <w:rsid w:val="003202EB"/>
    <w:rsid w:val="0032032C"/>
    <w:rsid w:val="0032192D"/>
    <w:rsid w:val="00322666"/>
    <w:rsid w:val="00322AA5"/>
    <w:rsid w:val="00322C8A"/>
    <w:rsid w:val="003230A3"/>
    <w:rsid w:val="0032326F"/>
    <w:rsid w:val="00323723"/>
    <w:rsid w:val="00323756"/>
    <w:rsid w:val="00323F49"/>
    <w:rsid w:val="00323FE0"/>
    <w:rsid w:val="003242F9"/>
    <w:rsid w:val="00324642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9E"/>
    <w:rsid w:val="00330C42"/>
    <w:rsid w:val="00330C86"/>
    <w:rsid w:val="0033130C"/>
    <w:rsid w:val="00331F33"/>
    <w:rsid w:val="00332184"/>
    <w:rsid w:val="003324AB"/>
    <w:rsid w:val="003326B7"/>
    <w:rsid w:val="0033283B"/>
    <w:rsid w:val="003334AF"/>
    <w:rsid w:val="00333563"/>
    <w:rsid w:val="0033399B"/>
    <w:rsid w:val="00333F88"/>
    <w:rsid w:val="00333FA0"/>
    <w:rsid w:val="0033407F"/>
    <w:rsid w:val="00334110"/>
    <w:rsid w:val="00334C21"/>
    <w:rsid w:val="00335B2A"/>
    <w:rsid w:val="00335F7C"/>
    <w:rsid w:val="00335FC3"/>
    <w:rsid w:val="00336CDD"/>
    <w:rsid w:val="00336D0D"/>
    <w:rsid w:val="00337361"/>
    <w:rsid w:val="003375C5"/>
    <w:rsid w:val="0033768D"/>
    <w:rsid w:val="00337D5F"/>
    <w:rsid w:val="003400E5"/>
    <w:rsid w:val="00340311"/>
    <w:rsid w:val="00340410"/>
    <w:rsid w:val="003408DB"/>
    <w:rsid w:val="00340D60"/>
    <w:rsid w:val="00340D6C"/>
    <w:rsid w:val="0034162E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E0"/>
    <w:rsid w:val="003441CB"/>
    <w:rsid w:val="003443B7"/>
    <w:rsid w:val="00344509"/>
    <w:rsid w:val="003445BE"/>
    <w:rsid w:val="003450C2"/>
    <w:rsid w:val="00345147"/>
    <w:rsid w:val="003455B4"/>
    <w:rsid w:val="0034572D"/>
    <w:rsid w:val="0034588F"/>
    <w:rsid w:val="00345B10"/>
    <w:rsid w:val="00345E8E"/>
    <w:rsid w:val="00345EDC"/>
    <w:rsid w:val="00346154"/>
    <w:rsid w:val="00346494"/>
    <w:rsid w:val="00346829"/>
    <w:rsid w:val="00346E3C"/>
    <w:rsid w:val="003475FD"/>
    <w:rsid w:val="00347639"/>
    <w:rsid w:val="003476AE"/>
    <w:rsid w:val="003479B0"/>
    <w:rsid w:val="00347BD4"/>
    <w:rsid w:val="003500C9"/>
    <w:rsid w:val="00350323"/>
    <w:rsid w:val="00350AC9"/>
    <w:rsid w:val="00350BB2"/>
    <w:rsid w:val="00350E78"/>
    <w:rsid w:val="00350E90"/>
    <w:rsid w:val="00351A0D"/>
    <w:rsid w:val="00351B96"/>
    <w:rsid w:val="00351FAB"/>
    <w:rsid w:val="00352405"/>
    <w:rsid w:val="00352524"/>
    <w:rsid w:val="0035297F"/>
    <w:rsid w:val="00352A78"/>
    <w:rsid w:val="00352D19"/>
    <w:rsid w:val="00352ECF"/>
    <w:rsid w:val="00352ED0"/>
    <w:rsid w:val="003532AE"/>
    <w:rsid w:val="00353A6B"/>
    <w:rsid w:val="00353F98"/>
    <w:rsid w:val="0035402A"/>
    <w:rsid w:val="00354303"/>
    <w:rsid w:val="0035444E"/>
    <w:rsid w:val="00354BB4"/>
    <w:rsid w:val="00354D8D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CC1"/>
    <w:rsid w:val="0036044D"/>
    <w:rsid w:val="0036055E"/>
    <w:rsid w:val="003608F6"/>
    <w:rsid w:val="003617EF"/>
    <w:rsid w:val="00361AF6"/>
    <w:rsid w:val="00361BEE"/>
    <w:rsid w:val="00361F0D"/>
    <w:rsid w:val="0036275B"/>
    <w:rsid w:val="003627A8"/>
    <w:rsid w:val="00362820"/>
    <w:rsid w:val="003629E6"/>
    <w:rsid w:val="00362A9F"/>
    <w:rsid w:val="0036318C"/>
    <w:rsid w:val="00363CDE"/>
    <w:rsid w:val="0036461B"/>
    <w:rsid w:val="00364A47"/>
    <w:rsid w:val="00364B75"/>
    <w:rsid w:val="00364BFB"/>
    <w:rsid w:val="00365004"/>
    <w:rsid w:val="003656D0"/>
    <w:rsid w:val="00365B4D"/>
    <w:rsid w:val="00365D84"/>
    <w:rsid w:val="003661E3"/>
    <w:rsid w:val="003662FA"/>
    <w:rsid w:val="00367857"/>
    <w:rsid w:val="00367A08"/>
    <w:rsid w:val="00367D2D"/>
    <w:rsid w:val="003700DF"/>
    <w:rsid w:val="00370B7A"/>
    <w:rsid w:val="00370CC3"/>
    <w:rsid w:val="00371242"/>
    <w:rsid w:val="003713F5"/>
    <w:rsid w:val="00371E55"/>
    <w:rsid w:val="00371FAB"/>
    <w:rsid w:val="00371FF4"/>
    <w:rsid w:val="00372A23"/>
    <w:rsid w:val="00372A5B"/>
    <w:rsid w:val="00372B99"/>
    <w:rsid w:val="00373155"/>
    <w:rsid w:val="003731D6"/>
    <w:rsid w:val="00373CB0"/>
    <w:rsid w:val="00373F4D"/>
    <w:rsid w:val="003740D2"/>
    <w:rsid w:val="00374382"/>
    <w:rsid w:val="0037452C"/>
    <w:rsid w:val="00374ABD"/>
    <w:rsid w:val="0037559A"/>
    <w:rsid w:val="00375D79"/>
    <w:rsid w:val="003763A2"/>
    <w:rsid w:val="00376E0C"/>
    <w:rsid w:val="00377286"/>
    <w:rsid w:val="003776E4"/>
    <w:rsid w:val="003803A8"/>
    <w:rsid w:val="00380A00"/>
    <w:rsid w:val="00380A70"/>
    <w:rsid w:val="00380D5A"/>
    <w:rsid w:val="003816EB"/>
    <w:rsid w:val="0038177F"/>
    <w:rsid w:val="00382427"/>
    <w:rsid w:val="0038250C"/>
    <w:rsid w:val="003831E6"/>
    <w:rsid w:val="003833E3"/>
    <w:rsid w:val="003837AF"/>
    <w:rsid w:val="0038386D"/>
    <w:rsid w:val="00383A00"/>
    <w:rsid w:val="00383F61"/>
    <w:rsid w:val="00384096"/>
    <w:rsid w:val="003847CD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90493"/>
    <w:rsid w:val="00390F02"/>
    <w:rsid w:val="003912C9"/>
    <w:rsid w:val="0039141F"/>
    <w:rsid w:val="0039153C"/>
    <w:rsid w:val="00391705"/>
    <w:rsid w:val="0039186F"/>
    <w:rsid w:val="003919FC"/>
    <w:rsid w:val="00391AED"/>
    <w:rsid w:val="00391C8E"/>
    <w:rsid w:val="0039202D"/>
    <w:rsid w:val="00393468"/>
    <w:rsid w:val="003938DB"/>
    <w:rsid w:val="003938E2"/>
    <w:rsid w:val="00393F27"/>
    <w:rsid w:val="003941D8"/>
    <w:rsid w:val="00394338"/>
    <w:rsid w:val="003945D7"/>
    <w:rsid w:val="00394A59"/>
    <w:rsid w:val="00394D1C"/>
    <w:rsid w:val="00394D52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007"/>
    <w:rsid w:val="003A0297"/>
    <w:rsid w:val="003A02E9"/>
    <w:rsid w:val="003A0BC9"/>
    <w:rsid w:val="003A0CD6"/>
    <w:rsid w:val="003A1ECB"/>
    <w:rsid w:val="003A1EFB"/>
    <w:rsid w:val="003A286B"/>
    <w:rsid w:val="003A2AB2"/>
    <w:rsid w:val="003A2AC8"/>
    <w:rsid w:val="003A2FA0"/>
    <w:rsid w:val="003A3596"/>
    <w:rsid w:val="003A36FF"/>
    <w:rsid w:val="003A373A"/>
    <w:rsid w:val="003A38A7"/>
    <w:rsid w:val="003A3E64"/>
    <w:rsid w:val="003A4055"/>
    <w:rsid w:val="003A471C"/>
    <w:rsid w:val="003A47DF"/>
    <w:rsid w:val="003A4A74"/>
    <w:rsid w:val="003A5707"/>
    <w:rsid w:val="003A5ABD"/>
    <w:rsid w:val="003A5EBF"/>
    <w:rsid w:val="003A646A"/>
    <w:rsid w:val="003A65A9"/>
    <w:rsid w:val="003A6EF5"/>
    <w:rsid w:val="003A720A"/>
    <w:rsid w:val="003A734A"/>
    <w:rsid w:val="003A73D2"/>
    <w:rsid w:val="003A7713"/>
    <w:rsid w:val="003A78F5"/>
    <w:rsid w:val="003B030D"/>
    <w:rsid w:val="003B0D93"/>
    <w:rsid w:val="003B0DD5"/>
    <w:rsid w:val="003B15BC"/>
    <w:rsid w:val="003B194E"/>
    <w:rsid w:val="003B1C1C"/>
    <w:rsid w:val="003B1C36"/>
    <w:rsid w:val="003B1D07"/>
    <w:rsid w:val="003B27C6"/>
    <w:rsid w:val="003B291D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6507"/>
    <w:rsid w:val="003B6B50"/>
    <w:rsid w:val="003B6F9A"/>
    <w:rsid w:val="003B733C"/>
    <w:rsid w:val="003B73D2"/>
    <w:rsid w:val="003B7480"/>
    <w:rsid w:val="003B76A5"/>
    <w:rsid w:val="003B7857"/>
    <w:rsid w:val="003C05AF"/>
    <w:rsid w:val="003C0737"/>
    <w:rsid w:val="003C07CF"/>
    <w:rsid w:val="003C09C8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62B6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D58"/>
    <w:rsid w:val="003D21E9"/>
    <w:rsid w:val="003D23D2"/>
    <w:rsid w:val="003D2512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C99"/>
    <w:rsid w:val="003D41CB"/>
    <w:rsid w:val="003D4256"/>
    <w:rsid w:val="003D4C5B"/>
    <w:rsid w:val="003D5187"/>
    <w:rsid w:val="003D5361"/>
    <w:rsid w:val="003D5B1A"/>
    <w:rsid w:val="003D5CD1"/>
    <w:rsid w:val="003D5DBA"/>
    <w:rsid w:val="003D5F15"/>
    <w:rsid w:val="003D65CC"/>
    <w:rsid w:val="003D6B91"/>
    <w:rsid w:val="003D7D0E"/>
    <w:rsid w:val="003D7D5B"/>
    <w:rsid w:val="003D7EA2"/>
    <w:rsid w:val="003E0482"/>
    <w:rsid w:val="003E0819"/>
    <w:rsid w:val="003E0827"/>
    <w:rsid w:val="003E0C21"/>
    <w:rsid w:val="003E129F"/>
    <w:rsid w:val="003E1354"/>
    <w:rsid w:val="003E1551"/>
    <w:rsid w:val="003E18DB"/>
    <w:rsid w:val="003E1BDE"/>
    <w:rsid w:val="003E1EE7"/>
    <w:rsid w:val="003E243B"/>
    <w:rsid w:val="003E3115"/>
    <w:rsid w:val="003E3690"/>
    <w:rsid w:val="003E3AB2"/>
    <w:rsid w:val="003E3AD7"/>
    <w:rsid w:val="003E3BA1"/>
    <w:rsid w:val="003E4273"/>
    <w:rsid w:val="003E45A2"/>
    <w:rsid w:val="003E4B6B"/>
    <w:rsid w:val="003E4F07"/>
    <w:rsid w:val="003E5A45"/>
    <w:rsid w:val="003E5CBB"/>
    <w:rsid w:val="003E5F33"/>
    <w:rsid w:val="003E6137"/>
    <w:rsid w:val="003E65E2"/>
    <w:rsid w:val="003E6E69"/>
    <w:rsid w:val="003E7132"/>
    <w:rsid w:val="003F0724"/>
    <w:rsid w:val="003F1945"/>
    <w:rsid w:val="003F1A2B"/>
    <w:rsid w:val="003F1ADA"/>
    <w:rsid w:val="003F1D96"/>
    <w:rsid w:val="003F23A2"/>
    <w:rsid w:val="003F2896"/>
    <w:rsid w:val="003F299D"/>
    <w:rsid w:val="003F2DC1"/>
    <w:rsid w:val="003F2DE8"/>
    <w:rsid w:val="003F38F6"/>
    <w:rsid w:val="003F3C7E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D2"/>
    <w:rsid w:val="00400029"/>
    <w:rsid w:val="004001A1"/>
    <w:rsid w:val="00400254"/>
    <w:rsid w:val="004005CB"/>
    <w:rsid w:val="0040071A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4F"/>
    <w:rsid w:val="004025DC"/>
    <w:rsid w:val="0040262F"/>
    <w:rsid w:val="00402EEC"/>
    <w:rsid w:val="0040333E"/>
    <w:rsid w:val="004034AB"/>
    <w:rsid w:val="0040389D"/>
    <w:rsid w:val="00403D9F"/>
    <w:rsid w:val="004047B3"/>
    <w:rsid w:val="0040492C"/>
    <w:rsid w:val="004051DB"/>
    <w:rsid w:val="004052F1"/>
    <w:rsid w:val="004055E3"/>
    <w:rsid w:val="00405F01"/>
    <w:rsid w:val="00405F60"/>
    <w:rsid w:val="00406082"/>
    <w:rsid w:val="0040620E"/>
    <w:rsid w:val="004062F8"/>
    <w:rsid w:val="004063DF"/>
    <w:rsid w:val="00406D34"/>
    <w:rsid w:val="0040714C"/>
    <w:rsid w:val="004071C0"/>
    <w:rsid w:val="0040733B"/>
    <w:rsid w:val="004073BB"/>
    <w:rsid w:val="0040749C"/>
    <w:rsid w:val="0041072E"/>
    <w:rsid w:val="00410E0B"/>
    <w:rsid w:val="00411D5F"/>
    <w:rsid w:val="00411D90"/>
    <w:rsid w:val="004129E2"/>
    <w:rsid w:val="00412BED"/>
    <w:rsid w:val="0041305F"/>
    <w:rsid w:val="0041314A"/>
    <w:rsid w:val="00413334"/>
    <w:rsid w:val="00413C56"/>
    <w:rsid w:val="004144F3"/>
    <w:rsid w:val="00414544"/>
    <w:rsid w:val="00414606"/>
    <w:rsid w:val="00414995"/>
    <w:rsid w:val="00414E87"/>
    <w:rsid w:val="004152E6"/>
    <w:rsid w:val="00415593"/>
    <w:rsid w:val="00415928"/>
    <w:rsid w:val="00415B89"/>
    <w:rsid w:val="0041617A"/>
    <w:rsid w:val="004161C7"/>
    <w:rsid w:val="0041645D"/>
    <w:rsid w:val="00416508"/>
    <w:rsid w:val="00416642"/>
    <w:rsid w:val="00416EBE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B8F"/>
    <w:rsid w:val="00422DB0"/>
    <w:rsid w:val="00423178"/>
    <w:rsid w:val="004236EE"/>
    <w:rsid w:val="00423B61"/>
    <w:rsid w:val="00423F4E"/>
    <w:rsid w:val="00424887"/>
    <w:rsid w:val="00424E04"/>
    <w:rsid w:val="00424E17"/>
    <w:rsid w:val="00425167"/>
    <w:rsid w:val="004253CA"/>
    <w:rsid w:val="004259E8"/>
    <w:rsid w:val="00425FF8"/>
    <w:rsid w:val="0042626D"/>
    <w:rsid w:val="00426873"/>
    <w:rsid w:val="004268E3"/>
    <w:rsid w:val="004270D0"/>
    <w:rsid w:val="004277BA"/>
    <w:rsid w:val="00427948"/>
    <w:rsid w:val="00427AC6"/>
    <w:rsid w:val="00430DFD"/>
    <w:rsid w:val="004313E8"/>
    <w:rsid w:val="00431D63"/>
    <w:rsid w:val="0043230D"/>
    <w:rsid w:val="004330AA"/>
    <w:rsid w:val="004338A5"/>
    <w:rsid w:val="004339E9"/>
    <w:rsid w:val="00433A40"/>
    <w:rsid w:val="00433ACA"/>
    <w:rsid w:val="00433B83"/>
    <w:rsid w:val="00433D73"/>
    <w:rsid w:val="0043426C"/>
    <w:rsid w:val="00434485"/>
    <w:rsid w:val="00434767"/>
    <w:rsid w:val="004347B0"/>
    <w:rsid w:val="004349CE"/>
    <w:rsid w:val="00434EA8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410AF"/>
    <w:rsid w:val="00441224"/>
    <w:rsid w:val="004418A8"/>
    <w:rsid w:val="00441AF7"/>
    <w:rsid w:val="0044231A"/>
    <w:rsid w:val="00442468"/>
    <w:rsid w:val="0044255C"/>
    <w:rsid w:val="00442EF4"/>
    <w:rsid w:val="0044309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5221"/>
    <w:rsid w:val="004455C9"/>
    <w:rsid w:val="00445D2B"/>
    <w:rsid w:val="004464F5"/>
    <w:rsid w:val="0044657D"/>
    <w:rsid w:val="00446A92"/>
    <w:rsid w:val="00446B9E"/>
    <w:rsid w:val="0044771E"/>
    <w:rsid w:val="00447E67"/>
    <w:rsid w:val="0045036E"/>
    <w:rsid w:val="00450A57"/>
    <w:rsid w:val="00450B5D"/>
    <w:rsid w:val="004511F2"/>
    <w:rsid w:val="004515D0"/>
    <w:rsid w:val="004518A4"/>
    <w:rsid w:val="00451E6C"/>
    <w:rsid w:val="00452A57"/>
    <w:rsid w:val="00452B9C"/>
    <w:rsid w:val="00452E24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5FF"/>
    <w:rsid w:val="00456A21"/>
    <w:rsid w:val="00456AAB"/>
    <w:rsid w:val="00456C57"/>
    <w:rsid w:val="004577B1"/>
    <w:rsid w:val="00457E43"/>
    <w:rsid w:val="00460239"/>
    <w:rsid w:val="004607BA"/>
    <w:rsid w:val="00460838"/>
    <w:rsid w:val="00460C78"/>
    <w:rsid w:val="00460F7F"/>
    <w:rsid w:val="00461954"/>
    <w:rsid w:val="004619D3"/>
    <w:rsid w:val="00461B8C"/>
    <w:rsid w:val="0046250C"/>
    <w:rsid w:val="00462593"/>
    <w:rsid w:val="00462782"/>
    <w:rsid w:val="00463000"/>
    <w:rsid w:val="0046313F"/>
    <w:rsid w:val="00463A2C"/>
    <w:rsid w:val="004644ED"/>
    <w:rsid w:val="004645C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2B7"/>
    <w:rsid w:val="004677FC"/>
    <w:rsid w:val="00467913"/>
    <w:rsid w:val="00467AC3"/>
    <w:rsid w:val="00467F11"/>
    <w:rsid w:val="00470281"/>
    <w:rsid w:val="004702D8"/>
    <w:rsid w:val="004702ED"/>
    <w:rsid w:val="00470C49"/>
    <w:rsid w:val="00470E15"/>
    <w:rsid w:val="00470EA6"/>
    <w:rsid w:val="00471117"/>
    <w:rsid w:val="0047124B"/>
    <w:rsid w:val="004714B5"/>
    <w:rsid w:val="004716C4"/>
    <w:rsid w:val="004716EA"/>
    <w:rsid w:val="0047198F"/>
    <w:rsid w:val="00471DCF"/>
    <w:rsid w:val="00472390"/>
    <w:rsid w:val="00472C3D"/>
    <w:rsid w:val="00472D0D"/>
    <w:rsid w:val="00472FD7"/>
    <w:rsid w:val="00473321"/>
    <w:rsid w:val="00473BBB"/>
    <w:rsid w:val="00473EB7"/>
    <w:rsid w:val="00473FAA"/>
    <w:rsid w:val="0047407C"/>
    <w:rsid w:val="00474333"/>
    <w:rsid w:val="004744FB"/>
    <w:rsid w:val="00474DC4"/>
    <w:rsid w:val="004750BC"/>
    <w:rsid w:val="0047532A"/>
    <w:rsid w:val="00475A30"/>
    <w:rsid w:val="00475BA4"/>
    <w:rsid w:val="00475CE7"/>
    <w:rsid w:val="004768FB"/>
    <w:rsid w:val="00476BA1"/>
    <w:rsid w:val="00476C49"/>
    <w:rsid w:val="00476DEF"/>
    <w:rsid w:val="00476F02"/>
    <w:rsid w:val="004771C2"/>
    <w:rsid w:val="004772CD"/>
    <w:rsid w:val="004778FC"/>
    <w:rsid w:val="00477AFC"/>
    <w:rsid w:val="00477D3C"/>
    <w:rsid w:val="00477D6D"/>
    <w:rsid w:val="00480C1F"/>
    <w:rsid w:val="00480C5B"/>
    <w:rsid w:val="00481546"/>
    <w:rsid w:val="00481691"/>
    <w:rsid w:val="0048187D"/>
    <w:rsid w:val="004819EC"/>
    <w:rsid w:val="00482367"/>
    <w:rsid w:val="00482C2C"/>
    <w:rsid w:val="004831B5"/>
    <w:rsid w:val="00483A32"/>
    <w:rsid w:val="00483B4D"/>
    <w:rsid w:val="00483D03"/>
    <w:rsid w:val="00483FD0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1E3"/>
    <w:rsid w:val="00487BB6"/>
    <w:rsid w:val="00487CEF"/>
    <w:rsid w:val="004907DB"/>
    <w:rsid w:val="00490C12"/>
    <w:rsid w:val="0049146D"/>
    <w:rsid w:val="0049155D"/>
    <w:rsid w:val="00491C37"/>
    <w:rsid w:val="004922D3"/>
    <w:rsid w:val="00492557"/>
    <w:rsid w:val="00492606"/>
    <w:rsid w:val="00492BC4"/>
    <w:rsid w:val="00492C70"/>
    <w:rsid w:val="00492DF6"/>
    <w:rsid w:val="004930CD"/>
    <w:rsid w:val="00493505"/>
    <w:rsid w:val="004936D1"/>
    <w:rsid w:val="004937B4"/>
    <w:rsid w:val="00494457"/>
    <w:rsid w:val="00494B97"/>
    <w:rsid w:val="00494E42"/>
    <w:rsid w:val="00495053"/>
    <w:rsid w:val="00495912"/>
    <w:rsid w:val="00495A00"/>
    <w:rsid w:val="00496E1E"/>
    <w:rsid w:val="00497537"/>
    <w:rsid w:val="004975F2"/>
    <w:rsid w:val="004A0338"/>
    <w:rsid w:val="004A043A"/>
    <w:rsid w:val="004A0715"/>
    <w:rsid w:val="004A07AF"/>
    <w:rsid w:val="004A09D3"/>
    <w:rsid w:val="004A0EA6"/>
    <w:rsid w:val="004A1239"/>
    <w:rsid w:val="004A1600"/>
    <w:rsid w:val="004A164F"/>
    <w:rsid w:val="004A1F6D"/>
    <w:rsid w:val="004A2264"/>
    <w:rsid w:val="004A2E64"/>
    <w:rsid w:val="004A2F5E"/>
    <w:rsid w:val="004A34FF"/>
    <w:rsid w:val="004A4418"/>
    <w:rsid w:val="004A4432"/>
    <w:rsid w:val="004A49A4"/>
    <w:rsid w:val="004A4A89"/>
    <w:rsid w:val="004A5110"/>
    <w:rsid w:val="004A51A4"/>
    <w:rsid w:val="004A51B5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8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590"/>
    <w:rsid w:val="004B376B"/>
    <w:rsid w:val="004B3EA7"/>
    <w:rsid w:val="004B47AC"/>
    <w:rsid w:val="004B4877"/>
    <w:rsid w:val="004B4CA0"/>
    <w:rsid w:val="004B54E9"/>
    <w:rsid w:val="004B6888"/>
    <w:rsid w:val="004B6930"/>
    <w:rsid w:val="004B6A02"/>
    <w:rsid w:val="004B6AC4"/>
    <w:rsid w:val="004B6CE7"/>
    <w:rsid w:val="004B6D78"/>
    <w:rsid w:val="004B6E53"/>
    <w:rsid w:val="004B7A8D"/>
    <w:rsid w:val="004C0223"/>
    <w:rsid w:val="004C070B"/>
    <w:rsid w:val="004C080E"/>
    <w:rsid w:val="004C0D22"/>
    <w:rsid w:val="004C1058"/>
    <w:rsid w:val="004C1347"/>
    <w:rsid w:val="004C1986"/>
    <w:rsid w:val="004C1C8B"/>
    <w:rsid w:val="004C2543"/>
    <w:rsid w:val="004C2906"/>
    <w:rsid w:val="004C2B3A"/>
    <w:rsid w:val="004C30B9"/>
    <w:rsid w:val="004C342B"/>
    <w:rsid w:val="004C3834"/>
    <w:rsid w:val="004C39FA"/>
    <w:rsid w:val="004C4248"/>
    <w:rsid w:val="004C437E"/>
    <w:rsid w:val="004C469F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D0566"/>
    <w:rsid w:val="004D0867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900"/>
    <w:rsid w:val="004D3955"/>
    <w:rsid w:val="004D3C6D"/>
    <w:rsid w:val="004D40B1"/>
    <w:rsid w:val="004D48DA"/>
    <w:rsid w:val="004D491B"/>
    <w:rsid w:val="004D4A06"/>
    <w:rsid w:val="004D4B5C"/>
    <w:rsid w:val="004D525B"/>
    <w:rsid w:val="004D526C"/>
    <w:rsid w:val="004D535B"/>
    <w:rsid w:val="004D5938"/>
    <w:rsid w:val="004D5D87"/>
    <w:rsid w:val="004D5DCD"/>
    <w:rsid w:val="004D624B"/>
    <w:rsid w:val="004D65FC"/>
    <w:rsid w:val="004D660A"/>
    <w:rsid w:val="004D6741"/>
    <w:rsid w:val="004D69CD"/>
    <w:rsid w:val="004D7198"/>
    <w:rsid w:val="004D75FE"/>
    <w:rsid w:val="004D79E1"/>
    <w:rsid w:val="004E0379"/>
    <w:rsid w:val="004E09E1"/>
    <w:rsid w:val="004E0BE4"/>
    <w:rsid w:val="004E14C3"/>
    <w:rsid w:val="004E1617"/>
    <w:rsid w:val="004E1634"/>
    <w:rsid w:val="004E1B53"/>
    <w:rsid w:val="004E1BA9"/>
    <w:rsid w:val="004E2175"/>
    <w:rsid w:val="004E28E2"/>
    <w:rsid w:val="004E293D"/>
    <w:rsid w:val="004E2E28"/>
    <w:rsid w:val="004E38C0"/>
    <w:rsid w:val="004E3D83"/>
    <w:rsid w:val="004E4983"/>
    <w:rsid w:val="004E517F"/>
    <w:rsid w:val="004E5DA6"/>
    <w:rsid w:val="004E5DD3"/>
    <w:rsid w:val="004E649B"/>
    <w:rsid w:val="004E712A"/>
    <w:rsid w:val="004E7184"/>
    <w:rsid w:val="004E7AC9"/>
    <w:rsid w:val="004E7E3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78"/>
    <w:rsid w:val="004F2CDC"/>
    <w:rsid w:val="004F2D46"/>
    <w:rsid w:val="004F2D7A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E5F"/>
    <w:rsid w:val="004F505E"/>
    <w:rsid w:val="004F5069"/>
    <w:rsid w:val="004F52E6"/>
    <w:rsid w:val="004F55B5"/>
    <w:rsid w:val="004F5708"/>
    <w:rsid w:val="004F5761"/>
    <w:rsid w:val="004F591F"/>
    <w:rsid w:val="004F5E3A"/>
    <w:rsid w:val="004F6889"/>
    <w:rsid w:val="004F6A7F"/>
    <w:rsid w:val="004F6FC9"/>
    <w:rsid w:val="004F71EB"/>
    <w:rsid w:val="004F7CD5"/>
    <w:rsid w:val="0050043F"/>
    <w:rsid w:val="00500579"/>
    <w:rsid w:val="005005D2"/>
    <w:rsid w:val="005005F2"/>
    <w:rsid w:val="00500E2C"/>
    <w:rsid w:val="0050117C"/>
    <w:rsid w:val="005016D0"/>
    <w:rsid w:val="005018DE"/>
    <w:rsid w:val="00501A3C"/>
    <w:rsid w:val="00501E47"/>
    <w:rsid w:val="005022CE"/>
    <w:rsid w:val="00502F4A"/>
    <w:rsid w:val="00503D08"/>
    <w:rsid w:val="005047AC"/>
    <w:rsid w:val="00504979"/>
    <w:rsid w:val="00504C31"/>
    <w:rsid w:val="00504CCD"/>
    <w:rsid w:val="00504CD7"/>
    <w:rsid w:val="00505476"/>
    <w:rsid w:val="005057EC"/>
    <w:rsid w:val="00505821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10DB"/>
    <w:rsid w:val="005114A0"/>
    <w:rsid w:val="005114CA"/>
    <w:rsid w:val="0051152B"/>
    <w:rsid w:val="00511681"/>
    <w:rsid w:val="00511939"/>
    <w:rsid w:val="005129B7"/>
    <w:rsid w:val="00512D18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8CF"/>
    <w:rsid w:val="00515D84"/>
    <w:rsid w:val="0051614E"/>
    <w:rsid w:val="00516250"/>
    <w:rsid w:val="00517182"/>
    <w:rsid w:val="00517305"/>
    <w:rsid w:val="00517418"/>
    <w:rsid w:val="005175D8"/>
    <w:rsid w:val="0051776A"/>
    <w:rsid w:val="005203F1"/>
    <w:rsid w:val="00520452"/>
    <w:rsid w:val="0052078A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C88"/>
    <w:rsid w:val="00522FDA"/>
    <w:rsid w:val="00523518"/>
    <w:rsid w:val="00523B7F"/>
    <w:rsid w:val="00523C4F"/>
    <w:rsid w:val="005243AC"/>
    <w:rsid w:val="00525172"/>
    <w:rsid w:val="005254CD"/>
    <w:rsid w:val="0052557E"/>
    <w:rsid w:val="005255A4"/>
    <w:rsid w:val="00525A06"/>
    <w:rsid w:val="00525ADB"/>
    <w:rsid w:val="00525CE6"/>
    <w:rsid w:val="00526B5F"/>
    <w:rsid w:val="00526F7A"/>
    <w:rsid w:val="00526FF2"/>
    <w:rsid w:val="005271BB"/>
    <w:rsid w:val="005272FC"/>
    <w:rsid w:val="0052774B"/>
    <w:rsid w:val="00527B8E"/>
    <w:rsid w:val="0053066A"/>
    <w:rsid w:val="00530AED"/>
    <w:rsid w:val="00530C04"/>
    <w:rsid w:val="005312DD"/>
    <w:rsid w:val="0053224B"/>
    <w:rsid w:val="0053245A"/>
    <w:rsid w:val="005326EF"/>
    <w:rsid w:val="00532768"/>
    <w:rsid w:val="00533DFA"/>
    <w:rsid w:val="00535322"/>
    <w:rsid w:val="00536798"/>
    <w:rsid w:val="005369A8"/>
    <w:rsid w:val="00536CC9"/>
    <w:rsid w:val="00536F43"/>
    <w:rsid w:val="005371E9"/>
    <w:rsid w:val="00537402"/>
    <w:rsid w:val="005374C0"/>
    <w:rsid w:val="005378DB"/>
    <w:rsid w:val="005378FE"/>
    <w:rsid w:val="00540611"/>
    <w:rsid w:val="005406A9"/>
    <w:rsid w:val="00540857"/>
    <w:rsid w:val="005420D9"/>
    <w:rsid w:val="00542649"/>
    <w:rsid w:val="0054331D"/>
    <w:rsid w:val="00543480"/>
    <w:rsid w:val="005435DD"/>
    <w:rsid w:val="00543CA4"/>
    <w:rsid w:val="00543ECD"/>
    <w:rsid w:val="00543F55"/>
    <w:rsid w:val="0054407D"/>
    <w:rsid w:val="0054414F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6B3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111E"/>
    <w:rsid w:val="00551790"/>
    <w:rsid w:val="00552424"/>
    <w:rsid w:val="00552532"/>
    <w:rsid w:val="005525B0"/>
    <w:rsid w:val="005527E5"/>
    <w:rsid w:val="00552821"/>
    <w:rsid w:val="00552BC4"/>
    <w:rsid w:val="0055351C"/>
    <w:rsid w:val="005535EF"/>
    <w:rsid w:val="005538A2"/>
    <w:rsid w:val="00553A56"/>
    <w:rsid w:val="00553B68"/>
    <w:rsid w:val="00554937"/>
    <w:rsid w:val="00554E6C"/>
    <w:rsid w:val="0055544D"/>
    <w:rsid w:val="005561E5"/>
    <w:rsid w:val="00556632"/>
    <w:rsid w:val="00556709"/>
    <w:rsid w:val="0055708C"/>
    <w:rsid w:val="0055752E"/>
    <w:rsid w:val="00557ADA"/>
    <w:rsid w:val="00557C14"/>
    <w:rsid w:val="0056000E"/>
    <w:rsid w:val="0056067F"/>
    <w:rsid w:val="00560FEF"/>
    <w:rsid w:val="00561854"/>
    <w:rsid w:val="00561E55"/>
    <w:rsid w:val="00562054"/>
    <w:rsid w:val="00562496"/>
    <w:rsid w:val="00562869"/>
    <w:rsid w:val="005629EE"/>
    <w:rsid w:val="00562B97"/>
    <w:rsid w:val="005631AC"/>
    <w:rsid w:val="00563569"/>
    <w:rsid w:val="005638E1"/>
    <w:rsid w:val="0056392B"/>
    <w:rsid w:val="00563ACC"/>
    <w:rsid w:val="005644B7"/>
    <w:rsid w:val="00564A24"/>
    <w:rsid w:val="00564EE9"/>
    <w:rsid w:val="00565406"/>
    <w:rsid w:val="005655AE"/>
    <w:rsid w:val="00565CE2"/>
    <w:rsid w:val="00565E79"/>
    <w:rsid w:val="00566385"/>
    <w:rsid w:val="005665F9"/>
    <w:rsid w:val="00566696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B03"/>
    <w:rsid w:val="00572B5E"/>
    <w:rsid w:val="00572D0E"/>
    <w:rsid w:val="00573430"/>
    <w:rsid w:val="0057345A"/>
    <w:rsid w:val="00573853"/>
    <w:rsid w:val="00573A60"/>
    <w:rsid w:val="00573C54"/>
    <w:rsid w:val="00573EC5"/>
    <w:rsid w:val="00573F72"/>
    <w:rsid w:val="00574187"/>
    <w:rsid w:val="0057424F"/>
    <w:rsid w:val="00574C2A"/>
    <w:rsid w:val="00574CCE"/>
    <w:rsid w:val="00574F3D"/>
    <w:rsid w:val="00575325"/>
    <w:rsid w:val="005759FB"/>
    <w:rsid w:val="00575BEF"/>
    <w:rsid w:val="00575C9C"/>
    <w:rsid w:val="00575D53"/>
    <w:rsid w:val="005762D5"/>
    <w:rsid w:val="005776DE"/>
    <w:rsid w:val="005779E0"/>
    <w:rsid w:val="00577F9F"/>
    <w:rsid w:val="00580520"/>
    <w:rsid w:val="00580727"/>
    <w:rsid w:val="005808BF"/>
    <w:rsid w:val="00580C9E"/>
    <w:rsid w:val="00580D4C"/>
    <w:rsid w:val="005811E5"/>
    <w:rsid w:val="005817A5"/>
    <w:rsid w:val="005817CF"/>
    <w:rsid w:val="00581B2D"/>
    <w:rsid w:val="00582284"/>
    <w:rsid w:val="00582761"/>
    <w:rsid w:val="00582D7D"/>
    <w:rsid w:val="00582E10"/>
    <w:rsid w:val="00582F44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22E"/>
    <w:rsid w:val="00587C51"/>
    <w:rsid w:val="00590146"/>
    <w:rsid w:val="00590167"/>
    <w:rsid w:val="0059048A"/>
    <w:rsid w:val="005910C0"/>
    <w:rsid w:val="00591299"/>
    <w:rsid w:val="00591C70"/>
    <w:rsid w:val="00591CCD"/>
    <w:rsid w:val="00592694"/>
    <w:rsid w:val="0059289F"/>
    <w:rsid w:val="00592955"/>
    <w:rsid w:val="00592A8F"/>
    <w:rsid w:val="00592E06"/>
    <w:rsid w:val="00593558"/>
    <w:rsid w:val="00593576"/>
    <w:rsid w:val="00593B52"/>
    <w:rsid w:val="00593BF6"/>
    <w:rsid w:val="00593F78"/>
    <w:rsid w:val="005941DD"/>
    <w:rsid w:val="0059439F"/>
    <w:rsid w:val="005943F9"/>
    <w:rsid w:val="00594597"/>
    <w:rsid w:val="0059481B"/>
    <w:rsid w:val="00594862"/>
    <w:rsid w:val="00594B3D"/>
    <w:rsid w:val="00594D6B"/>
    <w:rsid w:val="00594F9B"/>
    <w:rsid w:val="00595AAC"/>
    <w:rsid w:val="00595BF1"/>
    <w:rsid w:val="00596078"/>
    <w:rsid w:val="005964FD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80D"/>
    <w:rsid w:val="005A0F8D"/>
    <w:rsid w:val="005A1DF3"/>
    <w:rsid w:val="005A211C"/>
    <w:rsid w:val="005A22C5"/>
    <w:rsid w:val="005A252A"/>
    <w:rsid w:val="005A28D9"/>
    <w:rsid w:val="005A29B7"/>
    <w:rsid w:val="005A2CDC"/>
    <w:rsid w:val="005A2CE9"/>
    <w:rsid w:val="005A3039"/>
    <w:rsid w:val="005A337F"/>
    <w:rsid w:val="005A3D54"/>
    <w:rsid w:val="005A3E45"/>
    <w:rsid w:val="005A453D"/>
    <w:rsid w:val="005A46C9"/>
    <w:rsid w:val="005A480E"/>
    <w:rsid w:val="005A4C4B"/>
    <w:rsid w:val="005A4DDD"/>
    <w:rsid w:val="005A5114"/>
    <w:rsid w:val="005A539F"/>
    <w:rsid w:val="005A5420"/>
    <w:rsid w:val="005A55C3"/>
    <w:rsid w:val="005A55CE"/>
    <w:rsid w:val="005A5AB1"/>
    <w:rsid w:val="005A60BA"/>
    <w:rsid w:val="005A613A"/>
    <w:rsid w:val="005A629B"/>
    <w:rsid w:val="005A6471"/>
    <w:rsid w:val="005A6485"/>
    <w:rsid w:val="005A6773"/>
    <w:rsid w:val="005A6886"/>
    <w:rsid w:val="005A68FC"/>
    <w:rsid w:val="005A6F4C"/>
    <w:rsid w:val="005A746F"/>
    <w:rsid w:val="005A78FB"/>
    <w:rsid w:val="005A7D6D"/>
    <w:rsid w:val="005B02F1"/>
    <w:rsid w:val="005B047D"/>
    <w:rsid w:val="005B0957"/>
    <w:rsid w:val="005B0AA0"/>
    <w:rsid w:val="005B1012"/>
    <w:rsid w:val="005B125D"/>
    <w:rsid w:val="005B14E6"/>
    <w:rsid w:val="005B2287"/>
    <w:rsid w:val="005B254A"/>
    <w:rsid w:val="005B2CCC"/>
    <w:rsid w:val="005B2D9D"/>
    <w:rsid w:val="005B3018"/>
    <w:rsid w:val="005B34CD"/>
    <w:rsid w:val="005B385F"/>
    <w:rsid w:val="005B3BB1"/>
    <w:rsid w:val="005B4839"/>
    <w:rsid w:val="005B587F"/>
    <w:rsid w:val="005B625D"/>
    <w:rsid w:val="005B6905"/>
    <w:rsid w:val="005B69CA"/>
    <w:rsid w:val="005B6C16"/>
    <w:rsid w:val="005B6D78"/>
    <w:rsid w:val="005B74A3"/>
    <w:rsid w:val="005B7A6F"/>
    <w:rsid w:val="005C0427"/>
    <w:rsid w:val="005C06FF"/>
    <w:rsid w:val="005C0956"/>
    <w:rsid w:val="005C0BA3"/>
    <w:rsid w:val="005C114F"/>
    <w:rsid w:val="005C12AE"/>
    <w:rsid w:val="005C18A6"/>
    <w:rsid w:val="005C194F"/>
    <w:rsid w:val="005C2082"/>
    <w:rsid w:val="005C22B3"/>
    <w:rsid w:val="005C2C10"/>
    <w:rsid w:val="005C2ED9"/>
    <w:rsid w:val="005C32F2"/>
    <w:rsid w:val="005C335B"/>
    <w:rsid w:val="005C3A5E"/>
    <w:rsid w:val="005C3D03"/>
    <w:rsid w:val="005C40EE"/>
    <w:rsid w:val="005C4557"/>
    <w:rsid w:val="005C47F3"/>
    <w:rsid w:val="005C4CD1"/>
    <w:rsid w:val="005C529E"/>
    <w:rsid w:val="005C5D3A"/>
    <w:rsid w:val="005C5E17"/>
    <w:rsid w:val="005C5E63"/>
    <w:rsid w:val="005C5FED"/>
    <w:rsid w:val="005C603A"/>
    <w:rsid w:val="005C6813"/>
    <w:rsid w:val="005C6A47"/>
    <w:rsid w:val="005C6F6E"/>
    <w:rsid w:val="005C758C"/>
    <w:rsid w:val="005C786F"/>
    <w:rsid w:val="005C7E6D"/>
    <w:rsid w:val="005C7F7A"/>
    <w:rsid w:val="005D0080"/>
    <w:rsid w:val="005D00B3"/>
    <w:rsid w:val="005D053A"/>
    <w:rsid w:val="005D125C"/>
    <w:rsid w:val="005D148E"/>
    <w:rsid w:val="005D187B"/>
    <w:rsid w:val="005D1CFE"/>
    <w:rsid w:val="005D1D74"/>
    <w:rsid w:val="005D1EC3"/>
    <w:rsid w:val="005D24AE"/>
    <w:rsid w:val="005D2773"/>
    <w:rsid w:val="005D3032"/>
    <w:rsid w:val="005D3255"/>
    <w:rsid w:val="005D3912"/>
    <w:rsid w:val="005D3D00"/>
    <w:rsid w:val="005D3D5C"/>
    <w:rsid w:val="005D4310"/>
    <w:rsid w:val="005D4824"/>
    <w:rsid w:val="005D4903"/>
    <w:rsid w:val="005D498A"/>
    <w:rsid w:val="005D4AE5"/>
    <w:rsid w:val="005D685F"/>
    <w:rsid w:val="005D6A4B"/>
    <w:rsid w:val="005D6BEA"/>
    <w:rsid w:val="005D7809"/>
    <w:rsid w:val="005D7E96"/>
    <w:rsid w:val="005E02D7"/>
    <w:rsid w:val="005E0774"/>
    <w:rsid w:val="005E0D6D"/>
    <w:rsid w:val="005E0D9C"/>
    <w:rsid w:val="005E10E6"/>
    <w:rsid w:val="005E1382"/>
    <w:rsid w:val="005E14CC"/>
    <w:rsid w:val="005E19DB"/>
    <w:rsid w:val="005E1B79"/>
    <w:rsid w:val="005E2126"/>
    <w:rsid w:val="005E237E"/>
    <w:rsid w:val="005E2395"/>
    <w:rsid w:val="005E2408"/>
    <w:rsid w:val="005E2621"/>
    <w:rsid w:val="005E2838"/>
    <w:rsid w:val="005E295A"/>
    <w:rsid w:val="005E3524"/>
    <w:rsid w:val="005E3692"/>
    <w:rsid w:val="005E3E65"/>
    <w:rsid w:val="005E4131"/>
    <w:rsid w:val="005E42C9"/>
    <w:rsid w:val="005E44AA"/>
    <w:rsid w:val="005E585C"/>
    <w:rsid w:val="005E596F"/>
    <w:rsid w:val="005E6348"/>
    <w:rsid w:val="005E6D2A"/>
    <w:rsid w:val="005E7CBB"/>
    <w:rsid w:val="005E7FED"/>
    <w:rsid w:val="005F0085"/>
    <w:rsid w:val="005F0396"/>
    <w:rsid w:val="005F05D5"/>
    <w:rsid w:val="005F05F8"/>
    <w:rsid w:val="005F0767"/>
    <w:rsid w:val="005F07A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766"/>
    <w:rsid w:val="005F2CD3"/>
    <w:rsid w:val="005F38B6"/>
    <w:rsid w:val="005F3A6D"/>
    <w:rsid w:val="005F3B29"/>
    <w:rsid w:val="005F3D09"/>
    <w:rsid w:val="005F3D22"/>
    <w:rsid w:val="005F4C57"/>
    <w:rsid w:val="005F5A48"/>
    <w:rsid w:val="005F5AE6"/>
    <w:rsid w:val="005F6290"/>
    <w:rsid w:val="005F647D"/>
    <w:rsid w:val="005F64E2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C4A"/>
    <w:rsid w:val="00602254"/>
    <w:rsid w:val="006022FB"/>
    <w:rsid w:val="006029DE"/>
    <w:rsid w:val="00602F21"/>
    <w:rsid w:val="0060309B"/>
    <w:rsid w:val="00603277"/>
    <w:rsid w:val="00603456"/>
    <w:rsid w:val="0060357A"/>
    <w:rsid w:val="00603A85"/>
    <w:rsid w:val="00603EBF"/>
    <w:rsid w:val="00604135"/>
    <w:rsid w:val="0060471A"/>
    <w:rsid w:val="00604924"/>
    <w:rsid w:val="00604A9B"/>
    <w:rsid w:val="00604C23"/>
    <w:rsid w:val="00604D42"/>
    <w:rsid w:val="00605FF7"/>
    <w:rsid w:val="006061D5"/>
    <w:rsid w:val="0060641C"/>
    <w:rsid w:val="00606692"/>
    <w:rsid w:val="00606981"/>
    <w:rsid w:val="00606C11"/>
    <w:rsid w:val="00606D27"/>
    <w:rsid w:val="00607155"/>
    <w:rsid w:val="00607291"/>
    <w:rsid w:val="00607FBC"/>
    <w:rsid w:val="006100FC"/>
    <w:rsid w:val="00610483"/>
    <w:rsid w:val="0061088E"/>
    <w:rsid w:val="0061134B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619"/>
    <w:rsid w:val="00614CAD"/>
    <w:rsid w:val="00614DBB"/>
    <w:rsid w:val="00614F8D"/>
    <w:rsid w:val="0061505C"/>
    <w:rsid w:val="006152E0"/>
    <w:rsid w:val="006154D5"/>
    <w:rsid w:val="00615F80"/>
    <w:rsid w:val="006160FA"/>
    <w:rsid w:val="006163D2"/>
    <w:rsid w:val="006166FD"/>
    <w:rsid w:val="0061690B"/>
    <w:rsid w:val="00617183"/>
    <w:rsid w:val="006171B1"/>
    <w:rsid w:val="00617695"/>
    <w:rsid w:val="00620BAA"/>
    <w:rsid w:val="00620D51"/>
    <w:rsid w:val="00620F1A"/>
    <w:rsid w:val="00621395"/>
    <w:rsid w:val="0062145F"/>
    <w:rsid w:val="00621779"/>
    <w:rsid w:val="00621808"/>
    <w:rsid w:val="00621A28"/>
    <w:rsid w:val="00622191"/>
    <w:rsid w:val="006224A7"/>
    <w:rsid w:val="0062281B"/>
    <w:rsid w:val="00622BF1"/>
    <w:rsid w:val="00622C25"/>
    <w:rsid w:val="00623141"/>
    <w:rsid w:val="0062367D"/>
    <w:rsid w:val="0062371A"/>
    <w:rsid w:val="00623F18"/>
    <w:rsid w:val="0062404C"/>
    <w:rsid w:val="00624112"/>
    <w:rsid w:val="00624F76"/>
    <w:rsid w:val="00625087"/>
    <w:rsid w:val="00625547"/>
    <w:rsid w:val="006255E8"/>
    <w:rsid w:val="006256A2"/>
    <w:rsid w:val="0062595F"/>
    <w:rsid w:val="00625A17"/>
    <w:rsid w:val="00625AF0"/>
    <w:rsid w:val="00625BD4"/>
    <w:rsid w:val="00625C3A"/>
    <w:rsid w:val="00626008"/>
    <w:rsid w:val="00626274"/>
    <w:rsid w:val="0062680C"/>
    <w:rsid w:val="00626903"/>
    <w:rsid w:val="00626CD0"/>
    <w:rsid w:val="006273BD"/>
    <w:rsid w:val="006273BF"/>
    <w:rsid w:val="006273EF"/>
    <w:rsid w:val="0062757E"/>
    <w:rsid w:val="006276F4"/>
    <w:rsid w:val="00627C18"/>
    <w:rsid w:val="00627F51"/>
    <w:rsid w:val="0063026A"/>
    <w:rsid w:val="00630838"/>
    <w:rsid w:val="0063131E"/>
    <w:rsid w:val="006328F2"/>
    <w:rsid w:val="00632C66"/>
    <w:rsid w:val="00632DF3"/>
    <w:rsid w:val="00632E1F"/>
    <w:rsid w:val="00633E08"/>
    <w:rsid w:val="00634AAE"/>
    <w:rsid w:val="00634CA2"/>
    <w:rsid w:val="00634F88"/>
    <w:rsid w:val="00636680"/>
    <w:rsid w:val="006367F7"/>
    <w:rsid w:val="00636950"/>
    <w:rsid w:val="00636EAE"/>
    <w:rsid w:val="00636F56"/>
    <w:rsid w:val="00637500"/>
    <w:rsid w:val="00637CAF"/>
    <w:rsid w:val="00637CC2"/>
    <w:rsid w:val="00637E21"/>
    <w:rsid w:val="006402F8"/>
    <w:rsid w:val="00640B76"/>
    <w:rsid w:val="0064119C"/>
    <w:rsid w:val="00641825"/>
    <w:rsid w:val="00641E54"/>
    <w:rsid w:val="00641FC4"/>
    <w:rsid w:val="0064262E"/>
    <w:rsid w:val="006426CE"/>
    <w:rsid w:val="006429CE"/>
    <w:rsid w:val="00644802"/>
    <w:rsid w:val="0064480A"/>
    <w:rsid w:val="00644ADD"/>
    <w:rsid w:val="00644B40"/>
    <w:rsid w:val="00644C77"/>
    <w:rsid w:val="00645E06"/>
    <w:rsid w:val="00645FB5"/>
    <w:rsid w:val="006461D6"/>
    <w:rsid w:val="00646728"/>
    <w:rsid w:val="00646B28"/>
    <w:rsid w:val="00646B77"/>
    <w:rsid w:val="00646C33"/>
    <w:rsid w:val="00646E08"/>
    <w:rsid w:val="006470CE"/>
    <w:rsid w:val="0064710D"/>
    <w:rsid w:val="006479D0"/>
    <w:rsid w:val="00647FCA"/>
    <w:rsid w:val="00650C2E"/>
    <w:rsid w:val="006513C6"/>
    <w:rsid w:val="0065146C"/>
    <w:rsid w:val="006518E0"/>
    <w:rsid w:val="006522B5"/>
    <w:rsid w:val="0065236D"/>
    <w:rsid w:val="006524F0"/>
    <w:rsid w:val="00652871"/>
    <w:rsid w:val="00652983"/>
    <w:rsid w:val="00653934"/>
    <w:rsid w:val="00653958"/>
    <w:rsid w:val="00653C0E"/>
    <w:rsid w:val="006540F7"/>
    <w:rsid w:val="00654276"/>
    <w:rsid w:val="00654297"/>
    <w:rsid w:val="0065438A"/>
    <w:rsid w:val="00654526"/>
    <w:rsid w:val="00654543"/>
    <w:rsid w:val="006547D5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BE3"/>
    <w:rsid w:val="00656E1C"/>
    <w:rsid w:val="006570C2"/>
    <w:rsid w:val="0065747F"/>
    <w:rsid w:val="006607F5"/>
    <w:rsid w:val="00660811"/>
    <w:rsid w:val="00660890"/>
    <w:rsid w:val="0066098C"/>
    <w:rsid w:val="0066127F"/>
    <w:rsid w:val="006617B4"/>
    <w:rsid w:val="00661E28"/>
    <w:rsid w:val="0066233C"/>
    <w:rsid w:val="006624D7"/>
    <w:rsid w:val="006627D3"/>
    <w:rsid w:val="0066295F"/>
    <w:rsid w:val="00662CFA"/>
    <w:rsid w:val="00663246"/>
    <w:rsid w:val="00663621"/>
    <w:rsid w:val="00663795"/>
    <w:rsid w:val="00663C52"/>
    <w:rsid w:val="006640FC"/>
    <w:rsid w:val="00664E2A"/>
    <w:rsid w:val="00664FD2"/>
    <w:rsid w:val="0066520F"/>
    <w:rsid w:val="00665232"/>
    <w:rsid w:val="00665FFA"/>
    <w:rsid w:val="006665FE"/>
    <w:rsid w:val="0066692B"/>
    <w:rsid w:val="00666C6C"/>
    <w:rsid w:val="00666E60"/>
    <w:rsid w:val="00666F46"/>
    <w:rsid w:val="0066710A"/>
    <w:rsid w:val="00667519"/>
    <w:rsid w:val="00667F7A"/>
    <w:rsid w:val="006702B3"/>
    <w:rsid w:val="00670821"/>
    <w:rsid w:val="00670B3B"/>
    <w:rsid w:val="00670E20"/>
    <w:rsid w:val="00671008"/>
    <w:rsid w:val="00671448"/>
    <w:rsid w:val="00671879"/>
    <w:rsid w:val="00672AB9"/>
    <w:rsid w:val="00673557"/>
    <w:rsid w:val="00673C6C"/>
    <w:rsid w:val="00673D53"/>
    <w:rsid w:val="00673EF2"/>
    <w:rsid w:val="0067500A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2E2"/>
    <w:rsid w:val="00680481"/>
    <w:rsid w:val="00680714"/>
    <w:rsid w:val="00680814"/>
    <w:rsid w:val="00680BB5"/>
    <w:rsid w:val="006818A7"/>
    <w:rsid w:val="00681BE3"/>
    <w:rsid w:val="00681C1E"/>
    <w:rsid w:val="00682994"/>
    <w:rsid w:val="00682C5A"/>
    <w:rsid w:val="006833B6"/>
    <w:rsid w:val="006833D7"/>
    <w:rsid w:val="006834A0"/>
    <w:rsid w:val="0068455E"/>
    <w:rsid w:val="006846AD"/>
    <w:rsid w:val="006848D3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705"/>
    <w:rsid w:val="0069090F"/>
    <w:rsid w:val="00690AFD"/>
    <w:rsid w:val="00690E74"/>
    <w:rsid w:val="00691748"/>
    <w:rsid w:val="00691809"/>
    <w:rsid w:val="006925E6"/>
    <w:rsid w:val="0069290C"/>
    <w:rsid w:val="00692C1E"/>
    <w:rsid w:val="00692EE4"/>
    <w:rsid w:val="006937B8"/>
    <w:rsid w:val="006937DB"/>
    <w:rsid w:val="00693E1E"/>
    <w:rsid w:val="00694805"/>
    <w:rsid w:val="00694916"/>
    <w:rsid w:val="00694E01"/>
    <w:rsid w:val="00694E39"/>
    <w:rsid w:val="00695235"/>
    <w:rsid w:val="00695342"/>
    <w:rsid w:val="00695971"/>
    <w:rsid w:val="0069650C"/>
    <w:rsid w:val="006966E3"/>
    <w:rsid w:val="00696BB0"/>
    <w:rsid w:val="006970CF"/>
    <w:rsid w:val="00697147"/>
    <w:rsid w:val="0069718E"/>
    <w:rsid w:val="006972C9"/>
    <w:rsid w:val="00697CD4"/>
    <w:rsid w:val="006A03F9"/>
    <w:rsid w:val="006A05BD"/>
    <w:rsid w:val="006A0612"/>
    <w:rsid w:val="006A089B"/>
    <w:rsid w:val="006A0F87"/>
    <w:rsid w:val="006A109F"/>
    <w:rsid w:val="006A1F8A"/>
    <w:rsid w:val="006A1FC9"/>
    <w:rsid w:val="006A21C7"/>
    <w:rsid w:val="006A22CD"/>
    <w:rsid w:val="006A2358"/>
    <w:rsid w:val="006A2542"/>
    <w:rsid w:val="006A26A5"/>
    <w:rsid w:val="006A27FC"/>
    <w:rsid w:val="006A2AF4"/>
    <w:rsid w:val="006A2ECA"/>
    <w:rsid w:val="006A3054"/>
    <w:rsid w:val="006A3083"/>
    <w:rsid w:val="006A3837"/>
    <w:rsid w:val="006A428E"/>
    <w:rsid w:val="006A4718"/>
    <w:rsid w:val="006A4901"/>
    <w:rsid w:val="006A4DED"/>
    <w:rsid w:val="006A4F03"/>
    <w:rsid w:val="006A4FCC"/>
    <w:rsid w:val="006A5058"/>
    <w:rsid w:val="006A524C"/>
    <w:rsid w:val="006A5491"/>
    <w:rsid w:val="006A573F"/>
    <w:rsid w:val="006A588E"/>
    <w:rsid w:val="006A5D9B"/>
    <w:rsid w:val="006A5E7F"/>
    <w:rsid w:val="006A5FB2"/>
    <w:rsid w:val="006A601E"/>
    <w:rsid w:val="006A697C"/>
    <w:rsid w:val="006A6DCA"/>
    <w:rsid w:val="006A7379"/>
    <w:rsid w:val="006A74FF"/>
    <w:rsid w:val="006A7CF5"/>
    <w:rsid w:val="006A7EFD"/>
    <w:rsid w:val="006B00FE"/>
    <w:rsid w:val="006B0724"/>
    <w:rsid w:val="006B0B4E"/>
    <w:rsid w:val="006B127A"/>
    <w:rsid w:val="006B142B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5252"/>
    <w:rsid w:val="006B5555"/>
    <w:rsid w:val="006B5625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3F4"/>
    <w:rsid w:val="006C061A"/>
    <w:rsid w:val="006C0C3C"/>
    <w:rsid w:val="006C11EC"/>
    <w:rsid w:val="006C1328"/>
    <w:rsid w:val="006C249D"/>
    <w:rsid w:val="006C2715"/>
    <w:rsid w:val="006C2980"/>
    <w:rsid w:val="006C2E0E"/>
    <w:rsid w:val="006C3201"/>
    <w:rsid w:val="006C337B"/>
    <w:rsid w:val="006C35B8"/>
    <w:rsid w:val="006C3801"/>
    <w:rsid w:val="006C460C"/>
    <w:rsid w:val="006C4AF2"/>
    <w:rsid w:val="006C4B9F"/>
    <w:rsid w:val="006C4E05"/>
    <w:rsid w:val="006C4EDA"/>
    <w:rsid w:val="006C542C"/>
    <w:rsid w:val="006C5444"/>
    <w:rsid w:val="006C5645"/>
    <w:rsid w:val="006C58A6"/>
    <w:rsid w:val="006C6142"/>
    <w:rsid w:val="006C64EB"/>
    <w:rsid w:val="006C6745"/>
    <w:rsid w:val="006C6BEF"/>
    <w:rsid w:val="006C6E30"/>
    <w:rsid w:val="006C6EE0"/>
    <w:rsid w:val="006C71FD"/>
    <w:rsid w:val="006C74E6"/>
    <w:rsid w:val="006C79B0"/>
    <w:rsid w:val="006D052A"/>
    <w:rsid w:val="006D09C1"/>
    <w:rsid w:val="006D0B94"/>
    <w:rsid w:val="006D10D7"/>
    <w:rsid w:val="006D1B35"/>
    <w:rsid w:val="006D1BA1"/>
    <w:rsid w:val="006D1C5A"/>
    <w:rsid w:val="006D1EA9"/>
    <w:rsid w:val="006D2369"/>
    <w:rsid w:val="006D24C8"/>
    <w:rsid w:val="006D2DC9"/>
    <w:rsid w:val="006D2E48"/>
    <w:rsid w:val="006D4B2E"/>
    <w:rsid w:val="006D4D25"/>
    <w:rsid w:val="006D5E47"/>
    <w:rsid w:val="006D5FD3"/>
    <w:rsid w:val="006D62E2"/>
    <w:rsid w:val="006D6477"/>
    <w:rsid w:val="006D67E8"/>
    <w:rsid w:val="006D6817"/>
    <w:rsid w:val="006D7813"/>
    <w:rsid w:val="006D7B7C"/>
    <w:rsid w:val="006E0C28"/>
    <w:rsid w:val="006E1092"/>
    <w:rsid w:val="006E1215"/>
    <w:rsid w:val="006E1920"/>
    <w:rsid w:val="006E1AAA"/>
    <w:rsid w:val="006E1FB9"/>
    <w:rsid w:val="006E22F7"/>
    <w:rsid w:val="006E23D1"/>
    <w:rsid w:val="006E25A0"/>
    <w:rsid w:val="006E284F"/>
    <w:rsid w:val="006E29D5"/>
    <w:rsid w:val="006E2C6D"/>
    <w:rsid w:val="006E2DC8"/>
    <w:rsid w:val="006E30CA"/>
    <w:rsid w:val="006E391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4C"/>
    <w:rsid w:val="006E7BB7"/>
    <w:rsid w:val="006E7E92"/>
    <w:rsid w:val="006F03C0"/>
    <w:rsid w:val="006F05BA"/>
    <w:rsid w:val="006F13D0"/>
    <w:rsid w:val="006F178B"/>
    <w:rsid w:val="006F1AEB"/>
    <w:rsid w:val="006F2336"/>
    <w:rsid w:val="006F25AC"/>
    <w:rsid w:val="006F25F4"/>
    <w:rsid w:val="006F2A9C"/>
    <w:rsid w:val="006F33D4"/>
    <w:rsid w:val="006F432C"/>
    <w:rsid w:val="006F4941"/>
    <w:rsid w:val="006F4B18"/>
    <w:rsid w:val="006F4C63"/>
    <w:rsid w:val="006F4C94"/>
    <w:rsid w:val="006F5D32"/>
    <w:rsid w:val="006F5F1A"/>
    <w:rsid w:val="006F690F"/>
    <w:rsid w:val="006F6C49"/>
    <w:rsid w:val="006F6D89"/>
    <w:rsid w:val="006F6F63"/>
    <w:rsid w:val="006F7210"/>
    <w:rsid w:val="006F7791"/>
    <w:rsid w:val="006F7991"/>
    <w:rsid w:val="0070039B"/>
    <w:rsid w:val="0070068E"/>
    <w:rsid w:val="00700AB8"/>
    <w:rsid w:val="00700C2F"/>
    <w:rsid w:val="007014E7"/>
    <w:rsid w:val="007024B4"/>
    <w:rsid w:val="00702737"/>
    <w:rsid w:val="00702872"/>
    <w:rsid w:val="00702925"/>
    <w:rsid w:val="00702BCD"/>
    <w:rsid w:val="00702E99"/>
    <w:rsid w:val="007031C8"/>
    <w:rsid w:val="00703A6C"/>
    <w:rsid w:val="00703DB4"/>
    <w:rsid w:val="00703F07"/>
    <w:rsid w:val="00703FA5"/>
    <w:rsid w:val="007041E5"/>
    <w:rsid w:val="007049FA"/>
    <w:rsid w:val="00704A41"/>
    <w:rsid w:val="00704CB3"/>
    <w:rsid w:val="0070538B"/>
    <w:rsid w:val="00705797"/>
    <w:rsid w:val="00705A25"/>
    <w:rsid w:val="00705CCE"/>
    <w:rsid w:val="00705DF6"/>
    <w:rsid w:val="0070678C"/>
    <w:rsid w:val="00706A28"/>
    <w:rsid w:val="00706FF1"/>
    <w:rsid w:val="0070786C"/>
    <w:rsid w:val="00707C68"/>
    <w:rsid w:val="00707EC6"/>
    <w:rsid w:val="0071017B"/>
    <w:rsid w:val="00710545"/>
    <w:rsid w:val="00710A04"/>
    <w:rsid w:val="00710E5D"/>
    <w:rsid w:val="0071160C"/>
    <w:rsid w:val="00711BB3"/>
    <w:rsid w:val="0071220F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1D9"/>
    <w:rsid w:val="007153EA"/>
    <w:rsid w:val="00715687"/>
    <w:rsid w:val="00715B77"/>
    <w:rsid w:val="00715BDD"/>
    <w:rsid w:val="00716458"/>
    <w:rsid w:val="00716467"/>
    <w:rsid w:val="00716475"/>
    <w:rsid w:val="007165ED"/>
    <w:rsid w:val="00717569"/>
    <w:rsid w:val="00717B83"/>
    <w:rsid w:val="00720049"/>
    <w:rsid w:val="007204C0"/>
    <w:rsid w:val="00720668"/>
    <w:rsid w:val="00720BCD"/>
    <w:rsid w:val="0072128A"/>
    <w:rsid w:val="007213D6"/>
    <w:rsid w:val="00721801"/>
    <w:rsid w:val="00721A72"/>
    <w:rsid w:val="00721C8A"/>
    <w:rsid w:val="0072229F"/>
    <w:rsid w:val="007224A4"/>
    <w:rsid w:val="007225B3"/>
    <w:rsid w:val="007230D1"/>
    <w:rsid w:val="00724072"/>
    <w:rsid w:val="007243FA"/>
    <w:rsid w:val="0072448E"/>
    <w:rsid w:val="007244E7"/>
    <w:rsid w:val="007248E6"/>
    <w:rsid w:val="00724974"/>
    <w:rsid w:val="00724AF3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318C2"/>
    <w:rsid w:val="00731A53"/>
    <w:rsid w:val="00731DCF"/>
    <w:rsid w:val="007327DB"/>
    <w:rsid w:val="00732855"/>
    <w:rsid w:val="00732DB6"/>
    <w:rsid w:val="0073327A"/>
    <w:rsid w:val="00733359"/>
    <w:rsid w:val="00733713"/>
    <w:rsid w:val="0073371C"/>
    <w:rsid w:val="00733F0A"/>
    <w:rsid w:val="00734223"/>
    <w:rsid w:val="00734499"/>
    <w:rsid w:val="0073463D"/>
    <w:rsid w:val="007346EF"/>
    <w:rsid w:val="00734BD1"/>
    <w:rsid w:val="00734EC1"/>
    <w:rsid w:val="0073581C"/>
    <w:rsid w:val="00735FE8"/>
    <w:rsid w:val="007361F0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40528"/>
    <w:rsid w:val="007406A4"/>
    <w:rsid w:val="00741EF4"/>
    <w:rsid w:val="007424D6"/>
    <w:rsid w:val="0074285B"/>
    <w:rsid w:val="007429FC"/>
    <w:rsid w:val="00742DC1"/>
    <w:rsid w:val="00742FBB"/>
    <w:rsid w:val="00743077"/>
    <w:rsid w:val="007430C4"/>
    <w:rsid w:val="0074318C"/>
    <w:rsid w:val="007435F2"/>
    <w:rsid w:val="00743874"/>
    <w:rsid w:val="007440CE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031"/>
    <w:rsid w:val="00747A5B"/>
    <w:rsid w:val="00747A7D"/>
    <w:rsid w:val="00750408"/>
    <w:rsid w:val="007509F5"/>
    <w:rsid w:val="00750CB6"/>
    <w:rsid w:val="00750D1A"/>
    <w:rsid w:val="0075152A"/>
    <w:rsid w:val="007515AF"/>
    <w:rsid w:val="00751D09"/>
    <w:rsid w:val="0075211B"/>
    <w:rsid w:val="0075237B"/>
    <w:rsid w:val="007524A3"/>
    <w:rsid w:val="00752EC4"/>
    <w:rsid w:val="00753569"/>
    <w:rsid w:val="00753B93"/>
    <w:rsid w:val="0075408F"/>
    <w:rsid w:val="0075429D"/>
    <w:rsid w:val="00754885"/>
    <w:rsid w:val="00754ED0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EE"/>
    <w:rsid w:val="00756AF5"/>
    <w:rsid w:val="00757634"/>
    <w:rsid w:val="00757C00"/>
    <w:rsid w:val="00760387"/>
    <w:rsid w:val="00760DCB"/>
    <w:rsid w:val="00761B78"/>
    <w:rsid w:val="00762353"/>
    <w:rsid w:val="007623DC"/>
    <w:rsid w:val="007625A9"/>
    <w:rsid w:val="00762AFC"/>
    <w:rsid w:val="00762EDF"/>
    <w:rsid w:val="00762F3A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BD0"/>
    <w:rsid w:val="00766D3D"/>
    <w:rsid w:val="00766E07"/>
    <w:rsid w:val="00766F63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F87"/>
    <w:rsid w:val="00773FA2"/>
    <w:rsid w:val="00773FC9"/>
    <w:rsid w:val="00774E45"/>
    <w:rsid w:val="0077510C"/>
    <w:rsid w:val="00775AFB"/>
    <w:rsid w:val="00776A60"/>
    <w:rsid w:val="0077778D"/>
    <w:rsid w:val="0078028E"/>
    <w:rsid w:val="00780594"/>
    <w:rsid w:val="007807F2"/>
    <w:rsid w:val="00781523"/>
    <w:rsid w:val="00781D14"/>
    <w:rsid w:val="00781DB6"/>
    <w:rsid w:val="0078224C"/>
    <w:rsid w:val="0078249D"/>
    <w:rsid w:val="0078255F"/>
    <w:rsid w:val="007827F8"/>
    <w:rsid w:val="00782A5E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A07"/>
    <w:rsid w:val="00785F2C"/>
    <w:rsid w:val="007864AC"/>
    <w:rsid w:val="00786770"/>
    <w:rsid w:val="00786939"/>
    <w:rsid w:val="00786E65"/>
    <w:rsid w:val="00787FD5"/>
    <w:rsid w:val="007904C9"/>
    <w:rsid w:val="007905E1"/>
    <w:rsid w:val="007906C5"/>
    <w:rsid w:val="00790827"/>
    <w:rsid w:val="00790BFF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C1A"/>
    <w:rsid w:val="00793E12"/>
    <w:rsid w:val="00793E50"/>
    <w:rsid w:val="00793F1E"/>
    <w:rsid w:val="007940CB"/>
    <w:rsid w:val="0079437D"/>
    <w:rsid w:val="00794947"/>
    <w:rsid w:val="0079507B"/>
    <w:rsid w:val="007950D3"/>
    <w:rsid w:val="007951AA"/>
    <w:rsid w:val="00795422"/>
    <w:rsid w:val="007958C3"/>
    <w:rsid w:val="00795D49"/>
    <w:rsid w:val="0079607B"/>
    <w:rsid w:val="007961FA"/>
    <w:rsid w:val="007963B5"/>
    <w:rsid w:val="007965EE"/>
    <w:rsid w:val="0079674D"/>
    <w:rsid w:val="0079686E"/>
    <w:rsid w:val="0079697E"/>
    <w:rsid w:val="00797297"/>
    <w:rsid w:val="00797EF2"/>
    <w:rsid w:val="007A04F2"/>
    <w:rsid w:val="007A056B"/>
    <w:rsid w:val="007A06F0"/>
    <w:rsid w:val="007A08FF"/>
    <w:rsid w:val="007A0ABE"/>
    <w:rsid w:val="007A0C64"/>
    <w:rsid w:val="007A0E35"/>
    <w:rsid w:val="007A16EB"/>
    <w:rsid w:val="007A1CE6"/>
    <w:rsid w:val="007A1DA2"/>
    <w:rsid w:val="007A1E8E"/>
    <w:rsid w:val="007A22EA"/>
    <w:rsid w:val="007A2EF3"/>
    <w:rsid w:val="007A3722"/>
    <w:rsid w:val="007A3BDD"/>
    <w:rsid w:val="007A45D0"/>
    <w:rsid w:val="007A475B"/>
    <w:rsid w:val="007A47AF"/>
    <w:rsid w:val="007A4C74"/>
    <w:rsid w:val="007A4D5C"/>
    <w:rsid w:val="007A4DDE"/>
    <w:rsid w:val="007A562A"/>
    <w:rsid w:val="007A5BD4"/>
    <w:rsid w:val="007A5BE8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02B"/>
    <w:rsid w:val="007B21CF"/>
    <w:rsid w:val="007B238C"/>
    <w:rsid w:val="007B23F6"/>
    <w:rsid w:val="007B2482"/>
    <w:rsid w:val="007B2727"/>
    <w:rsid w:val="007B2EC8"/>
    <w:rsid w:val="007B33B9"/>
    <w:rsid w:val="007B3F70"/>
    <w:rsid w:val="007B4F14"/>
    <w:rsid w:val="007B4FF4"/>
    <w:rsid w:val="007B538D"/>
    <w:rsid w:val="007B5563"/>
    <w:rsid w:val="007B5727"/>
    <w:rsid w:val="007B591F"/>
    <w:rsid w:val="007B5A68"/>
    <w:rsid w:val="007B5B9E"/>
    <w:rsid w:val="007B5DC3"/>
    <w:rsid w:val="007B6443"/>
    <w:rsid w:val="007B6647"/>
    <w:rsid w:val="007B68C8"/>
    <w:rsid w:val="007B6BB7"/>
    <w:rsid w:val="007B7006"/>
    <w:rsid w:val="007B700C"/>
    <w:rsid w:val="007C02CE"/>
    <w:rsid w:val="007C0404"/>
    <w:rsid w:val="007C0543"/>
    <w:rsid w:val="007C0630"/>
    <w:rsid w:val="007C074F"/>
    <w:rsid w:val="007C09B3"/>
    <w:rsid w:val="007C0D2C"/>
    <w:rsid w:val="007C15BC"/>
    <w:rsid w:val="007C17F5"/>
    <w:rsid w:val="007C1A41"/>
    <w:rsid w:val="007C1CBB"/>
    <w:rsid w:val="007C1F9D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49"/>
    <w:rsid w:val="007C56F9"/>
    <w:rsid w:val="007C5808"/>
    <w:rsid w:val="007C5A80"/>
    <w:rsid w:val="007C5EA1"/>
    <w:rsid w:val="007C5F2B"/>
    <w:rsid w:val="007C6D06"/>
    <w:rsid w:val="007C6D32"/>
    <w:rsid w:val="007C70ED"/>
    <w:rsid w:val="007C713E"/>
    <w:rsid w:val="007C71EB"/>
    <w:rsid w:val="007C7373"/>
    <w:rsid w:val="007C764E"/>
    <w:rsid w:val="007D0043"/>
    <w:rsid w:val="007D02B8"/>
    <w:rsid w:val="007D0A8B"/>
    <w:rsid w:val="007D0C0D"/>
    <w:rsid w:val="007D1408"/>
    <w:rsid w:val="007D1595"/>
    <w:rsid w:val="007D160B"/>
    <w:rsid w:val="007D1B4B"/>
    <w:rsid w:val="007D1FB9"/>
    <w:rsid w:val="007D242F"/>
    <w:rsid w:val="007D257F"/>
    <w:rsid w:val="007D299E"/>
    <w:rsid w:val="007D347C"/>
    <w:rsid w:val="007D3629"/>
    <w:rsid w:val="007D3A08"/>
    <w:rsid w:val="007D3E07"/>
    <w:rsid w:val="007D4464"/>
    <w:rsid w:val="007D4F06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935"/>
    <w:rsid w:val="007E0B38"/>
    <w:rsid w:val="007E1B43"/>
    <w:rsid w:val="007E1CC1"/>
    <w:rsid w:val="007E1D60"/>
    <w:rsid w:val="007E1F47"/>
    <w:rsid w:val="007E259A"/>
    <w:rsid w:val="007E2A30"/>
    <w:rsid w:val="007E2CE0"/>
    <w:rsid w:val="007E3037"/>
    <w:rsid w:val="007E3725"/>
    <w:rsid w:val="007E37E6"/>
    <w:rsid w:val="007E3A18"/>
    <w:rsid w:val="007E3B36"/>
    <w:rsid w:val="007E3B74"/>
    <w:rsid w:val="007E4480"/>
    <w:rsid w:val="007E4503"/>
    <w:rsid w:val="007E4899"/>
    <w:rsid w:val="007E53E4"/>
    <w:rsid w:val="007E5472"/>
    <w:rsid w:val="007E550B"/>
    <w:rsid w:val="007E6168"/>
    <w:rsid w:val="007E61D6"/>
    <w:rsid w:val="007E6469"/>
    <w:rsid w:val="007E665C"/>
    <w:rsid w:val="007E70CE"/>
    <w:rsid w:val="007E78B9"/>
    <w:rsid w:val="007F085A"/>
    <w:rsid w:val="007F0A95"/>
    <w:rsid w:val="007F1919"/>
    <w:rsid w:val="007F2174"/>
    <w:rsid w:val="007F2350"/>
    <w:rsid w:val="007F24DC"/>
    <w:rsid w:val="007F27A1"/>
    <w:rsid w:val="007F2E05"/>
    <w:rsid w:val="007F2EE6"/>
    <w:rsid w:val="007F421E"/>
    <w:rsid w:val="007F4432"/>
    <w:rsid w:val="007F44E9"/>
    <w:rsid w:val="007F4A1A"/>
    <w:rsid w:val="007F50CF"/>
    <w:rsid w:val="007F5A1A"/>
    <w:rsid w:val="007F5C82"/>
    <w:rsid w:val="007F5CDE"/>
    <w:rsid w:val="007F63D2"/>
    <w:rsid w:val="007F721D"/>
    <w:rsid w:val="007F7573"/>
    <w:rsid w:val="007F758A"/>
    <w:rsid w:val="007F75E8"/>
    <w:rsid w:val="00800844"/>
    <w:rsid w:val="00800A2F"/>
    <w:rsid w:val="00800C48"/>
    <w:rsid w:val="0080164C"/>
    <w:rsid w:val="00801724"/>
    <w:rsid w:val="00801869"/>
    <w:rsid w:val="00801CC2"/>
    <w:rsid w:val="00801E2A"/>
    <w:rsid w:val="00802009"/>
    <w:rsid w:val="00802774"/>
    <w:rsid w:val="008029EC"/>
    <w:rsid w:val="00802CFE"/>
    <w:rsid w:val="00803289"/>
    <w:rsid w:val="0080336F"/>
    <w:rsid w:val="00804282"/>
    <w:rsid w:val="0080473E"/>
    <w:rsid w:val="008048B8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956"/>
    <w:rsid w:val="00807828"/>
    <w:rsid w:val="0081038A"/>
    <w:rsid w:val="008107D4"/>
    <w:rsid w:val="00810914"/>
    <w:rsid w:val="00810C7B"/>
    <w:rsid w:val="00811B26"/>
    <w:rsid w:val="008123B6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A40"/>
    <w:rsid w:val="00816CE1"/>
    <w:rsid w:val="0081732C"/>
    <w:rsid w:val="0081738C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6B9"/>
    <w:rsid w:val="00822841"/>
    <w:rsid w:val="00822865"/>
    <w:rsid w:val="008229EC"/>
    <w:rsid w:val="00822B7A"/>
    <w:rsid w:val="008237FA"/>
    <w:rsid w:val="008239B7"/>
    <w:rsid w:val="0082532B"/>
    <w:rsid w:val="008255D4"/>
    <w:rsid w:val="008255DA"/>
    <w:rsid w:val="008256E7"/>
    <w:rsid w:val="00825C15"/>
    <w:rsid w:val="00825C5C"/>
    <w:rsid w:val="00825F2E"/>
    <w:rsid w:val="00825F3D"/>
    <w:rsid w:val="008261C5"/>
    <w:rsid w:val="00826699"/>
    <w:rsid w:val="00826918"/>
    <w:rsid w:val="0082797D"/>
    <w:rsid w:val="00827C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A26"/>
    <w:rsid w:val="00833CA2"/>
    <w:rsid w:val="00834704"/>
    <w:rsid w:val="00834B73"/>
    <w:rsid w:val="00834CEE"/>
    <w:rsid w:val="00834CF1"/>
    <w:rsid w:val="0083558A"/>
    <w:rsid w:val="00835648"/>
    <w:rsid w:val="0083569C"/>
    <w:rsid w:val="008358A9"/>
    <w:rsid w:val="00835A51"/>
    <w:rsid w:val="00835C80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3E"/>
    <w:rsid w:val="008409D1"/>
    <w:rsid w:val="00840A01"/>
    <w:rsid w:val="008419B2"/>
    <w:rsid w:val="00841EB8"/>
    <w:rsid w:val="008428D5"/>
    <w:rsid w:val="00842A56"/>
    <w:rsid w:val="00842CEB"/>
    <w:rsid w:val="00842E99"/>
    <w:rsid w:val="00843041"/>
    <w:rsid w:val="00843566"/>
    <w:rsid w:val="008435BB"/>
    <w:rsid w:val="00843DFA"/>
    <w:rsid w:val="00843E7F"/>
    <w:rsid w:val="00844223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EE1"/>
    <w:rsid w:val="00847572"/>
    <w:rsid w:val="00847670"/>
    <w:rsid w:val="0084779A"/>
    <w:rsid w:val="00847C0A"/>
    <w:rsid w:val="00850A13"/>
    <w:rsid w:val="00850F45"/>
    <w:rsid w:val="0085106C"/>
    <w:rsid w:val="00851426"/>
    <w:rsid w:val="008516EE"/>
    <w:rsid w:val="00851BF6"/>
    <w:rsid w:val="008527A2"/>
    <w:rsid w:val="0085302E"/>
    <w:rsid w:val="00853094"/>
    <w:rsid w:val="008531DF"/>
    <w:rsid w:val="0085323C"/>
    <w:rsid w:val="00853687"/>
    <w:rsid w:val="008536DB"/>
    <w:rsid w:val="00853979"/>
    <w:rsid w:val="00853C1C"/>
    <w:rsid w:val="00853FDB"/>
    <w:rsid w:val="008543B6"/>
    <w:rsid w:val="0085445A"/>
    <w:rsid w:val="0085456B"/>
    <w:rsid w:val="008551EE"/>
    <w:rsid w:val="008552D9"/>
    <w:rsid w:val="00855591"/>
    <w:rsid w:val="00856679"/>
    <w:rsid w:val="00856CEB"/>
    <w:rsid w:val="0085725D"/>
    <w:rsid w:val="00857C54"/>
    <w:rsid w:val="00857F85"/>
    <w:rsid w:val="00860741"/>
    <w:rsid w:val="00860B42"/>
    <w:rsid w:val="00860E3F"/>
    <w:rsid w:val="008610BA"/>
    <w:rsid w:val="00861279"/>
    <w:rsid w:val="008618B2"/>
    <w:rsid w:val="00862013"/>
    <w:rsid w:val="008620A6"/>
    <w:rsid w:val="0086279E"/>
    <w:rsid w:val="00862C2A"/>
    <w:rsid w:val="00863195"/>
    <w:rsid w:val="008634CF"/>
    <w:rsid w:val="008637D5"/>
    <w:rsid w:val="008638E0"/>
    <w:rsid w:val="00863902"/>
    <w:rsid w:val="00863D73"/>
    <w:rsid w:val="00864AD8"/>
    <w:rsid w:val="008655C2"/>
    <w:rsid w:val="00865B98"/>
    <w:rsid w:val="00865EBD"/>
    <w:rsid w:val="00865F56"/>
    <w:rsid w:val="00866217"/>
    <w:rsid w:val="00866834"/>
    <w:rsid w:val="0086691A"/>
    <w:rsid w:val="00866D21"/>
    <w:rsid w:val="00866E11"/>
    <w:rsid w:val="00867299"/>
    <w:rsid w:val="00867D63"/>
    <w:rsid w:val="0087096C"/>
    <w:rsid w:val="00870DB3"/>
    <w:rsid w:val="0087136F"/>
    <w:rsid w:val="00871890"/>
    <w:rsid w:val="00871C28"/>
    <w:rsid w:val="00872025"/>
    <w:rsid w:val="008738D7"/>
    <w:rsid w:val="00873975"/>
    <w:rsid w:val="00873DDA"/>
    <w:rsid w:val="00874B60"/>
    <w:rsid w:val="00874D0F"/>
    <w:rsid w:val="008753DC"/>
    <w:rsid w:val="00875675"/>
    <w:rsid w:val="00875F38"/>
    <w:rsid w:val="008763F7"/>
    <w:rsid w:val="008765C0"/>
    <w:rsid w:val="008766C0"/>
    <w:rsid w:val="00876DCE"/>
    <w:rsid w:val="0087725D"/>
    <w:rsid w:val="00877262"/>
    <w:rsid w:val="00877277"/>
    <w:rsid w:val="008772E5"/>
    <w:rsid w:val="008773AC"/>
    <w:rsid w:val="0087779F"/>
    <w:rsid w:val="00877860"/>
    <w:rsid w:val="00877DC5"/>
    <w:rsid w:val="00880563"/>
    <w:rsid w:val="0088076C"/>
    <w:rsid w:val="00880EAC"/>
    <w:rsid w:val="00881689"/>
    <w:rsid w:val="00881875"/>
    <w:rsid w:val="00881C98"/>
    <w:rsid w:val="008820C9"/>
    <w:rsid w:val="00882339"/>
    <w:rsid w:val="008826A9"/>
    <w:rsid w:val="00882B0C"/>
    <w:rsid w:val="00882E56"/>
    <w:rsid w:val="00882F32"/>
    <w:rsid w:val="00882FA3"/>
    <w:rsid w:val="00882FA5"/>
    <w:rsid w:val="00883A51"/>
    <w:rsid w:val="00883CB1"/>
    <w:rsid w:val="00883D25"/>
    <w:rsid w:val="00883E6F"/>
    <w:rsid w:val="00884317"/>
    <w:rsid w:val="00884B99"/>
    <w:rsid w:val="00884C73"/>
    <w:rsid w:val="0088539C"/>
    <w:rsid w:val="00885B5C"/>
    <w:rsid w:val="00885BDB"/>
    <w:rsid w:val="008860FB"/>
    <w:rsid w:val="00886278"/>
    <w:rsid w:val="00886ED9"/>
    <w:rsid w:val="008870FB"/>
    <w:rsid w:val="00887285"/>
    <w:rsid w:val="00887FDB"/>
    <w:rsid w:val="0089019E"/>
    <w:rsid w:val="008901EF"/>
    <w:rsid w:val="008905FD"/>
    <w:rsid w:val="0089069D"/>
    <w:rsid w:val="008907A6"/>
    <w:rsid w:val="00890BA1"/>
    <w:rsid w:val="00890BC6"/>
    <w:rsid w:val="00891260"/>
    <w:rsid w:val="0089130C"/>
    <w:rsid w:val="00891937"/>
    <w:rsid w:val="00891AC9"/>
    <w:rsid w:val="00891E28"/>
    <w:rsid w:val="00891E9F"/>
    <w:rsid w:val="00892513"/>
    <w:rsid w:val="008930F2"/>
    <w:rsid w:val="008930FD"/>
    <w:rsid w:val="008934C6"/>
    <w:rsid w:val="008937AE"/>
    <w:rsid w:val="00893F0D"/>
    <w:rsid w:val="008946DA"/>
    <w:rsid w:val="008947EB"/>
    <w:rsid w:val="008950D5"/>
    <w:rsid w:val="00895511"/>
    <w:rsid w:val="008959A8"/>
    <w:rsid w:val="00895A56"/>
    <w:rsid w:val="00895F95"/>
    <w:rsid w:val="008965B7"/>
    <w:rsid w:val="00896B9D"/>
    <w:rsid w:val="00896DD3"/>
    <w:rsid w:val="008973F1"/>
    <w:rsid w:val="0089766E"/>
    <w:rsid w:val="00897F53"/>
    <w:rsid w:val="008A0372"/>
    <w:rsid w:val="008A0C20"/>
    <w:rsid w:val="008A0DE6"/>
    <w:rsid w:val="008A0DFC"/>
    <w:rsid w:val="008A1278"/>
    <w:rsid w:val="008A1E7F"/>
    <w:rsid w:val="008A2F4C"/>
    <w:rsid w:val="008A33C4"/>
    <w:rsid w:val="008A3D0B"/>
    <w:rsid w:val="008A44AB"/>
    <w:rsid w:val="008A4647"/>
    <w:rsid w:val="008A4A56"/>
    <w:rsid w:val="008A4FB3"/>
    <w:rsid w:val="008A5695"/>
    <w:rsid w:val="008A5A8F"/>
    <w:rsid w:val="008A5AAD"/>
    <w:rsid w:val="008A6425"/>
    <w:rsid w:val="008A6BF0"/>
    <w:rsid w:val="008A6CD3"/>
    <w:rsid w:val="008A6E26"/>
    <w:rsid w:val="008A77DE"/>
    <w:rsid w:val="008A78B1"/>
    <w:rsid w:val="008A7A51"/>
    <w:rsid w:val="008A7BCA"/>
    <w:rsid w:val="008B02E8"/>
    <w:rsid w:val="008B0A48"/>
    <w:rsid w:val="008B0A8E"/>
    <w:rsid w:val="008B0FB8"/>
    <w:rsid w:val="008B11D4"/>
    <w:rsid w:val="008B16A5"/>
    <w:rsid w:val="008B1A8C"/>
    <w:rsid w:val="008B231B"/>
    <w:rsid w:val="008B2978"/>
    <w:rsid w:val="008B32D5"/>
    <w:rsid w:val="008B34E9"/>
    <w:rsid w:val="008B367A"/>
    <w:rsid w:val="008B383E"/>
    <w:rsid w:val="008B39D2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65EB"/>
    <w:rsid w:val="008B69DC"/>
    <w:rsid w:val="008B6AD6"/>
    <w:rsid w:val="008B6DA6"/>
    <w:rsid w:val="008B6ECD"/>
    <w:rsid w:val="008B6F38"/>
    <w:rsid w:val="008B7469"/>
    <w:rsid w:val="008B747D"/>
    <w:rsid w:val="008B766C"/>
    <w:rsid w:val="008B78D2"/>
    <w:rsid w:val="008B7B5F"/>
    <w:rsid w:val="008C05DB"/>
    <w:rsid w:val="008C099B"/>
    <w:rsid w:val="008C0B06"/>
    <w:rsid w:val="008C1BD6"/>
    <w:rsid w:val="008C1D38"/>
    <w:rsid w:val="008C1E81"/>
    <w:rsid w:val="008C1E9D"/>
    <w:rsid w:val="008C251A"/>
    <w:rsid w:val="008C25CF"/>
    <w:rsid w:val="008C2ECE"/>
    <w:rsid w:val="008C3207"/>
    <w:rsid w:val="008C345B"/>
    <w:rsid w:val="008C34C8"/>
    <w:rsid w:val="008C3DC0"/>
    <w:rsid w:val="008C41AD"/>
    <w:rsid w:val="008C4204"/>
    <w:rsid w:val="008C461D"/>
    <w:rsid w:val="008C4A29"/>
    <w:rsid w:val="008C505B"/>
    <w:rsid w:val="008C542D"/>
    <w:rsid w:val="008C5762"/>
    <w:rsid w:val="008C687F"/>
    <w:rsid w:val="008C6B60"/>
    <w:rsid w:val="008C6BC0"/>
    <w:rsid w:val="008C6FCE"/>
    <w:rsid w:val="008C764D"/>
    <w:rsid w:val="008C76A0"/>
    <w:rsid w:val="008C78EB"/>
    <w:rsid w:val="008C7F63"/>
    <w:rsid w:val="008D0505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1AAA"/>
    <w:rsid w:val="008D2B13"/>
    <w:rsid w:val="008D2C20"/>
    <w:rsid w:val="008D32AA"/>
    <w:rsid w:val="008D3570"/>
    <w:rsid w:val="008D4B89"/>
    <w:rsid w:val="008D526A"/>
    <w:rsid w:val="008D5292"/>
    <w:rsid w:val="008D550D"/>
    <w:rsid w:val="008D55A7"/>
    <w:rsid w:val="008D55D5"/>
    <w:rsid w:val="008D5647"/>
    <w:rsid w:val="008D59E4"/>
    <w:rsid w:val="008D5B04"/>
    <w:rsid w:val="008D618A"/>
    <w:rsid w:val="008D6629"/>
    <w:rsid w:val="008D6767"/>
    <w:rsid w:val="008D7479"/>
    <w:rsid w:val="008D7B95"/>
    <w:rsid w:val="008D7C32"/>
    <w:rsid w:val="008E00A9"/>
    <w:rsid w:val="008E0218"/>
    <w:rsid w:val="008E0260"/>
    <w:rsid w:val="008E0855"/>
    <w:rsid w:val="008E0ACF"/>
    <w:rsid w:val="008E0BD4"/>
    <w:rsid w:val="008E0CBC"/>
    <w:rsid w:val="008E1031"/>
    <w:rsid w:val="008E1A6E"/>
    <w:rsid w:val="008E1E81"/>
    <w:rsid w:val="008E20C4"/>
    <w:rsid w:val="008E2168"/>
    <w:rsid w:val="008E2184"/>
    <w:rsid w:val="008E293F"/>
    <w:rsid w:val="008E2B87"/>
    <w:rsid w:val="008E2E69"/>
    <w:rsid w:val="008E3C86"/>
    <w:rsid w:val="008E3DD2"/>
    <w:rsid w:val="008E426C"/>
    <w:rsid w:val="008E4680"/>
    <w:rsid w:val="008E4CEB"/>
    <w:rsid w:val="008E4E33"/>
    <w:rsid w:val="008E53BD"/>
    <w:rsid w:val="008E620F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48B"/>
    <w:rsid w:val="008F1B8B"/>
    <w:rsid w:val="008F2035"/>
    <w:rsid w:val="008F2425"/>
    <w:rsid w:val="008F2639"/>
    <w:rsid w:val="008F269F"/>
    <w:rsid w:val="008F26A3"/>
    <w:rsid w:val="008F383C"/>
    <w:rsid w:val="008F4441"/>
    <w:rsid w:val="008F485B"/>
    <w:rsid w:val="008F513C"/>
    <w:rsid w:val="008F526B"/>
    <w:rsid w:val="008F555E"/>
    <w:rsid w:val="008F5595"/>
    <w:rsid w:val="008F5974"/>
    <w:rsid w:val="008F59E4"/>
    <w:rsid w:val="008F6176"/>
    <w:rsid w:val="008F61E1"/>
    <w:rsid w:val="008F645B"/>
    <w:rsid w:val="008F702C"/>
    <w:rsid w:val="008F7094"/>
    <w:rsid w:val="00900020"/>
    <w:rsid w:val="009001EC"/>
    <w:rsid w:val="0090097B"/>
    <w:rsid w:val="00900B56"/>
    <w:rsid w:val="00901063"/>
    <w:rsid w:val="00901235"/>
    <w:rsid w:val="0090170F"/>
    <w:rsid w:val="00901752"/>
    <w:rsid w:val="0090182F"/>
    <w:rsid w:val="00901E70"/>
    <w:rsid w:val="0090220E"/>
    <w:rsid w:val="009029BB"/>
    <w:rsid w:val="00902C0B"/>
    <w:rsid w:val="00902C4C"/>
    <w:rsid w:val="00903AA7"/>
    <w:rsid w:val="00904724"/>
    <w:rsid w:val="00904CAE"/>
    <w:rsid w:val="00904EF5"/>
    <w:rsid w:val="009057BC"/>
    <w:rsid w:val="009057FB"/>
    <w:rsid w:val="0090605F"/>
    <w:rsid w:val="00906248"/>
    <w:rsid w:val="009063A5"/>
    <w:rsid w:val="00906746"/>
    <w:rsid w:val="00906A28"/>
    <w:rsid w:val="00906D1B"/>
    <w:rsid w:val="00907049"/>
    <w:rsid w:val="0090719F"/>
    <w:rsid w:val="00907627"/>
    <w:rsid w:val="00907CA5"/>
    <w:rsid w:val="00907D1B"/>
    <w:rsid w:val="00907DC6"/>
    <w:rsid w:val="00907EF5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CBA"/>
    <w:rsid w:val="00913FC2"/>
    <w:rsid w:val="0091489C"/>
    <w:rsid w:val="00915360"/>
    <w:rsid w:val="009154B5"/>
    <w:rsid w:val="00915691"/>
    <w:rsid w:val="009157F5"/>
    <w:rsid w:val="00916358"/>
    <w:rsid w:val="00916A2A"/>
    <w:rsid w:val="00916F9A"/>
    <w:rsid w:val="0091740E"/>
    <w:rsid w:val="00917699"/>
    <w:rsid w:val="0091773A"/>
    <w:rsid w:val="00917856"/>
    <w:rsid w:val="00917D0F"/>
    <w:rsid w:val="009200C4"/>
    <w:rsid w:val="00920952"/>
    <w:rsid w:val="009209F9"/>
    <w:rsid w:val="0092188C"/>
    <w:rsid w:val="00921ECC"/>
    <w:rsid w:val="00921F28"/>
    <w:rsid w:val="00922ADE"/>
    <w:rsid w:val="00922BE5"/>
    <w:rsid w:val="009232DE"/>
    <w:rsid w:val="00923B0B"/>
    <w:rsid w:val="00923EDC"/>
    <w:rsid w:val="009243D1"/>
    <w:rsid w:val="00924C36"/>
    <w:rsid w:val="0092514C"/>
    <w:rsid w:val="0092580B"/>
    <w:rsid w:val="0092594A"/>
    <w:rsid w:val="00926808"/>
    <w:rsid w:val="00927216"/>
    <w:rsid w:val="009273DD"/>
    <w:rsid w:val="00927768"/>
    <w:rsid w:val="0092799A"/>
    <w:rsid w:val="00927C99"/>
    <w:rsid w:val="009306B9"/>
    <w:rsid w:val="0093086F"/>
    <w:rsid w:val="00930E82"/>
    <w:rsid w:val="009311C5"/>
    <w:rsid w:val="009312F1"/>
    <w:rsid w:val="009319CA"/>
    <w:rsid w:val="00931AF3"/>
    <w:rsid w:val="00931C25"/>
    <w:rsid w:val="00931FA1"/>
    <w:rsid w:val="0093208B"/>
    <w:rsid w:val="0093229F"/>
    <w:rsid w:val="00932624"/>
    <w:rsid w:val="00932B26"/>
    <w:rsid w:val="009335AA"/>
    <w:rsid w:val="00933FAC"/>
    <w:rsid w:val="009343CB"/>
    <w:rsid w:val="00934545"/>
    <w:rsid w:val="0093528C"/>
    <w:rsid w:val="00935347"/>
    <w:rsid w:val="00935919"/>
    <w:rsid w:val="00936641"/>
    <w:rsid w:val="00937387"/>
    <w:rsid w:val="00937745"/>
    <w:rsid w:val="0093776F"/>
    <w:rsid w:val="009379E2"/>
    <w:rsid w:val="009407C0"/>
    <w:rsid w:val="00941A0E"/>
    <w:rsid w:val="00941D5C"/>
    <w:rsid w:val="00941EFA"/>
    <w:rsid w:val="00941FD0"/>
    <w:rsid w:val="00941FE8"/>
    <w:rsid w:val="0094242D"/>
    <w:rsid w:val="00942584"/>
    <w:rsid w:val="00943630"/>
    <w:rsid w:val="0094364A"/>
    <w:rsid w:val="009439E2"/>
    <w:rsid w:val="00943B08"/>
    <w:rsid w:val="0094418C"/>
    <w:rsid w:val="00944B65"/>
    <w:rsid w:val="00945127"/>
    <w:rsid w:val="00945483"/>
    <w:rsid w:val="00945863"/>
    <w:rsid w:val="009458AC"/>
    <w:rsid w:val="00945D49"/>
    <w:rsid w:val="00945D6C"/>
    <w:rsid w:val="009462E7"/>
    <w:rsid w:val="0094678E"/>
    <w:rsid w:val="00946FD8"/>
    <w:rsid w:val="009470C0"/>
    <w:rsid w:val="0094720D"/>
    <w:rsid w:val="009473B0"/>
    <w:rsid w:val="009475F5"/>
    <w:rsid w:val="009478EB"/>
    <w:rsid w:val="0095022C"/>
    <w:rsid w:val="009504E3"/>
    <w:rsid w:val="00950B14"/>
    <w:rsid w:val="00951654"/>
    <w:rsid w:val="00951668"/>
    <w:rsid w:val="0095168D"/>
    <w:rsid w:val="0095185A"/>
    <w:rsid w:val="00951D1F"/>
    <w:rsid w:val="00951E28"/>
    <w:rsid w:val="00951F10"/>
    <w:rsid w:val="00952072"/>
    <w:rsid w:val="00952AE0"/>
    <w:rsid w:val="00952C07"/>
    <w:rsid w:val="00952D22"/>
    <w:rsid w:val="00954D3A"/>
    <w:rsid w:val="00954DBF"/>
    <w:rsid w:val="00954FEA"/>
    <w:rsid w:val="0095569A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606D6"/>
    <w:rsid w:val="00960CB0"/>
    <w:rsid w:val="0096151D"/>
    <w:rsid w:val="00961988"/>
    <w:rsid w:val="00961B6B"/>
    <w:rsid w:val="00961F75"/>
    <w:rsid w:val="00962319"/>
    <w:rsid w:val="0096234F"/>
    <w:rsid w:val="009624A3"/>
    <w:rsid w:val="009625B5"/>
    <w:rsid w:val="00962AA8"/>
    <w:rsid w:val="00962F8C"/>
    <w:rsid w:val="00963133"/>
    <w:rsid w:val="00963422"/>
    <w:rsid w:val="009637BB"/>
    <w:rsid w:val="00963F4F"/>
    <w:rsid w:val="009643CF"/>
    <w:rsid w:val="009643DA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7014E"/>
    <w:rsid w:val="0097098A"/>
    <w:rsid w:val="009709F8"/>
    <w:rsid w:val="00970C66"/>
    <w:rsid w:val="00970FF0"/>
    <w:rsid w:val="00971230"/>
    <w:rsid w:val="009715D8"/>
    <w:rsid w:val="00971B60"/>
    <w:rsid w:val="00971D77"/>
    <w:rsid w:val="00972D2C"/>
    <w:rsid w:val="00972F9D"/>
    <w:rsid w:val="00973148"/>
    <w:rsid w:val="00973216"/>
    <w:rsid w:val="00973E3B"/>
    <w:rsid w:val="00974FAC"/>
    <w:rsid w:val="0097506B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B3E"/>
    <w:rsid w:val="00983290"/>
    <w:rsid w:val="00983683"/>
    <w:rsid w:val="00984027"/>
    <w:rsid w:val="00984481"/>
    <w:rsid w:val="009845D2"/>
    <w:rsid w:val="00984C7F"/>
    <w:rsid w:val="00984DF7"/>
    <w:rsid w:val="0098511B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6FB5"/>
    <w:rsid w:val="0098710E"/>
    <w:rsid w:val="0098712A"/>
    <w:rsid w:val="00987457"/>
    <w:rsid w:val="00987922"/>
    <w:rsid w:val="00987D5E"/>
    <w:rsid w:val="00987E2D"/>
    <w:rsid w:val="00987F87"/>
    <w:rsid w:val="00990E4E"/>
    <w:rsid w:val="00990E55"/>
    <w:rsid w:val="00990FA9"/>
    <w:rsid w:val="009912E6"/>
    <w:rsid w:val="0099142E"/>
    <w:rsid w:val="00991686"/>
    <w:rsid w:val="00991AEC"/>
    <w:rsid w:val="00991B12"/>
    <w:rsid w:val="00991BE0"/>
    <w:rsid w:val="00991EED"/>
    <w:rsid w:val="00991FE5"/>
    <w:rsid w:val="009920FA"/>
    <w:rsid w:val="0099221B"/>
    <w:rsid w:val="009922FA"/>
    <w:rsid w:val="009927E9"/>
    <w:rsid w:val="00992CC0"/>
    <w:rsid w:val="00992F4A"/>
    <w:rsid w:val="009939A4"/>
    <w:rsid w:val="00993A83"/>
    <w:rsid w:val="0099406D"/>
    <w:rsid w:val="00994204"/>
    <w:rsid w:val="00994EAA"/>
    <w:rsid w:val="0099511E"/>
    <w:rsid w:val="009952E7"/>
    <w:rsid w:val="00995A7B"/>
    <w:rsid w:val="00995BEE"/>
    <w:rsid w:val="00996CCB"/>
    <w:rsid w:val="00996D9B"/>
    <w:rsid w:val="00997440"/>
    <w:rsid w:val="009977BF"/>
    <w:rsid w:val="009977C1"/>
    <w:rsid w:val="00997FA8"/>
    <w:rsid w:val="009A0025"/>
    <w:rsid w:val="009A059C"/>
    <w:rsid w:val="009A07D9"/>
    <w:rsid w:val="009A0CC4"/>
    <w:rsid w:val="009A176D"/>
    <w:rsid w:val="009A1E2D"/>
    <w:rsid w:val="009A1EC0"/>
    <w:rsid w:val="009A2FA7"/>
    <w:rsid w:val="009A30EC"/>
    <w:rsid w:val="009A3701"/>
    <w:rsid w:val="009A3B7D"/>
    <w:rsid w:val="009A3D81"/>
    <w:rsid w:val="009A3E29"/>
    <w:rsid w:val="009A41FE"/>
    <w:rsid w:val="009A4B8E"/>
    <w:rsid w:val="009A5925"/>
    <w:rsid w:val="009A5A2A"/>
    <w:rsid w:val="009A5ADF"/>
    <w:rsid w:val="009A64D3"/>
    <w:rsid w:val="009A6E01"/>
    <w:rsid w:val="009A77BF"/>
    <w:rsid w:val="009A7F96"/>
    <w:rsid w:val="009B03E1"/>
    <w:rsid w:val="009B040E"/>
    <w:rsid w:val="009B04E8"/>
    <w:rsid w:val="009B0567"/>
    <w:rsid w:val="009B081C"/>
    <w:rsid w:val="009B0C95"/>
    <w:rsid w:val="009B15F6"/>
    <w:rsid w:val="009B2156"/>
    <w:rsid w:val="009B21C5"/>
    <w:rsid w:val="009B26EE"/>
    <w:rsid w:val="009B2A75"/>
    <w:rsid w:val="009B2C29"/>
    <w:rsid w:val="009B2DC7"/>
    <w:rsid w:val="009B2E53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AB"/>
    <w:rsid w:val="009B4EF3"/>
    <w:rsid w:val="009B4F19"/>
    <w:rsid w:val="009B5C2B"/>
    <w:rsid w:val="009B5C4B"/>
    <w:rsid w:val="009B5DAB"/>
    <w:rsid w:val="009B5E04"/>
    <w:rsid w:val="009B5F25"/>
    <w:rsid w:val="009B65AD"/>
    <w:rsid w:val="009B6EDB"/>
    <w:rsid w:val="009B711A"/>
    <w:rsid w:val="009B76F7"/>
    <w:rsid w:val="009B7BC1"/>
    <w:rsid w:val="009C0515"/>
    <w:rsid w:val="009C0903"/>
    <w:rsid w:val="009C0E58"/>
    <w:rsid w:val="009C138B"/>
    <w:rsid w:val="009C141A"/>
    <w:rsid w:val="009C1849"/>
    <w:rsid w:val="009C1EA9"/>
    <w:rsid w:val="009C2019"/>
    <w:rsid w:val="009C2208"/>
    <w:rsid w:val="009C2E64"/>
    <w:rsid w:val="009C2E88"/>
    <w:rsid w:val="009C2FDE"/>
    <w:rsid w:val="009C3B63"/>
    <w:rsid w:val="009C3BDA"/>
    <w:rsid w:val="009C41B4"/>
    <w:rsid w:val="009C4A92"/>
    <w:rsid w:val="009C4AA8"/>
    <w:rsid w:val="009C4D19"/>
    <w:rsid w:val="009C5E7B"/>
    <w:rsid w:val="009C66EF"/>
    <w:rsid w:val="009C6B9C"/>
    <w:rsid w:val="009C6C46"/>
    <w:rsid w:val="009C6CD0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E24"/>
    <w:rsid w:val="009D2779"/>
    <w:rsid w:val="009D30DE"/>
    <w:rsid w:val="009D371C"/>
    <w:rsid w:val="009D3CA2"/>
    <w:rsid w:val="009D4173"/>
    <w:rsid w:val="009D41F7"/>
    <w:rsid w:val="009D431C"/>
    <w:rsid w:val="009D4456"/>
    <w:rsid w:val="009D44B0"/>
    <w:rsid w:val="009D4937"/>
    <w:rsid w:val="009D4A5F"/>
    <w:rsid w:val="009D4B61"/>
    <w:rsid w:val="009D4D26"/>
    <w:rsid w:val="009D5014"/>
    <w:rsid w:val="009D5610"/>
    <w:rsid w:val="009D60F7"/>
    <w:rsid w:val="009D62E9"/>
    <w:rsid w:val="009D652D"/>
    <w:rsid w:val="009D7B86"/>
    <w:rsid w:val="009D7C81"/>
    <w:rsid w:val="009E0A19"/>
    <w:rsid w:val="009E0A58"/>
    <w:rsid w:val="009E0BFA"/>
    <w:rsid w:val="009E15FD"/>
    <w:rsid w:val="009E1A8C"/>
    <w:rsid w:val="009E284A"/>
    <w:rsid w:val="009E2AF6"/>
    <w:rsid w:val="009E3103"/>
    <w:rsid w:val="009E342E"/>
    <w:rsid w:val="009E375C"/>
    <w:rsid w:val="009E45C9"/>
    <w:rsid w:val="009E45CA"/>
    <w:rsid w:val="009E4B28"/>
    <w:rsid w:val="009E53A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E5F"/>
    <w:rsid w:val="009F0875"/>
    <w:rsid w:val="009F0DB0"/>
    <w:rsid w:val="009F0F82"/>
    <w:rsid w:val="009F1C38"/>
    <w:rsid w:val="009F1CA5"/>
    <w:rsid w:val="009F1CD3"/>
    <w:rsid w:val="009F1EA5"/>
    <w:rsid w:val="009F20DB"/>
    <w:rsid w:val="009F2760"/>
    <w:rsid w:val="009F2C4C"/>
    <w:rsid w:val="009F2CB8"/>
    <w:rsid w:val="009F406E"/>
    <w:rsid w:val="009F4647"/>
    <w:rsid w:val="009F4DA9"/>
    <w:rsid w:val="009F5C81"/>
    <w:rsid w:val="009F5CC7"/>
    <w:rsid w:val="009F6215"/>
    <w:rsid w:val="009F65BE"/>
    <w:rsid w:val="009F6652"/>
    <w:rsid w:val="009F674D"/>
    <w:rsid w:val="009F6782"/>
    <w:rsid w:val="009F6D77"/>
    <w:rsid w:val="009F79EB"/>
    <w:rsid w:val="009F7E9A"/>
    <w:rsid w:val="00A0003D"/>
    <w:rsid w:val="00A001A4"/>
    <w:rsid w:val="00A006E5"/>
    <w:rsid w:val="00A00CD8"/>
    <w:rsid w:val="00A00DF1"/>
    <w:rsid w:val="00A01194"/>
    <w:rsid w:val="00A01243"/>
    <w:rsid w:val="00A01413"/>
    <w:rsid w:val="00A025CE"/>
    <w:rsid w:val="00A02A13"/>
    <w:rsid w:val="00A02AD1"/>
    <w:rsid w:val="00A02B33"/>
    <w:rsid w:val="00A02DD3"/>
    <w:rsid w:val="00A0312C"/>
    <w:rsid w:val="00A04195"/>
    <w:rsid w:val="00A042C1"/>
    <w:rsid w:val="00A04415"/>
    <w:rsid w:val="00A044E2"/>
    <w:rsid w:val="00A05054"/>
    <w:rsid w:val="00A050CE"/>
    <w:rsid w:val="00A0551F"/>
    <w:rsid w:val="00A05647"/>
    <w:rsid w:val="00A06418"/>
    <w:rsid w:val="00A07037"/>
    <w:rsid w:val="00A07CF0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3F4"/>
    <w:rsid w:val="00A137D2"/>
    <w:rsid w:val="00A14655"/>
    <w:rsid w:val="00A14750"/>
    <w:rsid w:val="00A147D5"/>
    <w:rsid w:val="00A14950"/>
    <w:rsid w:val="00A14E61"/>
    <w:rsid w:val="00A15854"/>
    <w:rsid w:val="00A15EA0"/>
    <w:rsid w:val="00A168D0"/>
    <w:rsid w:val="00A16B0C"/>
    <w:rsid w:val="00A17145"/>
    <w:rsid w:val="00A176AD"/>
    <w:rsid w:val="00A200F0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480"/>
    <w:rsid w:val="00A26CD8"/>
    <w:rsid w:val="00A26F82"/>
    <w:rsid w:val="00A2717E"/>
    <w:rsid w:val="00A274AA"/>
    <w:rsid w:val="00A2786B"/>
    <w:rsid w:val="00A27E60"/>
    <w:rsid w:val="00A27FC4"/>
    <w:rsid w:val="00A304F5"/>
    <w:rsid w:val="00A305C5"/>
    <w:rsid w:val="00A3066C"/>
    <w:rsid w:val="00A30723"/>
    <w:rsid w:val="00A30A5A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6"/>
    <w:rsid w:val="00A33531"/>
    <w:rsid w:val="00A33A21"/>
    <w:rsid w:val="00A34683"/>
    <w:rsid w:val="00A34893"/>
    <w:rsid w:val="00A34BBD"/>
    <w:rsid w:val="00A355DD"/>
    <w:rsid w:val="00A35630"/>
    <w:rsid w:val="00A35777"/>
    <w:rsid w:val="00A357A8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512"/>
    <w:rsid w:val="00A406C3"/>
    <w:rsid w:val="00A40878"/>
    <w:rsid w:val="00A419A3"/>
    <w:rsid w:val="00A41F68"/>
    <w:rsid w:val="00A42640"/>
    <w:rsid w:val="00A43684"/>
    <w:rsid w:val="00A43B04"/>
    <w:rsid w:val="00A443E1"/>
    <w:rsid w:val="00A45021"/>
    <w:rsid w:val="00A460D8"/>
    <w:rsid w:val="00A46498"/>
    <w:rsid w:val="00A46616"/>
    <w:rsid w:val="00A46779"/>
    <w:rsid w:val="00A470A6"/>
    <w:rsid w:val="00A50213"/>
    <w:rsid w:val="00A523FC"/>
    <w:rsid w:val="00A528D3"/>
    <w:rsid w:val="00A52A8C"/>
    <w:rsid w:val="00A52B86"/>
    <w:rsid w:val="00A54831"/>
    <w:rsid w:val="00A54DF5"/>
    <w:rsid w:val="00A5580C"/>
    <w:rsid w:val="00A55C19"/>
    <w:rsid w:val="00A560F4"/>
    <w:rsid w:val="00A561D1"/>
    <w:rsid w:val="00A564EA"/>
    <w:rsid w:val="00A566E1"/>
    <w:rsid w:val="00A566E2"/>
    <w:rsid w:val="00A56AD8"/>
    <w:rsid w:val="00A570D2"/>
    <w:rsid w:val="00A570DA"/>
    <w:rsid w:val="00A57256"/>
    <w:rsid w:val="00A57776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125"/>
    <w:rsid w:val="00A62221"/>
    <w:rsid w:val="00A62305"/>
    <w:rsid w:val="00A62695"/>
    <w:rsid w:val="00A628CD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BB"/>
    <w:rsid w:val="00A64DCB"/>
    <w:rsid w:val="00A64E07"/>
    <w:rsid w:val="00A65184"/>
    <w:rsid w:val="00A651CB"/>
    <w:rsid w:val="00A65669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451B"/>
    <w:rsid w:val="00A7468E"/>
    <w:rsid w:val="00A74D89"/>
    <w:rsid w:val="00A750B1"/>
    <w:rsid w:val="00A75113"/>
    <w:rsid w:val="00A751D9"/>
    <w:rsid w:val="00A75A4E"/>
    <w:rsid w:val="00A75DB1"/>
    <w:rsid w:val="00A764A5"/>
    <w:rsid w:val="00A7698F"/>
    <w:rsid w:val="00A76BBD"/>
    <w:rsid w:val="00A76DF7"/>
    <w:rsid w:val="00A77902"/>
    <w:rsid w:val="00A80153"/>
    <w:rsid w:val="00A813F7"/>
    <w:rsid w:val="00A81DDF"/>
    <w:rsid w:val="00A81FDF"/>
    <w:rsid w:val="00A820C0"/>
    <w:rsid w:val="00A8222E"/>
    <w:rsid w:val="00A82ADC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288"/>
    <w:rsid w:val="00A84901"/>
    <w:rsid w:val="00A84ADE"/>
    <w:rsid w:val="00A84BBD"/>
    <w:rsid w:val="00A84C69"/>
    <w:rsid w:val="00A84EA6"/>
    <w:rsid w:val="00A84FE1"/>
    <w:rsid w:val="00A85222"/>
    <w:rsid w:val="00A8528F"/>
    <w:rsid w:val="00A854F3"/>
    <w:rsid w:val="00A861CE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505"/>
    <w:rsid w:val="00A9061C"/>
    <w:rsid w:val="00A91158"/>
    <w:rsid w:val="00A9173D"/>
    <w:rsid w:val="00A91954"/>
    <w:rsid w:val="00A91EBB"/>
    <w:rsid w:val="00A92850"/>
    <w:rsid w:val="00A92D60"/>
    <w:rsid w:val="00A92F92"/>
    <w:rsid w:val="00A93245"/>
    <w:rsid w:val="00A93551"/>
    <w:rsid w:val="00A94497"/>
    <w:rsid w:val="00A94FF4"/>
    <w:rsid w:val="00A953D9"/>
    <w:rsid w:val="00A96194"/>
    <w:rsid w:val="00A9686C"/>
    <w:rsid w:val="00A971F9"/>
    <w:rsid w:val="00A97B1E"/>
    <w:rsid w:val="00AA0132"/>
    <w:rsid w:val="00AA0AFA"/>
    <w:rsid w:val="00AA0B35"/>
    <w:rsid w:val="00AA0C0E"/>
    <w:rsid w:val="00AA0F2D"/>
    <w:rsid w:val="00AA1C2F"/>
    <w:rsid w:val="00AA21DA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41C9"/>
    <w:rsid w:val="00AA4204"/>
    <w:rsid w:val="00AA47E2"/>
    <w:rsid w:val="00AA4B72"/>
    <w:rsid w:val="00AA55EE"/>
    <w:rsid w:val="00AA5A4F"/>
    <w:rsid w:val="00AA60A3"/>
    <w:rsid w:val="00AA61D9"/>
    <w:rsid w:val="00AA6813"/>
    <w:rsid w:val="00AA6B0A"/>
    <w:rsid w:val="00AA6C9E"/>
    <w:rsid w:val="00AA749E"/>
    <w:rsid w:val="00AA777B"/>
    <w:rsid w:val="00AA7A37"/>
    <w:rsid w:val="00AA7AC1"/>
    <w:rsid w:val="00AA7BD6"/>
    <w:rsid w:val="00AA7C92"/>
    <w:rsid w:val="00AA7E27"/>
    <w:rsid w:val="00AB0905"/>
    <w:rsid w:val="00AB095B"/>
    <w:rsid w:val="00AB0F10"/>
    <w:rsid w:val="00AB2508"/>
    <w:rsid w:val="00AB32A4"/>
    <w:rsid w:val="00AB345C"/>
    <w:rsid w:val="00AB4059"/>
    <w:rsid w:val="00AB41B0"/>
    <w:rsid w:val="00AB49B1"/>
    <w:rsid w:val="00AB5497"/>
    <w:rsid w:val="00AB5614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1E86"/>
    <w:rsid w:val="00AC1FC7"/>
    <w:rsid w:val="00AC218E"/>
    <w:rsid w:val="00AC2509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CA0"/>
    <w:rsid w:val="00AC4E87"/>
    <w:rsid w:val="00AC4FCB"/>
    <w:rsid w:val="00AC4FEF"/>
    <w:rsid w:val="00AC50CC"/>
    <w:rsid w:val="00AC50FC"/>
    <w:rsid w:val="00AC52BA"/>
    <w:rsid w:val="00AC545B"/>
    <w:rsid w:val="00AC5745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BF9"/>
    <w:rsid w:val="00AD0D24"/>
    <w:rsid w:val="00AD12EC"/>
    <w:rsid w:val="00AD1408"/>
    <w:rsid w:val="00AD1569"/>
    <w:rsid w:val="00AD17ED"/>
    <w:rsid w:val="00AD1E5C"/>
    <w:rsid w:val="00AD288A"/>
    <w:rsid w:val="00AD29CA"/>
    <w:rsid w:val="00AD2B4B"/>
    <w:rsid w:val="00AD2EFD"/>
    <w:rsid w:val="00AD37E5"/>
    <w:rsid w:val="00AD38AE"/>
    <w:rsid w:val="00AD3FB1"/>
    <w:rsid w:val="00AD4235"/>
    <w:rsid w:val="00AD4452"/>
    <w:rsid w:val="00AD4BEC"/>
    <w:rsid w:val="00AD5D80"/>
    <w:rsid w:val="00AD5E92"/>
    <w:rsid w:val="00AD6B78"/>
    <w:rsid w:val="00AD7679"/>
    <w:rsid w:val="00AD768D"/>
    <w:rsid w:val="00AD768E"/>
    <w:rsid w:val="00AD76D0"/>
    <w:rsid w:val="00AD7754"/>
    <w:rsid w:val="00AD7ABF"/>
    <w:rsid w:val="00AD7CB7"/>
    <w:rsid w:val="00AE0A16"/>
    <w:rsid w:val="00AE2495"/>
    <w:rsid w:val="00AE2FAE"/>
    <w:rsid w:val="00AE3132"/>
    <w:rsid w:val="00AE33F7"/>
    <w:rsid w:val="00AE37E6"/>
    <w:rsid w:val="00AE41D3"/>
    <w:rsid w:val="00AE421E"/>
    <w:rsid w:val="00AE4254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B8A"/>
    <w:rsid w:val="00AF0769"/>
    <w:rsid w:val="00AF09D9"/>
    <w:rsid w:val="00AF0ACA"/>
    <w:rsid w:val="00AF1029"/>
    <w:rsid w:val="00AF13B4"/>
    <w:rsid w:val="00AF1561"/>
    <w:rsid w:val="00AF166D"/>
    <w:rsid w:val="00AF16F0"/>
    <w:rsid w:val="00AF1B7D"/>
    <w:rsid w:val="00AF2680"/>
    <w:rsid w:val="00AF2D6E"/>
    <w:rsid w:val="00AF2E29"/>
    <w:rsid w:val="00AF328B"/>
    <w:rsid w:val="00AF3408"/>
    <w:rsid w:val="00AF3429"/>
    <w:rsid w:val="00AF3745"/>
    <w:rsid w:val="00AF3B27"/>
    <w:rsid w:val="00AF4CF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DF7"/>
    <w:rsid w:val="00AF77A4"/>
    <w:rsid w:val="00B00354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E3"/>
    <w:rsid w:val="00B02FAB"/>
    <w:rsid w:val="00B030FC"/>
    <w:rsid w:val="00B03C28"/>
    <w:rsid w:val="00B03F73"/>
    <w:rsid w:val="00B04545"/>
    <w:rsid w:val="00B04AB0"/>
    <w:rsid w:val="00B05BA4"/>
    <w:rsid w:val="00B05EE6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113DA"/>
    <w:rsid w:val="00B11969"/>
    <w:rsid w:val="00B119F0"/>
    <w:rsid w:val="00B11FA0"/>
    <w:rsid w:val="00B12271"/>
    <w:rsid w:val="00B12397"/>
    <w:rsid w:val="00B127BD"/>
    <w:rsid w:val="00B12962"/>
    <w:rsid w:val="00B12C0B"/>
    <w:rsid w:val="00B1330F"/>
    <w:rsid w:val="00B14709"/>
    <w:rsid w:val="00B1475A"/>
    <w:rsid w:val="00B14892"/>
    <w:rsid w:val="00B14C70"/>
    <w:rsid w:val="00B14F8C"/>
    <w:rsid w:val="00B154D6"/>
    <w:rsid w:val="00B15523"/>
    <w:rsid w:val="00B15B5F"/>
    <w:rsid w:val="00B15D7E"/>
    <w:rsid w:val="00B15DB6"/>
    <w:rsid w:val="00B164DB"/>
    <w:rsid w:val="00B166FC"/>
    <w:rsid w:val="00B16746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92"/>
    <w:rsid w:val="00B20ECE"/>
    <w:rsid w:val="00B21117"/>
    <w:rsid w:val="00B2151A"/>
    <w:rsid w:val="00B2174A"/>
    <w:rsid w:val="00B218C9"/>
    <w:rsid w:val="00B22D93"/>
    <w:rsid w:val="00B2366E"/>
    <w:rsid w:val="00B23908"/>
    <w:rsid w:val="00B2394A"/>
    <w:rsid w:val="00B23D17"/>
    <w:rsid w:val="00B23DA1"/>
    <w:rsid w:val="00B23DBE"/>
    <w:rsid w:val="00B24463"/>
    <w:rsid w:val="00B2486D"/>
    <w:rsid w:val="00B2522B"/>
    <w:rsid w:val="00B25263"/>
    <w:rsid w:val="00B2569E"/>
    <w:rsid w:val="00B256E7"/>
    <w:rsid w:val="00B266C9"/>
    <w:rsid w:val="00B26D73"/>
    <w:rsid w:val="00B27857"/>
    <w:rsid w:val="00B3035F"/>
    <w:rsid w:val="00B30B8E"/>
    <w:rsid w:val="00B319AA"/>
    <w:rsid w:val="00B319F6"/>
    <w:rsid w:val="00B31FCC"/>
    <w:rsid w:val="00B3239C"/>
    <w:rsid w:val="00B32972"/>
    <w:rsid w:val="00B33265"/>
    <w:rsid w:val="00B33321"/>
    <w:rsid w:val="00B3352E"/>
    <w:rsid w:val="00B33DC7"/>
    <w:rsid w:val="00B347C3"/>
    <w:rsid w:val="00B34C4D"/>
    <w:rsid w:val="00B3514A"/>
    <w:rsid w:val="00B3583C"/>
    <w:rsid w:val="00B35E6B"/>
    <w:rsid w:val="00B35F0A"/>
    <w:rsid w:val="00B360F5"/>
    <w:rsid w:val="00B36A05"/>
    <w:rsid w:val="00B36A4D"/>
    <w:rsid w:val="00B36B60"/>
    <w:rsid w:val="00B371EB"/>
    <w:rsid w:val="00B37C4E"/>
    <w:rsid w:val="00B40432"/>
    <w:rsid w:val="00B40761"/>
    <w:rsid w:val="00B40772"/>
    <w:rsid w:val="00B40892"/>
    <w:rsid w:val="00B4131C"/>
    <w:rsid w:val="00B41391"/>
    <w:rsid w:val="00B41D01"/>
    <w:rsid w:val="00B42FF5"/>
    <w:rsid w:val="00B43037"/>
    <w:rsid w:val="00B432BF"/>
    <w:rsid w:val="00B4349C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6F6B"/>
    <w:rsid w:val="00B4788C"/>
    <w:rsid w:val="00B47CDE"/>
    <w:rsid w:val="00B47ECA"/>
    <w:rsid w:val="00B50353"/>
    <w:rsid w:val="00B5106F"/>
    <w:rsid w:val="00B510ED"/>
    <w:rsid w:val="00B51155"/>
    <w:rsid w:val="00B519D1"/>
    <w:rsid w:val="00B51B54"/>
    <w:rsid w:val="00B51CF1"/>
    <w:rsid w:val="00B51D0A"/>
    <w:rsid w:val="00B52376"/>
    <w:rsid w:val="00B52485"/>
    <w:rsid w:val="00B52FBC"/>
    <w:rsid w:val="00B5377A"/>
    <w:rsid w:val="00B53F97"/>
    <w:rsid w:val="00B54012"/>
    <w:rsid w:val="00B54067"/>
    <w:rsid w:val="00B54716"/>
    <w:rsid w:val="00B54D9D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C29"/>
    <w:rsid w:val="00B60F6F"/>
    <w:rsid w:val="00B61524"/>
    <w:rsid w:val="00B615A0"/>
    <w:rsid w:val="00B61959"/>
    <w:rsid w:val="00B619B3"/>
    <w:rsid w:val="00B61DC2"/>
    <w:rsid w:val="00B61DFA"/>
    <w:rsid w:val="00B61E42"/>
    <w:rsid w:val="00B61F23"/>
    <w:rsid w:val="00B625EA"/>
    <w:rsid w:val="00B62656"/>
    <w:rsid w:val="00B62F4C"/>
    <w:rsid w:val="00B62F61"/>
    <w:rsid w:val="00B62F70"/>
    <w:rsid w:val="00B630D2"/>
    <w:rsid w:val="00B637C1"/>
    <w:rsid w:val="00B63EF4"/>
    <w:rsid w:val="00B645C0"/>
    <w:rsid w:val="00B648B0"/>
    <w:rsid w:val="00B66069"/>
    <w:rsid w:val="00B66F41"/>
    <w:rsid w:val="00B671F1"/>
    <w:rsid w:val="00B67501"/>
    <w:rsid w:val="00B67AC7"/>
    <w:rsid w:val="00B67B4C"/>
    <w:rsid w:val="00B67B6F"/>
    <w:rsid w:val="00B67F66"/>
    <w:rsid w:val="00B67FEB"/>
    <w:rsid w:val="00B70249"/>
    <w:rsid w:val="00B70979"/>
    <w:rsid w:val="00B71040"/>
    <w:rsid w:val="00B711CD"/>
    <w:rsid w:val="00B71410"/>
    <w:rsid w:val="00B71F25"/>
    <w:rsid w:val="00B71F66"/>
    <w:rsid w:val="00B7221A"/>
    <w:rsid w:val="00B72379"/>
    <w:rsid w:val="00B725F4"/>
    <w:rsid w:val="00B7260F"/>
    <w:rsid w:val="00B72652"/>
    <w:rsid w:val="00B729D6"/>
    <w:rsid w:val="00B72DBD"/>
    <w:rsid w:val="00B72F86"/>
    <w:rsid w:val="00B73429"/>
    <w:rsid w:val="00B73B0B"/>
    <w:rsid w:val="00B73E3C"/>
    <w:rsid w:val="00B74433"/>
    <w:rsid w:val="00B74954"/>
    <w:rsid w:val="00B74DF7"/>
    <w:rsid w:val="00B74FCA"/>
    <w:rsid w:val="00B75218"/>
    <w:rsid w:val="00B752AE"/>
    <w:rsid w:val="00B752EC"/>
    <w:rsid w:val="00B761AF"/>
    <w:rsid w:val="00B76235"/>
    <w:rsid w:val="00B766C3"/>
    <w:rsid w:val="00B76BE1"/>
    <w:rsid w:val="00B76DDC"/>
    <w:rsid w:val="00B77272"/>
    <w:rsid w:val="00B77277"/>
    <w:rsid w:val="00B77534"/>
    <w:rsid w:val="00B777F2"/>
    <w:rsid w:val="00B77AFD"/>
    <w:rsid w:val="00B77C97"/>
    <w:rsid w:val="00B77D64"/>
    <w:rsid w:val="00B804F7"/>
    <w:rsid w:val="00B8065F"/>
    <w:rsid w:val="00B80FE1"/>
    <w:rsid w:val="00B81463"/>
    <w:rsid w:val="00B81B09"/>
    <w:rsid w:val="00B83460"/>
    <w:rsid w:val="00B838A7"/>
    <w:rsid w:val="00B8393E"/>
    <w:rsid w:val="00B84224"/>
    <w:rsid w:val="00B84CE7"/>
    <w:rsid w:val="00B85161"/>
    <w:rsid w:val="00B85BD5"/>
    <w:rsid w:val="00B863C9"/>
    <w:rsid w:val="00B86714"/>
    <w:rsid w:val="00B875F2"/>
    <w:rsid w:val="00B901B5"/>
    <w:rsid w:val="00B90F6C"/>
    <w:rsid w:val="00B90FDF"/>
    <w:rsid w:val="00B91555"/>
    <w:rsid w:val="00B918BC"/>
    <w:rsid w:val="00B91D75"/>
    <w:rsid w:val="00B91EDF"/>
    <w:rsid w:val="00B922C8"/>
    <w:rsid w:val="00B929E4"/>
    <w:rsid w:val="00B93C5F"/>
    <w:rsid w:val="00B93ECF"/>
    <w:rsid w:val="00B94103"/>
    <w:rsid w:val="00B94B8F"/>
    <w:rsid w:val="00B94F66"/>
    <w:rsid w:val="00B950A1"/>
    <w:rsid w:val="00B950B1"/>
    <w:rsid w:val="00B954C6"/>
    <w:rsid w:val="00B9571D"/>
    <w:rsid w:val="00B95A31"/>
    <w:rsid w:val="00B95CD2"/>
    <w:rsid w:val="00B95DF6"/>
    <w:rsid w:val="00B9690C"/>
    <w:rsid w:val="00B96B7A"/>
    <w:rsid w:val="00B96CF7"/>
    <w:rsid w:val="00B96FDD"/>
    <w:rsid w:val="00B97147"/>
    <w:rsid w:val="00B9740B"/>
    <w:rsid w:val="00B97871"/>
    <w:rsid w:val="00B979C2"/>
    <w:rsid w:val="00B97CF9"/>
    <w:rsid w:val="00B97F6F"/>
    <w:rsid w:val="00BA0298"/>
    <w:rsid w:val="00BA05B8"/>
    <w:rsid w:val="00BA077E"/>
    <w:rsid w:val="00BA0BED"/>
    <w:rsid w:val="00BA10EB"/>
    <w:rsid w:val="00BA1325"/>
    <w:rsid w:val="00BA1558"/>
    <w:rsid w:val="00BA1AAB"/>
    <w:rsid w:val="00BA1BA0"/>
    <w:rsid w:val="00BA2BCF"/>
    <w:rsid w:val="00BA2E05"/>
    <w:rsid w:val="00BA30A2"/>
    <w:rsid w:val="00BA30C8"/>
    <w:rsid w:val="00BA36D9"/>
    <w:rsid w:val="00BA3BD2"/>
    <w:rsid w:val="00BA3C1E"/>
    <w:rsid w:val="00BA3EEB"/>
    <w:rsid w:val="00BA431E"/>
    <w:rsid w:val="00BA4B10"/>
    <w:rsid w:val="00BA4C61"/>
    <w:rsid w:val="00BA4E15"/>
    <w:rsid w:val="00BA5120"/>
    <w:rsid w:val="00BA51D9"/>
    <w:rsid w:val="00BA5402"/>
    <w:rsid w:val="00BA5CB7"/>
    <w:rsid w:val="00BA60EE"/>
    <w:rsid w:val="00BA6187"/>
    <w:rsid w:val="00BA6268"/>
    <w:rsid w:val="00BA789E"/>
    <w:rsid w:val="00BA79EF"/>
    <w:rsid w:val="00BA7F9E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D40"/>
    <w:rsid w:val="00BB30E7"/>
    <w:rsid w:val="00BB32B0"/>
    <w:rsid w:val="00BB3C8C"/>
    <w:rsid w:val="00BB4F4D"/>
    <w:rsid w:val="00BB5103"/>
    <w:rsid w:val="00BB556E"/>
    <w:rsid w:val="00BB5690"/>
    <w:rsid w:val="00BB69CA"/>
    <w:rsid w:val="00BB6A31"/>
    <w:rsid w:val="00BB6F40"/>
    <w:rsid w:val="00BB6FC4"/>
    <w:rsid w:val="00BB744D"/>
    <w:rsid w:val="00BB75AF"/>
    <w:rsid w:val="00BB7657"/>
    <w:rsid w:val="00BB778D"/>
    <w:rsid w:val="00BB7791"/>
    <w:rsid w:val="00BB7A6E"/>
    <w:rsid w:val="00BC01C4"/>
    <w:rsid w:val="00BC08D8"/>
    <w:rsid w:val="00BC0D3C"/>
    <w:rsid w:val="00BC0E74"/>
    <w:rsid w:val="00BC11D1"/>
    <w:rsid w:val="00BC175A"/>
    <w:rsid w:val="00BC1982"/>
    <w:rsid w:val="00BC25DE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918"/>
    <w:rsid w:val="00BC6F05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B19"/>
    <w:rsid w:val="00BD3D06"/>
    <w:rsid w:val="00BD44EE"/>
    <w:rsid w:val="00BD453E"/>
    <w:rsid w:val="00BD4690"/>
    <w:rsid w:val="00BD5239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7B"/>
    <w:rsid w:val="00BE05C1"/>
    <w:rsid w:val="00BE0695"/>
    <w:rsid w:val="00BE0AD8"/>
    <w:rsid w:val="00BE0CCE"/>
    <w:rsid w:val="00BE0F1E"/>
    <w:rsid w:val="00BE2712"/>
    <w:rsid w:val="00BE3888"/>
    <w:rsid w:val="00BE3AC4"/>
    <w:rsid w:val="00BE3E48"/>
    <w:rsid w:val="00BE4438"/>
    <w:rsid w:val="00BE47AA"/>
    <w:rsid w:val="00BE4DD9"/>
    <w:rsid w:val="00BE58B3"/>
    <w:rsid w:val="00BE6434"/>
    <w:rsid w:val="00BE65D7"/>
    <w:rsid w:val="00BE6735"/>
    <w:rsid w:val="00BE677A"/>
    <w:rsid w:val="00BE67AA"/>
    <w:rsid w:val="00BE6F68"/>
    <w:rsid w:val="00BE719F"/>
    <w:rsid w:val="00BE749A"/>
    <w:rsid w:val="00BE7ADA"/>
    <w:rsid w:val="00BE7F5A"/>
    <w:rsid w:val="00BF0534"/>
    <w:rsid w:val="00BF06FB"/>
    <w:rsid w:val="00BF0978"/>
    <w:rsid w:val="00BF141D"/>
    <w:rsid w:val="00BF1533"/>
    <w:rsid w:val="00BF1B63"/>
    <w:rsid w:val="00BF1EB2"/>
    <w:rsid w:val="00BF26F0"/>
    <w:rsid w:val="00BF3711"/>
    <w:rsid w:val="00BF37E0"/>
    <w:rsid w:val="00BF3E46"/>
    <w:rsid w:val="00BF3E8C"/>
    <w:rsid w:val="00BF3F4A"/>
    <w:rsid w:val="00BF43A5"/>
    <w:rsid w:val="00BF46B7"/>
    <w:rsid w:val="00BF4F22"/>
    <w:rsid w:val="00BF4FC6"/>
    <w:rsid w:val="00BF541B"/>
    <w:rsid w:val="00BF5AEE"/>
    <w:rsid w:val="00BF5C1D"/>
    <w:rsid w:val="00BF607C"/>
    <w:rsid w:val="00BF63A1"/>
    <w:rsid w:val="00BF6683"/>
    <w:rsid w:val="00BF6D6A"/>
    <w:rsid w:val="00BF7384"/>
    <w:rsid w:val="00BF775F"/>
    <w:rsid w:val="00BF7E78"/>
    <w:rsid w:val="00BF7F12"/>
    <w:rsid w:val="00C00458"/>
    <w:rsid w:val="00C00BA4"/>
    <w:rsid w:val="00C01138"/>
    <w:rsid w:val="00C01382"/>
    <w:rsid w:val="00C013AD"/>
    <w:rsid w:val="00C017FB"/>
    <w:rsid w:val="00C02720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8CB"/>
    <w:rsid w:val="00C12C7D"/>
    <w:rsid w:val="00C12E5C"/>
    <w:rsid w:val="00C1302A"/>
    <w:rsid w:val="00C13A62"/>
    <w:rsid w:val="00C1424D"/>
    <w:rsid w:val="00C14E87"/>
    <w:rsid w:val="00C1519B"/>
    <w:rsid w:val="00C15426"/>
    <w:rsid w:val="00C15903"/>
    <w:rsid w:val="00C15B68"/>
    <w:rsid w:val="00C15DC1"/>
    <w:rsid w:val="00C16A73"/>
    <w:rsid w:val="00C16CF5"/>
    <w:rsid w:val="00C17346"/>
    <w:rsid w:val="00C174DC"/>
    <w:rsid w:val="00C1755A"/>
    <w:rsid w:val="00C178A4"/>
    <w:rsid w:val="00C20F93"/>
    <w:rsid w:val="00C21404"/>
    <w:rsid w:val="00C218FE"/>
    <w:rsid w:val="00C21A24"/>
    <w:rsid w:val="00C21FB0"/>
    <w:rsid w:val="00C220A7"/>
    <w:rsid w:val="00C2210D"/>
    <w:rsid w:val="00C225E6"/>
    <w:rsid w:val="00C22D5E"/>
    <w:rsid w:val="00C22EE6"/>
    <w:rsid w:val="00C23070"/>
    <w:rsid w:val="00C233D7"/>
    <w:rsid w:val="00C237EA"/>
    <w:rsid w:val="00C23951"/>
    <w:rsid w:val="00C23D40"/>
    <w:rsid w:val="00C241B7"/>
    <w:rsid w:val="00C25751"/>
    <w:rsid w:val="00C25B29"/>
    <w:rsid w:val="00C25E57"/>
    <w:rsid w:val="00C26CCA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F2F"/>
    <w:rsid w:val="00C32184"/>
    <w:rsid w:val="00C324E2"/>
    <w:rsid w:val="00C32672"/>
    <w:rsid w:val="00C32CFF"/>
    <w:rsid w:val="00C332AF"/>
    <w:rsid w:val="00C334FC"/>
    <w:rsid w:val="00C3357E"/>
    <w:rsid w:val="00C33697"/>
    <w:rsid w:val="00C33C13"/>
    <w:rsid w:val="00C33C20"/>
    <w:rsid w:val="00C343EA"/>
    <w:rsid w:val="00C345CF"/>
    <w:rsid w:val="00C3481E"/>
    <w:rsid w:val="00C34DDC"/>
    <w:rsid w:val="00C34F74"/>
    <w:rsid w:val="00C351CA"/>
    <w:rsid w:val="00C3529D"/>
    <w:rsid w:val="00C3582D"/>
    <w:rsid w:val="00C35B23"/>
    <w:rsid w:val="00C361C4"/>
    <w:rsid w:val="00C36647"/>
    <w:rsid w:val="00C36C80"/>
    <w:rsid w:val="00C36E07"/>
    <w:rsid w:val="00C36FAE"/>
    <w:rsid w:val="00C3710D"/>
    <w:rsid w:val="00C3730C"/>
    <w:rsid w:val="00C379CB"/>
    <w:rsid w:val="00C4001C"/>
    <w:rsid w:val="00C40342"/>
    <w:rsid w:val="00C40884"/>
    <w:rsid w:val="00C40E69"/>
    <w:rsid w:val="00C413CE"/>
    <w:rsid w:val="00C41962"/>
    <w:rsid w:val="00C41B46"/>
    <w:rsid w:val="00C41BE3"/>
    <w:rsid w:val="00C41FE4"/>
    <w:rsid w:val="00C4243E"/>
    <w:rsid w:val="00C43349"/>
    <w:rsid w:val="00C43CF4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78D"/>
    <w:rsid w:val="00C4705F"/>
    <w:rsid w:val="00C477AE"/>
    <w:rsid w:val="00C47821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950"/>
    <w:rsid w:val="00C51EB2"/>
    <w:rsid w:val="00C5285D"/>
    <w:rsid w:val="00C528B7"/>
    <w:rsid w:val="00C53A90"/>
    <w:rsid w:val="00C54AEE"/>
    <w:rsid w:val="00C55569"/>
    <w:rsid w:val="00C55697"/>
    <w:rsid w:val="00C56360"/>
    <w:rsid w:val="00C566B2"/>
    <w:rsid w:val="00C56B5F"/>
    <w:rsid w:val="00C5754B"/>
    <w:rsid w:val="00C57914"/>
    <w:rsid w:val="00C57B90"/>
    <w:rsid w:val="00C6037C"/>
    <w:rsid w:val="00C60FE4"/>
    <w:rsid w:val="00C61236"/>
    <w:rsid w:val="00C614FB"/>
    <w:rsid w:val="00C6151D"/>
    <w:rsid w:val="00C618D1"/>
    <w:rsid w:val="00C61EA9"/>
    <w:rsid w:val="00C62CBD"/>
    <w:rsid w:val="00C62E4F"/>
    <w:rsid w:val="00C62E50"/>
    <w:rsid w:val="00C62FCE"/>
    <w:rsid w:val="00C6301F"/>
    <w:rsid w:val="00C63EBA"/>
    <w:rsid w:val="00C648DB"/>
    <w:rsid w:val="00C650E2"/>
    <w:rsid w:val="00C65445"/>
    <w:rsid w:val="00C65A79"/>
    <w:rsid w:val="00C65F4A"/>
    <w:rsid w:val="00C660F2"/>
    <w:rsid w:val="00C66609"/>
    <w:rsid w:val="00C66D9E"/>
    <w:rsid w:val="00C6747F"/>
    <w:rsid w:val="00C67751"/>
    <w:rsid w:val="00C67DB8"/>
    <w:rsid w:val="00C707B3"/>
    <w:rsid w:val="00C70D61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349E"/>
    <w:rsid w:val="00C73B65"/>
    <w:rsid w:val="00C73ED7"/>
    <w:rsid w:val="00C73F41"/>
    <w:rsid w:val="00C73FA1"/>
    <w:rsid w:val="00C7411B"/>
    <w:rsid w:val="00C742B6"/>
    <w:rsid w:val="00C744F2"/>
    <w:rsid w:val="00C74633"/>
    <w:rsid w:val="00C74C07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AA0"/>
    <w:rsid w:val="00C76C79"/>
    <w:rsid w:val="00C76CFE"/>
    <w:rsid w:val="00C77387"/>
    <w:rsid w:val="00C77735"/>
    <w:rsid w:val="00C80002"/>
    <w:rsid w:val="00C80675"/>
    <w:rsid w:val="00C810EE"/>
    <w:rsid w:val="00C817E3"/>
    <w:rsid w:val="00C81ACC"/>
    <w:rsid w:val="00C82053"/>
    <w:rsid w:val="00C82179"/>
    <w:rsid w:val="00C8229D"/>
    <w:rsid w:val="00C82E18"/>
    <w:rsid w:val="00C82F60"/>
    <w:rsid w:val="00C8346C"/>
    <w:rsid w:val="00C835AB"/>
    <w:rsid w:val="00C83787"/>
    <w:rsid w:val="00C8394F"/>
    <w:rsid w:val="00C83C72"/>
    <w:rsid w:val="00C8429A"/>
    <w:rsid w:val="00C845F9"/>
    <w:rsid w:val="00C846E3"/>
    <w:rsid w:val="00C847F5"/>
    <w:rsid w:val="00C84F29"/>
    <w:rsid w:val="00C850DC"/>
    <w:rsid w:val="00C85763"/>
    <w:rsid w:val="00C8592E"/>
    <w:rsid w:val="00C85DE0"/>
    <w:rsid w:val="00C863C6"/>
    <w:rsid w:val="00C865F9"/>
    <w:rsid w:val="00C86D35"/>
    <w:rsid w:val="00C86D73"/>
    <w:rsid w:val="00C87412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87FDE"/>
    <w:rsid w:val="00C90B16"/>
    <w:rsid w:val="00C90E3A"/>
    <w:rsid w:val="00C90F0B"/>
    <w:rsid w:val="00C9103C"/>
    <w:rsid w:val="00C91248"/>
    <w:rsid w:val="00C915BD"/>
    <w:rsid w:val="00C919FC"/>
    <w:rsid w:val="00C91DCD"/>
    <w:rsid w:val="00C91FA7"/>
    <w:rsid w:val="00C9297C"/>
    <w:rsid w:val="00C9342F"/>
    <w:rsid w:val="00C93448"/>
    <w:rsid w:val="00C93B86"/>
    <w:rsid w:val="00C94292"/>
    <w:rsid w:val="00C9433A"/>
    <w:rsid w:val="00C94F61"/>
    <w:rsid w:val="00C9589C"/>
    <w:rsid w:val="00C95E81"/>
    <w:rsid w:val="00C968DA"/>
    <w:rsid w:val="00C96AFF"/>
    <w:rsid w:val="00C96EB0"/>
    <w:rsid w:val="00C96F93"/>
    <w:rsid w:val="00C9729C"/>
    <w:rsid w:val="00C979AF"/>
    <w:rsid w:val="00C97A3B"/>
    <w:rsid w:val="00CA00B5"/>
    <w:rsid w:val="00CA0196"/>
    <w:rsid w:val="00CA10F7"/>
    <w:rsid w:val="00CA12C9"/>
    <w:rsid w:val="00CA13D6"/>
    <w:rsid w:val="00CA155F"/>
    <w:rsid w:val="00CA1604"/>
    <w:rsid w:val="00CA1830"/>
    <w:rsid w:val="00CA21C6"/>
    <w:rsid w:val="00CA2230"/>
    <w:rsid w:val="00CA22F2"/>
    <w:rsid w:val="00CA2BBD"/>
    <w:rsid w:val="00CA3030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F65"/>
    <w:rsid w:val="00CA64C9"/>
    <w:rsid w:val="00CA65A8"/>
    <w:rsid w:val="00CA74A4"/>
    <w:rsid w:val="00CA7540"/>
    <w:rsid w:val="00CA781F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6CC"/>
    <w:rsid w:val="00CB1752"/>
    <w:rsid w:val="00CB18BB"/>
    <w:rsid w:val="00CB18D7"/>
    <w:rsid w:val="00CB2001"/>
    <w:rsid w:val="00CB2153"/>
    <w:rsid w:val="00CB2161"/>
    <w:rsid w:val="00CB21AB"/>
    <w:rsid w:val="00CB2636"/>
    <w:rsid w:val="00CB26F8"/>
    <w:rsid w:val="00CB2E78"/>
    <w:rsid w:val="00CB2E7D"/>
    <w:rsid w:val="00CB30E4"/>
    <w:rsid w:val="00CB348B"/>
    <w:rsid w:val="00CB3A71"/>
    <w:rsid w:val="00CB3CD2"/>
    <w:rsid w:val="00CB4592"/>
    <w:rsid w:val="00CB4B98"/>
    <w:rsid w:val="00CB4E7D"/>
    <w:rsid w:val="00CB4EC2"/>
    <w:rsid w:val="00CB4FA4"/>
    <w:rsid w:val="00CB5B98"/>
    <w:rsid w:val="00CB5CD9"/>
    <w:rsid w:val="00CB642C"/>
    <w:rsid w:val="00CB6DA6"/>
    <w:rsid w:val="00CB7339"/>
    <w:rsid w:val="00CB7B3F"/>
    <w:rsid w:val="00CB7BC2"/>
    <w:rsid w:val="00CB7C53"/>
    <w:rsid w:val="00CB7CFB"/>
    <w:rsid w:val="00CB7D80"/>
    <w:rsid w:val="00CB7F78"/>
    <w:rsid w:val="00CC0312"/>
    <w:rsid w:val="00CC16C0"/>
    <w:rsid w:val="00CC1ACE"/>
    <w:rsid w:val="00CC1CB4"/>
    <w:rsid w:val="00CC2053"/>
    <w:rsid w:val="00CC21DB"/>
    <w:rsid w:val="00CC30A0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407"/>
    <w:rsid w:val="00CC7B9A"/>
    <w:rsid w:val="00CC7C47"/>
    <w:rsid w:val="00CC7EBC"/>
    <w:rsid w:val="00CC7ED9"/>
    <w:rsid w:val="00CD0124"/>
    <w:rsid w:val="00CD1881"/>
    <w:rsid w:val="00CD1C10"/>
    <w:rsid w:val="00CD25D4"/>
    <w:rsid w:val="00CD283E"/>
    <w:rsid w:val="00CD313E"/>
    <w:rsid w:val="00CD356A"/>
    <w:rsid w:val="00CD3592"/>
    <w:rsid w:val="00CD3CAB"/>
    <w:rsid w:val="00CD3FF2"/>
    <w:rsid w:val="00CD41A0"/>
    <w:rsid w:val="00CD47EF"/>
    <w:rsid w:val="00CD4D59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FF3"/>
    <w:rsid w:val="00CD71A7"/>
    <w:rsid w:val="00CD7343"/>
    <w:rsid w:val="00CE0371"/>
    <w:rsid w:val="00CE06C9"/>
    <w:rsid w:val="00CE07AE"/>
    <w:rsid w:val="00CE08FF"/>
    <w:rsid w:val="00CE09AE"/>
    <w:rsid w:val="00CE0DBE"/>
    <w:rsid w:val="00CE2529"/>
    <w:rsid w:val="00CE27D8"/>
    <w:rsid w:val="00CE2B71"/>
    <w:rsid w:val="00CE3CED"/>
    <w:rsid w:val="00CE4236"/>
    <w:rsid w:val="00CE463D"/>
    <w:rsid w:val="00CE48A4"/>
    <w:rsid w:val="00CE48C4"/>
    <w:rsid w:val="00CE596D"/>
    <w:rsid w:val="00CE5973"/>
    <w:rsid w:val="00CE5CD2"/>
    <w:rsid w:val="00CE5D9A"/>
    <w:rsid w:val="00CE798B"/>
    <w:rsid w:val="00CE7C4B"/>
    <w:rsid w:val="00CE7D55"/>
    <w:rsid w:val="00CE7E82"/>
    <w:rsid w:val="00CF064F"/>
    <w:rsid w:val="00CF0AF5"/>
    <w:rsid w:val="00CF0B07"/>
    <w:rsid w:val="00CF0F89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E44"/>
    <w:rsid w:val="00CF54DA"/>
    <w:rsid w:val="00CF5A0B"/>
    <w:rsid w:val="00CF5D0E"/>
    <w:rsid w:val="00CF6029"/>
    <w:rsid w:val="00CF61FE"/>
    <w:rsid w:val="00CF63FB"/>
    <w:rsid w:val="00CF6EE0"/>
    <w:rsid w:val="00CF6F0D"/>
    <w:rsid w:val="00CF7498"/>
    <w:rsid w:val="00CF797E"/>
    <w:rsid w:val="00CF7FDA"/>
    <w:rsid w:val="00D001A4"/>
    <w:rsid w:val="00D0035D"/>
    <w:rsid w:val="00D00F7C"/>
    <w:rsid w:val="00D01B21"/>
    <w:rsid w:val="00D01F72"/>
    <w:rsid w:val="00D02362"/>
    <w:rsid w:val="00D0258B"/>
    <w:rsid w:val="00D02B1C"/>
    <w:rsid w:val="00D02F05"/>
    <w:rsid w:val="00D03061"/>
    <w:rsid w:val="00D03891"/>
    <w:rsid w:val="00D03988"/>
    <w:rsid w:val="00D039CD"/>
    <w:rsid w:val="00D03DC5"/>
    <w:rsid w:val="00D04106"/>
    <w:rsid w:val="00D04C77"/>
    <w:rsid w:val="00D05619"/>
    <w:rsid w:val="00D05A90"/>
    <w:rsid w:val="00D05D2E"/>
    <w:rsid w:val="00D067EF"/>
    <w:rsid w:val="00D068A8"/>
    <w:rsid w:val="00D06C61"/>
    <w:rsid w:val="00D06C84"/>
    <w:rsid w:val="00D06EF2"/>
    <w:rsid w:val="00D0764F"/>
    <w:rsid w:val="00D078E2"/>
    <w:rsid w:val="00D07A04"/>
    <w:rsid w:val="00D07BBA"/>
    <w:rsid w:val="00D07BFE"/>
    <w:rsid w:val="00D07E6A"/>
    <w:rsid w:val="00D10315"/>
    <w:rsid w:val="00D10A03"/>
    <w:rsid w:val="00D10D39"/>
    <w:rsid w:val="00D11A98"/>
    <w:rsid w:val="00D11B9E"/>
    <w:rsid w:val="00D11E37"/>
    <w:rsid w:val="00D11F4A"/>
    <w:rsid w:val="00D12670"/>
    <w:rsid w:val="00D12AAD"/>
    <w:rsid w:val="00D12C31"/>
    <w:rsid w:val="00D133B7"/>
    <w:rsid w:val="00D134A9"/>
    <w:rsid w:val="00D13A07"/>
    <w:rsid w:val="00D141B7"/>
    <w:rsid w:val="00D14C6D"/>
    <w:rsid w:val="00D14CB8"/>
    <w:rsid w:val="00D153B9"/>
    <w:rsid w:val="00D15C46"/>
    <w:rsid w:val="00D15FA4"/>
    <w:rsid w:val="00D161BD"/>
    <w:rsid w:val="00D164C1"/>
    <w:rsid w:val="00D1667D"/>
    <w:rsid w:val="00D168F7"/>
    <w:rsid w:val="00D1694E"/>
    <w:rsid w:val="00D177DF"/>
    <w:rsid w:val="00D178D5"/>
    <w:rsid w:val="00D17902"/>
    <w:rsid w:val="00D17BA2"/>
    <w:rsid w:val="00D17D15"/>
    <w:rsid w:val="00D17D22"/>
    <w:rsid w:val="00D17D74"/>
    <w:rsid w:val="00D20289"/>
    <w:rsid w:val="00D202BB"/>
    <w:rsid w:val="00D20680"/>
    <w:rsid w:val="00D20BC1"/>
    <w:rsid w:val="00D2104F"/>
    <w:rsid w:val="00D21124"/>
    <w:rsid w:val="00D21332"/>
    <w:rsid w:val="00D2355B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59A2"/>
    <w:rsid w:val="00D2611B"/>
    <w:rsid w:val="00D2681A"/>
    <w:rsid w:val="00D2698E"/>
    <w:rsid w:val="00D26F01"/>
    <w:rsid w:val="00D2752F"/>
    <w:rsid w:val="00D275D9"/>
    <w:rsid w:val="00D27F49"/>
    <w:rsid w:val="00D302DA"/>
    <w:rsid w:val="00D30340"/>
    <w:rsid w:val="00D30A0B"/>
    <w:rsid w:val="00D30A70"/>
    <w:rsid w:val="00D30B2F"/>
    <w:rsid w:val="00D30D07"/>
    <w:rsid w:val="00D31200"/>
    <w:rsid w:val="00D314D1"/>
    <w:rsid w:val="00D317A6"/>
    <w:rsid w:val="00D319F6"/>
    <w:rsid w:val="00D321CC"/>
    <w:rsid w:val="00D32328"/>
    <w:rsid w:val="00D32765"/>
    <w:rsid w:val="00D32FF8"/>
    <w:rsid w:val="00D3335A"/>
    <w:rsid w:val="00D334CF"/>
    <w:rsid w:val="00D34408"/>
    <w:rsid w:val="00D349C2"/>
    <w:rsid w:val="00D34C53"/>
    <w:rsid w:val="00D34D64"/>
    <w:rsid w:val="00D358AA"/>
    <w:rsid w:val="00D358ED"/>
    <w:rsid w:val="00D36AB2"/>
    <w:rsid w:val="00D36F54"/>
    <w:rsid w:val="00D37053"/>
    <w:rsid w:val="00D373D4"/>
    <w:rsid w:val="00D37BD0"/>
    <w:rsid w:val="00D40079"/>
    <w:rsid w:val="00D403FC"/>
    <w:rsid w:val="00D40887"/>
    <w:rsid w:val="00D409D6"/>
    <w:rsid w:val="00D40A37"/>
    <w:rsid w:val="00D4106F"/>
    <w:rsid w:val="00D41766"/>
    <w:rsid w:val="00D41B4A"/>
    <w:rsid w:val="00D420A7"/>
    <w:rsid w:val="00D42F01"/>
    <w:rsid w:val="00D42FDD"/>
    <w:rsid w:val="00D436B6"/>
    <w:rsid w:val="00D437A5"/>
    <w:rsid w:val="00D43989"/>
    <w:rsid w:val="00D43B86"/>
    <w:rsid w:val="00D43B9C"/>
    <w:rsid w:val="00D43F28"/>
    <w:rsid w:val="00D44037"/>
    <w:rsid w:val="00D4409E"/>
    <w:rsid w:val="00D44167"/>
    <w:rsid w:val="00D443D8"/>
    <w:rsid w:val="00D44622"/>
    <w:rsid w:val="00D44B0F"/>
    <w:rsid w:val="00D44C1C"/>
    <w:rsid w:val="00D44C8D"/>
    <w:rsid w:val="00D456F0"/>
    <w:rsid w:val="00D45FFD"/>
    <w:rsid w:val="00D460C8"/>
    <w:rsid w:val="00D46D73"/>
    <w:rsid w:val="00D47709"/>
    <w:rsid w:val="00D47E36"/>
    <w:rsid w:val="00D50A02"/>
    <w:rsid w:val="00D50B51"/>
    <w:rsid w:val="00D51029"/>
    <w:rsid w:val="00D51214"/>
    <w:rsid w:val="00D5157C"/>
    <w:rsid w:val="00D51A07"/>
    <w:rsid w:val="00D51E0B"/>
    <w:rsid w:val="00D5213E"/>
    <w:rsid w:val="00D5289E"/>
    <w:rsid w:val="00D53288"/>
    <w:rsid w:val="00D5398A"/>
    <w:rsid w:val="00D542B3"/>
    <w:rsid w:val="00D55905"/>
    <w:rsid w:val="00D5591D"/>
    <w:rsid w:val="00D56268"/>
    <w:rsid w:val="00D562CC"/>
    <w:rsid w:val="00D563F5"/>
    <w:rsid w:val="00D56995"/>
    <w:rsid w:val="00D56D3A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CFF"/>
    <w:rsid w:val="00D63FD9"/>
    <w:rsid w:val="00D64C2D"/>
    <w:rsid w:val="00D64DBD"/>
    <w:rsid w:val="00D64EF3"/>
    <w:rsid w:val="00D65433"/>
    <w:rsid w:val="00D65635"/>
    <w:rsid w:val="00D65AB0"/>
    <w:rsid w:val="00D66434"/>
    <w:rsid w:val="00D664B7"/>
    <w:rsid w:val="00D665FA"/>
    <w:rsid w:val="00D667B7"/>
    <w:rsid w:val="00D70047"/>
    <w:rsid w:val="00D700B7"/>
    <w:rsid w:val="00D7098B"/>
    <w:rsid w:val="00D70D02"/>
    <w:rsid w:val="00D70E68"/>
    <w:rsid w:val="00D71061"/>
    <w:rsid w:val="00D7118E"/>
    <w:rsid w:val="00D71E2B"/>
    <w:rsid w:val="00D7261B"/>
    <w:rsid w:val="00D72B5F"/>
    <w:rsid w:val="00D72E5C"/>
    <w:rsid w:val="00D73A5A"/>
    <w:rsid w:val="00D73B64"/>
    <w:rsid w:val="00D73EBE"/>
    <w:rsid w:val="00D74798"/>
    <w:rsid w:val="00D74A5D"/>
    <w:rsid w:val="00D75105"/>
    <w:rsid w:val="00D75163"/>
    <w:rsid w:val="00D755C5"/>
    <w:rsid w:val="00D75CBE"/>
    <w:rsid w:val="00D75D79"/>
    <w:rsid w:val="00D75DC8"/>
    <w:rsid w:val="00D7653A"/>
    <w:rsid w:val="00D76546"/>
    <w:rsid w:val="00D76CA2"/>
    <w:rsid w:val="00D76CF8"/>
    <w:rsid w:val="00D7722F"/>
    <w:rsid w:val="00D77291"/>
    <w:rsid w:val="00D77CA1"/>
    <w:rsid w:val="00D80901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589"/>
    <w:rsid w:val="00D83B21"/>
    <w:rsid w:val="00D83C53"/>
    <w:rsid w:val="00D83CAD"/>
    <w:rsid w:val="00D8431D"/>
    <w:rsid w:val="00D84D90"/>
    <w:rsid w:val="00D85171"/>
    <w:rsid w:val="00D852BE"/>
    <w:rsid w:val="00D85391"/>
    <w:rsid w:val="00D85AB5"/>
    <w:rsid w:val="00D8656D"/>
    <w:rsid w:val="00D868EA"/>
    <w:rsid w:val="00D87518"/>
    <w:rsid w:val="00D87537"/>
    <w:rsid w:val="00D875CB"/>
    <w:rsid w:val="00D87652"/>
    <w:rsid w:val="00D876E6"/>
    <w:rsid w:val="00D8791E"/>
    <w:rsid w:val="00D87BA1"/>
    <w:rsid w:val="00D90160"/>
    <w:rsid w:val="00D90315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6DF"/>
    <w:rsid w:val="00D948D0"/>
    <w:rsid w:val="00D9495B"/>
    <w:rsid w:val="00D949EE"/>
    <w:rsid w:val="00D94F8A"/>
    <w:rsid w:val="00D9529B"/>
    <w:rsid w:val="00D95354"/>
    <w:rsid w:val="00D957F1"/>
    <w:rsid w:val="00D959D5"/>
    <w:rsid w:val="00D95E6A"/>
    <w:rsid w:val="00D961F6"/>
    <w:rsid w:val="00D9679D"/>
    <w:rsid w:val="00D96833"/>
    <w:rsid w:val="00D96A16"/>
    <w:rsid w:val="00D9730C"/>
    <w:rsid w:val="00D974A1"/>
    <w:rsid w:val="00D978DF"/>
    <w:rsid w:val="00D97C09"/>
    <w:rsid w:val="00D97F0D"/>
    <w:rsid w:val="00DA03E1"/>
    <w:rsid w:val="00DA0C55"/>
    <w:rsid w:val="00DA127B"/>
    <w:rsid w:val="00DA2621"/>
    <w:rsid w:val="00DA2736"/>
    <w:rsid w:val="00DA2C9A"/>
    <w:rsid w:val="00DA3206"/>
    <w:rsid w:val="00DA39DF"/>
    <w:rsid w:val="00DA4222"/>
    <w:rsid w:val="00DA42AA"/>
    <w:rsid w:val="00DA498F"/>
    <w:rsid w:val="00DA4A73"/>
    <w:rsid w:val="00DA4B3A"/>
    <w:rsid w:val="00DA4E2D"/>
    <w:rsid w:val="00DA4F87"/>
    <w:rsid w:val="00DA4FBD"/>
    <w:rsid w:val="00DA4FD0"/>
    <w:rsid w:val="00DA4FEF"/>
    <w:rsid w:val="00DA5F14"/>
    <w:rsid w:val="00DA6691"/>
    <w:rsid w:val="00DA6CEA"/>
    <w:rsid w:val="00DA6E81"/>
    <w:rsid w:val="00DA717C"/>
    <w:rsid w:val="00DA732C"/>
    <w:rsid w:val="00DA7355"/>
    <w:rsid w:val="00DA74CC"/>
    <w:rsid w:val="00DA7587"/>
    <w:rsid w:val="00DA7BC7"/>
    <w:rsid w:val="00DB017E"/>
    <w:rsid w:val="00DB13FA"/>
    <w:rsid w:val="00DB150F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CD2"/>
    <w:rsid w:val="00DB5208"/>
    <w:rsid w:val="00DB52EF"/>
    <w:rsid w:val="00DB532D"/>
    <w:rsid w:val="00DB5549"/>
    <w:rsid w:val="00DB572B"/>
    <w:rsid w:val="00DB59EE"/>
    <w:rsid w:val="00DB5A7C"/>
    <w:rsid w:val="00DB5B86"/>
    <w:rsid w:val="00DB5C82"/>
    <w:rsid w:val="00DB5D91"/>
    <w:rsid w:val="00DB5EA6"/>
    <w:rsid w:val="00DB5F0E"/>
    <w:rsid w:val="00DB6D18"/>
    <w:rsid w:val="00DB6E2C"/>
    <w:rsid w:val="00DB700D"/>
    <w:rsid w:val="00DB71E0"/>
    <w:rsid w:val="00DB722A"/>
    <w:rsid w:val="00DB7885"/>
    <w:rsid w:val="00DB7E28"/>
    <w:rsid w:val="00DB7E6C"/>
    <w:rsid w:val="00DC007C"/>
    <w:rsid w:val="00DC00B8"/>
    <w:rsid w:val="00DC00C9"/>
    <w:rsid w:val="00DC0219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F5D"/>
    <w:rsid w:val="00DC2F7C"/>
    <w:rsid w:val="00DC321B"/>
    <w:rsid w:val="00DC38F5"/>
    <w:rsid w:val="00DC3A12"/>
    <w:rsid w:val="00DC3CD4"/>
    <w:rsid w:val="00DC3CFB"/>
    <w:rsid w:val="00DC411A"/>
    <w:rsid w:val="00DC4134"/>
    <w:rsid w:val="00DC4766"/>
    <w:rsid w:val="00DC488F"/>
    <w:rsid w:val="00DC4D71"/>
    <w:rsid w:val="00DC5B34"/>
    <w:rsid w:val="00DC5C9E"/>
    <w:rsid w:val="00DC7309"/>
    <w:rsid w:val="00DC7A56"/>
    <w:rsid w:val="00DD0475"/>
    <w:rsid w:val="00DD055F"/>
    <w:rsid w:val="00DD06AD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A08"/>
    <w:rsid w:val="00DD4A2A"/>
    <w:rsid w:val="00DD4B37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C7"/>
    <w:rsid w:val="00DD77E4"/>
    <w:rsid w:val="00DE02CB"/>
    <w:rsid w:val="00DE0E23"/>
    <w:rsid w:val="00DE121D"/>
    <w:rsid w:val="00DE1337"/>
    <w:rsid w:val="00DE187B"/>
    <w:rsid w:val="00DE18B2"/>
    <w:rsid w:val="00DE1A10"/>
    <w:rsid w:val="00DE2061"/>
    <w:rsid w:val="00DE21A6"/>
    <w:rsid w:val="00DE226E"/>
    <w:rsid w:val="00DE295D"/>
    <w:rsid w:val="00DE31FC"/>
    <w:rsid w:val="00DE3590"/>
    <w:rsid w:val="00DE36C8"/>
    <w:rsid w:val="00DE377B"/>
    <w:rsid w:val="00DE3CD7"/>
    <w:rsid w:val="00DE3E85"/>
    <w:rsid w:val="00DE4008"/>
    <w:rsid w:val="00DE4B27"/>
    <w:rsid w:val="00DE4F25"/>
    <w:rsid w:val="00DE5222"/>
    <w:rsid w:val="00DE5792"/>
    <w:rsid w:val="00DE5DB6"/>
    <w:rsid w:val="00DE6380"/>
    <w:rsid w:val="00DE6454"/>
    <w:rsid w:val="00DE6DC4"/>
    <w:rsid w:val="00DE6EFF"/>
    <w:rsid w:val="00DE7FE2"/>
    <w:rsid w:val="00DF00C6"/>
    <w:rsid w:val="00DF0457"/>
    <w:rsid w:val="00DF0EAE"/>
    <w:rsid w:val="00DF133F"/>
    <w:rsid w:val="00DF1988"/>
    <w:rsid w:val="00DF1F60"/>
    <w:rsid w:val="00DF2385"/>
    <w:rsid w:val="00DF2978"/>
    <w:rsid w:val="00DF2AD9"/>
    <w:rsid w:val="00DF2CEF"/>
    <w:rsid w:val="00DF2DD4"/>
    <w:rsid w:val="00DF342A"/>
    <w:rsid w:val="00DF3C19"/>
    <w:rsid w:val="00DF402C"/>
    <w:rsid w:val="00DF4996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C04"/>
    <w:rsid w:val="00E01988"/>
    <w:rsid w:val="00E02CE1"/>
    <w:rsid w:val="00E038B4"/>
    <w:rsid w:val="00E03E2B"/>
    <w:rsid w:val="00E0448D"/>
    <w:rsid w:val="00E04AF9"/>
    <w:rsid w:val="00E04DFC"/>
    <w:rsid w:val="00E0503B"/>
    <w:rsid w:val="00E05B01"/>
    <w:rsid w:val="00E06188"/>
    <w:rsid w:val="00E06DE1"/>
    <w:rsid w:val="00E07118"/>
    <w:rsid w:val="00E07273"/>
    <w:rsid w:val="00E07702"/>
    <w:rsid w:val="00E07ACC"/>
    <w:rsid w:val="00E10049"/>
    <w:rsid w:val="00E10505"/>
    <w:rsid w:val="00E1072D"/>
    <w:rsid w:val="00E10A77"/>
    <w:rsid w:val="00E10AD2"/>
    <w:rsid w:val="00E10D1D"/>
    <w:rsid w:val="00E10D5D"/>
    <w:rsid w:val="00E11099"/>
    <w:rsid w:val="00E11645"/>
    <w:rsid w:val="00E124B0"/>
    <w:rsid w:val="00E12721"/>
    <w:rsid w:val="00E12A4B"/>
    <w:rsid w:val="00E13027"/>
    <w:rsid w:val="00E1380A"/>
    <w:rsid w:val="00E13BA2"/>
    <w:rsid w:val="00E14813"/>
    <w:rsid w:val="00E148D0"/>
    <w:rsid w:val="00E15A17"/>
    <w:rsid w:val="00E15DB7"/>
    <w:rsid w:val="00E16ACF"/>
    <w:rsid w:val="00E16B29"/>
    <w:rsid w:val="00E16B6A"/>
    <w:rsid w:val="00E16D30"/>
    <w:rsid w:val="00E17897"/>
    <w:rsid w:val="00E179BB"/>
    <w:rsid w:val="00E20064"/>
    <w:rsid w:val="00E208F0"/>
    <w:rsid w:val="00E20B0A"/>
    <w:rsid w:val="00E21507"/>
    <w:rsid w:val="00E21829"/>
    <w:rsid w:val="00E21C6F"/>
    <w:rsid w:val="00E21D52"/>
    <w:rsid w:val="00E22769"/>
    <w:rsid w:val="00E22AE0"/>
    <w:rsid w:val="00E22BD2"/>
    <w:rsid w:val="00E22D76"/>
    <w:rsid w:val="00E23569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644"/>
    <w:rsid w:val="00E2694A"/>
    <w:rsid w:val="00E26D00"/>
    <w:rsid w:val="00E27870"/>
    <w:rsid w:val="00E27E8E"/>
    <w:rsid w:val="00E300EC"/>
    <w:rsid w:val="00E313A7"/>
    <w:rsid w:val="00E3144D"/>
    <w:rsid w:val="00E31DEE"/>
    <w:rsid w:val="00E31FB0"/>
    <w:rsid w:val="00E32248"/>
    <w:rsid w:val="00E322AB"/>
    <w:rsid w:val="00E32407"/>
    <w:rsid w:val="00E32C9A"/>
    <w:rsid w:val="00E32CE4"/>
    <w:rsid w:val="00E32D5A"/>
    <w:rsid w:val="00E33301"/>
    <w:rsid w:val="00E333A2"/>
    <w:rsid w:val="00E3353D"/>
    <w:rsid w:val="00E33DAD"/>
    <w:rsid w:val="00E33EC1"/>
    <w:rsid w:val="00E34678"/>
    <w:rsid w:val="00E346A2"/>
    <w:rsid w:val="00E34B5B"/>
    <w:rsid w:val="00E355F7"/>
    <w:rsid w:val="00E35851"/>
    <w:rsid w:val="00E3599D"/>
    <w:rsid w:val="00E359D7"/>
    <w:rsid w:val="00E3602C"/>
    <w:rsid w:val="00E363AC"/>
    <w:rsid w:val="00E36774"/>
    <w:rsid w:val="00E36B56"/>
    <w:rsid w:val="00E36DE3"/>
    <w:rsid w:val="00E36EC5"/>
    <w:rsid w:val="00E37A6F"/>
    <w:rsid w:val="00E40092"/>
    <w:rsid w:val="00E4036E"/>
    <w:rsid w:val="00E404B1"/>
    <w:rsid w:val="00E4055B"/>
    <w:rsid w:val="00E412BC"/>
    <w:rsid w:val="00E41518"/>
    <w:rsid w:val="00E41DA0"/>
    <w:rsid w:val="00E42205"/>
    <w:rsid w:val="00E423CF"/>
    <w:rsid w:val="00E424CE"/>
    <w:rsid w:val="00E42811"/>
    <w:rsid w:val="00E42B4F"/>
    <w:rsid w:val="00E43398"/>
    <w:rsid w:val="00E43841"/>
    <w:rsid w:val="00E43F26"/>
    <w:rsid w:val="00E43F64"/>
    <w:rsid w:val="00E4435B"/>
    <w:rsid w:val="00E445EF"/>
    <w:rsid w:val="00E45B30"/>
    <w:rsid w:val="00E45F5E"/>
    <w:rsid w:val="00E45FBE"/>
    <w:rsid w:val="00E465E5"/>
    <w:rsid w:val="00E4662E"/>
    <w:rsid w:val="00E469DB"/>
    <w:rsid w:val="00E4741D"/>
    <w:rsid w:val="00E474CA"/>
    <w:rsid w:val="00E4756E"/>
    <w:rsid w:val="00E47E3A"/>
    <w:rsid w:val="00E50354"/>
    <w:rsid w:val="00E50422"/>
    <w:rsid w:val="00E50B4D"/>
    <w:rsid w:val="00E50E0E"/>
    <w:rsid w:val="00E51777"/>
    <w:rsid w:val="00E51841"/>
    <w:rsid w:val="00E51F14"/>
    <w:rsid w:val="00E52269"/>
    <w:rsid w:val="00E52914"/>
    <w:rsid w:val="00E52B83"/>
    <w:rsid w:val="00E537AC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BB3"/>
    <w:rsid w:val="00E55F81"/>
    <w:rsid w:val="00E568A5"/>
    <w:rsid w:val="00E56DE6"/>
    <w:rsid w:val="00E573DB"/>
    <w:rsid w:val="00E57EA2"/>
    <w:rsid w:val="00E57F52"/>
    <w:rsid w:val="00E601EC"/>
    <w:rsid w:val="00E605E3"/>
    <w:rsid w:val="00E6098D"/>
    <w:rsid w:val="00E60AB2"/>
    <w:rsid w:val="00E60FC2"/>
    <w:rsid w:val="00E616CB"/>
    <w:rsid w:val="00E61913"/>
    <w:rsid w:val="00E6204D"/>
    <w:rsid w:val="00E62BE9"/>
    <w:rsid w:val="00E62D5E"/>
    <w:rsid w:val="00E63854"/>
    <w:rsid w:val="00E64411"/>
    <w:rsid w:val="00E64515"/>
    <w:rsid w:val="00E6473F"/>
    <w:rsid w:val="00E6482D"/>
    <w:rsid w:val="00E6492E"/>
    <w:rsid w:val="00E64F6E"/>
    <w:rsid w:val="00E65C1F"/>
    <w:rsid w:val="00E65DCD"/>
    <w:rsid w:val="00E66387"/>
    <w:rsid w:val="00E663CA"/>
    <w:rsid w:val="00E664D3"/>
    <w:rsid w:val="00E666DF"/>
    <w:rsid w:val="00E66F60"/>
    <w:rsid w:val="00E67B2B"/>
    <w:rsid w:val="00E67CF8"/>
    <w:rsid w:val="00E700E5"/>
    <w:rsid w:val="00E70978"/>
    <w:rsid w:val="00E70A69"/>
    <w:rsid w:val="00E70B9A"/>
    <w:rsid w:val="00E70BEF"/>
    <w:rsid w:val="00E71319"/>
    <w:rsid w:val="00E71859"/>
    <w:rsid w:val="00E71ADC"/>
    <w:rsid w:val="00E71B82"/>
    <w:rsid w:val="00E72264"/>
    <w:rsid w:val="00E7227F"/>
    <w:rsid w:val="00E72A97"/>
    <w:rsid w:val="00E72B22"/>
    <w:rsid w:val="00E72EFE"/>
    <w:rsid w:val="00E73010"/>
    <w:rsid w:val="00E73222"/>
    <w:rsid w:val="00E73579"/>
    <w:rsid w:val="00E7428D"/>
    <w:rsid w:val="00E74BD5"/>
    <w:rsid w:val="00E74C22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97C"/>
    <w:rsid w:val="00E7710D"/>
    <w:rsid w:val="00E779F7"/>
    <w:rsid w:val="00E77C82"/>
    <w:rsid w:val="00E77E2E"/>
    <w:rsid w:val="00E77E39"/>
    <w:rsid w:val="00E8017D"/>
    <w:rsid w:val="00E80415"/>
    <w:rsid w:val="00E8045E"/>
    <w:rsid w:val="00E81AB8"/>
    <w:rsid w:val="00E81BC0"/>
    <w:rsid w:val="00E81ECD"/>
    <w:rsid w:val="00E82349"/>
    <w:rsid w:val="00E831E4"/>
    <w:rsid w:val="00E83226"/>
    <w:rsid w:val="00E8340A"/>
    <w:rsid w:val="00E839F0"/>
    <w:rsid w:val="00E83A85"/>
    <w:rsid w:val="00E83CA2"/>
    <w:rsid w:val="00E84594"/>
    <w:rsid w:val="00E8470F"/>
    <w:rsid w:val="00E84E03"/>
    <w:rsid w:val="00E8507B"/>
    <w:rsid w:val="00E856A8"/>
    <w:rsid w:val="00E857DC"/>
    <w:rsid w:val="00E85B07"/>
    <w:rsid w:val="00E85D43"/>
    <w:rsid w:val="00E85FBC"/>
    <w:rsid w:val="00E86492"/>
    <w:rsid w:val="00E86697"/>
    <w:rsid w:val="00E86BF5"/>
    <w:rsid w:val="00E86E26"/>
    <w:rsid w:val="00E8714B"/>
    <w:rsid w:val="00E87BFF"/>
    <w:rsid w:val="00E87C77"/>
    <w:rsid w:val="00E905DF"/>
    <w:rsid w:val="00E90B61"/>
    <w:rsid w:val="00E910F0"/>
    <w:rsid w:val="00E913AB"/>
    <w:rsid w:val="00E91420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DFD"/>
    <w:rsid w:val="00E95516"/>
    <w:rsid w:val="00E9641A"/>
    <w:rsid w:val="00E96699"/>
    <w:rsid w:val="00E966DF"/>
    <w:rsid w:val="00E9701F"/>
    <w:rsid w:val="00E97DD9"/>
    <w:rsid w:val="00E97F37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6"/>
    <w:rsid w:val="00EA1F05"/>
    <w:rsid w:val="00EA25C5"/>
    <w:rsid w:val="00EA2EC5"/>
    <w:rsid w:val="00EA2F53"/>
    <w:rsid w:val="00EA3B2E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7B4"/>
    <w:rsid w:val="00EA789E"/>
    <w:rsid w:val="00EA7B36"/>
    <w:rsid w:val="00EB037E"/>
    <w:rsid w:val="00EB07DF"/>
    <w:rsid w:val="00EB0F28"/>
    <w:rsid w:val="00EB116C"/>
    <w:rsid w:val="00EB15C7"/>
    <w:rsid w:val="00EB1977"/>
    <w:rsid w:val="00EB1AFA"/>
    <w:rsid w:val="00EB1E23"/>
    <w:rsid w:val="00EB294F"/>
    <w:rsid w:val="00EB2DEC"/>
    <w:rsid w:val="00EB2EF3"/>
    <w:rsid w:val="00EB31E3"/>
    <w:rsid w:val="00EB32C4"/>
    <w:rsid w:val="00EB346D"/>
    <w:rsid w:val="00EB3714"/>
    <w:rsid w:val="00EB392B"/>
    <w:rsid w:val="00EB3EF0"/>
    <w:rsid w:val="00EB3F3A"/>
    <w:rsid w:val="00EB4735"/>
    <w:rsid w:val="00EB49EA"/>
    <w:rsid w:val="00EB4C9A"/>
    <w:rsid w:val="00EB4EC6"/>
    <w:rsid w:val="00EB5258"/>
    <w:rsid w:val="00EB5677"/>
    <w:rsid w:val="00EB5BCC"/>
    <w:rsid w:val="00EB5D0C"/>
    <w:rsid w:val="00EB62DF"/>
    <w:rsid w:val="00EB64A3"/>
    <w:rsid w:val="00EB654E"/>
    <w:rsid w:val="00EB6F5A"/>
    <w:rsid w:val="00EB73E9"/>
    <w:rsid w:val="00EB784F"/>
    <w:rsid w:val="00EB78E5"/>
    <w:rsid w:val="00EB7A0D"/>
    <w:rsid w:val="00EB7EF7"/>
    <w:rsid w:val="00EC0781"/>
    <w:rsid w:val="00EC0E65"/>
    <w:rsid w:val="00EC138B"/>
    <w:rsid w:val="00EC1DBA"/>
    <w:rsid w:val="00EC20EE"/>
    <w:rsid w:val="00EC2F36"/>
    <w:rsid w:val="00EC2F7C"/>
    <w:rsid w:val="00EC32ED"/>
    <w:rsid w:val="00EC3844"/>
    <w:rsid w:val="00EC387C"/>
    <w:rsid w:val="00EC4117"/>
    <w:rsid w:val="00EC442A"/>
    <w:rsid w:val="00EC4971"/>
    <w:rsid w:val="00EC4BFD"/>
    <w:rsid w:val="00EC5883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B95"/>
    <w:rsid w:val="00ED1150"/>
    <w:rsid w:val="00ED1AC3"/>
    <w:rsid w:val="00ED1BA7"/>
    <w:rsid w:val="00ED1C1F"/>
    <w:rsid w:val="00ED1E96"/>
    <w:rsid w:val="00ED20F2"/>
    <w:rsid w:val="00ED2837"/>
    <w:rsid w:val="00ED2879"/>
    <w:rsid w:val="00ED2A73"/>
    <w:rsid w:val="00ED3246"/>
    <w:rsid w:val="00ED3579"/>
    <w:rsid w:val="00ED39EB"/>
    <w:rsid w:val="00ED47E4"/>
    <w:rsid w:val="00ED564D"/>
    <w:rsid w:val="00ED5651"/>
    <w:rsid w:val="00ED56B2"/>
    <w:rsid w:val="00ED5AB4"/>
    <w:rsid w:val="00ED6397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DFB"/>
    <w:rsid w:val="00EE5E74"/>
    <w:rsid w:val="00EE6E0A"/>
    <w:rsid w:val="00EE724F"/>
    <w:rsid w:val="00EE743E"/>
    <w:rsid w:val="00EE76A3"/>
    <w:rsid w:val="00EE76F9"/>
    <w:rsid w:val="00EE7825"/>
    <w:rsid w:val="00EF0BFB"/>
    <w:rsid w:val="00EF1427"/>
    <w:rsid w:val="00EF1516"/>
    <w:rsid w:val="00EF15AF"/>
    <w:rsid w:val="00EF177B"/>
    <w:rsid w:val="00EF1C83"/>
    <w:rsid w:val="00EF20B2"/>
    <w:rsid w:val="00EF21B4"/>
    <w:rsid w:val="00EF252F"/>
    <w:rsid w:val="00EF261F"/>
    <w:rsid w:val="00EF2E6A"/>
    <w:rsid w:val="00EF3439"/>
    <w:rsid w:val="00EF3779"/>
    <w:rsid w:val="00EF39A4"/>
    <w:rsid w:val="00EF467C"/>
    <w:rsid w:val="00EF46AC"/>
    <w:rsid w:val="00EF46D5"/>
    <w:rsid w:val="00EF475C"/>
    <w:rsid w:val="00EF49C3"/>
    <w:rsid w:val="00EF558D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815"/>
    <w:rsid w:val="00F0098C"/>
    <w:rsid w:val="00F009E8"/>
    <w:rsid w:val="00F00EB4"/>
    <w:rsid w:val="00F0102E"/>
    <w:rsid w:val="00F012B6"/>
    <w:rsid w:val="00F01E1B"/>
    <w:rsid w:val="00F02081"/>
    <w:rsid w:val="00F020C0"/>
    <w:rsid w:val="00F025FE"/>
    <w:rsid w:val="00F02E3D"/>
    <w:rsid w:val="00F03076"/>
    <w:rsid w:val="00F0318A"/>
    <w:rsid w:val="00F032BD"/>
    <w:rsid w:val="00F036C1"/>
    <w:rsid w:val="00F037B5"/>
    <w:rsid w:val="00F03916"/>
    <w:rsid w:val="00F03A44"/>
    <w:rsid w:val="00F03DE1"/>
    <w:rsid w:val="00F0414D"/>
    <w:rsid w:val="00F04344"/>
    <w:rsid w:val="00F0488C"/>
    <w:rsid w:val="00F05672"/>
    <w:rsid w:val="00F05775"/>
    <w:rsid w:val="00F057B2"/>
    <w:rsid w:val="00F0583B"/>
    <w:rsid w:val="00F05B2A"/>
    <w:rsid w:val="00F0634B"/>
    <w:rsid w:val="00F07ADF"/>
    <w:rsid w:val="00F10500"/>
    <w:rsid w:val="00F109F0"/>
    <w:rsid w:val="00F10C2E"/>
    <w:rsid w:val="00F10E0D"/>
    <w:rsid w:val="00F10EEE"/>
    <w:rsid w:val="00F11052"/>
    <w:rsid w:val="00F110EE"/>
    <w:rsid w:val="00F119AC"/>
    <w:rsid w:val="00F119BF"/>
    <w:rsid w:val="00F11AEC"/>
    <w:rsid w:val="00F11E52"/>
    <w:rsid w:val="00F126A7"/>
    <w:rsid w:val="00F1277F"/>
    <w:rsid w:val="00F12CA4"/>
    <w:rsid w:val="00F140F9"/>
    <w:rsid w:val="00F1426B"/>
    <w:rsid w:val="00F143DA"/>
    <w:rsid w:val="00F14649"/>
    <w:rsid w:val="00F151E8"/>
    <w:rsid w:val="00F15631"/>
    <w:rsid w:val="00F16811"/>
    <w:rsid w:val="00F172C5"/>
    <w:rsid w:val="00F174B6"/>
    <w:rsid w:val="00F174FB"/>
    <w:rsid w:val="00F175DB"/>
    <w:rsid w:val="00F17794"/>
    <w:rsid w:val="00F200C9"/>
    <w:rsid w:val="00F201E9"/>
    <w:rsid w:val="00F202BD"/>
    <w:rsid w:val="00F2063F"/>
    <w:rsid w:val="00F209F3"/>
    <w:rsid w:val="00F20F0D"/>
    <w:rsid w:val="00F20FB9"/>
    <w:rsid w:val="00F21957"/>
    <w:rsid w:val="00F21C1B"/>
    <w:rsid w:val="00F21E81"/>
    <w:rsid w:val="00F22432"/>
    <w:rsid w:val="00F22863"/>
    <w:rsid w:val="00F229EC"/>
    <w:rsid w:val="00F22DF4"/>
    <w:rsid w:val="00F22E04"/>
    <w:rsid w:val="00F22E5F"/>
    <w:rsid w:val="00F23391"/>
    <w:rsid w:val="00F23AA0"/>
    <w:rsid w:val="00F23C30"/>
    <w:rsid w:val="00F23C34"/>
    <w:rsid w:val="00F24078"/>
    <w:rsid w:val="00F24400"/>
    <w:rsid w:val="00F248B4"/>
    <w:rsid w:val="00F24929"/>
    <w:rsid w:val="00F24AD9"/>
    <w:rsid w:val="00F24C4C"/>
    <w:rsid w:val="00F24E7C"/>
    <w:rsid w:val="00F250E4"/>
    <w:rsid w:val="00F25610"/>
    <w:rsid w:val="00F25840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49D"/>
    <w:rsid w:val="00F305E8"/>
    <w:rsid w:val="00F30649"/>
    <w:rsid w:val="00F3095F"/>
    <w:rsid w:val="00F31272"/>
    <w:rsid w:val="00F31549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627"/>
    <w:rsid w:val="00F356C1"/>
    <w:rsid w:val="00F3573B"/>
    <w:rsid w:val="00F3590E"/>
    <w:rsid w:val="00F36C76"/>
    <w:rsid w:val="00F36FF3"/>
    <w:rsid w:val="00F37209"/>
    <w:rsid w:val="00F37235"/>
    <w:rsid w:val="00F372A1"/>
    <w:rsid w:val="00F372E3"/>
    <w:rsid w:val="00F3762E"/>
    <w:rsid w:val="00F413FD"/>
    <w:rsid w:val="00F41731"/>
    <w:rsid w:val="00F4177C"/>
    <w:rsid w:val="00F418F2"/>
    <w:rsid w:val="00F41B89"/>
    <w:rsid w:val="00F41C84"/>
    <w:rsid w:val="00F41E1A"/>
    <w:rsid w:val="00F43691"/>
    <w:rsid w:val="00F439B2"/>
    <w:rsid w:val="00F43DDC"/>
    <w:rsid w:val="00F440C3"/>
    <w:rsid w:val="00F44451"/>
    <w:rsid w:val="00F447A0"/>
    <w:rsid w:val="00F44860"/>
    <w:rsid w:val="00F44D2B"/>
    <w:rsid w:val="00F45162"/>
    <w:rsid w:val="00F45BA3"/>
    <w:rsid w:val="00F46473"/>
    <w:rsid w:val="00F46E9D"/>
    <w:rsid w:val="00F46F06"/>
    <w:rsid w:val="00F47472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85"/>
    <w:rsid w:val="00F517D9"/>
    <w:rsid w:val="00F52629"/>
    <w:rsid w:val="00F52828"/>
    <w:rsid w:val="00F52A8C"/>
    <w:rsid w:val="00F52E6D"/>
    <w:rsid w:val="00F53050"/>
    <w:rsid w:val="00F537C1"/>
    <w:rsid w:val="00F53E6E"/>
    <w:rsid w:val="00F54156"/>
    <w:rsid w:val="00F543BB"/>
    <w:rsid w:val="00F545E1"/>
    <w:rsid w:val="00F54949"/>
    <w:rsid w:val="00F54BF2"/>
    <w:rsid w:val="00F5548E"/>
    <w:rsid w:val="00F5561F"/>
    <w:rsid w:val="00F55AAE"/>
    <w:rsid w:val="00F55C76"/>
    <w:rsid w:val="00F55E43"/>
    <w:rsid w:val="00F563A9"/>
    <w:rsid w:val="00F5741D"/>
    <w:rsid w:val="00F574F5"/>
    <w:rsid w:val="00F57660"/>
    <w:rsid w:val="00F57782"/>
    <w:rsid w:val="00F57861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3DA"/>
    <w:rsid w:val="00F63EC7"/>
    <w:rsid w:val="00F63F70"/>
    <w:rsid w:val="00F6413B"/>
    <w:rsid w:val="00F64186"/>
    <w:rsid w:val="00F644BD"/>
    <w:rsid w:val="00F64916"/>
    <w:rsid w:val="00F64A2C"/>
    <w:rsid w:val="00F65C9B"/>
    <w:rsid w:val="00F65D4D"/>
    <w:rsid w:val="00F66151"/>
    <w:rsid w:val="00F661A0"/>
    <w:rsid w:val="00F6626B"/>
    <w:rsid w:val="00F67033"/>
    <w:rsid w:val="00F67119"/>
    <w:rsid w:val="00F6718F"/>
    <w:rsid w:val="00F6738A"/>
    <w:rsid w:val="00F677C4"/>
    <w:rsid w:val="00F67BBE"/>
    <w:rsid w:val="00F67E77"/>
    <w:rsid w:val="00F70AAD"/>
    <w:rsid w:val="00F70B00"/>
    <w:rsid w:val="00F70F87"/>
    <w:rsid w:val="00F715AF"/>
    <w:rsid w:val="00F71778"/>
    <w:rsid w:val="00F71D77"/>
    <w:rsid w:val="00F7207D"/>
    <w:rsid w:val="00F730D7"/>
    <w:rsid w:val="00F73C61"/>
    <w:rsid w:val="00F73D3B"/>
    <w:rsid w:val="00F74BB4"/>
    <w:rsid w:val="00F74C90"/>
    <w:rsid w:val="00F7564A"/>
    <w:rsid w:val="00F758B4"/>
    <w:rsid w:val="00F758FF"/>
    <w:rsid w:val="00F75C8D"/>
    <w:rsid w:val="00F75DF7"/>
    <w:rsid w:val="00F76A34"/>
    <w:rsid w:val="00F76B71"/>
    <w:rsid w:val="00F80443"/>
    <w:rsid w:val="00F805CE"/>
    <w:rsid w:val="00F809FC"/>
    <w:rsid w:val="00F80B8D"/>
    <w:rsid w:val="00F813F9"/>
    <w:rsid w:val="00F814CF"/>
    <w:rsid w:val="00F8183B"/>
    <w:rsid w:val="00F81AF1"/>
    <w:rsid w:val="00F81B40"/>
    <w:rsid w:val="00F81C32"/>
    <w:rsid w:val="00F8224B"/>
    <w:rsid w:val="00F8248F"/>
    <w:rsid w:val="00F825B7"/>
    <w:rsid w:val="00F82658"/>
    <w:rsid w:val="00F82C81"/>
    <w:rsid w:val="00F83146"/>
    <w:rsid w:val="00F831AB"/>
    <w:rsid w:val="00F83807"/>
    <w:rsid w:val="00F8389E"/>
    <w:rsid w:val="00F83A03"/>
    <w:rsid w:val="00F8419E"/>
    <w:rsid w:val="00F843F5"/>
    <w:rsid w:val="00F8444E"/>
    <w:rsid w:val="00F84D29"/>
    <w:rsid w:val="00F84E59"/>
    <w:rsid w:val="00F8513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31C"/>
    <w:rsid w:val="00F875DD"/>
    <w:rsid w:val="00F8762A"/>
    <w:rsid w:val="00F87A21"/>
    <w:rsid w:val="00F87C2F"/>
    <w:rsid w:val="00F9043D"/>
    <w:rsid w:val="00F90608"/>
    <w:rsid w:val="00F90901"/>
    <w:rsid w:val="00F90B1F"/>
    <w:rsid w:val="00F90B2D"/>
    <w:rsid w:val="00F90BF3"/>
    <w:rsid w:val="00F91085"/>
    <w:rsid w:val="00F9150C"/>
    <w:rsid w:val="00F91699"/>
    <w:rsid w:val="00F91ABC"/>
    <w:rsid w:val="00F91F19"/>
    <w:rsid w:val="00F92081"/>
    <w:rsid w:val="00F9220C"/>
    <w:rsid w:val="00F92433"/>
    <w:rsid w:val="00F92648"/>
    <w:rsid w:val="00F9271B"/>
    <w:rsid w:val="00F9278C"/>
    <w:rsid w:val="00F9288E"/>
    <w:rsid w:val="00F92A9C"/>
    <w:rsid w:val="00F92F3C"/>
    <w:rsid w:val="00F935DA"/>
    <w:rsid w:val="00F93A72"/>
    <w:rsid w:val="00F9431C"/>
    <w:rsid w:val="00F94687"/>
    <w:rsid w:val="00F946C8"/>
    <w:rsid w:val="00F94C42"/>
    <w:rsid w:val="00F94E56"/>
    <w:rsid w:val="00F951EE"/>
    <w:rsid w:val="00F95261"/>
    <w:rsid w:val="00F95F3E"/>
    <w:rsid w:val="00F96BFF"/>
    <w:rsid w:val="00F97334"/>
    <w:rsid w:val="00FA01D6"/>
    <w:rsid w:val="00FA04E1"/>
    <w:rsid w:val="00FA086D"/>
    <w:rsid w:val="00FA0F94"/>
    <w:rsid w:val="00FA1372"/>
    <w:rsid w:val="00FA1B12"/>
    <w:rsid w:val="00FA1C57"/>
    <w:rsid w:val="00FA1D13"/>
    <w:rsid w:val="00FA1D19"/>
    <w:rsid w:val="00FA231A"/>
    <w:rsid w:val="00FA292D"/>
    <w:rsid w:val="00FA2CA6"/>
    <w:rsid w:val="00FA2E14"/>
    <w:rsid w:val="00FA370D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201"/>
    <w:rsid w:val="00FA62D5"/>
    <w:rsid w:val="00FA64D5"/>
    <w:rsid w:val="00FA68CC"/>
    <w:rsid w:val="00FA69DC"/>
    <w:rsid w:val="00FA6B1B"/>
    <w:rsid w:val="00FA6E53"/>
    <w:rsid w:val="00FA6E90"/>
    <w:rsid w:val="00FA6F8F"/>
    <w:rsid w:val="00FA7045"/>
    <w:rsid w:val="00FA78BE"/>
    <w:rsid w:val="00FA7DE5"/>
    <w:rsid w:val="00FB05A9"/>
    <w:rsid w:val="00FB069F"/>
    <w:rsid w:val="00FB0C7F"/>
    <w:rsid w:val="00FB0F14"/>
    <w:rsid w:val="00FB0F9D"/>
    <w:rsid w:val="00FB0FB6"/>
    <w:rsid w:val="00FB1C75"/>
    <w:rsid w:val="00FB1F0B"/>
    <w:rsid w:val="00FB370C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784B"/>
    <w:rsid w:val="00FB7D3D"/>
    <w:rsid w:val="00FC0254"/>
    <w:rsid w:val="00FC06E5"/>
    <w:rsid w:val="00FC0944"/>
    <w:rsid w:val="00FC0CB9"/>
    <w:rsid w:val="00FC0EFB"/>
    <w:rsid w:val="00FC0F90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22FA"/>
    <w:rsid w:val="00FC243E"/>
    <w:rsid w:val="00FC284B"/>
    <w:rsid w:val="00FC2922"/>
    <w:rsid w:val="00FC2A7D"/>
    <w:rsid w:val="00FC2EB4"/>
    <w:rsid w:val="00FC32FB"/>
    <w:rsid w:val="00FC3690"/>
    <w:rsid w:val="00FC38AF"/>
    <w:rsid w:val="00FC3D09"/>
    <w:rsid w:val="00FC4013"/>
    <w:rsid w:val="00FC4024"/>
    <w:rsid w:val="00FC45EC"/>
    <w:rsid w:val="00FC4B4A"/>
    <w:rsid w:val="00FC501D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9CD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F8"/>
    <w:rsid w:val="00FD217F"/>
    <w:rsid w:val="00FD27B0"/>
    <w:rsid w:val="00FD3003"/>
    <w:rsid w:val="00FD387D"/>
    <w:rsid w:val="00FD3C76"/>
    <w:rsid w:val="00FD3EF7"/>
    <w:rsid w:val="00FD410A"/>
    <w:rsid w:val="00FD4CFD"/>
    <w:rsid w:val="00FD4EB9"/>
    <w:rsid w:val="00FD520C"/>
    <w:rsid w:val="00FD52E4"/>
    <w:rsid w:val="00FD549C"/>
    <w:rsid w:val="00FD5B31"/>
    <w:rsid w:val="00FD5B91"/>
    <w:rsid w:val="00FD5BB9"/>
    <w:rsid w:val="00FD6027"/>
    <w:rsid w:val="00FD6641"/>
    <w:rsid w:val="00FD67B1"/>
    <w:rsid w:val="00FD6C68"/>
    <w:rsid w:val="00FD7AB1"/>
    <w:rsid w:val="00FD7C83"/>
    <w:rsid w:val="00FE01AB"/>
    <w:rsid w:val="00FE031F"/>
    <w:rsid w:val="00FE04C1"/>
    <w:rsid w:val="00FE0574"/>
    <w:rsid w:val="00FE0682"/>
    <w:rsid w:val="00FE06B7"/>
    <w:rsid w:val="00FE06BE"/>
    <w:rsid w:val="00FE0AEE"/>
    <w:rsid w:val="00FE0BCD"/>
    <w:rsid w:val="00FE0EB1"/>
    <w:rsid w:val="00FE1361"/>
    <w:rsid w:val="00FE1E65"/>
    <w:rsid w:val="00FE20B0"/>
    <w:rsid w:val="00FE2139"/>
    <w:rsid w:val="00FE21FA"/>
    <w:rsid w:val="00FE2235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627"/>
    <w:rsid w:val="00FE6120"/>
    <w:rsid w:val="00FE61A8"/>
    <w:rsid w:val="00FE6978"/>
    <w:rsid w:val="00FE6D81"/>
    <w:rsid w:val="00FE6DFA"/>
    <w:rsid w:val="00FE7610"/>
    <w:rsid w:val="00FF03FB"/>
    <w:rsid w:val="00FF059F"/>
    <w:rsid w:val="00FF085D"/>
    <w:rsid w:val="00FF11B3"/>
    <w:rsid w:val="00FF215D"/>
    <w:rsid w:val="00FF28F8"/>
    <w:rsid w:val="00FF2DB6"/>
    <w:rsid w:val="00FF2F53"/>
    <w:rsid w:val="00FF323D"/>
    <w:rsid w:val="00FF398C"/>
    <w:rsid w:val="00FF3A76"/>
    <w:rsid w:val="00FF3ABC"/>
    <w:rsid w:val="00FF3BC7"/>
    <w:rsid w:val="00FF3ECE"/>
    <w:rsid w:val="00FF40F1"/>
    <w:rsid w:val="00FF4340"/>
    <w:rsid w:val="00FF454B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C9A258-E49D-49F1-A80D-AFF52753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qFormat/>
    <w:rsid w:val="00213B7C"/>
    <w:pPr>
      <w:outlineLvl w:val="3"/>
    </w:pPr>
  </w:style>
  <w:style w:type="paragraph" w:styleId="Heading5">
    <w:name w:val="heading 5"/>
    <w:basedOn w:val="Normal"/>
    <w:next w:val="Normal"/>
    <w:qFormat/>
    <w:rsid w:val="00213B7C"/>
    <w:pPr>
      <w:outlineLvl w:val="4"/>
    </w:pPr>
  </w:style>
  <w:style w:type="paragraph" w:styleId="Heading6">
    <w:name w:val="heading 6"/>
    <w:basedOn w:val="Normal"/>
    <w:next w:val="Normal"/>
    <w:qFormat/>
    <w:rsid w:val="00213B7C"/>
    <w:pPr>
      <w:outlineLvl w:val="5"/>
    </w:pPr>
  </w:style>
  <w:style w:type="paragraph" w:styleId="Heading7">
    <w:name w:val="heading 7"/>
    <w:basedOn w:val="Normal"/>
    <w:next w:val="Normal"/>
    <w:qFormat/>
    <w:rsid w:val="00213B7C"/>
    <w:pPr>
      <w:outlineLvl w:val="6"/>
    </w:pPr>
  </w:style>
  <w:style w:type="paragraph" w:styleId="Heading8">
    <w:name w:val="heading 8"/>
    <w:basedOn w:val="Normal"/>
    <w:next w:val="Normal"/>
    <w:qFormat/>
    <w:rsid w:val="00213B7C"/>
    <w:pPr>
      <w:outlineLvl w:val="7"/>
    </w:pPr>
  </w:style>
  <w:style w:type="paragraph" w:styleId="Heading9">
    <w:name w:val="heading 9"/>
    <w:basedOn w:val="Normal"/>
    <w:next w:val="Normal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basedOn w:val="BodyText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13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10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0E0A6-6BFE-4CC0-B4F0-306384AFB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29</TotalTime>
  <Pages>1</Pages>
  <Words>8764</Words>
  <Characters>49960</Characters>
  <Application>Microsoft Office Word</Application>
  <DocSecurity>0</DocSecurity>
  <Lines>416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58607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Supasit, Verojporn</cp:lastModifiedBy>
  <cp:revision>7</cp:revision>
  <cp:lastPrinted>2017-08-11T10:00:00Z</cp:lastPrinted>
  <dcterms:created xsi:type="dcterms:W3CDTF">2017-08-11T08:35:00Z</dcterms:created>
  <dcterms:modified xsi:type="dcterms:W3CDTF">2017-08-11T10:53:00Z</dcterms:modified>
</cp:coreProperties>
</file>