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pStyle w:val="BodyText"/>
        <w:spacing w:before="120" w:after="0" w:line="240" w:lineRule="atLeast"/>
        <w:jc w:val="center"/>
        <w:rPr>
          <w:b/>
          <w:bCs/>
          <w:sz w:val="40"/>
          <w:szCs w:val="40"/>
        </w:rPr>
      </w:pPr>
    </w:p>
    <w:p w:rsidR="00941574" w:rsidRDefault="00941574" w:rsidP="00941574">
      <w:pPr>
        <w:pStyle w:val="BodyText"/>
        <w:spacing w:before="120" w:after="0" w:line="240" w:lineRule="atLeast"/>
        <w:jc w:val="center"/>
        <w:rPr>
          <w:b/>
          <w:bCs/>
          <w:sz w:val="40"/>
          <w:szCs w:val="40"/>
        </w:rPr>
      </w:pP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TPI Polene Public Company Limited</w:t>
      </w:r>
    </w:p>
    <w:p w:rsidR="00941574" w:rsidRPr="00737CB7" w:rsidRDefault="00941574" w:rsidP="00941574">
      <w:pPr>
        <w:pStyle w:val="BodyText"/>
        <w:spacing w:before="120" w:after="0" w:line="240" w:lineRule="atLeast"/>
        <w:jc w:val="center"/>
        <w:rPr>
          <w:b/>
          <w:bCs/>
          <w:sz w:val="40"/>
          <w:szCs w:val="40"/>
        </w:rPr>
      </w:pPr>
      <w:proofErr w:type="gramStart"/>
      <w:r w:rsidRPr="00737CB7">
        <w:rPr>
          <w:b/>
          <w:bCs/>
          <w:sz w:val="40"/>
          <w:szCs w:val="40"/>
        </w:rPr>
        <w:t>and</w:t>
      </w:r>
      <w:proofErr w:type="gramEnd"/>
      <w:r w:rsidRPr="00737CB7">
        <w:rPr>
          <w:b/>
          <w:bCs/>
          <w:sz w:val="40"/>
          <w:szCs w:val="40"/>
        </w:rPr>
        <w:t xml:space="preserve"> its Subsidiaries</w:t>
      </w:r>
    </w:p>
    <w:p w:rsidR="00941574" w:rsidRPr="00737CB7" w:rsidRDefault="00941574" w:rsidP="00941574">
      <w:pPr>
        <w:pStyle w:val="BodyText"/>
        <w:spacing w:before="120" w:after="0" w:line="240" w:lineRule="atLeast"/>
        <w:jc w:val="center"/>
        <w:rPr>
          <w:sz w:val="28"/>
          <w:szCs w:val="28"/>
        </w:rPr>
      </w:pPr>
      <w:bookmarkStart w:id="0" w:name="_GoBack"/>
      <w:bookmarkEnd w:id="0"/>
    </w:p>
    <w:p w:rsidR="00941574" w:rsidRDefault="00941574" w:rsidP="00941574">
      <w:pPr>
        <w:pStyle w:val="CoverTitle"/>
        <w:jc w:val="center"/>
        <w:rPr>
          <w:spacing w:val="-3"/>
          <w:szCs w:val="36"/>
        </w:rPr>
      </w:pPr>
      <w:r w:rsidRPr="00737CB7">
        <w:rPr>
          <w:spacing w:val="-3"/>
          <w:szCs w:val="36"/>
        </w:rPr>
        <w:t>Interim financial statements</w:t>
      </w:r>
    </w:p>
    <w:p w:rsidR="001E70C4" w:rsidRPr="00737CB7" w:rsidRDefault="001E70C4" w:rsidP="001E70C4">
      <w:pPr>
        <w:pStyle w:val="CoverTitle"/>
        <w:jc w:val="center"/>
        <w:rPr>
          <w:spacing w:val="-3"/>
          <w:szCs w:val="36"/>
        </w:rPr>
      </w:pPr>
      <w:proofErr w:type="gramStart"/>
      <w:r>
        <w:rPr>
          <w:spacing w:val="-3"/>
          <w:szCs w:val="36"/>
        </w:rPr>
        <w:t>for</w:t>
      </w:r>
      <w:proofErr w:type="gramEnd"/>
      <w:r>
        <w:rPr>
          <w:spacing w:val="-3"/>
          <w:szCs w:val="36"/>
        </w:rPr>
        <w:t xml:space="preserve"> the </w:t>
      </w:r>
      <w:r>
        <w:rPr>
          <w:spacing w:val="-3"/>
          <w:szCs w:val="36"/>
          <w:lang w:val="en-US"/>
        </w:rPr>
        <w:t xml:space="preserve">three-month and </w:t>
      </w:r>
      <w:r>
        <w:rPr>
          <w:spacing w:val="-3"/>
          <w:szCs w:val="36"/>
        </w:rPr>
        <w:t>six</w:t>
      </w:r>
      <w:r w:rsidRPr="00737CB7">
        <w:rPr>
          <w:spacing w:val="-3"/>
          <w:szCs w:val="36"/>
        </w:rPr>
        <w:t>-month</w:t>
      </w:r>
      <w:r>
        <w:rPr>
          <w:spacing w:val="-3"/>
          <w:szCs w:val="36"/>
        </w:rPr>
        <w:t xml:space="preserve"> </w:t>
      </w:r>
      <w:r w:rsidRPr="00737CB7">
        <w:rPr>
          <w:spacing w:val="-3"/>
          <w:szCs w:val="36"/>
        </w:rPr>
        <w:t>period</w:t>
      </w:r>
      <w:r>
        <w:rPr>
          <w:spacing w:val="-3"/>
          <w:szCs w:val="36"/>
        </w:rPr>
        <w:t>s</w:t>
      </w:r>
      <w:r w:rsidRPr="00737CB7">
        <w:rPr>
          <w:spacing w:val="-3"/>
          <w:szCs w:val="36"/>
        </w:rPr>
        <w:t xml:space="preserve"> ended </w:t>
      </w:r>
    </w:p>
    <w:p w:rsidR="001E70C4" w:rsidRPr="00737CB7" w:rsidRDefault="001E70C4" w:rsidP="001E70C4">
      <w:pPr>
        <w:pStyle w:val="CoverTitle"/>
        <w:jc w:val="center"/>
        <w:rPr>
          <w:sz w:val="32"/>
          <w:szCs w:val="32"/>
          <w:lang w:val="en-US"/>
        </w:rPr>
      </w:pPr>
      <w:r w:rsidRPr="00737CB7">
        <w:rPr>
          <w:spacing w:val="-3"/>
          <w:szCs w:val="36"/>
        </w:rPr>
        <w:t>3</w:t>
      </w:r>
      <w:r>
        <w:rPr>
          <w:spacing w:val="-3"/>
          <w:szCs w:val="36"/>
        </w:rPr>
        <w:t xml:space="preserve">0 June </w:t>
      </w:r>
      <w:r w:rsidRPr="00737CB7">
        <w:rPr>
          <w:spacing w:val="-3"/>
          <w:szCs w:val="36"/>
        </w:rPr>
        <w:t>20</w:t>
      </w:r>
      <w:r>
        <w:rPr>
          <w:szCs w:val="36"/>
          <w:lang w:val="en-US"/>
        </w:rPr>
        <w:t>17</w:t>
      </w:r>
    </w:p>
    <w:p w:rsidR="00941574" w:rsidRPr="00737CB7" w:rsidRDefault="00941574" w:rsidP="00941574">
      <w:pPr>
        <w:pStyle w:val="CoverTitle"/>
        <w:jc w:val="center"/>
        <w:rPr>
          <w:spacing w:val="-3"/>
          <w:szCs w:val="36"/>
        </w:rPr>
      </w:pPr>
      <w:proofErr w:type="gramStart"/>
      <w:r w:rsidRPr="00737CB7">
        <w:rPr>
          <w:spacing w:val="-3"/>
          <w:szCs w:val="36"/>
        </w:rPr>
        <w:t>and</w:t>
      </w:r>
      <w:proofErr w:type="gramEnd"/>
    </w:p>
    <w:p w:rsidR="00941574" w:rsidRDefault="00941574" w:rsidP="00941574">
      <w:pPr>
        <w:pStyle w:val="CoverTitle"/>
        <w:jc w:val="center"/>
        <w:rPr>
          <w:spacing w:val="-3"/>
          <w:szCs w:val="36"/>
        </w:rPr>
      </w:pPr>
      <w:r>
        <w:rPr>
          <w:szCs w:val="36"/>
        </w:rPr>
        <w:t>Independent auditor’s r</w:t>
      </w:r>
      <w:r w:rsidRPr="00463645">
        <w:rPr>
          <w:szCs w:val="36"/>
        </w:rPr>
        <w:t xml:space="preserve">eport </w:t>
      </w:r>
      <w:r>
        <w:rPr>
          <w:szCs w:val="36"/>
        </w:rPr>
        <w:t>on review of interim f</w:t>
      </w:r>
      <w:r w:rsidRPr="00463645">
        <w:rPr>
          <w:szCs w:val="36"/>
        </w:rPr>
        <w:t xml:space="preserve">inancial </w:t>
      </w:r>
      <w:r>
        <w:rPr>
          <w:szCs w:val="36"/>
        </w:rPr>
        <w:t>i</w:t>
      </w:r>
      <w:r w:rsidRPr="00463645">
        <w:rPr>
          <w:szCs w:val="36"/>
        </w:rPr>
        <w:t>nformation</w:t>
      </w:r>
    </w:p>
    <w:p w:rsidR="00941574" w:rsidRPr="003A7962" w:rsidRDefault="00941574" w:rsidP="00941574">
      <w:pPr>
        <w:pStyle w:val="CoverTitle"/>
        <w:jc w:val="center"/>
        <w:rPr>
          <w:spacing w:val="-3"/>
          <w:szCs w:val="36"/>
        </w:rPr>
      </w:pPr>
    </w:p>
    <w:p w:rsidR="00941574" w:rsidRPr="00737CB7" w:rsidRDefault="00941574" w:rsidP="00941574">
      <w:pPr>
        <w:pStyle w:val="CoverTitle"/>
        <w:jc w:val="center"/>
        <w:rPr>
          <w:sz w:val="32"/>
          <w:szCs w:val="32"/>
          <w:lang w:val="en-US"/>
        </w:rPr>
      </w:pPr>
    </w:p>
    <w:p w:rsidR="00941574" w:rsidRDefault="00941574" w:rsidP="00941574">
      <w:pPr>
        <w:rPr>
          <w:b/>
          <w:bCs/>
          <w:sz w:val="28"/>
          <w:szCs w:val="28"/>
        </w:rPr>
        <w:sectPr w:rsidR="00941574" w:rsidSect="002167FF">
          <w:footerReference w:type="even" r:id="rId8"/>
          <w:footerReference w:type="default" r:id="rId9"/>
          <w:footerReference w:type="first" r:id="rId10"/>
          <w:pgSz w:w="11909" w:h="16834" w:code="9"/>
          <w:pgMar w:top="1440" w:right="1440" w:bottom="1440" w:left="1440" w:header="360" w:footer="720" w:gutter="0"/>
          <w:pgNumType w:start="0"/>
          <w:cols w:space="720"/>
          <w:docGrid w:linePitch="360"/>
        </w:sect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B67520" w:rsidRDefault="00B67520" w:rsidP="00941574">
      <w:pPr>
        <w:rPr>
          <w:b/>
          <w:bCs/>
          <w:sz w:val="28"/>
          <w:szCs w:val="28"/>
        </w:rPr>
      </w:pPr>
    </w:p>
    <w:p w:rsidR="00B67520" w:rsidRDefault="00B67520" w:rsidP="00941574">
      <w:pPr>
        <w:ind w:right="-270"/>
        <w:rPr>
          <w:b/>
          <w:bCs/>
          <w:sz w:val="28"/>
          <w:szCs w:val="28"/>
        </w:rPr>
      </w:pPr>
    </w:p>
    <w:p w:rsidR="00B67520" w:rsidRDefault="00B67520" w:rsidP="00941574">
      <w:pPr>
        <w:ind w:right="-270"/>
        <w:rPr>
          <w:b/>
          <w:bCs/>
          <w:sz w:val="28"/>
          <w:szCs w:val="28"/>
        </w:rPr>
      </w:pPr>
    </w:p>
    <w:p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rsidR="00941574" w:rsidRDefault="00941574" w:rsidP="00941574">
      <w:pPr>
        <w:pStyle w:val="RNormal"/>
      </w:pPr>
    </w:p>
    <w:p w:rsidR="00941574" w:rsidRDefault="00941574" w:rsidP="00941574">
      <w:pPr>
        <w:pStyle w:val="RNormal"/>
      </w:pPr>
    </w:p>
    <w:p w:rsidR="00941574" w:rsidRPr="00941B18" w:rsidRDefault="00941574" w:rsidP="00941574">
      <w:pPr>
        <w:jc w:val="both"/>
        <w:rPr>
          <w:b/>
          <w:bCs/>
        </w:rPr>
      </w:pPr>
      <w:r w:rsidRPr="00941B18">
        <w:rPr>
          <w:b/>
          <w:bCs/>
        </w:rPr>
        <w:t xml:space="preserve">To the Board of Directors of </w:t>
      </w:r>
      <w:r w:rsidRPr="00737CB7">
        <w:rPr>
          <w:b/>
          <w:bCs/>
        </w:rPr>
        <w:t>TPI Polene</w:t>
      </w:r>
      <w:r>
        <w:rPr>
          <w:b/>
          <w:bCs/>
        </w:rPr>
        <w:t xml:space="preserve"> </w:t>
      </w:r>
      <w:r w:rsidRPr="00941B18">
        <w:rPr>
          <w:b/>
          <w:bCs/>
        </w:rPr>
        <w:t>Public Company Limited</w:t>
      </w:r>
    </w:p>
    <w:p w:rsidR="00941574" w:rsidRPr="00654B08" w:rsidRDefault="00941574" w:rsidP="00941574">
      <w:pPr>
        <w:jc w:val="both"/>
      </w:pPr>
    </w:p>
    <w:p w:rsidR="00941574" w:rsidRPr="00953D30" w:rsidRDefault="00941574" w:rsidP="00941574">
      <w:pPr>
        <w:jc w:val="both"/>
      </w:pPr>
      <w:r w:rsidRPr="008009B1">
        <w:t>I have reviewed the accompanying consolidated and separate statements of financial position of TPI Polene Public Company Limited and its subsidiaries, and of TPI Polene Public Company Limited, respectively, as at 3</w:t>
      </w:r>
      <w:r w:rsidR="001E70C4">
        <w:t>0</w:t>
      </w:r>
      <w:r w:rsidRPr="008009B1">
        <w:t xml:space="preserve"> </w:t>
      </w:r>
      <w:r w:rsidR="001E70C4">
        <w:t>June</w:t>
      </w:r>
      <w:r w:rsidRPr="008009B1">
        <w:t xml:space="preserve"> 201</w:t>
      </w:r>
      <w:r w:rsidR="00B20C52">
        <w:t>7</w:t>
      </w:r>
      <w:r w:rsidRPr="008009B1">
        <w:t>; the consolidated and separate statements of comprehensive income</w:t>
      </w:r>
      <w:r w:rsidR="00320D06" w:rsidRPr="00320D06">
        <w:t xml:space="preserve"> </w:t>
      </w:r>
      <w:r w:rsidR="00320D06" w:rsidRPr="008009B1">
        <w:t xml:space="preserve">for the three-month </w:t>
      </w:r>
      <w:r w:rsidR="00320D06">
        <w:rPr>
          <w:lang w:val="en-US"/>
        </w:rPr>
        <w:t xml:space="preserve">and </w:t>
      </w:r>
      <w:r w:rsidR="00084151">
        <w:rPr>
          <w:lang w:val="en-US"/>
        </w:rPr>
        <w:t xml:space="preserve">   </w:t>
      </w:r>
      <w:r w:rsidR="00320D06">
        <w:rPr>
          <w:lang w:val="en-US"/>
        </w:rPr>
        <w:t xml:space="preserve">six-month </w:t>
      </w:r>
      <w:r w:rsidR="00320D06" w:rsidRPr="008009B1">
        <w:t>period</w:t>
      </w:r>
      <w:r w:rsidR="00320D06">
        <w:t>s</w:t>
      </w:r>
      <w:r w:rsidR="00320D06" w:rsidRPr="008009B1">
        <w:t xml:space="preserve"> ended </w:t>
      </w:r>
      <w:r w:rsidR="00320D06">
        <w:t>30 June</w:t>
      </w:r>
      <w:r w:rsidR="00320D06" w:rsidRPr="008009B1">
        <w:t xml:space="preserve"> 201</w:t>
      </w:r>
      <w:r w:rsidR="00320D06">
        <w:t>7;</w:t>
      </w:r>
      <w:r w:rsidRPr="008009B1">
        <w:t xml:space="preserve"> changes in </w:t>
      </w:r>
      <w:r w:rsidR="00667ABD">
        <w:rPr>
          <w:lang w:val="en-US"/>
        </w:rPr>
        <w:t xml:space="preserve">shareholders’ </w:t>
      </w:r>
      <w:r w:rsidRPr="008009B1">
        <w:t xml:space="preserve">equity and cash flows for the </w:t>
      </w:r>
      <w:r w:rsidR="00320D06">
        <w:t>six</w:t>
      </w:r>
      <w:r w:rsidRPr="008009B1">
        <w:t xml:space="preserve">-month period ended </w:t>
      </w:r>
      <w:r w:rsidR="001E70C4">
        <w:t>30 June</w:t>
      </w:r>
      <w:r w:rsidRPr="008009B1">
        <w:t xml:space="preserve"> 201</w:t>
      </w:r>
      <w:r w:rsidR="00B67520">
        <w:t>7</w:t>
      </w:r>
      <w:r w:rsidRPr="008009B1">
        <w:t>; and</w:t>
      </w:r>
      <w:r w:rsidRPr="00255178">
        <w:t xml:space="preserve"> condensed notes (“interim financial information”). Management is responsible for the preparation and presentation of this interim financial information in accordance with Thai Accounting Standard 34, </w:t>
      </w:r>
      <w:r w:rsidR="00F74002">
        <w:t xml:space="preserve">“Interim Financial Reporting”. </w:t>
      </w:r>
      <w:r w:rsidRPr="00255178">
        <w:t>My responsibility is to express a conclusion on this interim financial information based on my review</w:t>
      </w:r>
      <w:r>
        <w:t>.</w:t>
      </w:r>
      <w:r w:rsidRPr="00463645">
        <w:rPr>
          <w:i/>
          <w:iCs/>
        </w:rPr>
        <w:t xml:space="preserve"> </w:t>
      </w:r>
    </w:p>
    <w:p w:rsidR="00941574" w:rsidRPr="00953D30" w:rsidRDefault="00941574" w:rsidP="00941574">
      <w:pPr>
        <w:pStyle w:val="RNormal"/>
      </w:pPr>
    </w:p>
    <w:p w:rsidR="00941574" w:rsidRPr="00953D30" w:rsidRDefault="00941574" w:rsidP="00941574">
      <w:pPr>
        <w:jc w:val="both"/>
        <w:rPr>
          <w:i/>
        </w:rPr>
      </w:pPr>
      <w:r>
        <w:rPr>
          <w:i/>
        </w:rPr>
        <w:t>Scope of Review</w:t>
      </w:r>
    </w:p>
    <w:p w:rsidR="00941574" w:rsidRPr="00953D30" w:rsidRDefault="00941574" w:rsidP="00941574">
      <w:pPr>
        <w:jc w:val="both"/>
      </w:pPr>
    </w:p>
    <w:p w:rsidR="00941574" w:rsidRPr="00953D30" w:rsidRDefault="00941574" w:rsidP="00941574">
      <w:pPr>
        <w:jc w:val="both"/>
      </w:pPr>
      <w:r>
        <w:t xml:space="preserve">I conducted my review in accordance with the Thai Standard on Review Engagements 2410, “Review of Interim Financial Information Performed by the Independent Auditor of the Entity”. A review of interim financial </w:t>
      </w:r>
      <w:r w:rsidRPr="00463645">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Pr>
          <w:szCs w:val="28"/>
        </w:rPr>
        <w:t>me</w:t>
      </w:r>
      <w:r>
        <w:t xml:space="preserve"> to obtain assurance that I would become aware of all significant matters that might be identified in an audit. Accordingly, </w:t>
      </w:r>
      <w:r>
        <w:rPr>
          <w:rFonts w:cs="Cordia New"/>
          <w:szCs w:val="28"/>
        </w:rPr>
        <w:t>I</w:t>
      </w:r>
      <w:r>
        <w:t xml:space="preserve"> do not express an audit opinion.</w:t>
      </w:r>
    </w:p>
    <w:p w:rsidR="00941574" w:rsidRPr="00953D30" w:rsidRDefault="00941574" w:rsidP="00941574">
      <w:pPr>
        <w:jc w:val="both"/>
      </w:pPr>
    </w:p>
    <w:p w:rsidR="00941574" w:rsidRPr="00953D30" w:rsidRDefault="00941574" w:rsidP="00941574">
      <w:pPr>
        <w:jc w:val="both"/>
      </w:pPr>
      <w:r>
        <w:rPr>
          <w:i/>
        </w:rPr>
        <w:t>Conclusion</w:t>
      </w:r>
    </w:p>
    <w:p w:rsidR="00941574" w:rsidRPr="00953D30" w:rsidRDefault="00941574" w:rsidP="00941574">
      <w:pPr>
        <w:jc w:val="both"/>
      </w:pPr>
    </w:p>
    <w:p w:rsidR="00941574" w:rsidRPr="00953D30" w:rsidRDefault="00941574" w:rsidP="00941574">
      <w:pPr>
        <w:jc w:val="both"/>
      </w:pPr>
      <w:r>
        <w:t>Based on my review, nothing has come to my attention that causes me to believe that the accompanying interim financial information</w:t>
      </w:r>
      <w:r>
        <w:rPr>
          <w:rFonts w:cs="Cordia New"/>
          <w:szCs w:val="28"/>
          <w:cs/>
        </w:rPr>
        <w:t xml:space="preserve"> </w:t>
      </w:r>
      <w:r>
        <w:t>is not prepared, in all material respects, in accordance with Thai Accounting Standard 34, “Interim Financial Reporting”.</w:t>
      </w:r>
    </w:p>
    <w:p w:rsidR="00941574" w:rsidRPr="00953D30" w:rsidRDefault="00941574" w:rsidP="00941574">
      <w:pPr>
        <w:jc w:val="both"/>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sectPr w:rsidR="00941574" w:rsidSect="00941574">
          <w:headerReference w:type="default" r:id="rId11"/>
          <w:footerReference w:type="default" r:id="rId12"/>
          <w:pgSz w:w="11909" w:h="16834" w:code="9"/>
          <w:pgMar w:top="691" w:right="1109" w:bottom="990" w:left="1170" w:header="706" w:footer="558" w:gutter="0"/>
          <w:paperSrc w:first="15" w:other="15"/>
          <w:cols w:space="737"/>
        </w:sectPr>
      </w:pPr>
    </w:p>
    <w:p w:rsidR="00941574" w:rsidRDefault="00941574" w:rsidP="00941574">
      <w:pPr>
        <w:jc w:val="both"/>
        <w:rPr>
          <w:i/>
          <w:iCs/>
        </w:rPr>
      </w:pPr>
    </w:p>
    <w:p w:rsidR="00941574" w:rsidRPr="00C55F1B" w:rsidRDefault="00941574" w:rsidP="00941574">
      <w:pPr>
        <w:jc w:val="both"/>
        <w:rPr>
          <w:i/>
          <w:iCs/>
        </w:rPr>
      </w:pPr>
      <w:r>
        <w:rPr>
          <w:i/>
          <w:iCs/>
        </w:rPr>
        <w:t>Emphasis of</w:t>
      </w:r>
      <w:r w:rsidRPr="00C55F1B">
        <w:rPr>
          <w:i/>
          <w:iCs/>
        </w:rPr>
        <w:t xml:space="preserve"> Matter</w:t>
      </w:r>
    </w:p>
    <w:p w:rsidR="0026770D" w:rsidRPr="0026770D" w:rsidRDefault="0026770D" w:rsidP="0026770D">
      <w:pPr>
        <w:pStyle w:val="PlainText"/>
        <w:jc w:val="both"/>
        <w:rPr>
          <w:rFonts w:ascii="CG Times (W1)" w:hAnsi="CG Times (W1)"/>
          <w:sz w:val="22"/>
          <w:szCs w:val="28"/>
          <w:lang w:val="en-US"/>
        </w:rPr>
      </w:pPr>
    </w:p>
    <w:p w:rsidR="0026770D" w:rsidRPr="0026770D" w:rsidRDefault="0026770D" w:rsidP="000429F7">
      <w:pPr>
        <w:pStyle w:val="PlainText"/>
        <w:jc w:val="thaiDistribute"/>
        <w:rPr>
          <w:rFonts w:ascii="CG Times (W1)" w:hAnsi="CG Times (W1)"/>
          <w:sz w:val="22"/>
          <w:szCs w:val="28"/>
          <w:lang w:val="en-US"/>
        </w:rPr>
      </w:pPr>
      <w:r w:rsidRPr="0026770D">
        <w:rPr>
          <w:rFonts w:ascii="CG Times (W1)" w:hAnsi="CG Times (W1)"/>
          <w:sz w:val="22"/>
          <w:szCs w:val="28"/>
          <w:lang w:val="en-US"/>
        </w:rPr>
        <w:t>I draw attention to note 3 to the interim financial information describing the effect of the change in the Company’s accounting policy for property, plant and equipment from 1 January 2017. The consolidated and separate statements of financial position as at 31 December 2016, which are included as comparative information, are a components of the audited consolidated and separate financial statements as at and for the year ended 31 December 2016 after making the adjustments described in note 3. Furthermore, the consolidate</w:t>
      </w:r>
      <w:r w:rsidR="001644E4">
        <w:rPr>
          <w:rFonts w:ascii="CG Times (W1)" w:hAnsi="CG Times (W1)"/>
          <w:sz w:val="22"/>
          <w:szCs w:val="28"/>
          <w:lang w:val="en-US"/>
        </w:rPr>
        <w:t>d</w:t>
      </w:r>
      <w:r w:rsidRPr="0026770D">
        <w:rPr>
          <w:rFonts w:ascii="CG Times (W1)" w:hAnsi="CG Times (W1)"/>
          <w:sz w:val="22"/>
          <w:szCs w:val="28"/>
          <w:lang w:val="en-US"/>
        </w:rPr>
        <w:t xml:space="preserve"> and separate statements of comprehensive income</w:t>
      </w:r>
      <w:r w:rsidR="00320D06" w:rsidRPr="000429F7">
        <w:rPr>
          <w:rFonts w:ascii="CG Times (W1)" w:hAnsi="CG Times (W1)"/>
          <w:sz w:val="22"/>
          <w:szCs w:val="28"/>
          <w:lang w:val="en-US"/>
        </w:rPr>
        <w:t xml:space="preserve"> </w:t>
      </w:r>
      <w:r w:rsidR="00320D06" w:rsidRPr="00320D06">
        <w:rPr>
          <w:rFonts w:ascii="CG Times (W1)" w:hAnsi="CG Times (W1)"/>
          <w:sz w:val="22"/>
          <w:szCs w:val="28"/>
          <w:lang w:val="en-US"/>
        </w:rPr>
        <w:t>for the three-month and six-month periods ended 30 June 201</w:t>
      </w:r>
      <w:r w:rsidR="00766DC8">
        <w:rPr>
          <w:rFonts w:ascii="CG Times (W1)" w:hAnsi="CG Times (W1)"/>
          <w:sz w:val="22"/>
          <w:szCs w:val="28"/>
          <w:lang w:val="en-US"/>
        </w:rPr>
        <w:t>6</w:t>
      </w:r>
      <w:r w:rsidRPr="0026770D">
        <w:rPr>
          <w:rFonts w:ascii="CG Times (W1)" w:hAnsi="CG Times (W1)"/>
          <w:sz w:val="22"/>
          <w:szCs w:val="28"/>
          <w:lang w:val="en-US"/>
        </w:rPr>
        <w:t>,</w:t>
      </w:r>
      <w:r w:rsidR="00320D06">
        <w:rPr>
          <w:rFonts w:ascii="CG Times (W1)" w:hAnsi="CG Times (W1)"/>
          <w:sz w:val="22"/>
          <w:szCs w:val="28"/>
          <w:lang w:val="en-US"/>
        </w:rPr>
        <w:t xml:space="preserve"> the related statements of</w:t>
      </w:r>
      <w:r w:rsidRPr="0026770D">
        <w:rPr>
          <w:rFonts w:ascii="CG Times (W1)" w:hAnsi="CG Times (W1)"/>
          <w:sz w:val="22"/>
          <w:szCs w:val="28"/>
          <w:lang w:val="en-US"/>
        </w:rPr>
        <w:t xml:space="preserve"> changes in </w:t>
      </w:r>
      <w:r w:rsidR="00667ABD">
        <w:rPr>
          <w:rFonts w:ascii="CG Times (W1)" w:hAnsi="CG Times (W1)"/>
          <w:sz w:val="22"/>
          <w:szCs w:val="28"/>
          <w:lang w:val="en-US"/>
        </w:rPr>
        <w:t xml:space="preserve">shareholders’ </w:t>
      </w:r>
      <w:r w:rsidRPr="0026770D">
        <w:rPr>
          <w:rFonts w:ascii="CG Times (W1)" w:hAnsi="CG Times (W1)"/>
          <w:sz w:val="22"/>
          <w:szCs w:val="28"/>
          <w:lang w:val="en-US"/>
        </w:rPr>
        <w:t>equity and cash f</w:t>
      </w:r>
      <w:r w:rsidR="009607BB">
        <w:rPr>
          <w:rFonts w:ascii="CG Times (W1)" w:hAnsi="CG Times (W1)"/>
          <w:sz w:val="22"/>
          <w:szCs w:val="28"/>
          <w:lang w:val="en-US"/>
        </w:rPr>
        <w:t xml:space="preserve">lows for the </w:t>
      </w:r>
      <w:r w:rsidR="00320D06">
        <w:rPr>
          <w:rFonts w:ascii="CG Times (W1)" w:hAnsi="CG Times (W1)"/>
          <w:sz w:val="22"/>
          <w:szCs w:val="28"/>
          <w:lang w:val="en-US"/>
        </w:rPr>
        <w:t>six</w:t>
      </w:r>
      <w:r w:rsidR="009607BB">
        <w:rPr>
          <w:rFonts w:ascii="CG Times (W1)" w:hAnsi="CG Times (W1)"/>
          <w:sz w:val="22"/>
          <w:szCs w:val="28"/>
          <w:lang w:val="en-US"/>
        </w:rPr>
        <w:t>-month period</w:t>
      </w:r>
      <w:r w:rsidRPr="0026770D">
        <w:rPr>
          <w:rFonts w:ascii="CG Times (W1)" w:hAnsi="CG Times (W1)"/>
          <w:sz w:val="22"/>
          <w:szCs w:val="28"/>
          <w:lang w:val="en-US"/>
        </w:rPr>
        <w:t xml:space="preserve"> ended 3</w:t>
      </w:r>
      <w:r w:rsidR="001E70C4">
        <w:rPr>
          <w:rFonts w:ascii="CG Times (W1)" w:hAnsi="CG Times (W1)"/>
          <w:sz w:val="22"/>
          <w:szCs w:val="28"/>
          <w:lang w:val="en-US"/>
        </w:rPr>
        <w:t>0</w:t>
      </w:r>
      <w:r w:rsidRPr="0026770D">
        <w:rPr>
          <w:rFonts w:ascii="CG Times (W1)" w:hAnsi="CG Times (W1)"/>
          <w:sz w:val="22"/>
          <w:szCs w:val="28"/>
          <w:lang w:val="en-US"/>
        </w:rPr>
        <w:t xml:space="preserve"> </w:t>
      </w:r>
      <w:r w:rsidR="001E70C4">
        <w:rPr>
          <w:rFonts w:ascii="CG Times (W1)" w:hAnsi="CG Times (W1)"/>
          <w:sz w:val="22"/>
          <w:szCs w:val="28"/>
          <w:lang w:val="en-US"/>
        </w:rPr>
        <w:t>June</w:t>
      </w:r>
      <w:r w:rsidRPr="0026770D">
        <w:rPr>
          <w:rFonts w:ascii="CG Times (W1)" w:hAnsi="CG Times (W1)"/>
          <w:sz w:val="22"/>
          <w:szCs w:val="28"/>
          <w:lang w:val="en-US"/>
        </w:rPr>
        <w:t xml:space="preserve"> 201</w:t>
      </w:r>
      <w:r w:rsidR="00766DC8">
        <w:rPr>
          <w:rFonts w:ascii="CG Times (W1)" w:hAnsi="CG Times (W1)"/>
          <w:sz w:val="22"/>
          <w:szCs w:val="28"/>
          <w:lang w:val="en-US"/>
        </w:rPr>
        <w:t>6</w:t>
      </w:r>
      <w:r w:rsidRPr="0026770D">
        <w:rPr>
          <w:rFonts w:ascii="CG Times (W1)" w:hAnsi="CG Times (W1)"/>
          <w:sz w:val="22"/>
          <w:szCs w:val="28"/>
          <w:lang w:val="en-US"/>
        </w:rPr>
        <w:t>, which are included as comparative information, have also been adj</w:t>
      </w:r>
      <w:r w:rsidR="00E4478B">
        <w:rPr>
          <w:rFonts w:ascii="CG Times (W1)" w:hAnsi="CG Times (W1)"/>
          <w:sz w:val="22"/>
          <w:szCs w:val="28"/>
          <w:lang w:val="en-US"/>
        </w:rPr>
        <w:t>usted as described in note 3. M</w:t>
      </w:r>
      <w:r w:rsidRPr="0026770D">
        <w:rPr>
          <w:rFonts w:ascii="CG Times (W1)" w:hAnsi="CG Times (W1)"/>
          <w:sz w:val="22"/>
          <w:szCs w:val="28"/>
          <w:lang w:val="en-US"/>
        </w:rPr>
        <w:t>y conclusion is not modified in respect of this matter.</w:t>
      </w:r>
    </w:p>
    <w:p w:rsidR="0026770D" w:rsidRPr="0026770D" w:rsidRDefault="0026770D" w:rsidP="0026770D">
      <w:pPr>
        <w:pStyle w:val="PlainText"/>
        <w:jc w:val="both"/>
        <w:rPr>
          <w:rFonts w:ascii="CG Times (W1)" w:hAnsi="CG Times (W1)"/>
          <w:sz w:val="22"/>
          <w:szCs w:val="28"/>
          <w:lang w:val="en-US"/>
        </w:rPr>
      </w:pPr>
    </w:p>
    <w:p w:rsidR="00941574" w:rsidRDefault="0026770D" w:rsidP="0026770D">
      <w:pPr>
        <w:pStyle w:val="PlainText"/>
        <w:jc w:val="both"/>
        <w:rPr>
          <w:sz w:val="22"/>
          <w:szCs w:val="22"/>
        </w:rPr>
      </w:pPr>
      <w:r w:rsidRPr="0026770D">
        <w:rPr>
          <w:rFonts w:ascii="CG Times (W1)" w:hAnsi="CG Times (W1)"/>
          <w:sz w:val="22"/>
          <w:szCs w:val="28"/>
          <w:lang w:val="en-US"/>
        </w:rPr>
        <w:t xml:space="preserve">I draw attention to note </w:t>
      </w:r>
      <w:r w:rsidR="004611BE">
        <w:rPr>
          <w:rFonts w:ascii="CG Times (W1)" w:hAnsi="CG Times (W1)"/>
          <w:sz w:val="22"/>
          <w:szCs w:val="28"/>
          <w:lang w:val="en-US"/>
        </w:rPr>
        <w:t>18</w:t>
      </w:r>
      <w:r w:rsidRPr="0026770D">
        <w:rPr>
          <w:rFonts w:ascii="CG Times (W1)" w:hAnsi="CG Times (W1)"/>
          <w:sz w:val="22"/>
          <w:szCs w:val="28"/>
          <w:lang w:val="en-US"/>
        </w:rPr>
        <w:t xml:space="preserve"> to the interim financial information, the uncertainty related to the outcome of lawsuit filed against the Company in relation to its operation of mining which is under the consideration of the Court. My conclusion is not modified in respect of this matter.</w:t>
      </w:r>
    </w:p>
    <w:p w:rsidR="00941574" w:rsidRDefault="00941574" w:rsidP="00941574">
      <w:pPr>
        <w:pStyle w:val="PlainText"/>
        <w:jc w:val="both"/>
        <w:rPr>
          <w:sz w:val="22"/>
          <w:szCs w:val="22"/>
        </w:rPr>
      </w:pPr>
    </w:p>
    <w:p w:rsidR="00941574" w:rsidRDefault="00941574" w:rsidP="00941574">
      <w:pPr>
        <w:pStyle w:val="PlainText"/>
        <w:jc w:val="both"/>
        <w:rPr>
          <w:sz w:val="22"/>
          <w:szCs w:val="22"/>
        </w:rPr>
      </w:pPr>
    </w:p>
    <w:p w:rsidR="00941574" w:rsidRDefault="00941574" w:rsidP="00941574">
      <w:pPr>
        <w:pStyle w:val="RNormal"/>
        <w:rPr>
          <w:rFonts w:cs="Angsana New"/>
          <w:szCs w:val="22"/>
          <w:lang w:bidi="th-TH"/>
        </w:rPr>
      </w:pPr>
    </w:p>
    <w:p w:rsidR="00941574" w:rsidRDefault="00941574" w:rsidP="00941574">
      <w:pPr>
        <w:pStyle w:val="RNormal"/>
        <w:rPr>
          <w:rFonts w:cs="Angsana New"/>
          <w:szCs w:val="22"/>
          <w:lang w:bidi="th-TH"/>
        </w:rPr>
      </w:pPr>
    </w:p>
    <w:p w:rsidR="00941574" w:rsidRPr="008D3929" w:rsidRDefault="00941574" w:rsidP="00941574">
      <w:pPr>
        <w:pStyle w:val="RNormal"/>
        <w:rPr>
          <w:rFonts w:cs="Angsana New"/>
          <w:szCs w:val="22"/>
          <w:lang w:bidi="th-TH"/>
        </w:rPr>
      </w:pPr>
    </w:p>
    <w:p w:rsidR="00941574" w:rsidRPr="003F6CF1" w:rsidRDefault="00941574" w:rsidP="00941574">
      <w:pPr>
        <w:pStyle w:val="BodyText"/>
        <w:tabs>
          <w:tab w:val="left" w:pos="2200"/>
        </w:tabs>
        <w:spacing w:after="0"/>
        <w:ind w:right="45"/>
      </w:pPr>
      <w:r w:rsidRPr="003F6CF1">
        <w:t>(</w:t>
      </w:r>
      <w:r w:rsidR="00D71E1C">
        <w:t>Bunyarit Thanormcharoen</w:t>
      </w:r>
      <w:r w:rsidRPr="003F6CF1">
        <w:t>)</w:t>
      </w:r>
    </w:p>
    <w:p w:rsidR="00941574" w:rsidRPr="003F6CF1" w:rsidRDefault="00941574" w:rsidP="00941574">
      <w:pPr>
        <w:pStyle w:val="BodyText"/>
        <w:tabs>
          <w:tab w:val="left" w:pos="2200"/>
        </w:tabs>
        <w:spacing w:after="0" w:line="240" w:lineRule="atLeast"/>
      </w:pPr>
      <w:r w:rsidRPr="003F6CF1">
        <w:t>Certified Public Accountant</w:t>
      </w:r>
    </w:p>
    <w:p w:rsidR="00941574" w:rsidRPr="003F6CF1" w:rsidRDefault="00941574" w:rsidP="00941574">
      <w:pPr>
        <w:pStyle w:val="RNormal"/>
        <w:rPr>
          <w:szCs w:val="22"/>
        </w:rPr>
      </w:pPr>
      <w:r w:rsidRPr="003F6CF1">
        <w:rPr>
          <w:szCs w:val="22"/>
        </w:rPr>
        <w:t xml:space="preserve">Registration No. </w:t>
      </w:r>
      <w:r w:rsidR="00D71E1C">
        <w:rPr>
          <w:szCs w:val="22"/>
        </w:rPr>
        <w:t>7900</w:t>
      </w:r>
    </w:p>
    <w:p w:rsidR="00941574" w:rsidRPr="003F6CF1" w:rsidRDefault="00941574" w:rsidP="00941574">
      <w:pPr>
        <w:pStyle w:val="RNormal"/>
        <w:rPr>
          <w:color w:val="0000FF"/>
          <w:szCs w:val="22"/>
        </w:rPr>
      </w:pPr>
    </w:p>
    <w:p w:rsidR="00941574" w:rsidRPr="003F6CF1" w:rsidRDefault="00941574" w:rsidP="00941574">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rsidR="00941574" w:rsidRPr="003F6CF1" w:rsidRDefault="00941574" w:rsidP="00941574">
      <w:pPr>
        <w:pStyle w:val="RNormal"/>
        <w:rPr>
          <w:szCs w:val="22"/>
        </w:rPr>
      </w:pPr>
      <w:r w:rsidRPr="003F6CF1">
        <w:rPr>
          <w:szCs w:val="22"/>
        </w:rPr>
        <w:t>Bangkok</w:t>
      </w:r>
    </w:p>
    <w:p w:rsidR="00941574" w:rsidRPr="003F6CF1" w:rsidRDefault="00320D06" w:rsidP="00941574">
      <w:pPr>
        <w:pStyle w:val="RNormal"/>
        <w:rPr>
          <w:color w:val="0000FF"/>
          <w:szCs w:val="22"/>
        </w:rPr>
      </w:pPr>
      <w:r>
        <w:rPr>
          <w:rFonts w:cs="Cordia New"/>
          <w:szCs w:val="28"/>
          <w:lang w:bidi="th-TH"/>
        </w:rPr>
        <w:t xml:space="preserve">11 August </w:t>
      </w:r>
      <w:r w:rsidR="001E70C4">
        <w:rPr>
          <w:rFonts w:cs="Cordia New"/>
          <w:szCs w:val="28"/>
          <w:lang w:bidi="th-TH"/>
        </w:rPr>
        <w:t>2017</w:t>
      </w:r>
    </w:p>
    <w:p w:rsidR="00941574" w:rsidRDefault="00941574" w:rsidP="00232672">
      <w:pPr>
        <w:pStyle w:val="AccPolicyHeading"/>
        <w:tabs>
          <w:tab w:val="left" w:pos="1134"/>
        </w:tabs>
        <w:spacing w:line="280" w:lineRule="atLeast"/>
        <w:ind w:left="1166" w:right="431" w:hanging="1166"/>
        <w:rPr>
          <w:rFonts w:cs="Times New Roman"/>
          <w:b/>
          <w:bCs/>
          <w:i w:val="0"/>
          <w:iCs w:val="0"/>
        </w:rPr>
      </w:pPr>
    </w:p>
    <w:p w:rsidR="00A96CC5" w:rsidRPr="00C53509" w:rsidRDefault="00A96CC5" w:rsidP="006B30EB">
      <w:pPr>
        <w:pStyle w:val="AccPolicyHeading"/>
        <w:tabs>
          <w:tab w:val="left" w:pos="1134"/>
        </w:tabs>
        <w:spacing w:line="280" w:lineRule="atLeast"/>
        <w:ind w:left="0" w:right="431"/>
        <w:rPr>
          <w:rFonts w:cs="Cordia New"/>
          <w:u w:val="single"/>
        </w:rPr>
      </w:pPr>
    </w:p>
    <w:sectPr w:rsidR="00A96CC5" w:rsidRPr="00C53509" w:rsidSect="006B30EB">
      <w:headerReference w:type="even" r:id="rId13"/>
      <w:footerReference w:type="default" r:id="rId14"/>
      <w:pgSz w:w="11909" w:h="16834" w:code="9"/>
      <w:pgMar w:top="691" w:right="1109" w:bottom="990" w:left="1170" w:header="706" w:footer="558" w:gutter="0"/>
      <w:paperSrc w:first="15" w:other="15"/>
      <w:pgNumType w:start="2"/>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438" w:rsidRPr="00E40049" w:rsidRDefault="00263438">
      <w:pPr>
        <w:rPr>
          <w:sz w:val="20"/>
          <w:szCs w:val="20"/>
        </w:rPr>
      </w:pPr>
      <w:r w:rsidRPr="00E40049">
        <w:rPr>
          <w:sz w:val="20"/>
          <w:szCs w:val="20"/>
        </w:rPr>
        <w:separator/>
      </w:r>
    </w:p>
    <w:p w:rsidR="00263438" w:rsidRPr="00E40049" w:rsidRDefault="00263438">
      <w:pPr>
        <w:rPr>
          <w:sz w:val="20"/>
          <w:szCs w:val="20"/>
        </w:rPr>
      </w:pPr>
    </w:p>
  </w:endnote>
  <w:endnote w:type="continuationSeparator" w:id="0">
    <w:p w:rsidR="00263438" w:rsidRPr="00E40049" w:rsidRDefault="00263438">
      <w:pPr>
        <w:rPr>
          <w:sz w:val="20"/>
          <w:szCs w:val="20"/>
        </w:rPr>
      </w:pPr>
      <w:r w:rsidRPr="00E40049">
        <w:rPr>
          <w:sz w:val="20"/>
          <w:szCs w:val="20"/>
        </w:rPr>
        <w:continuationSeparator/>
      </w:r>
    </w:p>
    <w:p w:rsidR="00263438" w:rsidRPr="00E40049" w:rsidRDefault="00263438">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Default="001D3362"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D3362" w:rsidRDefault="001D3362"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Default="001D3362"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2935012"/>
      <w:docPartObj>
        <w:docPartGallery w:val="Page Numbers (Bottom of Page)"/>
        <w:docPartUnique/>
      </w:docPartObj>
    </w:sdtPr>
    <w:sdtEndPr>
      <w:rPr>
        <w:noProof/>
      </w:rPr>
    </w:sdtEndPr>
    <w:sdtContent>
      <w:p w:rsidR="006B30EB" w:rsidRDefault="006B30E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6B30EB" w:rsidRDefault="006B30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Default="001D336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E40049" w:rsidRDefault="001D3362">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438" w:rsidRPr="00E40049" w:rsidRDefault="00263438">
      <w:pPr>
        <w:rPr>
          <w:sz w:val="20"/>
          <w:szCs w:val="20"/>
        </w:rPr>
      </w:pPr>
      <w:r w:rsidRPr="00E40049">
        <w:rPr>
          <w:sz w:val="20"/>
          <w:szCs w:val="20"/>
        </w:rPr>
        <w:separator/>
      </w:r>
    </w:p>
    <w:p w:rsidR="00263438" w:rsidRPr="00E40049" w:rsidRDefault="00263438">
      <w:pPr>
        <w:rPr>
          <w:sz w:val="20"/>
          <w:szCs w:val="20"/>
        </w:rPr>
      </w:pPr>
    </w:p>
  </w:footnote>
  <w:footnote w:type="continuationSeparator" w:id="0">
    <w:p w:rsidR="00263438" w:rsidRPr="00E40049" w:rsidRDefault="00263438">
      <w:pPr>
        <w:rPr>
          <w:sz w:val="20"/>
          <w:szCs w:val="20"/>
        </w:rPr>
      </w:pPr>
      <w:r w:rsidRPr="00E40049">
        <w:rPr>
          <w:sz w:val="20"/>
          <w:szCs w:val="20"/>
        </w:rPr>
        <w:continuationSeparator/>
      </w:r>
    </w:p>
    <w:p w:rsidR="00263438" w:rsidRPr="00E40049" w:rsidRDefault="00263438">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Default="001D3362" w:rsidP="00AF62F8">
    <w:pPr>
      <w:spacing w:line="240" w:lineRule="auto"/>
      <w:ind w:right="389"/>
      <w:rPr>
        <w:b/>
        <w:bCs/>
        <w:sz w:val="24"/>
        <w:szCs w:val="24"/>
      </w:rPr>
    </w:pPr>
  </w:p>
  <w:p w:rsidR="001D3362" w:rsidRPr="00E40049" w:rsidRDefault="001D3362" w:rsidP="00AF62F8">
    <w:pPr>
      <w:spacing w:line="240" w:lineRule="auto"/>
      <w:ind w:right="389"/>
      <w:rPr>
        <w:b/>
        <w:bCs/>
        <w:sz w:val="20"/>
        <w:szCs w:val="20"/>
      </w:rPr>
    </w:pPr>
  </w:p>
  <w:p w:rsidR="001D3362" w:rsidRDefault="001D33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62" w:rsidRPr="00E40049" w:rsidRDefault="001D3362">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15:restartNumberingAfterBreak="0">
    <w:nsid w:val="04F976DF"/>
    <w:multiLevelType w:val="hybridMultilevel"/>
    <w:tmpl w:val="23E0D4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7DF021F"/>
    <w:multiLevelType w:val="hybridMultilevel"/>
    <w:tmpl w:val="6950B630"/>
    <w:lvl w:ilvl="0" w:tplc="2B7EEA4E">
      <w:start w:val="2"/>
      <w:numFmt w:val="bullet"/>
      <w:lvlText w:val="-"/>
      <w:lvlJc w:val="left"/>
      <w:pPr>
        <w:ind w:left="900" w:hanging="360"/>
      </w:pPr>
      <w:rPr>
        <w:rFonts w:ascii="Times New Roman" w:eastAsia="Times New Roman" w:hAnsi="Times New Roman" w:cs="Times New Roman" w:hint="default"/>
      </w:rPr>
    </w:lvl>
    <w:lvl w:ilvl="1" w:tplc="33D6E6F8" w:tentative="1">
      <w:start w:val="1"/>
      <w:numFmt w:val="bullet"/>
      <w:lvlText w:val="o"/>
      <w:lvlJc w:val="left"/>
      <w:pPr>
        <w:ind w:left="1620" w:hanging="360"/>
      </w:pPr>
      <w:rPr>
        <w:rFonts w:ascii="Courier New" w:hAnsi="Courier New" w:cs="Courier New" w:hint="default"/>
      </w:rPr>
    </w:lvl>
    <w:lvl w:ilvl="2" w:tplc="4D4A8732" w:tentative="1">
      <w:start w:val="1"/>
      <w:numFmt w:val="bullet"/>
      <w:lvlText w:val=""/>
      <w:lvlJc w:val="left"/>
      <w:pPr>
        <w:ind w:left="2340" w:hanging="360"/>
      </w:pPr>
      <w:rPr>
        <w:rFonts w:ascii="Wingdings" w:hAnsi="Wingdings" w:hint="default"/>
      </w:rPr>
    </w:lvl>
    <w:lvl w:ilvl="3" w:tplc="1BC6E2CE" w:tentative="1">
      <w:start w:val="1"/>
      <w:numFmt w:val="bullet"/>
      <w:lvlText w:val=""/>
      <w:lvlJc w:val="left"/>
      <w:pPr>
        <w:ind w:left="3060" w:hanging="360"/>
      </w:pPr>
      <w:rPr>
        <w:rFonts w:ascii="Symbol" w:hAnsi="Symbol" w:hint="default"/>
      </w:rPr>
    </w:lvl>
    <w:lvl w:ilvl="4" w:tplc="AA423DB2" w:tentative="1">
      <w:start w:val="1"/>
      <w:numFmt w:val="bullet"/>
      <w:lvlText w:val="o"/>
      <w:lvlJc w:val="left"/>
      <w:pPr>
        <w:ind w:left="3780" w:hanging="360"/>
      </w:pPr>
      <w:rPr>
        <w:rFonts w:ascii="Courier New" w:hAnsi="Courier New" w:cs="Courier New" w:hint="default"/>
      </w:rPr>
    </w:lvl>
    <w:lvl w:ilvl="5" w:tplc="5516BB76" w:tentative="1">
      <w:start w:val="1"/>
      <w:numFmt w:val="bullet"/>
      <w:lvlText w:val=""/>
      <w:lvlJc w:val="left"/>
      <w:pPr>
        <w:ind w:left="4500" w:hanging="360"/>
      </w:pPr>
      <w:rPr>
        <w:rFonts w:ascii="Wingdings" w:hAnsi="Wingdings" w:hint="default"/>
      </w:rPr>
    </w:lvl>
    <w:lvl w:ilvl="6" w:tplc="3676C918" w:tentative="1">
      <w:start w:val="1"/>
      <w:numFmt w:val="bullet"/>
      <w:lvlText w:val=""/>
      <w:lvlJc w:val="left"/>
      <w:pPr>
        <w:ind w:left="5220" w:hanging="360"/>
      </w:pPr>
      <w:rPr>
        <w:rFonts w:ascii="Symbol" w:hAnsi="Symbol" w:hint="default"/>
      </w:rPr>
    </w:lvl>
    <w:lvl w:ilvl="7" w:tplc="369443A2" w:tentative="1">
      <w:start w:val="1"/>
      <w:numFmt w:val="bullet"/>
      <w:lvlText w:val="o"/>
      <w:lvlJc w:val="left"/>
      <w:pPr>
        <w:ind w:left="5940" w:hanging="360"/>
      </w:pPr>
      <w:rPr>
        <w:rFonts w:ascii="Courier New" w:hAnsi="Courier New" w:cs="Courier New" w:hint="default"/>
      </w:rPr>
    </w:lvl>
    <w:lvl w:ilvl="8" w:tplc="F698B3EC" w:tentative="1">
      <w:start w:val="1"/>
      <w:numFmt w:val="bullet"/>
      <w:lvlText w:val=""/>
      <w:lvlJc w:val="left"/>
      <w:pPr>
        <w:ind w:left="6660" w:hanging="360"/>
      </w:pPr>
      <w:rPr>
        <w:rFonts w:ascii="Wingdings" w:hAnsi="Wingdings" w:hint="default"/>
      </w:rPr>
    </w:lvl>
  </w:abstractNum>
  <w:abstractNum w:abstractNumId="10" w15:restartNumberingAfterBreak="0">
    <w:nsid w:val="1FAF254D"/>
    <w:multiLevelType w:val="hybridMultilevel"/>
    <w:tmpl w:val="B61CF31C"/>
    <w:lvl w:ilvl="0" w:tplc="1DCC8F02">
      <w:start w:val="7"/>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19E43E8"/>
    <w:multiLevelType w:val="hybridMultilevel"/>
    <w:tmpl w:val="626E9BC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B0606D4"/>
    <w:multiLevelType w:val="hybridMultilevel"/>
    <w:tmpl w:val="626E9BC0"/>
    <w:lvl w:ilvl="0" w:tplc="04090001">
      <w:start w:val="1"/>
      <w:numFmt w:val="lowerLetter"/>
      <w:lvlText w:val="%1)"/>
      <w:lvlJc w:val="left"/>
      <w:pPr>
        <w:ind w:left="1445" w:hanging="360"/>
      </w:pPr>
    </w:lvl>
    <w:lvl w:ilvl="1" w:tplc="04090003">
      <w:start w:val="1"/>
      <w:numFmt w:val="lowerLetter"/>
      <w:lvlText w:val="%2."/>
      <w:lvlJc w:val="left"/>
      <w:pPr>
        <w:ind w:left="2165" w:hanging="360"/>
      </w:pPr>
    </w:lvl>
    <w:lvl w:ilvl="2" w:tplc="04090005" w:tentative="1">
      <w:start w:val="1"/>
      <w:numFmt w:val="lowerRoman"/>
      <w:lvlText w:val="%3."/>
      <w:lvlJc w:val="right"/>
      <w:pPr>
        <w:ind w:left="2885" w:hanging="180"/>
      </w:pPr>
    </w:lvl>
    <w:lvl w:ilvl="3" w:tplc="04090001" w:tentative="1">
      <w:start w:val="1"/>
      <w:numFmt w:val="decimal"/>
      <w:lvlText w:val="%4."/>
      <w:lvlJc w:val="left"/>
      <w:pPr>
        <w:ind w:left="3605" w:hanging="360"/>
      </w:pPr>
    </w:lvl>
    <w:lvl w:ilvl="4" w:tplc="04090003" w:tentative="1">
      <w:start w:val="1"/>
      <w:numFmt w:val="lowerLetter"/>
      <w:lvlText w:val="%5."/>
      <w:lvlJc w:val="left"/>
      <w:pPr>
        <w:ind w:left="4325" w:hanging="360"/>
      </w:pPr>
    </w:lvl>
    <w:lvl w:ilvl="5" w:tplc="04090005" w:tentative="1">
      <w:start w:val="1"/>
      <w:numFmt w:val="lowerRoman"/>
      <w:lvlText w:val="%6."/>
      <w:lvlJc w:val="right"/>
      <w:pPr>
        <w:ind w:left="5045" w:hanging="180"/>
      </w:pPr>
    </w:lvl>
    <w:lvl w:ilvl="6" w:tplc="04090001" w:tentative="1">
      <w:start w:val="1"/>
      <w:numFmt w:val="decimal"/>
      <w:lvlText w:val="%7."/>
      <w:lvlJc w:val="left"/>
      <w:pPr>
        <w:ind w:left="5765" w:hanging="360"/>
      </w:pPr>
    </w:lvl>
    <w:lvl w:ilvl="7" w:tplc="04090003" w:tentative="1">
      <w:start w:val="1"/>
      <w:numFmt w:val="lowerLetter"/>
      <w:lvlText w:val="%8."/>
      <w:lvlJc w:val="left"/>
      <w:pPr>
        <w:ind w:left="6485" w:hanging="360"/>
      </w:pPr>
    </w:lvl>
    <w:lvl w:ilvl="8" w:tplc="04090005" w:tentative="1">
      <w:start w:val="1"/>
      <w:numFmt w:val="lowerRoman"/>
      <w:lvlText w:val="%9."/>
      <w:lvlJc w:val="right"/>
      <w:pPr>
        <w:ind w:left="7205" w:hanging="180"/>
      </w:pPr>
    </w:lvl>
  </w:abstractNum>
  <w:abstractNum w:abstractNumId="14"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7" w15:restartNumberingAfterBreak="0">
    <w:nsid w:val="46CA0261"/>
    <w:multiLevelType w:val="hybridMultilevel"/>
    <w:tmpl w:val="EDAA4280"/>
    <w:lvl w:ilvl="0" w:tplc="04090011">
      <w:start w:val="1"/>
      <w:numFmt w:val="decimal"/>
      <w:lvlText w:val="%1)"/>
      <w:lvlJc w:val="left"/>
      <w:pPr>
        <w:ind w:left="720" w:hanging="360"/>
      </w:pPr>
    </w:lvl>
    <w:lvl w:ilvl="1" w:tplc="B75E437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258B7"/>
    <w:multiLevelType w:val="hybridMultilevel"/>
    <w:tmpl w:val="12CA1A24"/>
    <w:lvl w:ilvl="0" w:tplc="5A0CF0D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3" w15:restartNumberingAfterBreak="0">
    <w:nsid w:val="5AC574A8"/>
    <w:multiLevelType w:val="hybridMultilevel"/>
    <w:tmpl w:val="297CC046"/>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F1452CE"/>
    <w:multiLevelType w:val="multilevel"/>
    <w:tmpl w:val="73FAB820"/>
    <w:lvl w:ilvl="0">
      <w:start w:val="1"/>
      <w:numFmt w:val="decimal"/>
      <w:lvlText w:val="%1)"/>
      <w:lvlJc w:val="left"/>
      <w:pPr>
        <w:tabs>
          <w:tab w:val="num" w:pos="0"/>
        </w:tabs>
        <w:ind w:left="5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0653D90"/>
    <w:multiLevelType w:val="hybridMultilevel"/>
    <w:tmpl w:val="75303D44"/>
    <w:lvl w:ilvl="0" w:tplc="07D4CAF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46EBB"/>
    <w:multiLevelType w:val="hybridMultilevel"/>
    <w:tmpl w:val="FA6A6DD6"/>
    <w:lvl w:ilvl="0" w:tplc="A86CA810">
      <w:start w:val="2"/>
      <w:numFmt w:val="decimal"/>
      <w:lvlText w:val="%1"/>
      <w:lvlJc w:val="left"/>
      <w:pPr>
        <w:tabs>
          <w:tab w:val="num" w:pos="720"/>
        </w:tabs>
        <w:ind w:left="720" w:hanging="360"/>
      </w:pPr>
      <w:rPr>
        <w:rFonts w:hint="default"/>
      </w:rPr>
    </w:lvl>
    <w:lvl w:ilvl="1" w:tplc="11902E38">
      <w:numFmt w:val="none"/>
      <w:lvlText w:val=""/>
      <w:lvlJc w:val="left"/>
      <w:pPr>
        <w:tabs>
          <w:tab w:val="num" w:pos="360"/>
        </w:tabs>
      </w:pPr>
    </w:lvl>
    <w:lvl w:ilvl="2" w:tplc="9FE49E2C">
      <w:numFmt w:val="none"/>
      <w:lvlText w:val=""/>
      <w:lvlJc w:val="left"/>
      <w:pPr>
        <w:tabs>
          <w:tab w:val="num" w:pos="360"/>
        </w:tabs>
      </w:pPr>
    </w:lvl>
    <w:lvl w:ilvl="3" w:tplc="7E3C2D62">
      <w:numFmt w:val="none"/>
      <w:lvlText w:val=""/>
      <w:lvlJc w:val="left"/>
      <w:pPr>
        <w:tabs>
          <w:tab w:val="num" w:pos="360"/>
        </w:tabs>
      </w:pPr>
    </w:lvl>
    <w:lvl w:ilvl="4" w:tplc="679ADC10">
      <w:numFmt w:val="none"/>
      <w:lvlText w:val=""/>
      <w:lvlJc w:val="left"/>
      <w:pPr>
        <w:tabs>
          <w:tab w:val="num" w:pos="360"/>
        </w:tabs>
      </w:pPr>
    </w:lvl>
    <w:lvl w:ilvl="5" w:tplc="F348B6A4">
      <w:numFmt w:val="none"/>
      <w:lvlText w:val=""/>
      <w:lvlJc w:val="left"/>
      <w:pPr>
        <w:tabs>
          <w:tab w:val="num" w:pos="360"/>
        </w:tabs>
      </w:pPr>
    </w:lvl>
    <w:lvl w:ilvl="6" w:tplc="218411D4">
      <w:numFmt w:val="none"/>
      <w:lvlText w:val=""/>
      <w:lvlJc w:val="left"/>
      <w:pPr>
        <w:tabs>
          <w:tab w:val="num" w:pos="360"/>
        </w:tabs>
      </w:pPr>
    </w:lvl>
    <w:lvl w:ilvl="7" w:tplc="52DC44BC">
      <w:numFmt w:val="none"/>
      <w:lvlText w:val=""/>
      <w:lvlJc w:val="left"/>
      <w:pPr>
        <w:tabs>
          <w:tab w:val="num" w:pos="360"/>
        </w:tabs>
      </w:pPr>
    </w:lvl>
    <w:lvl w:ilvl="8" w:tplc="4D623AFC">
      <w:numFmt w:val="none"/>
      <w:lvlText w:val=""/>
      <w:lvlJc w:val="left"/>
      <w:pPr>
        <w:tabs>
          <w:tab w:val="num" w:pos="360"/>
        </w:tabs>
      </w:pPr>
    </w:lvl>
  </w:abstractNum>
  <w:abstractNum w:abstractNumId="27"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31" w15:restartNumberingAfterBreak="0">
    <w:nsid w:val="7B850104"/>
    <w:multiLevelType w:val="hybridMultilevel"/>
    <w:tmpl w:val="8870CCC8"/>
    <w:lvl w:ilvl="0" w:tplc="557E3BD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20"/>
  </w:num>
  <w:num w:numId="3">
    <w:abstractNumId w:val="19"/>
  </w:num>
  <w:num w:numId="4">
    <w:abstractNumId w:val="4"/>
  </w:num>
  <w:num w:numId="5">
    <w:abstractNumId w:val="6"/>
  </w:num>
  <w:num w:numId="6">
    <w:abstractNumId w:val="0"/>
  </w:num>
  <w:num w:numId="7">
    <w:abstractNumId w:val="14"/>
  </w:num>
  <w:num w:numId="8">
    <w:abstractNumId w:val="3"/>
  </w:num>
  <w:num w:numId="9">
    <w:abstractNumId w:val="29"/>
  </w:num>
  <w:num w:numId="10">
    <w:abstractNumId w:val="13"/>
  </w:num>
  <w:num w:numId="11">
    <w:abstractNumId w:val="9"/>
  </w:num>
  <w:num w:numId="12">
    <w:abstractNumId w:val="22"/>
  </w:num>
  <w:num w:numId="13">
    <w:abstractNumId w:val="21"/>
  </w:num>
  <w:num w:numId="14">
    <w:abstractNumId w:val="27"/>
  </w:num>
  <w:num w:numId="15">
    <w:abstractNumId w:val="19"/>
  </w:num>
  <w:num w:numId="16">
    <w:abstractNumId w:val="31"/>
  </w:num>
  <w:num w:numId="17">
    <w:abstractNumId w:val="19"/>
  </w:num>
  <w:num w:numId="18">
    <w:abstractNumId w:val="23"/>
  </w:num>
  <w:num w:numId="19">
    <w:abstractNumId w:val="7"/>
  </w:num>
  <w:num w:numId="20">
    <w:abstractNumId w:val="5"/>
  </w:num>
  <w:num w:numId="21">
    <w:abstractNumId w:val="18"/>
  </w:num>
  <w:num w:numId="22">
    <w:abstractNumId w:val="17"/>
  </w:num>
  <w:num w:numId="23">
    <w:abstractNumId w:val="11"/>
  </w:num>
  <w:num w:numId="24">
    <w:abstractNumId w:val="12"/>
  </w:num>
  <w:num w:numId="25">
    <w:abstractNumId w:val="30"/>
  </w:num>
  <w:num w:numId="26">
    <w:abstractNumId w:val="16"/>
  </w:num>
  <w:num w:numId="27">
    <w:abstractNumId w:val="1"/>
  </w:num>
  <w:num w:numId="28">
    <w:abstractNumId w:val="19"/>
  </w:num>
  <w:num w:numId="29">
    <w:abstractNumId w:val="15"/>
  </w:num>
  <w:num w:numId="30">
    <w:abstractNumId w:val="10"/>
  </w:num>
  <w:num w:numId="31">
    <w:abstractNumId w:val="24"/>
  </w:num>
  <w:num w:numId="32">
    <w:abstractNumId w:val="19"/>
  </w:num>
  <w:num w:numId="33">
    <w:abstractNumId w:val="26"/>
  </w:num>
  <w:num w:numId="34">
    <w:abstractNumId w:val="28"/>
  </w:num>
  <w:num w:numId="35">
    <w:abstractNumId w:val="2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DB3"/>
    <w:rsid w:val="0000020A"/>
    <w:rsid w:val="000005C6"/>
    <w:rsid w:val="0000062A"/>
    <w:rsid w:val="00000998"/>
    <w:rsid w:val="00000BDB"/>
    <w:rsid w:val="00000CAA"/>
    <w:rsid w:val="000010A9"/>
    <w:rsid w:val="00001247"/>
    <w:rsid w:val="00001ED2"/>
    <w:rsid w:val="0000227D"/>
    <w:rsid w:val="0000247D"/>
    <w:rsid w:val="00002946"/>
    <w:rsid w:val="00002BE9"/>
    <w:rsid w:val="00002C07"/>
    <w:rsid w:val="00002D8B"/>
    <w:rsid w:val="00003110"/>
    <w:rsid w:val="000038F9"/>
    <w:rsid w:val="0000394E"/>
    <w:rsid w:val="00003A44"/>
    <w:rsid w:val="00003E83"/>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35DE"/>
    <w:rsid w:val="000142F6"/>
    <w:rsid w:val="0001434F"/>
    <w:rsid w:val="000147B4"/>
    <w:rsid w:val="000152C7"/>
    <w:rsid w:val="00015556"/>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1250"/>
    <w:rsid w:val="00021843"/>
    <w:rsid w:val="00021B07"/>
    <w:rsid w:val="00021C44"/>
    <w:rsid w:val="00021FC8"/>
    <w:rsid w:val="000228CF"/>
    <w:rsid w:val="00022EDC"/>
    <w:rsid w:val="00023D78"/>
    <w:rsid w:val="00023DC8"/>
    <w:rsid w:val="00023E89"/>
    <w:rsid w:val="000243C2"/>
    <w:rsid w:val="000247C4"/>
    <w:rsid w:val="000248CD"/>
    <w:rsid w:val="00025020"/>
    <w:rsid w:val="00025A39"/>
    <w:rsid w:val="00025B52"/>
    <w:rsid w:val="00027896"/>
    <w:rsid w:val="000279E1"/>
    <w:rsid w:val="00031695"/>
    <w:rsid w:val="000316D7"/>
    <w:rsid w:val="00031C8B"/>
    <w:rsid w:val="00032353"/>
    <w:rsid w:val="00032384"/>
    <w:rsid w:val="000323EA"/>
    <w:rsid w:val="00032A07"/>
    <w:rsid w:val="00032D3B"/>
    <w:rsid w:val="0003314C"/>
    <w:rsid w:val="00033352"/>
    <w:rsid w:val="00033480"/>
    <w:rsid w:val="0003406E"/>
    <w:rsid w:val="00035217"/>
    <w:rsid w:val="00035778"/>
    <w:rsid w:val="00035C0E"/>
    <w:rsid w:val="00035DFE"/>
    <w:rsid w:val="000360AB"/>
    <w:rsid w:val="00036172"/>
    <w:rsid w:val="0003714D"/>
    <w:rsid w:val="0003716A"/>
    <w:rsid w:val="000372D2"/>
    <w:rsid w:val="0003731C"/>
    <w:rsid w:val="00037337"/>
    <w:rsid w:val="000375A0"/>
    <w:rsid w:val="00037D98"/>
    <w:rsid w:val="00037F82"/>
    <w:rsid w:val="00040424"/>
    <w:rsid w:val="00040998"/>
    <w:rsid w:val="00040B06"/>
    <w:rsid w:val="00040B82"/>
    <w:rsid w:val="00040D76"/>
    <w:rsid w:val="00041007"/>
    <w:rsid w:val="0004120E"/>
    <w:rsid w:val="0004237A"/>
    <w:rsid w:val="00042587"/>
    <w:rsid w:val="000429F7"/>
    <w:rsid w:val="00042B47"/>
    <w:rsid w:val="00042E7D"/>
    <w:rsid w:val="000437BC"/>
    <w:rsid w:val="0004389F"/>
    <w:rsid w:val="00043AC0"/>
    <w:rsid w:val="00043E2E"/>
    <w:rsid w:val="00044442"/>
    <w:rsid w:val="0004464D"/>
    <w:rsid w:val="000447F5"/>
    <w:rsid w:val="00044EF0"/>
    <w:rsid w:val="000451D2"/>
    <w:rsid w:val="00045693"/>
    <w:rsid w:val="000459A4"/>
    <w:rsid w:val="000463E4"/>
    <w:rsid w:val="00046B21"/>
    <w:rsid w:val="00047807"/>
    <w:rsid w:val="00047BA3"/>
    <w:rsid w:val="00047BB2"/>
    <w:rsid w:val="00051CD1"/>
    <w:rsid w:val="0005260E"/>
    <w:rsid w:val="000531BC"/>
    <w:rsid w:val="00053F4E"/>
    <w:rsid w:val="00054AC5"/>
    <w:rsid w:val="00054F30"/>
    <w:rsid w:val="000556BC"/>
    <w:rsid w:val="00055900"/>
    <w:rsid w:val="00055A90"/>
    <w:rsid w:val="00055BBC"/>
    <w:rsid w:val="000561E1"/>
    <w:rsid w:val="0005640F"/>
    <w:rsid w:val="00056457"/>
    <w:rsid w:val="00056C87"/>
    <w:rsid w:val="00056D4B"/>
    <w:rsid w:val="00056ED3"/>
    <w:rsid w:val="0005709D"/>
    <w:rsid w:val="00060BA5"/>
    <w:rsid w:val="0006207D"/>
    <w:rsid w:val="00062128"/>
    <w:rsid w:val="000622CB"/>
    <w:rsid w:val="0006248C"/>
    <w:rsid w:val="0006280E"/>
    <w:rsid w:val="00062821"/>
    <w:rsid w:val="00062ACF"/>
    <w:rsid w:val="00062D89"/>
    <w:rsid w:val="0006387F"/>
    <w:rsid w:val="00064197"/>
    <w:rsid w:val="00064C36"/>
    <w:rsid w:val="00064FB2"/>
    <w:rsid w:val="0006520A"/>
    <w:rsid w:val="000655A8"/>
    <w:rsid w:val="0006583E"/>
    <w:rsid w:val="00065905"/>
    <w:rsid w:val="00065A40"/>
    <w:rsid w:val="00065E7B"/>
    <w:rsid w:val="00066578"/>
    <w:rsid w:val="000670CF"/>
    <w:rsid w:val="000672C2"/>
    <w:rsid w:val="00067C39"/>
    <w:rsid w:val="00067EBD"/>
    <w:rsid w:val="000702B7"/>
    <w:rsid w:val="000704CA"/>
    <w:rsid w:val="00070C68"/>
    <w:rsid w:val="00070F19"/>
    <w:rsid w:val="0007104A"/>
    <w:rsid w:val="000712EB"/>
    <w:rsid w:val="0007143F"/>
    <w:rsid w:val="00071D2F"/>
    <w:rsid w:val="00071F80"/>
    <w:rsid w:val="00071FDE"/>
    <w:rsid w:val="00072044"/>
    <w:rsid w:val="000724BA"/>
    <w:rsid w:val="00072A32"/>
    <w:rsid w:val="00073268"/>
    <w:rsid w:val="00073A08"/>
    <w:rsid w:val="000742FF"/>
    <w:rsid w:val="000747D7"/>
    <w:rsid w:val="000748F7"/>
    <w:rsid w:val="00074A41"/>
    <w:rsid w:val="00074ACE"/>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BD0"/>
    <w:rsid w:val="00084151"/>
    <w:rsid w:val="0008462F"/>
    <w:rsid w:val="000849DA"/>
    <w:rsid w:val="00084FA1"/>
    <w:rsid w:val="000856F1"/>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5F5"/>
    <w:rsid w:val="00093827"/>
    <w:rsid w:val="000938F5"/>
    <w:rsid w:val="00093AFA"/>
    <w:rsid w:val="00093C3C"/>
    <w:rsid w:val="00093F60"/>
    <w:rsid w:val="00093F65"/>
    <w:rsid w:val="0009487C"/>
    <w:rsid w:val="00094F4D"/>
    <w:rsid w:val="000955F1"/>
    <w:rsid w:val="00095AAB"/>
    <w:rsid w:val="00095D5E"/>
    <w:rsid w:val="00095F9B"/>
    <w:rsid w:val="00096188"/>
    <w:rsid w:val="00096674"/>
    <w:rsid w:val="000969D0"/>
    <w:rsid w:val="00096E7B"/>
    <w:rsid w:val="000970C5"/>
    <w:rsid w:val="00097235"/>
    <w:rsid w:val="00097DE7"/>
    <w:rsid w:val="000A0958"/>
    <w:rsid w:val="000A0A58"/>
    <w:rsid w:val="000A1264"/>
    <w:rsid w:val="000A12D7"/>
    <w:rsid w:val="000A1702"/>
    <w:rsid w:val="000A1A46"/>
    <w:rsid w:val="000A1D5D"/>
    <w:rsid w:val="000A2051"/>
    <w:rsid w:val="000A261F"/>
    <w:rsid w:val="000A2882"/>
    <w:rsid w:val="000A3352"/>
    <w:rsid w:val="000A3E99"/>
    <w:rsid w:val="000A3F30"/>
    <w:rsid w:val="000A43E4"/>
    <w:rsid w:val="000A5797"/>
    <w:rsid w:val="000A57BD"/>
    <w:rsid w:val="000A7564"/>
    <w:rsid w:val="000B04EF"/>
    <w:rsid w:val="000B11D9"/>
    <w:rsid w:val="000B18AA"/>
    <w:rsid w:val="000B20ED"/>
    <w:rsid w:val="000B26C6"/>
    <w:rsid w:val="000B2E20"/>
    <w:rsid w:val="000B34BF"/>
    <w:rsid w:val="000B355B"/>
    <w:rsid w:val="000B3800"/>
    <w:rsid w:val="000B386E"/>
    <w:rsid w:val="000B38C2"/>
    <w:rsid w:val="000B39C5"/>
    <w:rsid w:val="000B4153"/>
    <w:rsid w:val="000B4289"/>
    <w:rsid w:val="000B4AAB"/>
    <w:rsid w:val="000B4DB1"/>
    <w:rsid w:val="000B4DBC"/>
    <w:rsid w:val="000B50C6"/>
    <w:rsid w:val="000B53CF"/>
    <w:rsid w:val="000B5CF4"/>
    <w:rsid w:val="000B5ECC"/>
    <w:rsid w:val="000B5FE5"/>
    <w:rsid w:val="000B7051"/>
    <w:rsid w:val="000B75A6"/>
    <w:rsid w:val="000B772F"/>
    <w:rsid w:val="000B7879"/>
    <w:rsid w:val="000B79F7"/>
    <w:rsid w:val="000C0976"/>
    <w:rsid w:val="000C098C"/>
    <w:rsid w:val="000C0AB2"/>
    <w:rsid w:val="000C0C9A"/>
    <w:rsid w:val="000C1065"/>
    <w:rsid w:val="000C16CF"/>
    <w:rsid w:val="000C17DC"/>
    <w:rsid w:val="000C1D96"/>
    <w:rsid w:val="000C200C"/>
    <w:rsid w:val="000C254A"/>
    <w:rsid w:val="000C34DC"/>
    <w:rsid w:val="000C3874"/>
    <w:rsid w:val="000C4305"/>
    <w:rsid w:val="000C4480"/>
    <w:rsid w:val="000C4991"/>
    <w:rsid w:val="000C4A1D"/>
    <w:rsid w:val="000C4FC7"/>
    <w:rsid w:val="000C5138"/>
    <w:rsid w:val="000C5343"/>
    <w:rsid w:val="000C5731"/>
    <w:rsid w:val="000C58E4"/>
    <w:rsid w:val="000C5B5B"/>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4993"/>
    <w:rsid w:val="000D4D87"/>
    <w:rsid w:val="000D570A"/>
    <w:rsid w:val="000D5DB8"/>
    <w:rsid w:val="000D646A"/>
    <w:rsid w:val="000D6488"/>
    <w:rsid w:val="000D6F89"/>
    <w:rsid w:val="000D72AC"/>
    <w:rsid w:val="000D73D2"/>
    <w:rsid w:val="000D7429"/>
    <w:rsid w:val="000D795B"/>
    <w:rsid w:val="000D7D4F"/>
    <w:rsid w:val="000E0A4C"/>
    <w:rsid w:val="000E1D77"/>
    <w:rsid w:val="000E20D7"/>
    <w:rsid w:val="000E21B4"/>
    <w:rsid w:val="000E2542"/>
    <w:rsid w:val="000E2D3C"/>
    <w:rsid w:val="000E36B8"/>
    <w:rsid w:val="000E3AF8"/>
    <w:rsid w:val="000E3CD6"/>
    <w:rsid w:val="000E3FDA"/>
    <w:rsid w:val="000E45D9"/>
    <w:rsid w:val="000E45F1"/>
    <w:rsid w:val="000E46AB"/>
    <w:rsid w:val="000E4C3C"/>
    <w:rsid w:val="000E5306"/>
    <w:rsid w:val="000E5952"/>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D3B"/>
    <w:rsid w:val="000F0DA6"/>
    <w:rsid w:val="000F0DCA"/>
    <w:rsid w:val="000F1428"/>
    <w:rsid w:val="000F1627"/>
    <w:rsid w:val="000F1637"/>
    <w:rsid w:val="000F1B51"/>
    <w:rsid w:val="000F1E4F"/>
    <w:rsid w:val="000F1F6A"/>
    <w:rsid w:val="000F2571"/>
    <w:rsid w:val="000F3CED"/>
    <w:rsid w:val="000F4EA9"/>
    <w:rsid w:val="000F58F6"/>
    <w:rsid w:val="000F6212"/>
    <w:rsid w:val="000F63FA"/>
    <w:rsid w:val="000F6A4E"/>
    <w:rsid w:val="000F6E75"/>
    <w:rsid w:val="0010011E"/>
    <w:rsid w:val="001004D8"/>
    <w:rsid w:val="00100AA8"/>
    <w:rsid w:val="00100D55"/>
    <w:rsid w:val="00100E9F"/>
    <w:rsid w:val="00101086"/>
    <w:rsid w:val="001012FD"/>
    <w:rsid w:val="001018C3"/>
    <w:rsid w:val="00101B92"/>
    <w:rsid w:val="00101F26"/>
    <w:rsid w:val="0010297D"/>
    <w:rsid w:val="00102DBD"/>
    <w:rsid w:val="00103178"/>
    <w:rsid w:val="001032EB"/>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7B"/>
    <w:rsid w:val="00106A82"/>
    <w:rsid w:val="00106A90"/>
    <w:rsid w:val="00106FA1"/>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AFC"/>
    <w:rsid w:val="001172FC"/>
    <w:rsid w:val="001178CF"/>
    <w:rsid w:val="00120040"/>
    <w:rsid w:val="001200C7"/>
    <w:rsid w:val="00120242"/>
    <w:rsid w:val="001205E1"/>
    <w:rsid w:val="0012091E"/>
    <w:rsid w:val="00120B7E"/>
    <w:rsid w:val="00120EE1"/>
    <w:rsid w:val="00121336"/>
    <w:rsid w:val="0012153C"/>
    <w:rsid w:val="001216D1"/>
    <w:rsid w:val="0012190C"/>
    <w:rsid w:val="00121A0D"/>
    <w:rsid w:val="00121C53"/>
    <w:rsid w:val="00122343"/>
    <w:rsid w:val="00122435"/>
    <w:rsid w:val="00122597"/>
    <w:rsid w:val="00122ADF"/>
    <w:rsid w:val="0012334E"/>
    <w:rsid w:val="001241CA"/>
    <w:rsid w:val="00124F86"/>
    <w:rsid w:val="00124FCE"/>
    <w:rsid w:val="00126352"/>
    <w:rsid w:val="00126922"/>
    <w:rsid w:val="001276D0"/>
    <w:rsid w:val="00127DA1"/>
    <w:rsid w:val="00127FB1"/>
    <w:rsid w:val="001309DB"/>
    <w:rsid w:val="00130EC5"/>
    <w:rsid w:val="0013136E"/>
    <w:rsid w:val="0013197E"/>
    <w:rsid w:val="001320A3"/>
    <w:rsid w:val="001322F2"/>
    <w:rsid w:val="00132418"/>
    <w:rsid w:val="00132C37"/>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98A"/>
    <w:rsid w:val="00140E80"/>
    <w:rsid w:val="00141440"/>
    <w:rsid w:val="0014149A"/>
    <w:rsid w:val="00141D65"/>
    <w:rsid w:val="0014263A"/>
    <w:rsid w:val="00142805"/>
    <w:rsid w:val="00142D0B"/>
    <w:rsid w:val="0014301C"/>
    <w:rsid w:val="00143022"/>
    <w:rsid w:val="00143632"/>
    <w:rsid w:val="00143D3B"/>
    <w:rsid w:val="00143EFD"/>
    <w:rsid w:val="001440CA"/>
    <w:rsid w:val="0014492B"/>
    <w:rsid w:val="00144CC6"/>
    <w:rsid w:val="0014510E"/>
    <w:rsid w:val="001452FC"/>
    <w:rsid w:val="00145D29"/>
    <w:rsid w:val="00146400"/>
    <w:rsid w:val="0014642A"/>
    <w:rsid w:val="00146CEE"/>
    <w:rsid w:val="00147005"/>
    <w:rsid w:val="0014718D"/>
    <w:rsid w:val="0014787C"/>
    <w:rsid w:val="0015041D"/>
    <w:rsid w:val="001514DA"/>
    <w:rsid w:val="00151745"/>
    <w:rsid w:val="00151994"/>
    <w:rsid w:val="00152104"/>
    <w:rsid w:val="0015220B"/>
    <w:rsid w:val="00152CE3"/>
    <w:rsid w:val="00152FCA"/>
    <w:rsid w:val="0015312C"/>
    <w:rsid w:val="00153385"/>
    <w:rsid w:val="00153BE7"/>
    <w:rsid w:val="00153F08"/>
    <w:rsid w:val="00153F7C"/>
    <w:rsid w:val="001541D8"/>
    <w:rsid w:val="001545C1"/>
    <w:rsid w:val="00154672"/>
    <w:rsid w:val="001548B6"/>
    <w:rsid w:val="00155445"/>
    <w:rsid w:val="00155B1F"/>
    <w:rsid w:val="00155F5B"/>
    <w:rsid w:val="00156A73"/>
    <w:rsid w:val="0015798A"/>
    <w:rsid w:val="00160394"/>
    <w:rsid w:val="00160EDF"/>
    <w:rsid w:val="00160F6A"/>
    <w:rsid w:val="001611F3"/>
    <w:rsid w:val="00161A2C"/>
    <w:rsid w:val="001628BC"/>
    <w:rsid w:val="00162AC4"/>
    <w:rsid w:val="001634BE"/>
    <w:rsid w:val="0016389C"/>
    <w:rsid w:val="00163BB6"/>
    <w:rsid w:val="00163CF0"/>
    <w:rsid w:val="00163E9B"/>
    <w:rsid w:val="001644E4"/>
    <w:rsid w:val="00164ED8"/>
    <w:rsid w:val="00165797"/>
    <w:rsid w:val="00165CDD"/>
    <w:rsid w:val="00166520"/>
    <w:rsid w:val="00166BF7"/>
    <w:rsid w:val="00167F05"/>
    <w:rsid w:val="0017053B"/>
    <w:rsid w:val="00170795"/>
    <w:rsid w:val="00170AE4"/>
    <w:rsid w:val="00170F82"/>
    <w:rsid w:val="0017229E"/>
    <w:rsid w:val="0017261A"/>
    <w:rsid w:val="001726A8"/>
    <w:rsid w:val="00172A29"/>
    <w:rsid w:val="0017337C"/>
    <w:rsid w:val="00173416"/>
    <w:rsid w:val="00173B0A"/>
    <w:rsid w:val="00174797"/>
    <w:rsid w:val="00174B54"/>
    <w:rsid w:val="00174C02"/>
    <w:rsid w:val="00174C52"/>
    <w:rsid w:val="00174E4E"/>
    <w:rsid w:val="001753C9"/>
    <w:rsid w:val="001753D3"/>
    <w:rsid w:val="001755FD"/>
    <w:rsid w:val="00175F70"/>
    <w:rsid w:val="001760B7"/>
    <w:rsid w:val="001760D1"/>
    <w:rsid w:val="001762EA"/>
    <w:rsid w:val="001769C1"/>
    <w:rsid w:val="00177210"/>
    <w:rsid w:val="00180074"/>
    <w:rsid w:val="00180440"/>
    <w:rsid w:val="00180531"/>
    <w:rsid w:val="00180568"/>
    <w:rsid w:val="00180DEC"/>
    <w:rsid w:val="00181262"/>
    <w:rsid w:val="00181749"/>
    <w:rsid w:val="00182AD3"/>
    <w:rsid w:val="001838AA"/>
    <w:rsid w:val="00183FB1"/>
    <w:rsid w:val="0018410E"/>
    <w:rsid w:val="00184A5D"/>
    <w:rsid w:val="00184C0E"/>
    <w:rsid w:val="0018531E"/>
    <w:rsid w:val="00185F44"/>
    <w:rsid w:val="00185F51"/>
    <w:rsid w:val="0018624A"/>
    <w:rsid w:val="0018670A"/>
    <w:rsid w:val="00186969"/>
    <w:rsid w:val="00186A05"/>
    <w:rsid w:val="00186BBC"/>
    <w:rsid w:val="0018776B"/>
    <w:rsid w:val="00187C29"/>
    <w:rsid w:val="001914A5"/>
    <w:rsid w:val="001918A2"/>
    <w:rsid w:val="00191FD1"/>
    <w:rsid w:val="00192091"/>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B9D"/>
    <w:rsid w:val="001A2E0D"/>
    <w:rsid w:val="001A2E57"/>
    <w:rsid w:val="001A37E5"/>
    <w:rsid w:val="001A3C65"/>
    <w:rsid w:val="001A3F0F"/>
    <w:rsid w:val="001A42F3"/>
    <w:rsid w:val="001A4384"/>
    <w:rsid w:val="001A4A80"/>
    <w:rsid w:val="001A50B3"/>
    <w:rsid w:val="001A5384"/>
    <w:rsid w:val="001A5613"/>
    <w:rsid w:val="001A5DC5"/>
    <w:rsid w:val="001A5E12"/>
    <w:rsid w:val="001A66E4"/>
    <w:rsid w:val="001A69C6"/>
    <w:rsid w:val="001A6B10"/>
    <w:rsid w:val="001A72C4"/>
    <w:rsid w:val="001A7AB8"/>
    <w:rsid w:val="001B00E5"/>
    <w:rsid w:val="001B01C7"/>
    <w:rsid w:val="001B0254"/>
    <w:rsid w:val="001B0721"/>
    <w:rsid w:val="001B0D76"/>
    <w:rsid w:val="001B0FA7"/>
    <w:rsid w:val="001B224C"/>
    <w:rsid w:val="001B243F"/>
    <w:rsid w:val="001B258B"/>
    <w:rsid w:val="001B2753"/>
    <w:rsid w:val="001B2A72"/>
    <w:rsid w:val="001B2B9A"/>
    <w:rsid w:val="001B2F1C"/>
    <w:rsid w:val="001B32CD"/>
    <w:rsid w:val="001B37E9"/>
    <w:rsid w:val="001B3F14"/>
    <w:rsid w:val="001B3FAC"/>
    <w:rsid w:val="001B4310"/>
    <w:rsid w:val="001B433D"/>
    <w:rsid w:val="001B4556"/>
    <w:rsid w:val="001B491A"/>
    <w:rsid w:val="001B4C0F"/>
    <w:rsid w:val="001B4C50"/>
    <w:rsid w:val="001B4CD1"/>
    <w:rsid w:val="001B5D83"/>
    <w:rsid w:val="001B63CA"/>
    <w:rsid w:val="001B65BB"/>
    <w:rsid w:val="001B6D81"/>
    <w:rsid w:val="001B6E64"/>
    <w:rsid w:val="001B7F10"/>
    <w:rsid w:val="001C0318"/>
    <w:rsid w:val="001C060C"/>
    <w:rsid w:val="001C34FA"/>
    <w:rsid w:val="001C3D1A"/>
    <w:rsid w:val="001C3DA1"/>
    <w:rsid w:val="001C3FB8"/>
    <w:rsid w:val="001C467E"/>
    <w:rsid w:val="001C5B2C"/>
    <w:rsid w:val="001C5CA5"/>
    <w:rsid w:val="001C5ED0"/>
    <w:rsid w:val="001C5F55"/>
    <w:rsid w:val="001C668C"/>
    <w:rsid w:val="001C6A08"/>
    <w:rsid w:val="001C7CDB"/>
    <w:rsid w:val="001C7F78"/>
    <w:rsid w:val="001D084B"/>
    <w:rsid w:val="001D09E3"/>
    <w:rsid w:val="001D1955"/>
    <w:rsid w:val="001D2002"/>
    <w:rsid w:val="001D2871"/>
    <w:rsid w:val="001D2B84"/>
    <w:rsid w:val="001D3226"/>
    <w:rsid w:val="001D3362"/>
    <w:rsid w:val="001D3758"/>
    <w:rsid w:val="001D37FD"/>
    <w:rsid w:val="001D3BDF"/>
    <w:rsid w:val="001D3E6E"/>
    <w:rsid w:val="001D3F6F"/>
    <w:rsid w:val="001D4BC8"/>
    <w:rsid w:val="001D4D1C"/>
    <w:rsid w:val="001D5329"/>
    <w:rsid w:val="001D5478"/>
    <w:rsid w:val="001D569F"/>
    <w:rsid w:val="001D5A8C"/>
    <w:rsid w:val="001D5C84"/>
    <w:rsid w:val="001D6033"/>
    <w:rsid w:val="001D62F1"/>
    <w:rsid w:val="001D663D"/>
    <w:rsid w:val="001D68A4"/>
    <w:rsid w:val="001D697D"/>
    <w:rsid w:val="001D6A89"/>
    <w:rsid w:val="001D6C2A"/>
    <w:rsid w:val="001D6FD4"/>
    <w:rsid w:val="001D767A"/>
    <w:rsid w:val="001D7989"/>
    <w:rsid w:val="001D7CBC"/>
    <w:rsid w:val="001E05AF"/>
    <w:rsid w:val="001E0B18"/>
    <w:rsid w:val="001E0EE4"/>
    <w:rsid w:val="001E0F33"/>
    <w:rsid w:val="001E129A"/>
    <w:rsid w:val="001E1361"/>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6895"/>
    <w:rsid w:val="001E6924"/>
    <w:rsid w:val="001E70C4"/>
    <w:rsid w:val="001E753E"/>
    <w:rsid w:val="001E7DA7"/>
    <w:rsid w:val="001F0216"/>
    <w:rsid w:val="001F081D"/>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6214"/>
    <w:rsid w:val="001F633B"/>
    <w:rsid w:val="001F67B9"/>
    <w:rsid w:val="002002FD"/>
    <w:rsid w:val="00200621"/>
    <w:rsid w:val="00201098"/>
    <w:rsid w:val="0020121F"/>
    <w:rsid w:val="002012EE"/>
    <w:rsid w:val="00201B98"/>
    <w:rsid w:val="0020281E"/>
    <w:rsid w:val="0020293F"/>
    <w:rsid w:val="00202B90"/>
    <w:rsid w:val="002031A1"/>
    <w:rsid w:val="0020504F"/>
    <w:rsid w:val="002058FF"/>
    <w:rsid w:val="00205D72"/>
    <w:rsid w:val="00206086"/>
    <w:rsid w:val="00206756"/>
    <w:rsid w:val="00206E2D"/>
    <w:rsid w:val="00206EEB"/>
    <w:rsid w:val="00206F4D"/>
    <w:rsid w:val="0020701C"/>
    <w:rsid w:val="0020718E"/>
    <w:rsid w:val="002071F9"/>
    <w:rsid w:val="00207258"/>
    <w:rsid w:val="002079BD"/>
    <w:rsid w:val="00207ADC"/>
    <w:rsid w:val="00207BAD"/>
    <w:rsid w:val="00207C7D"/>
    <w:rsid w:val="00207DEF"/>
    <w:rsid w:val="0021010E"/>
    <w:rsid w:val="002103C6"/>
    <w:rsid w:val="002106BA"/>
    <w:rsid w:val="002106CF"/>
    <w:rsid w:val="00211BF6"/>
    <w:rsid w:val="002124FD"/>
    <w:rsid w:val="00212FFD"/>
    <w:rsid w:val="00213A9E"/>
    <w:rsid w:val="002140D2"/>
    <w:rsid w:val="0021444D"/>
    <w:rsid w:val="00215442"/>
    <w:rsid w:val="00215DF3"/>
    <w:rsid w:val="00215F3C"/>
    <w:rsid w:val="002160D1"/>
    <w:rsid w:val="002162F8"/>
    <w:rsid w:val="00216548"/>
    <w:rsid w:val="002167FF"/>
    <w:rsid w:val="00216FA8"/>
    <w:rsid w:val="00217019"/>
    <w:rsid w:val="0021723F"/>
    <w:rsid w:val="00217758"/>
    <w:rsid w:val="00220FE7"/>
    <w:rsid w:val="002216C0"/>
    <w:rsid w:val="00221C59"/>
    <w:rsid w:val="00222045"/>
    <w:rsid w:val="00222622"/>
    <w:rsid w:val="00222721"/>
    <w:rsid w:val="00222FA6"/>
    <w:rsid w:val="002230A3"/>
    <w:rsid w:val="00223551"/>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654D"/>
    <w:rsid w:val="00237118"/>
    <w:rsid w:val="00237530"/>
    <w:rsid w:val="002378A4"/>
    <w:rsid w:val="00237B76"/>
    <w:rsid w:val="00240084"/>
    <w:rsid w:val="00240155"/>
    <w:rsid w:val="00240344"/>
    <w:rsid w:val="00240D02"/>
    <w:rsid w:val="002410B7"/>
    <w:rsid w:val="002411AC"/>
    <w:rsid w:val="00241DA2"/>
    <w:rsid w:val="00241F77"/>
    <w:rsid w:val="00241F87"/>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73"/>
    <w:rsid w:val="002471AC"/>
    <w:rsid w:val="00247411"/>
    <w:rsid w:val="00247476"/>
    <w:rsid w:val="00247C6B"/>
    <w:rsid w:val="00247EA0"/>
    <w:rsid w:val="002505F3"/>
    <w:rsid w:val="002508E0"/>
    <w:rsid w:val="0025094A"/>
    <w:rsid w:val="00251069"/>
    <w:rsid w:val="002518D9"/>
    <w:rsid w:val="00251972"/>
    <w:rsid w:val="00251A3C"/>
    <w:rsid w:val="00251AAA"/>
    <w:rsid w:val="00252573"/>
    <w:rsid w:val="00253157"/>
    <w:rsid w:val="0025316E"/>
    <w:rsid w:val="00253C6D"/>
    <w:rsid w:val="00253D57"/>
    <w:rsid w:val="00253D80"/>
    <w:rsid w:val="00254D12"/>
    <w:rsid w:val="002563B9"/>
    <w:rsid w:val="00256CEC"/>
    <w:rsid w:val="002576E7"/>
    <w:rsid w:val="00257AF7"/>
    <w:rsid w:val="00257C1A"/>
    <w:rsid w:val="0026024C"/>
    <w:rsid w:val="0026026A"/>
    <w:rsid w:val="00261C1C"/>
    <w:rsid w:val="002623D8"/>
    <w:rsid w:val="00262830"/>
    <w:rsid w:val="00263042"/>
    <w:rsid w:val="00263374"/>
    <w:rsid w:val="002633AE"/>
    <w:rsid w:val="00263438"/>
    <w:rsid w:val="00263B44"/>
    <w:rsid w:val="00264320"/>
    <w:rsid w:val="002643FC"/>
    <w:rsid w:val="00265F4A"/>
    <w:rsid w:val="002663CE"/>
    <w:rsid w:val="002668F7"/>
    <w:rsid w:val="00267172"/>
    <w:rsid w:val="0026770D"/>
    <w:rsid w:val="00270A08"/>
    <w:rsid w:val="00270F60"/>
    <w:rsid w:val="0027156C"/>
    <w:rsid w:val="00271EB2"/>
    <w:rsid w:val="00273E8D"/>
    <w:rsid w:val="002746BA"/>
    <w:rsid w:val="00274714"/>
    <w:rsid w:val="002752DD"/>
    <w:rsid w:val="0027586E"/>
    <w:rsid w:val="00276062"/>
    <w:rsid w:val="00276677"/>
    <w:rsid w:val="0027689C"/>
    <w:rsid w:val="00276CEF"/>
    <w:rsid w:val="00276F5A"/>
    <w:rsid w:val="00277410"/>
    <w:rsid w:val="002801C5"/>
    <w:rsid w:val="002801D7"/>
    <w:rsid w:val="002803CB"/>
    <w:rsid w:val="00280D56"/>
    <w:rsid w:val="00280F4A"/>
    <w:rsid w:val="0028159C"/>
    <w:rsid w:val="00281716"/>
    <w:rsid w:val="00281BBF"/>
    <w:rsid w:val="00281D90"/>
    <w:rsid w:val="00281FF5"/>
    <w:rsid w:val="00281FFD"/>
    <w:rsid w:val="00282CD0"/>
    <w:rsid w:val="00283162"/>
    <w:rsid w:val="00283A9F"/>
    <w:rsid w:val="00283D55"/>
    <w:rsid w:val="00284334"/>
    <w:rsid w:val="00284715"/>
    <w:rsid w:val="00284C2B"/>
    <w:rsid w:val="002850E9"/>
    <w:rsid w:val="00285726"/>
    <w:rsid w:val="002864C9"/>
    <w:rsid w:val="0029012B"/>
    <w:rsid w:val="0029183D"/>
    <w:rsid w:val="00291C70"/>
    <w:rsid w:val="0029226A"/>
    <w:rsid w:val="002926AA"/>
    <w:rsid w:val="002926FA"/>
    <w:rsid w:val="00292CAF"/>
    <w:rsid w:val="002938C0"/>
    <w:rsid w:val="00293CF1"/>
    <w:rsid w:val="002941F7"/>
    <w:rsid w:val="0029463B"/>
    <w:rsid w:val="00294848"/>
    <w:rsid w:val="002951AB"/>
    <w:rsid w:val="002952F8"/>
    <w:rsid w:val="002954D1"/>
    <w:rsid w:val="00295D33"/>
    <w:rsid w:val="0029781A"/>
    <w:rsid w:val="00297D72"/>
    <w:rsid w:val="002A035D"/>
    <w:rsid w:val="002A0740"/>
    <w:rsid w:val="002A17C7"/>
    <w:rsid w:val="002A20FF"/>
    <w:rsid w:val="002A2AC5"/>
    <w:rsid w:val="002A3084"/>
    <w:rsid w:val="002A3539"/>
    <w:rsid w:val="002A3C04"/>
    <w:rsid w:val="002A3CB4"/>
    <w:rsid w:val="002A3F91"/>
    <w:rsid w:val="002A4A76"/>
    <w:rsid w:val="002A4FBC"/>
    <w:rsid w:val="002A50E6"/>
    <w:rsid w:val="002A512B"/>
    <w:rsid w:val="002A5412"/>
    <w:rsid w:val="002A632B"/>
    <w:rsid w:val="002A6E78"/>
    <w:rsid w:val="002A70A2"/>
    <w:rsid w:val="002A7D8E"/>
    <w:rsid w:val="002A7E4F"/>
    <w:rsid w:val="002B00E4"/>
    <w:rsid w:val="002B0604"/>
    <w:rsid w:val="002B0D28"/>
    <w:rsid w:val="002B12AD"/>
    <w:rsid w:val="002B1454"/>
    <w:rsid w:val="002B15BE"/>
    <w:rsid w:val="002B16DA"/>
    <w:rsid w:val="002B2531"/>
    <w:rsid w:val="002B2DD3"/>
    <w:rsid w:val="002B2F76"/>
    <w:rsid w:val="002B31BD"/>
    <w:rsid w:val="002B3265"/>
    <w:rsid w:val="002B39DF"/>
    <w:rsid w:val="002B4055"/>
    <w:rsid w:val="002B4761"/>
    <w:rsid w:val="002B51E4"/>
    <w:rsid w:val="002B5543"/>
    <w:rsid w:val="002B5EFC"/>
    <w:rsid w:val="002B6712"/>
    <w:rsid w:val="002B68FD"/>
    <w:rsid w:val="002B6B43"/>
    <w:rsid w:val="002B722F"/>
    <w:rsid w:val="002B7601"/>
    <w:rsid w:val="002C043F"/>
    <w:rsid w:val="002C0940"/>
    <w:rsid w:val="002C295C"/>
    <w:rsid w:val="002C2C87"/>
    <w:rsid w:val="002C3633"/>
    <w:rsid w:val="002C438F"/>
    <w:rsid w:val="002C49D6"/>
    <w:rsid w:val="002C4A3C"/>
    <w:rsid w:val="002C4AC0"/>
    <w:rsid w:val="002C57C0"/>
    <w:rsid w:val="002C6C62"/>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E2"/>
    <w:rsid w:val="002E1FA5"/>
    <w:rsid w:val="002E2BDC"/>
    <w:rsid w:val="002E30A0"/>
    <w:rsid w:val="002E35D3"/>
    <w:rsid w:val="002E3826"/>
    <w:rsid w:val="002E3BDD"/>
    <w:rsid w:val="002E43C0"/>
    <w:rsid w:val="002E4662"/>
    <w:rsid w:val="002E4AED"/>
    <w:rsid w:val="002E55AB"/>
    <w:rsid w:val="002E5A1D"/>
    <w:rsid w:val="002E5E2F"/>
    <w:rsid w:val="002E6198"/>
    <w:rsid w:val="002E63B0"/>
    <w:rsid w:val="002E65EE"/>
    <w:rsid w:val="002E6747"/>
    <w:rsid w:val="002E75D0"/>
    <w:rsid w:val="002E7611"/>
    <w:rsid w:val="002F0F7F"/>
    <w:rsid w:val="002F1050"/>
    <w:rsid w:val="002F1138"/>
    <w:rsid w:val="002F11E9"/>
    <w:rsid w:val="002F1922"/>
    <w:rsid w:val="002F1A80"/>
    <w:rsid w:val="002F21C1"/>
    <w:rsid w:val="002F28CB"/>
    <w:rsid w:val="002F2DB3"/>
    <w:rsid w:val="002F2F7E"/>
    <w:rsid w:val="002F407B"/>
    <w:rsid w:val="002F4115"/>
    <w:rsid w:val="002F4A62"/>
    <w:rsid w:val="002F4F18"/>
    <w:rsid w:val="002F5763"/>
    <w:rsid w:val="002F57DA"/>
    <w:rsid w:val="002F5CB7"/>
    <w:rsid w:val="002F656D"/>
    <w:rsid w:val="003002E8"/>
    <w:rsid w:val="0030041C"/>
    <w:rsid w:val="00300611"/>
    <w:rsid w:val="00300615"/>
    <w:rsid w:val="00300C09"/>
    <w:rsid w:val="003010AB"/>
    <w:rsid w:val="003010F0"/>
    <w:rsid w:val="00301170"/>
    <w:rsid w:val="00301A5A"/>
    <w:rsid w:val="003038EC"/>
    <w:rsid w:val="00303B25"/>
    <w:rsid w:val="00304288"/>
    <w:rsid w:val="003044A4"/>
    <w:rsid w:val="00304DED"/>
    <w:rsid w:val="00304EB2"/>
    <w:rsid w:val="003060AF"/>
    <w:rsid w:val="003064D0"/>
    <w:rsid w:val="00306AAC"/>
    <w:rsid w:val="00306C0B"/>
    <w:rsid w:val="003073B0"/>
    <w:rsid w:val="0030796C"/>
    <w:rsid w:val="00307DF5"/>
    <w:rsid w:val="00310028"/>
    <w:rsid w:val="003102AE"/>
    <w:rsid w:val="003103A7"/>
    <w:rsid w:val="003110EF"/>
    <w:rsid w:val="00312E35"/>
    <w:rsid w:val="00313008"/>
    <w:rsid w:val="0031329C"/>
    <w:rsid w:val="003142AA"/>
    <w:rsid w:val="0031434A"/>
    <w:rsid w:val="00314588"/>
    <w:rsid w:val="0031483A"/>
    <w:rsid w:val="003149B5"/>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9DB"/>
    <w:rsid w:val="00320D06"/>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DCE"/>
    <w:rsid w:val="00331E1F"/>
    <w:rsid w:val="00332001"/>
    <w:rsid w:val="003323C5"/>
    <w:rsid w:val="003325EE"/>
    <w:rsid w:val="0033287D"/>
    <w:rsid w:val="00333BA8"/>
    <w:rsid w:val="00334115"/>
    <w:rsid w:val="003344A4"/>
    <w:rsid w:val="003345FD"/>
    <w:rsid w:val="003349B9"/>
    <w:rsid w:val="00334C4E"/>
    <w:rsid w:val="00335374"/>
    <w:rsid w:val="003353C5"/>
    <w:rsid w:val="00335928"/>
    <w:rsid w:val="00336098"/>
    <w:rsid w:val="003365D6"/>
    <w:rsid w:val="00336CBE"/>
    <w:rsid w:val="00337FA2"/>
    <w:rsid w:val="00340170"/>
    <w:rsid w:val="00340534"/>
    <w:rsid w:val="00340C84"/>
    <w:rsid w:val="003410D8"/>
    <w:rsid w:val="003413C1"/>
    <w:rsid w:val="003413D4"/>
    <w:rsid w:val="00341C3A"/>
    <w:rsid w:val="00341FE6"/>
    <w:rsid w:val="00342178"/>
    <w:rsid w:val="0034232E"/>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B3C"/>
    <w:rsid w:val="00353C32"/>
    <w:rsid w:val="00354504"/>
    <w:rsid w:val="00354D14"/>
    <w:rsid w:val="00355346"/>
    <w:rsid w:val="00355530"/>
    <w:rsid w:val="003555C2"/>
    <w:rsid w:val="00355E8E"/>
    <w:rsid w:val="00356446"/>
    <w:rsid w:val="00356F77"/>
    <w:rsid w:val="003571A5"/>
    <w:rsid w:val="0035773F"/>
    <w:rsid w:val="00357D83"/>
    <w:rsid w:val="0036052A"/>
    <w:rsid w:val="00360803"/>
    <w:rsid w:val="00360895"/>
    <w:rsid w:val="00360C2B"/>
    <w:rsid w:val="00360E3C"/>
    <w:rsid w:val="00361573"/>
    <w:rsid w:val="003615E1"/>
    <w:rsid w:val="003618B4"/>
    <w:rsid w:val="00361F84"/>
    <w:rsid w:val="0036230E"/>
    <w:rsid w:val="003628C8"/>
    <w:rsid w:val="003630FA"/>
    <w:rsid w:val="00363644"/>
    <w:rsid w:val="00363662"/>
    <w:rsid w:val="00363805"/>
    <w:rsid w:val="00363D86"/>
    <w:rsid w:val="003641EA"/>
    <w:rsid w:val="003642DF"/>
    <w:rsid w:val="00364482"/>
    <w:rsid w:val="003646AA"/>
    <w:rsid w:val="00364D8F"/>
    <w:rsid w:val="003650C7"/>
    <w:rsid w:val="003651E2"/>
    <w:rsid w:val="0036547C"/>
    <w:rsid w:val="0036579B"/>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80203"/>
    <w:rsid w:val="003805AB"/>
    <w:rsid w:val="0038065D"/>
    <w:rsid w:val="00381640"/>
    <w:rsid w:val="00381799"/>
    <w:rsid w:val="00381F56"/>
    <w:rsid w:val="00382F0A"/>
    <w:rsid w:val="0038305A"/>
    <w:rsid w:val="00383488"/>
    <w:rsid w:val="003836BC"/>
    <w:rsid w:val="00383A34"/>
    <w:rsid w:val="00383A5D"/>
    <w:rsid w:val="0038434C"/>
    <w:rsid w:val="003851FE"/>
    <w:rsid w:val="00385450"/>
    <w:rsid w:val="00385FF8"/>
    <w:rsid w:val="0038648B"/>
    <w:rsid w:val="00386572"/>
    <w:rsid w:val="00386849"/>
    <w:rsid w:val="00386946"/>
    <w:rsid w:val="003870D0"/>
    <w:rsid w:val="00387310"/>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C1B"/>
    <w:rsid w:val="003A1305"/>
    <w:rsid w:val="003A16C6"/>
    <w:rsid w:val="003A1D21"/>
    <w:rsid w:val="003A2819"/>
    <w:rsid w:val="003A28E1"/>
    <w:rsid w:val="003A2C91"/>
    <w:rsid w:val="003A3604"/>
    <w:rsid w:val="003A3638"/>
    <w:rsid w:val="003A39F1"/>
    <w:rsid w:val="003A4BFC"/>
    <w:rsid w:val="003A4C4A"/>
    <w:rsid w:val="003A510A"/>
    <w:rsid w:val="003A56CD"/>
    <w:rsid w:val="003A5ADD"/>
    <w:rsid w:val="003A5C90"/>
    <w:rsid w:val="003A6563"/>
    <w:rsid w:val="003A65ED"/>
    <w:rsid w:val="003A72CF"/>
    <w:rsid w:val="003A759C"/>
    <w:rsid w:val="003A7742"/>
    <w:rsid w:val="003A7BB6"/>
    <w:rsid w:val="003A7D75"/>
    <w:rsid w:val="003B0AD0"/>
    <w:rsid w:val="003B0DEC"/>
    <w:rsid w:val="003B169C"/>
    <w:rsid w:val="003B2FD6"/>
    <w:rsid w:val="003B3220"/>
    <w:rsid w:val="003B3A3E"/>
    <w:rsid w:val="003B41F6"/>
    <w:rsid w:val="003B4264"/>
    <w:rsid w:val="003B4B6D"/>
    <w:rsid w:val="003B536B"/>
    <w:rsid w:val="003B5CD7"/>
    <w:rsid w:val="003B60F8"/>
    <w:rsid w:val="003B629A"/>
    <w:rsid w:val="003B6663"/>
    <w:rsid w:val="003B6B60"/>
    <w:rsid w:val="003B6EA8"/>
    <w:rsid w:val="003B7608"/>
    <w:rsid w:val="003B76F0"/>
    <w:rsid w:val="003B7829"/>
    <w:rsid w:val="003B7D13"/>
    <w:rsid w:val="003C04BB"/>
    <w:rsid w:val="003C062D"/>
    <w:rsid w:val="003C1E66"/>
    <w:rsid w:val="003C2D5A"/>
    <w:rsid w:val="003C3C79"/>
    <w:rsid w:val="003C4366"/>
    <w:rsid w:val="003C45D6"/>
    <w:rsid w:val="003C478A"/>
    <w:rsid w:val="003C49B8"/>
    <w:rsid w:val="003C5666"/>
    <w:rsid w:val="003C5E6B"/>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EAB"/>
    <w:rsid w:val="003D3133"/>
    <w:rsid w:val="003D389A"/>
    <w:rsid w:val="003D3A95"/>
    <w:rsid w:val="003D3B7E"/>
    <w:rsid w:val="003D3F65"/>
    <w:rsid w:val="003D4FCF"/>
    <w:rsid w:val="003D5369"/>
    <w:rsid w:val="003D58EC"/>
    <w:rsid w:val="003D5960"/>
    <w:rsid w:val="003D5A41"/>
    <w:rsid w:val="003D5FED"/>
    <w:rsid w:val="003D65B8"/>
    <w:rsid w:val="003D67FC"/>
    <w:rsid w:val="003D6CB4"/>
    <w:rsid w:val="003D6D0D"/>
    <w:rsid w:val="003D6E27"/>
    <w:rsid w:val="003E0250"/>
    <w:rsid w:val="003E037B"/>
    <w:rsid w:val="003E0963"/>
    <w:rsid w:val="003E09BB"/>
    <w:rsid w:val="003E09E1"/>
    <w:rsid w:val="003E0F58"/>
    <w:rsid w:val="003E10E0"/>
    <w:rsid w:val="003E1653"/>
    <w:rsid w:val="003E1B17"/>
    <w:rsid w:val="003E1D82"/>
    <w:rsid w:val="003E22C8"/>
    <w:rsid w:val="003E22E8"/>
    <w:rsid w:val="003E2654"/>
    <w:rsid w:val="003E275D"/>
    <w:rsid w:val="003E34E7"/>
    <w:rsid w:val="003E3553"/>
    <w:rsid w:val="003E38F1"/>
    <w:rsid w:val="003E3C0B"/>
    <w:rsid w:val="003E3F9E"/>
    <w:rsid w:val="003E42A8"/>
    <w:rsid w:val="003E4374"/>
    <w:rsid w:val="003E4CB8"/>
    <w:rsid w:val="003E4CD4"/>
    <w:rsid w:val="003E4EF1"/>
    <w:rsid w:val="003E4F13"/>
    <w:rsid w:val="003E5CB2"/>
    <w:rsid w:val="003E674A"/>
    <w:rsid w:val="003E71DE"/>
    <w:rsid w:val="003E7553"/>
    <w:rsid w:val="003E7AD5"/>
    <w:rsid w:val="003F058F"/>
    <w:rsid w:val="003F0954"/>
    <w:rsid w:val="003F0C80"/>
    <w:rsid w:val="003F1121"/>
    <w:rsid w:val="003F11BA"/>
    <w:rsid w:val="003F1399"/>
    <w:rsid w:val="003F2596"/>
    <w:rsid w:val="003F2A7B"/>
    <w:rsid w:val="003F2C09"/>
    <w:rsid w:val="003F4261"/>
    <w:rsid w:val="003F4273"/>
    <w:rsid w:val="003F4543"/>
    <w:rsid w:val="003F4589"/>
    <w:rsid w:val="003F478C"/>
    <w:rsid w:val="003F47D1"/>
    <w:rsid w:val="003F47EA"/>
    <w:rsid w:val="003F51D4"/>
    <w:rsid w:val="003F596B"/>
    <w:rsid w:val="003F5A45"/>
    <w:rsid w:val="003F5B92"/>
    <w:rsid w:val="003F6CE0"/>
    <w:rsid w:val="003F715C"/>
    <w:rsid w:val="00400172"/>
    <w:rsid w:val="00400297"/>
    <w:rsid w:val="00400A9A"/>
    <w:rsid w:val="0040125B"/>
    <w:rsid w:val="00401531"/>
    <w:rsid w:val="00401546"/>
    <w:rsid w:val="004017F1"/>
    <w:rsid w:val="004019FB"/>
    <w:rsid w:val="0040256B"/>
    <w:rsid w:val="00402A49"/>
    <w:rsid w:val="00402BD0"/>
    <w:rsid w:val="004035CB"/>
    <w:rsid w:val="004039CB"/>
    <w:rsid w:val="00403A8C"/>
    <w:rsid w:val="0040419B"/>
    <w:rsid w:val="00404A4D"/>
    <w:rsid w:val="00404E1A"/>
    <w:rsid w:val="00404FE2"/>
    <w:rsid w:val="00405CD2"/>
    <w:rsid w:val="004061FF"/>
    <w:rsid w:val="004062B8"/>
    <w:rsid w:val="004072D8"/>
    <w:rsid w:val="00407348"/>
    <w:rsid w:val="0040736D"/>
    <w:rsid w:val="00407BA9"/>
    <w:rsid w:val="00407D25"/>
    <w:rsid w:val="004101C4"/>
    <w:rsid w:val="00410BA8"/>
    <w:rsid w:val="00410F54"/>
    <w:rsid w:val="00410F5D"/>
    <w:rsid w:val="004112EC"/>
    <w:rsid w:val="004114CB"/>
    <w:rsid w:val="00411520"/>
    <w:rsid w:val="004118AC"/>
    <w:rsid w:val="00411964"/>
    <w:rsid w:val="0041299D"/>
    <w:rsid w:val="00413CD8"/>
    <w:rsid w:val="00413E16"/>
    <w:rsid w:val="0041407B"/>
    <w:rsid w:val="0041469E"/>
    <w:rsid w:val="0041487E"/>
    <w:rsid w:val="004149B6"/>
    <w:rsid w:val="00414ED6"/>
    <w:rsid w:val="00414EF4"/>
    <w:rsid w:val="0041521F"/>
    <w:rsid w:val="0041556C"/>
    <w:rsid w:val="004158AD"/>
    <w:rsid w:val="00415AA8"/>
    <w:rsid w:val="00415C01"/>
    <w:rsid w:val="00415CDE"/>
    <w:rsid w:val="004163FA"/>
    <w:rsid w:val="004164BE"/>
    <w:rsid w:val="004166D6"/>
    <w:rsid w:val="0041774F"/>
    <w:rsid w:val="00417B30"/>
    <w:rsid w:val="00417F0C"/>
    <w:rsid w:val="00420770"/>
    <w:rsid w:val="0042135D"/>
    <w:rsid w:val="00421615"/>
    <w:rsid w:val="00421AA5"/>
    <w:rsid w:val="00421BEC"/>
    <w:rsid w:val="00422587"/>
    <w:rsid w:val="00422925"/>
    <w:rsid w:val="00422B3A"/>
    <w:rsid w:val="00423303"/>
    <w:rsid w:val="00423807"/>
    <w:rsid w:val="0042465F"/>
    <w:rsid w:val="00424DF2"/>
    <w:rsid w:val="0042514C"/>
    <w:rsid w:val="00425279"/>
    <w:rsid w:val="004254E3"/>
    <w:rsid w:val="0042598A"/>
    <w:rsid w:val="00425BAA"/>
    <w:rsid w:val="00425CC0"/>
    <w:rsid w:val="00426116"/>
    <w:rsid w:val="004264F8"/>
    <w:rsid w:val="0042674B"/>
    <w:rsid w:val="004267D4"/>
    <w:rsid w:val="0042724C"/>
    <w:rsid w:val="00427377"/>
    <w:rsid w:val="0042766F"/>
    <w:rsid w:val="0042774A"/>
    <w:rsid w:val="00427AA6"/>
    <w:rsid w:val="00427EB3"/>
    <w:rsid w:val="0043033F"/>
    <w:rsid w:val="00431274"/>
    <w:rsid w:val="00431356"/>
    <w:rsid w:val="004313C2"/>
    <w:rsid w:val="004315A6"/>
    <w:rsid w:val="004315B5"/>
    <w:rsid w:val="00431A49"/>
    <w:rsid w:val="0043303A"/>
    <w:rsid w:val="004330D2"/>
    <w:rsid w:val="0043349E"/>
    <w:rsid w:val="00433538"/>
    <w:rsid w:val="00433619"/>
    <w:rsid w:val="004337DD"/>
    <w:rsid w:val="00433C11"/>
    <w:rsid w:val="004345DA"/>
    <w:rsid w:val="004350FF"/>
    <w:rsid w:val="00435E38"/>
    <w:rsid w:val="00436A51"/>
    <w:rsid w:val="00436DAF"/>
    <w:rsid w:val="00436E8D"/>
    <w:rsid w:val="00437CF3"/>
    <w:rsid w:val="00437DCF"/>
    <w:rsid w:val="004400F6"/>
    <w:rsid w:val="0044015B"/>
    <w:rsid w:val="00440579"/>
    <w:rsid w:val="004408AF"/>
    <w:rsid w:val="00440BB6"/>
    <w:rsid w:val="0044270A"/>
    <w:rsid w:val="00442D96"/>
    <w:rsid w:val="00442E43"/>
    <w:rsid w:val="00443145"/>
    <w:rsid w:val="004433A0"/>
    <w:rsid w:val="00443888"/>
    <w:rsid w:val="004439F7"/>
    <w:rsid w:val="004448AA"/>
    <w:rsid w:val="00445CA0"/>
    <w:rsid w:val="00445FAF"/>
    <w:rsid w:val="00446872"/>
    <w:rsid w:val="004469E4"/>
    <w:rsid w:val="00447529"/>
    <w:rsid w:val="0044788F"/>
    <w:rsid w:val="00447E8A"/>
    <w:rsid w:val="00447EDA"/>
    <w:rsid w:val="00447EDF"/>
    <w:rsid w:val="0045032D"/>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B93"/>
    <w:rsid w:val="00454D23"/>
    <w:rsid w:val="004550B7"/>
    <w:rsid w:val="0045546C"/>
    <w:rsid w:val="0045564F"/>
    <w:rsid w:val="00455814"/>
    <w:rsid w:val="004562B1"/>
    <w:rsid w:val="00456C66"/>
    <w:rsid w:val="00456E57"/>
    <w:rsid w:val="0045738C"/>
    <w:rsid w:val="00457CA9"/>
    <w:rsid w:val="00460163"/>
    <w:rsid w:val="0046029E"/>
    <w:rsid w:val="004603B7"/>
    <w:rsid w:val="004607F1"/>
    <w:rsid w:val="00460B29"/>
    <w:rsid w:val="00460F86"/>
    <w:rsid w:val="00461185"/>
    <w:rsid w:val="004611BE"/>
    <w:rsid w:val="00462158"/>
    <w:rsid w:val="0046303B"/>
    <w:rsid w:val="004632F1"/>
    <w:rsid w:val="00463F88"/>
    <w:rsid w:val="00464380"/>
    <w:rsid w:val="00464520"/>
    <w:rsid w:val="00464F7C"/>
    <w:rsid w:val="004655E0"/>
    <w:rsid w:val="00465E84"/>
    <w:rsid w:val="00466A71"/>
    <w:rsid w:val="004673DD"/>
    <w:rsid w:val="00467678"/>
    <w:rsid w:val="00467CA6"/>
    <w:rsid w:val="00470034"/>
    <w:rsid w:val="004703F1"/>
    <w:rsid w:val="0047083D"/>
    <w:rsid w:val="004708B9"/>
    <w:rsid w:val="00470C42"/>
    <w:rsid w:val="00471552"/>
    <w:rsid w:val="00471637"/>
    <w:rsid w:val="00471FFC"/>
    <w:rsid w:val="00472BF5"/>
    <w:rsid w:val="00473326"/>
    <w:rsid w:val="004735F1"/>
    <w:rsid w:val="00473605"/>
    <w:rsid w:val="00473A81"/>
    <w:rsid w:val="00474456"/>
    <w:rsid w:val="00474511"/>
    <w:rsid w:val="00474736"/>
    <w:rsid w:val="00474B99"/>
    <w:rsid w:val="00474D47"/>
    <w:rsid w:val="004758EC"/>
    <w:rsid w:val="00475DB9"/>
    <w:rsid w:val="0047611A"/>
    <w:rsid w:val="00476245"/>
    <w:rsid w:val="00476AB4"/>
    <w:rsid w:val="00476B1C"/>
    <w:rsid w:val="00476BC4"/>
    <w:rsid w:val="0047705E"/>
    <w:rsid w:val="004771E8"/>
    <w:rsid w:val="0047732C"/>
    <w:rsid w:val="0047793F"/>
    <w:rsid w:val="00477DBC"/>
    <w:rsid w:val="004807D9"/>
    <w:rsid w:val="00480AD0"/>
    <w:rsid w:val="00480DCB"/>
    <w:rsid w:val="00480E56"/>
    <w:rsid w:val="00480E68"/>
    <w:rsid w:val="004813E7"/>
    <w:rsid w:val="004814DA"/>
    <w:rsid w:val="00481C74"/>
    <w:rsid w:val="004826A1"/>
    <w:rsid w:val="00482B10"/>
    <w:rsid w:val="00482EAA"/>
    <w:rsid w:val="0048321A"/>
    <w:rsid w:val="00483803"/>
    <w:rsid w:val="00483A29"/>
    <w:rsid w:val="00484057"/>
    <w:rsid w:val="0048437A"/>
    <w:rsid w:val="00484490"/>
    <w:rsid w:val="00484590"/>
    <w:rsid w:val="00484678"/>
    <w:rsid w:val="00484A3E"/>
    <w:rsid w:val="00484AB7"/>
    <w:rsid w:val="00484AB9"/>
    <w:rsid w:val="00485065"/>
    <w:rsid w:val="00485C2C"/>
    <w:rsid w:val="00485E70"/>
    <w:rsid w:val="004862E3"/>
    <w:rsid w:val="004865A7"/>
    <w:rsid w:val="00486CB9"/>
    <w:rsid w:val="0048703F"/>
    <w:rsid w:val="004876C8"/>
    <w:rsid w:val="0048778C"/>
    <w:rsid w:val="00487A9E"/>
    <w:rsid w:val="00487C04"/>
    <w:rsid w:val="00487D9A"/>
    <w:rsid w:val="00487F46"/>
    <w:rsid w:val="00490393"/>
    <w:rsid w:val="004904B4"/>
    <w:rsid w:val="004908E4"/>
    <w:rsid w:val="00490E9B"/>
    <w:rsid w:val="004912B1"/>
    <w:rsid w:val="004913FF"/>
    <w:rsid w:val="00492861"/>
    <w:rsid w:val="00492A2B"/>
    <w:rsid w:val="00492F27"/>
    <w:rsid w:val="004936F2"/>
    <w:rsid w:val="00493928"/>
    <w:rsid w:val="004939D7"/>
    <w:rsid w:val="00493AB4"/>
    <w:rsid w:val="00493B8D"/>
    <w:rsid w:val="00493CB2"/>
    <w:rsid w:val="00493DAB"/>
    <w:rsid w:val="00494A11"/>
    <w:rsid w:val="00495099"/>
    <w:rsid w:val="004958F3"/>
    <w:rsid w:val="00495E80"/>
    <w:rsid w:val="004960C3"/>
    <w:rsid w:val="0049686B"/>
    <w:rsid w:val="00496931"/>
    <w:rsid w:val="00496DBD"/>
    <w:rsid w:val="00497BED"/>
    <w:rsid w:val="004A0201"/>
    <w:rsid w:val="004A03E5"/>
    <w:rsid w:val="004A03FD"/>
    <w:rsid w:val="004A0B6B"/>
    <w:rsid w:val="004A1107"/>
    <w:rsid w:val="004A1217"/>
    <w:rsid w:val="004A12D3"/>
    <w:rsid w:val="004A1A5C"/>
    <w:rsid w:val="004A1EAF"/>
    <w:rsid w:val="004A2D2E"/>
    <w:rsid w:val="004A3061"/>
    <w:rsid w:val="004A3177"/>
    <w:rsid w:val="004A429A"/>
    <w:rsid w:val="004A469C"/>
    <w:rsid w:val="004A56A8"/>
    <w:rsid w:val="004A5785"/>
    <w:rsid w:val="004A5B54"/>
    <w:rsid w:val="004A5BDA"/>
    <w:rsid w:val="004A5D58"/>
    <w:rsid w:val="004A656D"/>
    <w:rsid w:val="004A6B0F"/>
    <w:rsid w:val="004A6DDF"/>
    <w:rsid w:val="004A71BA"/>
    <w:rsid w:val="004A73D3"/>
    <w:rsid w:val="004A764B"/>
    <w:rsid w:val="004A7AEE"/>
    <w:rsid w:val="004B0657"/>
    <w:rsid w:val="004B0EFC"/>
    <w:rsid w:val="004B14B7"/>
    <w:rsid w:val="004B1A78"/>
    <w:rsid w:val="004B1E1E"/>
    <w:rsid w:val="004B2016"/>
    <w:rsid w:val="004B229F"/>
    <w:rsid w:val="004B28D1"/>
    <w:rsid w:val="004B2A9D"/>
    <w:rsid w:val="004B2B73"/>
    <w:rsid w:val="004B2DCB"/>
    <w:rsid w:val="004B2FFC"/>
    <w:rsid w:val="004B31D4"/>
    <w:rsid w:val="004B44EF"/>
    <w:rsid w:val="004B4E7C"/>
    <w:rsid w:val="004B59D1"/>
    <w:rsid w:val="004B5B77"/>
    <w:rsid w:val="004B5F1C"/>
    <w:rsid w:val="004B6B2C"/>
    <w:rsid w:val="004B7002"/>
    <w:rsid w:val="004B71A5"/>
    <w:rsid w:val="004B7B31"/>
    <w:rsid w:val="004C04EE"/>
    <w:rsid w:val="004C0602"/>
    <w:rsid w:val="004C06F0"/>
    <w:rsid w:val="004C1862"/>
    <w:rsid w:val="004C1A0F"/>
    <w:rsid w:val="004C1AA9"/>
    <w:rsid w:val="004C1D08"/>
    <w:rsid w:val="004C256D"/>
    <w:rsid w:val="004C26A1"/>
    <w:rsid w:val="004C28F9"/>
    <w:rsid w:val="004C40B2"/>
    <w:rsid w:val="004C4183"/>
    <w:rsid w:val="004C61CE"/>
    <w:rsid w:val="004C6400"/>
    <w:rsid w:val="004C6905"/>
    <w:rsid w:val="004C69E1"/>
    <w:rsid w:val="004C7164"/>
    <w:rsid w:val="004C7544"/>
    <w:rsid w:val="004C7546"/>
    <w:rsid w:val="004C781D"/>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F66"/>
    <w:rsid w:val="004E04B0"/>
    <w:rsid w:val="004E0D79"/>
    <w:rsid w:val="004E0F97"/>
    <w:rsid w:val="004E14AA"/>
    <w:rsid w:val="004E1C39"/>
    <w:rsid w:val="004E214B"/>
    <w:rsid w:val="004E2568"/>
    <w:rsid w:val="004E2AD8"/>
    <w:rsid w:val="004E3121"/>
    <w:rsid w:val="004E3857"/>
    <w:rsid w:val="004E3A6F"/>
    <w:rsid w:val="004E3C31"/>
    <w:rsid w:val="004E4335"/>
    <w:rsid w:val="004E5198"/>
    <w:rsid w:val="004E521B"/>
    <w:rsid w:val="004E5C45"/>
    <w:rsid w:val="004E63B2"/>
    <w:rsid w:val="004E69CC"/>
    <w:rsid w:val="004E76B5"/>
    <w:rsid w:val="004F08C5"/>
    <w:rsid w:val="004F0DF4"/>
    <w:rsid w:val="004F130E"/>
    <w:rsid w:val="004F1320"/>
    <w:rsid w:val="004F1477"/>
    <w:rsid w:val="004F1717"/>
    <w:rsid w:val="004F178F"/>
    <w:rsid w:val="004F19AF"/>
    <w:rsid w:val="004F1A80"/>
    <w:rsid w:val="004F1BF0"/>
    <w:rsid w:val="004F1C4C"/>
    <w:rsid w:val="004F25EC"/>
    <w:rsid w:val="004F2643"/>
    <w:rsid w:val="004F27DD"/>
    <w:rsid w:val="004F2A85"/>
    <w:rsid w:val="004F2E8B"/>
    <w:rsid w:val="004F2F81"/>
    <w:rsid w:val="004F2FEB"/>
    <w:rsid w:val="004F3ADD"/>
    <w:rsid w:val="004F3AE3"/>
    <w:rsid w:val="004F3C75"/>
    <w:rsid w:val="004F468A"/>
    <w:rsid w:val="004F4A31"/>
    <w:rsid w:val="004F4A93"/>
    <w:rsid w:val="004F4C36"/>
    <w:rsid w:val="004F4DD8"/>
    <w:rsid w:val="004F5338"/>
    <w:rsid w:val="004F5515"/>
    <w:rsid w:val="004F6127"/>
    <w:rsid w:val="004F6598"/>
    <w:rsid w:val="004F65D2"/>
    <w:rsid w:val="004F67FF"/>
    <w:rsid w:val="004F6C2C"/>
    <w:rsid w:val="004F6E80"/>
    <w:rsid w:val="004F728A"/>
    <w:rsid w:val="004F72BC"/>
    <w:rsid w:val="004F750C"/>
    <w:rsid w:val="004F7700"/>
    <w:rsid w:val="00500AB1"/>
    <w:rsid w:val="005012D2"/>
    <w:rsid w:val="0050132C"/>
    <w:rsid w:val="005027ED"/>
    <w:rsid w:val="005029AF"/>
    <w:rsid w:val="00504C35"/>
    <w:rsid w:val="00504E27"/>
    <w:rsid w:val="005050F1"/>
    <w:rsid w:val="00505730"/>
    <w:rsid w:val="00505A8A"/>
    <w:rsid w:val="00505BD1"/>
    <w:rsid w:val="00505F79"/>
    <w:rsid w:val="005075D4"/>
    <w:rsid w:val="00507680"/>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1B"/>
    <w:rsid w:val="00517126"/>
    <w:rsid w:val="00517650"/>
    <w:rsid w:val="005176FF"/>
    <w:rsid w:val="00517854"/>
    <w:rsid w:val="00517958"/>
    <w:rsid w:val="00517F59"/>
    <w:rsid w:val="005206AC"/>
    <w:rsid w:val="00520781"/>
    <w:rsid w:val="00520E6B"/>
    <w:rsid w:val="005220DE"/>
    <w:rsid w:val="00522996"/>
    <w:rsid w:val="0052312E"/>
    <w:rsid w:val="00523E65"/>
    <w:rsid w:val="005248BE"/>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2237"/>
    <w:rsid w:val="00533122"/>
    <w:rsid w:val="005331D6"/>
    <w:rsid w:val="0053336C"/>
    <w:rsid w:val="00533B2C"/>
    <w:rsid w:val="00533F58"/>
    <w:rsid w:val="005340C7"/>
    <w:rsid w:val="00534286"/>
    <w:rsid w:val="00534335"/>
    <w:rsid w:val="0053438E"/>
    <w:rsid w:val="005344DA"/>
    <w:rsid w:val="0053470B"/>
    <w:rsid w:val="00534A83"/>
    <w:rsid w:val="00534D6F"/>
    <w:rsid w:val="00535169"/>
    <w:rsid w:val="00535927"/>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98"/>
    <w:rsid w:val="005443F3"/>
    <w:rsid w:val="00544BEA"/>
    <w:rsid w:val="005456AC"/>
    <w:rsid w:val="0054571C"/>
    <w:rsid w:val="00545ABF"/>
    <w:rsid w:val="00545B4B"/>
    <w:rsid w:val="00546CFA"/>
    <w:rsid w:val="00547394"/>
    <w:rsid w:val="0054787C"/>
    <w:rsid w:val="00547F73"/>
    <w:rsid w:val="0055235C"/>
    <w:rsid w:val="005524D7"/>
    <w:rsid w:val="005538EE"/>
    <w:rsid w:val="00554E27"/>
    <w:rsid w:val="0055592C"/>
    <w:rsid w:val="00555F00"/>
    <w:rsid w:val="00555F65"/>
    <w:rsid w:val="00556470"/>
    <w:rsid w:val="00556E73"/>
    <w:rsid w:val="0055735C"/>
    <w:rsid w:val="005578D2"/>
    <w:rsid w:val="00557A09"/>
    <w:rsid w:val="0056059C"/>
    <w:rsid w:val="00561292"/>
    <w:rsid w:val="005628AE"/>
    <w:rsid w:val="00562901"/>
    <w:rsid w:val="00563313"/>
    <w:rsid w:val="00563B40"/>
    <w:rsid w:val="00563B70"/>
    <w:rsid w:val="00563D10"/>
    <w:rsid w:val="005645B8"/>
    <w:rsid w:val="00564801"/>
    <w:rsid w:val="00565C39"/>
    <w:rsid w:val="00565CD5"/>
    <w:rsid w:val="005660D4"/>
    <w:rsid w:val="00566E99"/>
    <w:rsid w:val="00566F9E"/>
    <w:rsid w:val="00567036"/>
    <w:rsid w:val="00567598"/>
    <w:rsid w:val="00567BFA"/>
    <w:rsid w:val="00567F9F"/>
    <w:rsid w:val="0057010E"/>
    <w:rsid w:val="005714AA"/>
    <w:rsid w:val="0057170D"/>
    <w:rsid w:val="0057180E"/>
    <w:rsid w:val="00571BEF"/>
    <w:rsid w:val="00571D22"/>
    <w:rsid w:val="00571F5C"/>
    <w:rsid w:val="00572025"/>
    <w:rsid w:val="005728C0"/>
    <w:rsid w:val="00572915"/>
    <w:rsid w:val="00573373"/>
    <w:rsid w:val="00574C3D"/>
    <w:rsid w:val="00575053"/>
    <w:rsid w:val="005751C4"/>
    <w:rsid w:val="005753F8"/>
    <w:rsid w:val="00575ADC"/>
    <w:rsid w:val="00576196"/>
    <w:rsid w:val="0057649C"/>
    <w:rsid w:val="00576C51"/>
    <w:rsid w:val="005779AB"/>
    <w:rsid w:val="005808F2"/>
    <w:rsid w:val="005813A1"/>
    <w:rsid w:val="00581571"/>
    <w:rsid w:val="00581720"/>
    <w:rsid w:val="005820F8"/>
    <w:rsid w:val="0058308E"/>
    <w:rsid w:val="00583116"/>
    <w:rsid w:val="00583E9F"/>
    <w:rsid w:val="00584126"/>
    <w:rsid w:val="0058447B"/>
    <w:rsid w:val="005845A7"/>
    <w:rsid w:val="005845DF"/>
    <w:rsid w:val="0058539C"/>
    <w:rsid w:val="00585659"/>
    <w:rsid w:val="00585B32"/>
    <w:rsid w:val="00586075"/>
    <w:rsid w:val="005863E5"/>
    <w:rsid w:val="005868CE"/>
    <w:rsid w:val="00586BA3"/>
    <w:rsid w:val="00586F11"/>
    <w:rsid w:val="005875DC"/>
    <w:rsid w:val="0058793E"/>
    <w:rsid w:val="00587B0E"/>
    <w:rsid w:val="00590570"/>
    <w:rsid w:val="00590936"/>
    <w:rsid w:val="0059100F"/>
    <w:rsid w:val="00591126"/>
    <w:rsid w:val="00591EEE"/>
    <w:rsid w:val="00592317"/>
    <w:rsid w:val="00592759"/>
    <w:rsid w:val="00592876"/>
    <w:rsid w:val="00592F49"/>
    <w:rsid w:val="00593679"/>
    <w:rsid w:val="0059383F"/>
    <w:rsid w:val="00594267"/>
    <w:rsid w:val="0059519F"/>
    <w:rsid w:val="005956D6"/>
    <w:rsid w:val="0059608D"/>
    <w:rsid w:val="00596631"/>
    <w:rsid w:val="005977D0"/>
    <w:rsid w:val="00597C44"/>
    <w:rsid w:val="005A050F"/>
    <w:rsid w:val="005A0F21"/>
    <w:rsid w:val="005A1787"/>
    <w:rsid w:val="005A1CBD"/>
    <w:rsid w:val="005A1CCC"/>
    <w:rsid w:val="005A1E22"/>
    <w:rsid w:val="005A1ECB"/>
    <w:rsid w:val="005A23C3"/>
    <w:rsid w:val="005A32BC"/>
    <w:rsid w:val="005A34FD"/>
    <w:rsid w:val="005A3A05"/>
    <w:rsid w:val="005A3C05"/>
    <w:rsid w:val="005A3C10"/>
    <w:rsid w:val="005A4346"/>
    <w:rsid w:val="005A46E8"/>
    <w:rsid w:val="005A48F9"/>
    <w:rsid w:val="005A524C"/>
    <w:rsid w:val="005A566D"/>
    <w:rsid w:val="005A5780"/>
    <w:rsid w:val="005A6226"/>
    <w:rsid w:val="005A653B"/>
    <w:rsid w:val="005A6CB9"/>
    <w:rsid w:val="005A6DFE"/>
    <w:rsid w:val="005A6FD7"/>
    <w:rsid w:val="005A6FF6"/>
    <w:rsid w:val="005A7617"/>
    <w:rsid w:val="005A7D10"/>
    <w:rsid w:val="005B000D"/>
    <w:rsid w:val="005B059A"/>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6BF"/>
    <w:rsid w:val="005C2993"/>
    <w:rsid w:val="005C2FA0"/>
    <w:rsid w:val="005C3204"/>
    <w:rsid w:val="005C32FF"/>
    <w:rsid w:val="005C43A0"/>
    <w:rsid w:val="005C458A"/>
    <w:rsid w:val="005C4A11"/>
    <w:rsid w:val="005C4BFB"/>
    <w:rsid w:val="005C4E5E"/>
    <w:rsid w:val="005C5362"/>
    <w:rsid w:val="005C5A80"/>
    <w:rsid w:val="005C5AAC"/>
    <w:rsid w:val="005C62DE"/>
    <w:rsid w:val="005C64A2"/>
    <w:rsid w:val="005C65D6"/>
    <w:rsid w:val="005C68F7"/>
    <w:rsid w:val="005C6B7B"/>
    <w:rsid w:val="005C6B93"/>
    <w:rsid w:val="005C6E48"/>
    <w:rsid w:val="005C7177"/>
    <w:rsid w:val="005C7448"/>
    <w:rsid w:val="005C75F6"/>
    <w:rsid w:val="005C76D2"/>
    <w:rsid w:val="005C7878"/>
    <w:rsid w:val="005D01BE"/>
    <w:rsid w:val="005D020A"/>
    <w:rsid w:val="005D0686"/>
    <w:rsid w:val="005D096E"/>
    <w:rsid w:val="005D0B1C"/>
    <w:rsid w:val="005D0BEB"/>
    <w:rsid w:val="005D114D"/>
    <w:rsid w:val="005D1302"/>
    <w:rsid w:val="005D1A75"/>
    <w:rsid w:val="005D206C"/>
    <w:rsid w:val="005D210B"/>
    <w:rsid w:val="005D23BC"/>
    <w:rsid w:val="005D3398"/>
    <w:rsid w:val="005D34E9"/>
    <w:rsid w:val="005D3EF1"/>
    <w:rsid w:val="005D3EF8"/>
    <w:rsid w:val="005D405F"/>
    <w:rsid w:val="005D432E"/>
    <w:rsid w:val="005D43D8"/>
    <w:rsid w:val="005D4EC8"/>
    <w:rsid w:val="005D505A"/>
    <w:rsid w:val="005D54DB"/>
    <w:rsid w:val="005D698C"/>
    <w:rsid w:val="005D793C"/>
    <w:rsid w:val="005D7D4B"/>
    <w:rsid w:val="005D7D77"/>
    <w:rsid w:val="005D7EF7"/>
    <w:rsid w:val="005E05CA"/>
    <w:rsid w:val="005E0B2C"/>
    <w:rsid w:val="005E103F"/>
    <w:rsid w:val="005E10B5"/>
    <w:rsid w:val="005E13D7"/>
    <w:rsid w:val="005E1E51"/>
    <w:rsid w:val="005E29CB"/>
    <w:rsid w:val="005E2A0F"/>
    <w:rsid w:val="005E2E5A"/>
    <w:rsid w:val="005E38A3"/>
    <w:rsid w:val="005E3C2B"/>
    <w:rsid w:val="005E4126"/>
    <w:rsid w:val="005E4B02"/>
    <w:rsid w:val="005E4DB6"/>
    <w:rsid w:val="005E4F0F"/>
    <w:rsid w:val="005E6DEB"/>
    <w:rsid w:val="005E6F1B"/>
    <w:rsid w:val="005E758D"/>
    <w:rsid w:val="005E77EC"/>
    <w:rsid w:val="005E7D5B"/>
    <w:rsid w:val="005E7E38"/>
    <w:rsid w:val="005F00B9"/>
    <w:rsid w:val="005F0C66"/>
    <w:rsid w:val="005F0C94"/>
    <w:rsid w:val="005F0DFD"/>
    <w:rsid w:val="005F10AA"/>
    <w:rsid w:val="005F22DF"/>
    <w:rsid w:val="005F3340"/>
    <w:rsid w:val="005F3612"/>
    <w:rsid w:val="005F43F7"/>
    <w:rsid w:val="005F4C86"/>
    <w:rsid w:val="005F4DB8"/>
    <w:rsid w:val="005F5518"/>
    <w:rsid w:val="005F556B"/>
    <w:rsid w:val="005F5F21"/>
    <w:rsid w:val="005F6271"/>
    <w:rsid w:val="005F64B3"/>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E74"/>
    <w:rsid w:val="00612EE2"/>
    <w:rsid w:val="00613416"/>
    <w:rsid w:val="006138EF"/>
    <w:rsid w:val="00613C66"/>
    <w:rsid w:val="00613F75"/>
    <w:rsid w:val="00613FA3"/>
    <w:rsid w:val="006142E2"/>
    <w:rsid w:val="00614766"/>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D17"/>
    <w:rsid w:val="006229A4"/>
    <w:rsid w:val="00622A16"/>
    <w:rsid w:val="00622E6F"/>
    <w:rsid w:val="006230D8"/>
    <w:rsid w:val="00623512"/>
    <w:rsid w:val="00623B45"/>
    <w:rsid w:val="0062461D"/>
    <w:rsid w:val="00624712"/>
    <w:rsid w:val="0062471A"/>
    <w:rsid w:val="006255E9"/>
    <w:rsid w:val="00626CB8"/>
    <w:rsid w:val="0062727B"/>
    <w:rsid w:val="00627729"/>
    <w:rsid w:val="00627EC4"/>
    <w:rsid w:val="006309C1"/>
    <w:rsid w:val="00630A2C"/>
    <w:rsid w:val="0063106D"/>
    <w:rsid w:val="006311BF"/>
    <w:rsid w:val="00631565"/>
    <w:rsid w:val="006320C1"/>
    <w:rsid w:val="00632194"/>
    <w:rsid w:val="00632325"/>
    <w:rsid w:val="0063256D"/>
    <w:rsid w:val="00632899"/>
    <w:rsid w:val="0063364E"/>
    <w:rsid w:val="00633BEA"/>
    <w:rsid w:val="00634493"/>
    <w:rsid w:val="006344E0"/>
    <w:rsid w:val="00634C3E"/>
    <w:rsid w:val="00634E02"/>
    <w:rsid w:val="00635034"/>
    <w:rsid w:val="00635931"/>
    <w:rsid w:val="00635960"/>
    <w:rsid w:val="00635B1F"/>
    <w:rsid w:val="00635F13"/>
    <w:rsid w:val="00636044"/>
    <w:rsid w:val="00636422"/>
    <w:rsid w:val="00636525"/>
    <w:rsid w:val="00636B18"/>
    <w:rsid w:val="00636E93"/>
    <w:rsid w:val="00636F9C"/>
    <w:rsid w:val="006370EA"/>
    <w:rsid w:val="00637959"/>
    <w:rsid w:val="006401BE"/>
    <w:rsid w:val="00640588"/>
    <w:rsid w:val="0064060A"/>
    <w:rsid w:val="006407EB"/>
    <w:rsid w:val="00640F9B"/>
    <w:rsid w:val="00641640"/>
    <w:rsid w:val="0064253D"/>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EA2"/>
    <w:rsid w:val="00646FF3"/>
    <w:rsid w:val="006472DB"/>
    <w:rsid w:val="00647C8D"/>
    <w:rsid w:val="006506F2"/>
    <w:rsid w:val="00650A9C"/>
    <w:rsid w:val="006518E4"/>
    <w:rsid w:val="00652125"/>
    <w:rsid w:val="0065298A"/>
    <w:rsid w:val="00652A3A"/>
    <w:rsid w:val="00652A66"/>
    <w:rsid w:val="0065308B"/>
    <w:rsid w:val="00653586"/>
    <w:rsid w:val="0065361D"/>
    <w:rsid w:val="00653EB0"/>
    <w:rsid w:val="00653F93"/>
    <w:rsid w:val="00654342"/>
    <w:rsid w:val="00654449"/>
    <w:rsid w:val="0065532E"/>
    <w:rsid w:val="00655AC5"/>
    <w:rsid w:val="00655D9E"/>
    <w:rsid w:val="00656054"/>
    <w:rsid w:val="00656703"/>
    <w:rsid w:val="00656EEB"/>
    <w:rsid w:val="00657E42"/>
    <w:rsid w:val="00660231"/>
    <w:rsid w:val="006619D6"/>
    <w:rsid w:val="00661B4D"/>
    <w:rsid w:val="00661BC3"/>
    <w:rsid w:val="00661DC8"/>
    <w:rsid w:val="006622B5"/>
    <w:rsid w:val="00662858"/>
    <w:rsid w:val="00662D9A"/>
    <w:rsid w:val="00662E11"/>
    <w:rsid w:val="006636FD"/>
    <w:rsid w:val="00663956"/>
    <w:rsid w:val="006639C8"/>
    <w:rsid w:val="00664921"/>
    <w:rsid w:val="00664F68"/>
    <w:rsid w:val="006660D4"/>
    <w:rsid w:val="0066663D"/>
    <w:rsid w:val="00666BF6"/>
    <w:rsid w:val="00666DBD"/>
    <w:rsid w:val="0066721E"/>
    <w:rsid w:val="006674FE"/>
    <w:rsid w:val="0066764C"/>
    <w:rsid w:val="00667ABD"/>
    <w:rsid w:val="0067086F"/>
    <w:rsid w:val="00670F9A"/>
    <w:rsid w:val="00671AEA"/>
    <w:rsid w:val="00671B20"/>
    <w:rsid w:val="00672043"/>
    <w:rsid w:val="0067333B"/>
    <w:rsid w:val="0067337B"/>
    <w:rsid w:val="0067365B"/>
    <w:rsid w:val="00673D2C"/>
    <w:rsid w:val="00674110"/>
    <w:rsid w:val="00674792"/>
    <w:rsid w:val="00674A8A"/>
    <w:rsid w:val="0067566D"/>
    <w:rsid w:val="00675960"/>
    <w:rsid w:val="00675B2D"/>
    <w:rsid w:val="00675D0F"/>
    <w:rsid w:val="0067603F"/>
    <w:rsid w:val="00676207"/>
    <w:rsid w:val="006764EB"/>
    <w:rsid w:val="006766B4"/>
    <w:rsid w:val="00676D23"/>
    <w:rsid w:val="0067720D"/>
    <w:rsid w:val="00677608"/>
    <w:rsid w:val="00677621"/>
    <w:rsid w:val="006777EF"/>
    <w:rsid w:val="006778BA"/>
    <w:rsid w:val="00677A4A"/>
    <w:rsid w:val="00677AE6"/>
    <w:rsid w:val="00677CFB"/>
    <w:rsid w:val="0068049A"/>
    <w:rsid w:val="006810E1"/>
    <w:rsid w:val="00681464"/>
    <w:rsid w:val="00682543"/>
    <w:rsid w:val="006826D3"/>
    <w:rsid w:val="00682856"/>
    <w:rsid w:val="00683E5D"/>
    <w:rsid w:val="00684356"/>
    <w:rsid w:val="006849D6"/>
    <w:rsid w:val="00684E8B"/>
    <w:rsid w:val="006850BB"/>
    <w:rsid w:val="00685899"/>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3A85"/>
    <w:rsid w:val="00693CD5"/>
    <w:rsid w:val="006944F2"/>
    <w:rsid w:val="00694EB2"/>
    <w:rsid w:val="006950B6"/>
    <w:rsid w:val="00695D0D"/>
    <w:rsid w:val="00695E8D"/>
    <w:rsid w:val="0069718D"/>
    <w:rsid w:val="006971FD"/>
    <w:rsid w:val="00697261"/>
    <w:rsid w:val="00697BB4"/>
    <w:rsid w:val="006A1855"/>
    <w:rsid w:val="006A218C"/>
    <w:rsid w:val="006A230A"/>
    <w:rsid w:val="006A2329"/>
    <w:rsid w:val="006A27B1"/>
    <w:rsid w:val="006A2C4F"/>
    <w:rsid w:val="006A31E3"/>
    <w:rsid w:val="006A32DE"/>
    <w:rsid w:val="006A4176"/>
    <w:rsid w:val="006A4E8D"/>
    <w:rsid w:val="006A5456"/>
    <w:rsid w:val="006A54A6"/>
    <w:rsid w:val="006A588D"/>
    <w:rsid w:val="006A5D5B"/>
    <w:rsid w:val="006A5E89"/>
    <w:rsid w:val="006A69B0"/>
    <w:rsid w:val="006A7041"/>
    <w:rsid w:val="006A717F"/>
    <w:rsid w:val="006A768E"/>
    <w:rsid w:val="006B0294"/>
    <w:rsid w:val="006B1037"/>
    <w:rsid w:val="006B1F46"/>
    <w:rsid w:val="006B262E"/>
    <w:rsid w:val="006B30EB"/>
    <w:rsid w:val="006B3149"/>
    <w:rsid w:val="006B31FC"/>
    <w:rsid w:val="006B3295"/>
    <w:rsid w:val="006B33E2"/>
    <w:rsid w:val="006B3B04"/>
    <w:rsid w:val="006B4EBD"/>
    <w:rsid w:val="006B54E9"/>
    <w:rsid w:val="006B54F9"/>
    <w:rsid w:val="006B59D0"/>
    <w:rsid w:val="006B5B42"/>
    <w:rsid w:val="006B5CD3"/>
    <w:rsid w:val="006B62AE"/>
    <w:rsid w:val="006B63B8"/>
    <w:rsid w:val="006B645F"/>
    <w:rsid w:val="006B6789"/>
    <w:rsid w:val="006B6DD0"/>
    <w:rsid w:val="006B6E75"/>
    <w:rsid w:val="006B6F01"/>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F5F"/>
    <w:rsid w:val="006C3C2B"/>
    <w:rsid w:val="006C3CA4"/>
    <w:rsid w:val="006C4379"/>
    <w:rsid w:val="006C45B0"/>
    <w:rsid w:val="006C48BB"/>
    <w:rsid w:val="006C48ED"/>
    <w:rsid w:val="006C4D08"/>
    <w:rsid w:val="006C5365"/>
    <w:rsid w:val="006C5F42"/>
    <w:rsid w:val="006C5FEC"/>
    <w:rsid w:val="006C63CC"/>
    <w:rsid w:val="006C6516"/>
    <w:rsid w:val="006C6704"/>
    <w:rsid w:val="006C6728"/>
    <w:rsid w:val="006C6755"/>
    <w:rsid w:val="006C6E2A"/>
    <w:rsid w:val="006C716C"/>
    <w:rsid w:val="006C788B"/>
    <w:rsid w:val="006C7AFE"/>
    <w:rsid w:val="006D05BE"/>
    <w:rsid w:val="006D0870"/>
    <w:rsid w:val="006D1E9F"/>
    <w:rsid w:val="006D1FC7"/>
    <w:rsid w:val="006D235F"/>
    <w:rsid w:val="006D2758"/>
    <w:rsid w:val="006D2B59"/>
    <w:rsid w:val="006D2F99"/>
    <w:rsid w:val="006D348C"/>
    <w:rsid w:val="006D3B2F"/>
    <w:rsid w:val="006D3CA6"/>
    <w:rsid w:val="006D41F2"/>
    <w:rsid w:val="006D4F88"/>
    <w:rsid w:val="006D564A"/>
    <w:rsid w:val="006D5DFA"/>
    <w:rsid w:val="006D64B9"/>
    <w:rsid w:val="006D707B"/>
    <w:rsid w:val="006D7892"/>
    <w:rsid w:val="006D7C70"/>
    <w:rsid w:val="006E00E4"/>
    <w:rsid w:val="006E07D0"/>
    <w:rsid w:val="006E0B3E"/>
    <w:rsid w:val="006E0C33"/>
    <w:rsid w:val="006E0E97"/>
    <w:rsid w:val="006E0FD5"/>
    <w:rsid w:val="006E28E0"/>
    <w:rsid w:val="006E3710"/>
    <w:rsid w:val="006E39D1"/>
    <w:rsid w:val="006E3E5C"/>
    <w:rsid w:val="006E4276"/>
    <w:rsid w:val="006E444E"/>
    <w:rsid w:val="006E47A6"/>
    <w:rsid w:val="006E4929"/>
    <w:rsid w:val="006E50DD"/>
    <w:rsid w:val="006E5227"/>
    <w:rsid w:val="006E56D4"/>
    <w:rsid w:val="006E6176"/>
    <w:rsid w:val="006E69FD"/>
    <w:rsid w:val="006E6CE6"/>
    <w:rsid w:val="006E6D70"/>
    <w:rsid w:val="006E70B4"/>
    <w:rsid w:val="006E7312"/>
    <w:rsid w:val="006E745D"/>
    <w:rsid w:val="006E7BF5"/>
    <w:rsid w:val="006F086E"/>
    <w:rsid w:val="006F0CCB"/>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F33"/>
    <w:rsid w:val="006F620E"/>
    <w:rsid w:val="006F635E"/>
    <w:rsid w:val="006F6950"/>
    <w:rsid w:val="006F6C13"/>
    <w:rsid w:val="006F70B5"/>
    <w:rsid w:val="006F724C"/>
    <w:rsid w:val="006F743F"/>
    <w:rsid w:val="006F7458"/>
    <w:rsid w:val="006F7714"/>
    <w:rsid w:val="006F7EF0"/>
    <w:rsid w:val="00700828"/>
    <w:rsid w:val="007009DB"/>
    <w:rsid w:val="00700BC2"/>
    <w:rsid w:val="00700D10"/>
    <w:rsid w:val="007012FE"/>
    <w:rsid w:val="00701AC4"/>
    <w:rsid w:val="00702924"/>
    <w:rsid w:val="00702B86"/>
    <w:rsid w:val="007030D7"/>
    <w:rsid w:val="007031CA"/>
    <w:rsid w:val="00703B05"/>
    <w:rsid w:val="0070477A"/>
    <w:rsid w:val="00704CB2"/>
    <w:rsid w:val="00705B87"/>
    <w:rsid w:val="0070619E"/>
    <w:rsid w:val="00706B15"/>
    <w:rsid w:val="00706CEA"/>
    <w:rsid w:val="00706D2A"/>
    <w:rsid w:val="00706E5A"/>
    <w:rsid w:val="00710248"/>
    <w:rsid w:val="00710B11"/>
    <w:rsid w:val="00710FDB"/>
    <w:rsid w:val="0071188B"/>
    <w:rsid w:val="00711B49"/>
    <w:rsid w:val="00711FBD"/>
    <w:rsid w:val="0071203A"/>
    <w:rsid w:val="00712C81"/>
    <w:rsid w:val="00713171"/>
    <w:rsid w:val="00713570"/>
    <w:rsid w:val="0071371F"/>
    <w:rsid w:val="00714ABC"/>
    <w:rsid w:val="00714B94"/>
    <w:rsid w:val="00714CD7"/>
    <w:rsid w:val="00715DE2"/>
    <w:rsid w:val="007160FE"/>
    <w:rsid w:val="00716A7B"/>
    <w:rsid w:val="0072007D"/>
    <w:rsid w:val="00720969"/>
    <w:rsid w:val="0072097E"/>
    <w:rsid w:val="00721D10"/>
    <w:rsid w:val="007226B2"/>
    <w:rsid w:val="00722FA8"/>
    <w:rsid w:val="007232B8"/>
    <w:rsid w:val="0072492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828"/>
    <w:rsid w:val="00730991"/>
    <w:rsid w:val="007314DB"/>
    <w:rsid w:val="007315EA"/>
    <w:rsid w:val="00731786"/>
    <w:rsid w:val="00731D7F"/>
    <w:rsid w:val="00731FAD"/>
    <w:rsid w:val="00732914"/>
    <w:rsid w:val="007338A2"/>
    <w:rsid w:val="00733D24"/>
    <w:rsid w:val="00734F50"/>
    <w:rsid w:val="00735054"/>
    <w:rsid w:val="00735BBB"/>
    <w:rsid w:val="00735D59"/>
    <w:rsid w:val="00735D7A"/>
    <w:rsid w:val="007363D0"/>
    <w:rsid w:val="007364CF"/>
    <w:rsid w:val="0073766F"/>
    <w:rsid w:val="00737950"/>
    <w:rsid w:val="00737EE8"/>
    <w:rsid w:val="00740605"/>
    <w:rsid w:val="00740EA5"/>
    <w:rsid w:val="007414E4"/>
    <w:rsid w:val="007414FE"/>
    <w:rsid w:val="0074176B"/>
    <w:rsid w:val="0074269A"/>
    <w:rsid w:val="00742A79"/>
    <w:rsid w:val="00742F02"/>
    <w:rsid w:val="00743213"/>
    <w:rsid w:val="00743283"/>
    <w:rsid w:val="007438D4"/>
    <w:rsid w:val="00743DDB"/>
    <w:rsid w:val="00745AE2"/>
    <w:rsid w:val="00745C6F"/>
    <w:rsid w:val="0074628C"/>
    <w:rsid w:val="007463E3"/>
    <w:rsid w:val="0074657E"/>
    <w:rsid w:val="00746844"/>
    <w:rsid w:val="00746893"/>
    <w:rsid w:val="0074694D"/>
    <w:rsid w:val="00746C02"/>
    <w:rsid w:val="00746C1A"/>
    <w:rsid w:val="0074747B"/>
    <w:rsid w:val="007502C4"/>
    <w:rsid w:val="0075182E"/>
    <w:rsid w:val="00751A6F"/>
    <w:rsid w:val="00752698"/>
    <w:rsid w:val="007526D3"/>
    <w:rsid w:val="00752D97"/>
    <w:rsid w:val="00752F21"/>
    <w:rsid w:val="00753F38"/>
    <w:rsid w:val="007541CA"/>
    <w:rsid w:val="00754866"/>
    <w:rsid w:val="007551C8"/>
    <w:rsid w:val="00755BFD"/>
    <w:rsid w:val="0075641C"/>
    <w:rsid w:val="007565AC"/>
    <w:rsid w:val="007565B0"/>
    <w:rsid w:val="007577F5"/>
    <w:rsid w:val="00757B76"/>
    <w:rsid w:val="00757BE8"/>
    <w:rsid w:val="00757EF6"/>
    <w:rsid w:val="007600B8"/>
    <w:rsid w:val="007602DC"/>
    <w:rsid w:val="00760CFB"/>
    <w:rsid w:val="00761410"/>
    <w:rsid w:val="007616AA"/>
    <w:rsid w:val="00762449"/>
    <w:rsid w:val="00763497"/>
    <w:rsid w:val="00763919"/>
    <w:rsid w:val="00763B0D"/>
    <w:rsid w:val="007640B1"/>
    <w:rsid w:val="00765437"/>
    <w:rsid w:val="00765708"/>
    <w:rsid w:val="0076588B"/>
    <w:rsid w:val="00765B51"/>
    <w:rsid w:val="0076631E"/>
    <w:rsid w:val="00766DC8"/>
    <w:rsid w:val="00767BD9"/>
    <w:rsid w:val="0077095F"/>
    <w:rsid w:val="00770C0D"/>
    <w:rsid w:val="00771114"/>
    <w:rsid w:val="00772B25"/>
    <w:rsid w:val="00772CE6"/>
    <w:rsid w:val="00772D29"/>
    <w:rsid w:val="00772D96"/>
    <w:rsid w:val="00772EA2"/>
    <w:rsid w:val="00773ABA"/>
    <w:rsid w:val="00773AD6"/>
    <w:rsid w:val="00773D1B"/>
    <w:rsid w:val="00773DD2"/>
    <w:rsid w:val="007743B6"/>
    <w:rsid w:val="0077457E"/>
    <w:rsid w:val="00774831"/>
    <w:rsid w:val="00775670"/>
    <w:rsid w:val="00775752"/>
    <w:rsid w:val="0077606A"/>
    <w:rsid w:val="00776100"/>
    <w:rsid w:val="00776439"/>
    <w:rsid w:val="00776527"/>
    <w:rsid w:val="00776774"/>
    <w:rsid w:val="007768FF"/>
    <w:rsid w:val="00776A44"/>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2385"/>
    <w:rsid w:val="007824E7"/>
    <w:rsid w:val="007826AE"/>
    <w:rsid w:val="00782970"/>
    <w:rsid w:val="00782E74"/>
    <w:rsid w:val="00783176"/>
    <w:rsid w:val="007837DC"/>
    <w:rsid w:val="00783950"/>
    <w:rsid w:val="007839F0"/>
    <w:rsid w:val="00783FF9"/>
    <w:rsid w:val="007844D5"/>
    <w:rsid w:val="00784864"/>
    <w:rsid w:val="00784910"/>
    <w:rsid w:val="0078498B"/>
    <w:rsid w:val="00784D5F"/>
    <w:rsid w:val="0078518B"/>
    <w:rsid w:val="00785CE4"/>
    <w:rsid w:val="00786B0B"/>
    <w:rsid w:val="0078767C"/>
    <w:rsid w:val="00787686"/>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F13"/>
    <w:rsid w:val="0079406B"/>
    <w:rsid w:val="007941A8"/>
    <w:rsid w:val="007943C2"/>
    <w:rsid w:val="007949A7"/>
    <w:rsid w:val="00794BFB"/>
    <w:rsid w:val="00794D61"/>
    <w:rsid w:val="00795334"/>
    <w:rsid w:val="007959CE"/>
    <w:rsid w:val="00795CB2"/>
    <w:rsid w:val="0079601B"/>
    <w:rsid w:val="00796D57"/>
    <w:rsid w:val="00796EA5"/>
    <w:rsid w:val="0079747B"/>
    <w:rsid w:val="0079760A"/>
    <w:rsid w:val="00797B1A"/>
    <w:rsid w:val="00797C47"/>
    <w:rsid w:val="00797C70"/>
    <w:rsid w:val="007A01CA"/>
    <w:rsid w:val="007A0755"/>
    <w:rsid w:val="007A092A"/>
    <w:rsid w:val="007A0CE0"/>
    <w:rsid w:val="007A1D0E"/>
    <w:rsid w:val="007A1F05"/>
    <w:rsid w:val="007A2443"/>
    <w:rsid w:val="007A2897"/>
    <w:rsid w:val="007A2A52"/>
    <w:rsid w:val="007A2B83"/>
    <w:rsid w:val="007A3B2A"/>
    <w:rsid w:val="007A42F8"/>
    <w:rsid w:val="007A4BED"/>
    <w:rsid w:val="007A4F0D"/>
    <w:rsid w:val="007A4FDD"/>
    <w:rsid w:val="007A55C1"/>
    <w:rsid w:val="007A5945"/>
    <w:rsid w:val="007A5B69"/>
    <w:rsid w:val="007A5BC5"/>
    <w:rsid w:val="007A5DF6"/>
    <w:rsid w:val="007A615E"/>
    <w:rsid w:val="007A66F9"/>
    <w:rsid w:val="007A6749"/>
    <w:rsid w:val="007A6922"/>
    <w:rsid w:val="007A6C55"/>
    <w:rsid w:val="007A6E74"/>
    <w:rsid w:val="007A7245"/>
    <w:rsid w:val="007A748C"/>
    <w:rsid w:val="007A74F4"/>
    <w:rsid w:val="007A7586"/>
    <w:rsid w:val="007A7AB7"/>
    <w:rsid w:val="007B0664"/>
    <w:rsid w:val="007B0827"/>
    <w:rsid w:val="007B0A40"/>
    <w:rsid w:val="007B0C32"/>
    <w:rsid w:val="007B1342"/>
    <w:rsid w:val="007B1719"/>
    <w:rsid w:val="007B1752"/>
    <w:rsid w:val="007B19FD"/>
    <w:rsid w:val="007B2627"/>
    <w:rsid w:val="007B29A4"/>
    <w:rsid w:val="007B2D26"/>
    <w:rsid w:val="007B3536"/>
    <w:rsid w:val="007B379B"/>
    <w:rsid w:val="007B4067"/>
    <w:rsid w:val="007B435A"/>
    <w:rsid w:val="007B48D8"/>
    <w:rsid w:val="007B5201"/>
    <w:rsid w:val="007B5815"/>
    <w:rsid w:val="007B5D68"/>
    <w:rsid w:val="007B5F09"/>
    <w:rsid w:val="007B5F86"/>
    <w:rsid w:val="007B6B93"/>
    <w:rsid w:val="007B74C7"/>
    <w:rsid w:val="007B796E"/>
    <w:rsid w:val="007B7989"/>
    <w:rsid w:val="007B7BDC"/>
    <w:rsid w:val="007B7F71"/>
    <w:rsid w:val="007C09AB"/>
    <w:rsid w:val="007C0A58"/>
    <w:rsid w:val="007C1772"/>
    <w:rsid w:val="007C17D4"/>
    <w:rsid w:val="007C2943"/>
    <w:rsid w:val="007C2C5A"/>
    <w:rsid w:val="007C2D0E"/>
    <w:rsid w:val="007C34C6"/>
    <w:rsid w:val="007C46A5"/>
    <w:rsid w:val="007C48E7"/>
    <w:rsid w:val="007C5232"/>
    <w:rsid w:val="007C534E"/>
    <w:rsid w:val="007C53A1"/>
    <w:rsid w:val="007C5B66"/>
    <w:rsid w:val="007C5BC4"/>
    <w:rsid w:val="007C67FA"/>
    <w:rsid w:val="007C6F61"/>
    <w:rsid w:val="007C7611"/>
    <w:rsid w:val="007C7A73"/>
    <w:rsid w:val="007D00D7"/>
    <w:rsid w:val="007D00F7"/>
    <w:rsid w:val="007D015F"/>
    <w:rsid w:val="007D025C"/>
    <w:rsid w:val="007D0EA0"/>
    <w:rsid w:val="007D10FE"/>
    <w:rsid w:val="007D1255"/>
    <w:rsid w:val="007D15D5"/>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93"/>
    <w:rsid w:val="007D6C03"/>
    <w:rsid w:val="007D6D8A"/>
    <w:rsid w:val="007D7215"/>
    <w:rsid w:val="007D7444"/>
    <w:rsid w:val="007D7D11"/>
    <w:rsid w:val="007D7EA4"/>
    <w:rsid w:val="007E0267"/>
    <w:rsid w:val="007E0436"/>
    <w:rsid w:val="007E08CC"/>
    <w:rsid w:val="007E1466"/>
    <w:rsid w:val="007E15E5"/>
    <w:rsid w:val="007E1628"/>
    <w:rsid w:val="007E172E"/>
    <w:rsid w:val="007E1959"/>
    <w:rsid w:val="007E198B"/>
    <w:rsid w:val="007E1CA2"/>
    <w:rsid w:val="007E228F"/>
    <w:rsid w:val="007E2397"/>
    <w:rsid w:val="007E2661"/>
    <w:rsid w:val="007E269A"/>
    <w:rsid w:val="007E272D"/>
    <w:rsid w:val="007E2C41"/>
    <w:rsid w:val="007E39C9"/>
    <w:rsid w:val="007E3AE5"/>
    <w:rsid w:val="007E3BD7"/>
    <w:rsid w:val="007E3DDD"/>
    <w:rsid w:val="007E3F22"/>
    <w:rsid w:val="007E3F7E"/>
    <w:rsid w:val="007E41F9"/>
    <w:rsid w:val="007E4432"/>
    <w:rsid w:val="007E45FB"/>
    <w:rsid w:val="007E47AC"/>
    <w:rsid w:val="007E4C27"/>
    <w:rsid w:val="007E5089"/>
    <w:rsid w:val="007E567B"/>
    <w:rsid w:val="007E5F5E"/>
    <w:rsid w:val="007E62C4"/>
    <w:rsid w:val="007E6726"/>
    <w:rsid w:val="007E6BD9"/>
    <w:rsid w:val="007E6DBD"/>
    <w:rsid w:val="007E6F85"/>
    <w:rsid w:val="007E7179"/>
    <w:rsid w:val="007E7417"/>
    <w:rsid w:val="007E76E4"/>
    <w:rsid w:val="007E7A2D"/>
    <w:rsid w:val="007E7EA8"/>
    <w:rsid w:val="007F012B"/>
    <w:rsid w:val="007F0A85"/>
    <w:rsid w:val="007F0E2D"/>
    <w:rsid w:val="007F0EC1"/>
    <w:rsid w:val="007F0F9C"/>
    <w:rsid w:val="007F1036"/>
    <w:rsid w:val="007F1B9B"/>
    <w:rsid w:val="007F1C90"/>
    <w:rsid w:val="007F30BB"/>
    <w:rsid w:val="007F3345"/>
    <w:rsid w:val="007F3748"/>
    <w:rsid w:val="007F3A3A"/>
    <w:rsid w:val="007F3D56"/>
    <w:rsid w:val="007F3FDF"/>
    <w:rsid w:val="007F4448"/>
    <w:rsid w:val="007F454B"/>
    <w:rsid w:val="007F486F"/>
    <w:rsid w:val="007F4DF7"/>
    <w:rsid w:val="007F515A"/>
    <w:rsid w:val="007F52A0"/>
    <w:rsid w:val="007F54B1"/>
    <w:rsid w:val="007F57FF"/>
    <w:rsid w:val="007F59ED"/>
    <w:rsid w:val="007F5F5A"/>
    <w:rsid w:val="007F7548"/>
    <w:rsid w:val="008003F5"/>
    <w:rsid w:val="008004F9"/>
    <w:rsid w:val="0080073B"/>
    <w:rsid w:val="00800D55"/>
    <w:rsid w:val="00800F5E"/>
    <w:rsid w:val="008010D1"/>
    <w:rsid w:val="008013CD"/>
    <w:rsid w:val="00801F3D"/>
    <w:rsid w:val="008022CE"/>
    <w:rsid w:val="00802621"/>
    <w:rsid w:val="008028BE"/>
    <w:rsid w:val="00802BC9"/>
    <w:rsid w:val="00802CAD"/>
    <w:rsid w:val="008032F2"/>
    <w:rsid w:val="008035E3"/>
    <w:rsid w:val="0080362C"/>
    <w:rsid w:val="0080399E"/>
    <w:rsid w:val="00803AC0"/>
    <w:rsid w:val="00803B91"/>
    <w:rsid w:val="00803DC1"/>
    <w:rsid w:val="00805919"/>
    <w:rsid w:val="00805AD2"/>
    <w:rsid w:val="00805C4A"/>
    <w:rsid w:val="00805CE0"/>
    <w:rsid w:val="00806407"/>
    <w:rsid w:val="008069A8"/>
    <w:rsid w:val="008070B1"/>
    <w:rsid w:val="008072AC"/>
    <w:rsid w:val="00807D9F"/>
    <w:rsid w:val="008104F2"/>
    <w:rsid w:val="008108AC"/>
    <w:rsid w:val="00810D3F"/>
    <w:rsid w:val="008114BB"/>
    <w:rsid w:val="0081193A"/>
    <w:rsid w:val="00812581"/>
    <w:rsid w:val="008128F7"/>
    <w:rsid w:val="008132C7"/>
    <w:rsid w:val="00813B44"/>
    <w:rsid w:val="00813E52"/>
    <w:rsid w:val="0081483E"/>
    <w:rsid w:val="00814CFF"/>
    <w:rsid w:val="00814DCE"/>
    <w:rsid w:val="00814FA5"/>
    <w:rsid w:val="008154A9"/>
    <w:rsid w:val="008155CB"/>
    <w:rsid w:val="00816A83"/>
    <w:rsid w:val="00816E4A"/>
    <w:rsid w:val="008172DB"/>
    <w:rsid w:val="00817429"/>
    <w:rsid w:val="00817481"/>
    <w:rsid w:val="0082015C"/>
    <w:rsid w:val="00820C08"/>
    <w:rsid w:val="00821113"/>
    <w:rsid w:val="00821243"/>
    <w:rsid w:val="0082178E"/>
    <w:rsid w:val="0082256C"/>
    <w:rsid w:val="00822B47"/>
    <w:rsid w:val="00822E12"/>
    <w:rsid w:val="00823DA6"/>
    <w:rsid w:val="00823DD9"/>
    <w:rsid w:val="00824529"/>
    <w:rsid w:val="00824BF2"/>
    <w:rsid w:val="00824C23"/>
    <w:rsid w:val="00825FA5"/>
    <w:rsid w:val="00826E17"/>
    <w:rsid w:val="00826FA7"/>
    <w:rsid w:val="00827474"/>
    <w:rsid w:val="0082792F"/>
    <w:rsid w:val="0083027A"/>
    <w:rsid w:val="00830812"/>
    <w:rsid w:val="0083092E"/>
    <w:rsid w:val="00831145"/>
    <w:rsid w:val="00831B6A"/>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679"/>
    <w:rsid w:val="00836CC5"/>
    <w:rsid w:val="00837DB6"/>
    <w:rsid w:val="00837E81"/>
    <w:rsid w:val="0084012E"/>
    <w:rsid w:val="0084033E"/>
    <w:rsid w:val="0084059D"/>
    <w:rsid w:val="008408A4"/>
    <w:rsid w:val="00840A9F"/>
    <w:rsid w:val="00841C40"/>
    <w:rsid w:val="00842042"/>
    <w:rsid w:val="008426E6"/>
    <w:rsid w:val="00843582"/>
    <w:rsid w:val="008439A7"/>
    <w:rsid w:val="00843F60"/>
    <w:rsid w:val="00844092"/>
    <w:rsid w:val="0084483D"/>
    <w:rsid w:val="00845132"/>
    <w:rsid w:val="00845894"/>
    <w:rsid w:val="00845D72"/>
    <w:rsid w:val="00845FAF"/>
    <w:rsid w:val="00846111"/>
    <w:rsid w:val="008463BF"/>
    <w:rsid w:val="008464F4"/>
    <w:rsid w:val="0084662B"/>
    <w:rsid w:val="00846891"/>
    <w:rsid w:val="008478D8"/>
    <w:rsid w:val="00847FB7"/>
    <w:rsid w:val="00850D59"/>
    <w:rsid w:val="00850F2D"/>
    <w:rsid w:val="00851A8B"/>
    <w:rsid w:val="008520B3"/>
    <w:rsid w:val="0085293D"/>
    <w:rsid w:val="00852A4F"/>
    <w:rsid w:val="00852CB3"/>
    <w:rsid w:val="00853636"/>
    <w:rsid w:val="00853651"/>
    <w:rsid w:val="00853A71"/>
    <w:rsid w:val="00853A92"/>
    <w:rsid w:val="00853F6A"/>
    <w:rsid w:val="00854204"/>
    <w:rsid w:val="0085449C"/>
    <w:rsid w:val="0085472D"/>
    <w:rsid w:val="0085473A"/>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3BBF"/>
    <w:rsid w:val="0086448B"/>
    <w:rsid w:val="008661E9"/>
    <w:rsid w:val="0086646E"/>
    <w:rsid w:val="008664F5"/>
    <w:rsid w:val="00866B24"/>
    <w:rsid w:val="00866C34"/>
    <w:rsid w:val="00866D0D"/>
    <w:rsid w:val="00867592"/>
    <w:rsid w:val="00867998"/>
    <w:rsid w:val="008679E6"/>
    <w:rsid w:val="0087025B"/>
    <w:rsid w:val="008705D4"/>
    <w:rsid w:val="008706C6"/>
    <w:rsid w:val="0087082B"/>
    <w:rsid w:val="0087086D"/>
    <w:rsid w:val="008709DF"/>
    <w:rsid w:val="00871564"/>
    <w:rsid w:val="00871871"/>
    <w:rsid w:val="008719EC"/>
    <w:rsid w:val="00871C98"/>
    <w:rsid w:val="00871F6A"/>
    <w:rsid w:val="00872135"/>
    <w:rsid w:val="00872704"/>
    <w:rsid w:val="00872786"/>
    <w:rsid w:val="008728A7"/>
    <w:rsid w:val="008729F0"/>
    <w:rsid w:val="00872C2C"/>
    <w:rsid w:val="00873B86"/>
    <w:rsid w:val="008740C4"/>
    <w:rsid w:val="008741F5"/>
    <w:rsid w:val="0087461A"/>
    <w:rsid w:val="0087468C"/>
    <w:rsid w:val="008746F4"/>
    <w:rsid w:val="00874CE2"/>
    <w:rsid w:val="008750CB"/>
    <w:rsid w:val="008755B6"/>
    <w:rsid w:val="00875FFB"/>
    <w:rsid w:val="0087649C"/>
    <w:rsid w:val="00876E02"/>
    <w:rsid w:val="00877344"/>
    <w:rsid w:val="00877BD3"/>
    <w:rsid w:val="008812D6"/>
    <w:rsid w:val="00881621"/>
    <w:rsid w:val="00881B45"/>
    <w:rsid w:val="00881BC5"/>
    <w:rsid w:val="00882A84"/>
    <w:rsid w:val="00882CDF"/>
    <w:rsid w:val="00883A88"/>
    <w:rsid w:val="00883C87"/>
    <w:rsid w:val="00883CDE"/>
    <w:rsid w:val="00884739"/>
    <w:rsid w:val="008851B7"/>
    <w:rsid w:val="00890B2F"/>
    <w:rsid w:val="00890BDB"/>
    <w:rsid w:val="00890EB9"/>
    <w:rsid w:val="00891236"/>
    <w:rsid w:val="00891F91"/>
    <w:rsid w:val="00892176"/>
    <w:rsid w:val="00892602"/>
    <w:rsid w:val="0089292B"/>
    <w:rsid w:val="00894153"/>
    <w:rsid w:val="008942C7"/>
    <w:rsid w:val="008949BD"/>
    <w:rsid w:val="0089555B"/>
    <w:rsid w:val="00895666"/>
    <w:rsid w:val="00895D8B"/>
    <w:rsid w:val="00896909"/>
    <w:rsid w:val="00896C52"/>
    <w:rsid w:val="00896D8A"/>
    <w:rsid w:val="00897724"/>
    <w:rsid w:val="008A04B6"/>
    <w:rsid w:val="008A04DB"/>
    <w:rsid w:val="008A063E"/>
    <w:rsid w:val="008A0698"/>
    <w:rsid w:val="008A08B2"/>
    <w:rsid w:val="008A0943"/>
    <w:rsid w:val="008A1D4D"/>
    <w:rsid w:val="008A1F00"/>
    <w:rsid w:val="008A2060"/>
    <w:rsid w:val="008A34EF"/>
    <w:rsid w:val="008A3BFE"/>
    <w:rsid w:val="008A434E"/>
    <w:rsid w:val="008A4731"/>
    <w:rsid w:val="008A4BAB"/>
    <w:rsid w:val="008A4FF1"/>
    <w:rsid w:val="008A50B0"/>
    <w:rsid w:val="008A5496"/>
    <w:rsid w:val="008A5E5C"/>
    <w:rsid w:val="008A6336"/>
    <w:rsid w:val="008A63F6"/>
    <w:rsid w:val="008A6E9F"/>
    <w:rsid w:val="008A7CE6"/>
    <w:rsid w:val="008B00F0"/>
    <w:rsid w:val="008B066E"/>
    <w:rsid w:val="008B08D8"/>
    <w:rsid w:val="008B0D21"/>
    <w:rsid w:val="008B0DF6"/>
    <w:rsid w:val="008B14BB"/>
    <w:rsid w:val="008B15EF"/>
    <w:rsid w:val="008B1A41"/>
    <w:rsid w:val="008B1B30"/>
    <w:rsid w:val="008B1DA2"/>
    <w:rsid w:val="008B2369"/>
    <w:rsid w:val="008B246E"/>
    <w:rsid w:val="008B2A68"/>
    <w:rsid w:val="008B2AF5"/>
    <w:rsid w:val="008B2D1B"/>
    <w:rsid w:val="008B3682"/>
    <w:rsid w:val="008B3B32"/>
    <w:rsid w:val="008B3D71"/>
    <w:rsid w:val="008B3DEA"/>
    <w:rsid w:val="008B410B"/>
    <w:rsid w:val="008B4241"/>
    <w:rsid w:val="008B424C"/>
    <w:rsid w:val="008B49DA"/>
    <w:rsid w:val="008B4B35"/>
    <w:rsid w:val="008B559D"/>
    <w:rsid w:val="008B55CF"/>
    <w:rsid w:val="008B5C77"/>
    <w:rsid w:val="008B6353"/>
    <w:rsid w:val="008B6355"/>
    <w:rsid w:val="008B735A"/>
    <w:rsid w:val="008B77AE"/>
    <w:rsid w:val="008B781E"/>
    <w:rsid w:val="008C039D"/>
    <w:rsid w:val="008C0424"/>
    <w:rsid w:val="008C0628"/>
    <w:rsid w:val="008C2364"/>
    <w:rsid w:val="008C2433"/>
    <w:rsid w:val="008C2457"/>
    <w:rsid w:val="008C2CE0"/>
    <w:rsid w:val="008C3133"/>
    <w:rsid w:val="008C4443"/>
    <w:rsid w:val="008C45A5"/>
    <w:rsid w:val="008C46AF"/>
    <w:rsid w:val="008C4EFC"/>
    <w:rsid w:val="008C5133"/>
    <w:rsid w:val="008C52EC"/>
    <w:rsid w:val="008C5342"/>
    <w:rsid w:val="008C5389"/>
    <w:rsid w:val="008C5A21"/>
    <w:rsid w:val="008C66C8"/>
    <w:rsid w:val="008C745E"/>
    <w:rsid w:val="008C749F"/>
    <w:rsid w:val="008C768E"/>
    <w:rsid w:val="008C779D"/>
    <w:rsid w:val="008C7F41"/>
    <w:rsid w:val="008D078A"/>
    <w:rsid w:val="008D0F7B"/>
    <w:rsid w:val="008D1579"/>
    <w:rsid w:val="008D177B"/>
    <w:rsid w:val="008D1968"/>
    <w:rsid w:val="008D1CFA"/>
    <w:rsid w:val="008D1F93"/>
    <w:rsid w:val="008D208D"/>
    <w:rsid w:val="008D20BD"/>
    <w:rsid w:val="008D26E3"/>
    <w:rsid w:val="008D2860"/>
    <w:rsid w:val="008D37EF"/>
    <w:rsid w:val="008D3D61"/>
    <w:rsid w:val="008D3FA0"/>
    <w:rsid w:val="008D4118"/>
    <w:rsid w:val="008D4A91"/>
    <w:rsid w:val="008D5CB6"/>
    <w:rsid w:val="008D5F54"/>
    <w:rsid w:val="008D5FDD"/>
    <w:rsid w:val="008D6B6D"/>
    <w:rsid w:val="008D7041"/>
    <w:rsid w:val="008D7107"/>
    <w:rsid w:val="008D74C0"/>
    <w:rsid w:val="008D760E"/>
    <w:rsid w:val="008D7A87"/>
    <w:rsid w:val="008E00F3"/>
    <w:rsid w:val="008E010A"/>
    <w:rsid w:val="008E05A6"/>
    <w:rsid w:val="008E0860"/>
    <w:rsid w:val="008E0C2E"/>
    <w:rsid w:val="008E1106"/>
    <w:rsid w:val="008E139A"/>
    <w:rsid w:val="008E1EB4"/>
    <w:rsid w:val="008E2072"/>
    <w:rsid w:val="008E237A"/>
    <w:rsid w:val="008E2472"/>
    <w:rsid w:val="008E25B9"/>
    <w:rsid w:val="008E262F"/>
    <w:rsid w:val="008E2BA8"/>
    <w:rsid w:val="008E34BB"/>
    <w:rsid w:val="008E3710"/>
    <w:rsid w:val="008E3CB1"/>
    <w:rsid w:val="008E3E83"/>
    <w:rsid w:val="008E5048"/>
    <w:rsid w:val="008E557B"/>
    <w:rsid w:val="008E5897"/>
    <w:rsid w:val="008E61D2"/>
    <w:rsid w:val="008E687B"/>
    <w:rsid w:val="008E6937"/>
    <w:rsid w:val="008E6A71"/>
    <w:rsid w:val="008E7659"/>
    <w:rsid w:val="008E7F7C"/>
    <w:rsid w:val="008F00E9"/>
    <w:rsid w:val="008F0823"/>
    <w:rsid w:val="008F0D29"/>
    <w:rsid w:val="008F0E32"/>
    <w:rsid w:val="008F13FF"/>
    <w:rsid w:val="008F16B5"/>
    <w:rsid w:val="008F22CC"/>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CD9"/>
    <w:rsid w:val="008F6EAE"/>
    <w:rsid w:val="008F73C8"/>
    <w:rsid w:val="008F74DE"/>
    <w:rsid w:val="0090072D"/>
    <w:rsid w:val="00900D92"/>
    <w:rsid w:val="00900F43"/>
    <w:rsid w:val="0090133F"/>
    <w:rsid w:val="009019EB"/>
    <w:rsid w:val="00901B0F"/>
    <w:rsid w:val="00901EFE"/>
    <w:rsid w:val="00902070"/>
    <w:rsid w:val="009020B7"/>
    <w:rsid w:val="00902DDB"/>
    <w:rsid w:val="00903929"/>
    <w:rsid w:val="00903DD8"/>
    <w:rsid w:val="0090407A"/>
    <w:rsid w:val="00904ECC"/>
    <w:rsid w:val="00905227"/>
    <w:rsid w:val="009054F1"/>
    <w:rsid w:val="00905F13"/>
    <w:rsid w:val="009061D9"/>
    <w:rsid w:val="0090657D"/>
    <w:rsid w:val="009068A3"/>
    <w:rsid w:val="00906AAD"/>
    <w:rsid w:val="00907665"/>
    <w:rsid w:val="009078A0"/>
    <w:rsid w:val="009078FE"/>
    <w:rsid w:val="00907D52"/>
    <w:rsid w:val="00907DB0"/>
    <w:rsid w:val="0091030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5D9"/>
    <w:rsid w:val="00914A3E"/>
    <w:rsid w:val="0091520C"/>
    <w:rsid w:val="009159DE"/>
    <w:rsid w:val="00915EB0"/>
    <w:rsid w:val="0091664D"/>
    <w:rsid w:val="00916657"/>
    <w:rsid w:val="00916693"/>
    <w:rsid w:val="009171DD"/>
    <w:rsid w:val="00920C56"/>
    <w:rsid w:val="009211F2"/>
    <w:rsid w:val="009214F0"/>
    <w:rsid w:val="00921E99"/>
    <w:rsid w:val="009229E1"/>
    <w:rsid w:val="0092315F"/>
    <w:rsid w:val="009234C6"/>
    <w:rsid w:val="0092367A"/>
    <w:rsid w:val="009237CD"/>
    <w:rsid w:val="009240ED"/>
    <w:rsid w:val="00924281"/>
    <w:rsid w:val="00924F8E"/>
    <w:rsid w:val="00925292"/>
    <w:rsid w:val="0092581E"/>
    <w:rsid w:val="009258FA"/>
    <w:rsid w:val="00925E18"/>
    <w:rsid w:val="00925E38"/>
    <w:rsid w:val="00925F83"/>
    <w:rsid w:val="009270CE"/>
    <w:rsid w:val="00927362"/>
    <w:rsid w:val="00927476"/>
    <w:rsid w:val="009277BC"/>
    <w:rsid w:val="00927886"/>
    <w:rsid w:val="00927913"/>
    <w:rsid w:val="00927ECD"/>
    <w:rsid w:val="00927F63"/>
    <w:rsid w:val="009310DF"/>
    <w:rsid w:val="009310ED"/>
    <w:rsid w:val="00931436"/>
    <w:rsid w:val="009314EF"/>
    <w:rsid w:val="00932233"/>
    <w:rsid w:val="00932709"/>
    <w:rsid w:val="00933191"/>
    <w:rsid w:val="00933412"/>
    <w:rsid w:val="00933817"/>
    <w:rsid w:val="00933B04"/>
    <w:rsid w:val="00933EB5"/>
    <w:rsid w:val="0093410C"/>
    <w:rsid w:val="0093411C"/>
    <w:rsid w:val="00934910"/>
    <w:rsid w:val="00934B88"/>
    <w:rsid w:val="00935427"/>
    <w:rsid w:val="00935708"/>
    <w:rsid w:val="0093618C"/>
    <w:rsid w:val="009361F0"/>
    <w:rsid w:val="0093629A"/>
    <w:rsid w:val="00936609"/>
    <w:rsid w:val="00936BA9"/>
    <w:rsid w:val="00936ECC"/>
    <w:rsid w:val="00937AEC"/>
    <w:rsid w:val="00937B65"/>
    <w:rsid w:val="00937EE5"/>
    <w:rsid w:val="00937EFA"/>
    <w:rsid w:val="0094039A"/>
    <w:rsid w:val="00940832"/>
    <w:rsid w:val="00941574"/>
    <w:rsid w:val="00941A35"/>
    <w:rsid w:val="00941EE9"/>
    <w:rsid w:val="009428CB"/>
    <w:rsid w:val="00942F2B"/>
    <w:rsid w:val="0094331B"/>
    <w:rsid w:val="009434D2"/>
    <w:rsid w:val="0094424C"/>
    <w:rsid w:val="0094556F"/>
    <w:rsid w:val="00945618"/>
    <w:rsid w:val="00945ED9"/>
    <w:rsid w:val="00945F69"/>
    <w:rsid w:val="009464A5"/>
    <w:rsid w:val="00946597"/>
    <w:rsid w:val="00947223"/>
    <w:rsid w:val="009472E6"/>
    <w:rsid w:val="00947E1D"/>
    <w:rsid w:val="00947E46"/>
    <w:rsid w:val="009506C6"/>
    <w:rsid w:val="00950C19"/>
    <w:rsid w:val="00950E1F"/>
    <w:rsid w:val="0095146E"/>
    <w:rsid w:val="0095165F"/>
    <w:rsid w:val="00951FA8"/>
    <w:rsid w:val="00952395"/>
    <w:rsid w:val="009523FE"/>
    <w:rsid w:val="009526B4"/>
    <w:rsid w:val="00952AA5"/>
    <w:rsid w:val="009537C6"/>
    <w:rsid w:val="00953B02"/>
    <w:rsid w:val="00953D80"/>
    <w:rsid w:val="0095402D"/>
    <w:rsid w:val="00954133"/>
    <w:rsid w:val="009546E9"/>
    <w:rsid w:val="009546FC"/>
    <w:rsid w:val="0095512D"/>
    <w:rsid w:val="009554D2"/>
    <w:rsid w:val="00955830"/>
    <w:rsid w:val="00956435"/>
    <w:rsid w:val="009569E0"/>
    <w:rsid w:val="00956C23"/>
    <w:rsid w:val="009577D1"/>
    <w:rsid w:val="00957B6D"/>
    <w:rsid w:val="00957CAB"/>
    <w:rsid w:val="00957F1F"/>
    <w:rsid w:val="0096013C"/>
    <w:rsid w:val="00960634"/>
    <w:rsid w:val="009607BB"/>
    <w:rsid w:val="009609CF"/>
    <w:rsid w:val="00960A75"/>
    <w:rsid w:val="009612D7"/>
    <w:rsid w:val="00961403"/>
    <w:rsid w:val="009623A1"/>
    <w:rsid w:val="0096257E"/>
    <w:rsid w:val="00962802"/>
    <w:rsid w:val="009628B3"/>
    <w:rsid w:val="00962C22"/>
    <w:rsid w:val="00963082"/>
    <w:rsid w:val="00963F3D"/>
    <w:rsid w:val="00964554"/>
    <w:rsid w:val="009650AB"/>
    <w:rsid w:val="0096523C"/>
    <w:rsid w:val="0096586E"/>
    <w:rsid w:val="00965CA4"/>
    <w:rsid w:val="00965EAE"/>
    <w:rsid w:val="00965FEE"/>
    <w:rsid w:val="009660CA"/>
    <w:rsid w:val="009664EB"/>
    <w:rsid w:val="0096651E"/>
    <w:rsid w:val="00966632"/>
    <w:rsid w:val="00967B26"/>
    <w:rsid w:val="00967E8C"/>
    <w:rsid w:val="00967F06"/>
    <w:rsid w:val="00970171"/>
    <w:rsid w:val="00970F2F"/>
    <w:rsid w:val="009710FC"/>
    <w:rsid w:val="0097125D"/>
    <w:rsid w:val="0097130B"/>
    <w:rsid w:val="0097176E"/>
    <w:rsid w:val="00971BAD"/>
    <w:rsid w:val="00972013"/>
    <w:rsid w:val="00972CBE"/>
    <w:rsid w:val="00972E56"/>
    <w:rsid w:val="00973404"/>
    <w:rsid w:val="00973470"/>
    <w:rsid w:val="00973EBF"/>
    <w:rsid w:val="00974726"/>
    <w:rsid w:val="009747E3"/>
    <w:rsid w:val="00974CB5"/>
    <w:rsid w:val="009750C5"/>
    <w:rsid w:val="0097536F"/>
    <w:rsid w:val="0097578D"/>
    <w:rsid w:val="0097580F"/>
    <w:rsid w:val="00975AFA"/>
    <w:rsid w:val="009761D7"/>
    <w:rsid w:val="00976A19"/>
    <w:rsid w:val="00976E6E"/>
    <w:rsid w:val="0097791B"/>
    <w:rsid w:val="00977B47"/>
    <w:rsid w:val="00977F59"/>
    <w:rsid w:val="009805F8"/>
    <w:rsid w:val="00980ACE"/>
    <w:rsid w:val="00980CFC"/>
    <w:rsid w:val="00980D76"/>
    <w:rsid w:val="00980F0B"/>
    <w:rsid w:val="009810AA"/>
    <w:rsid w:val="0098130C"/>
    <w:rsid w:val="009815F6"/>
    <w:rsid w:val="00981D04"/>
    <w:rsid w:val="00981E14"/>
    <w:rsid w:val="00981EFD"/>
    <w:rsid w:val="00982774"/>
    <w:rsid w:val="00982841"/>
    <w:rsid w:val="009830D3"/>
    <w:rsid w:val="009832F3"/>
    <w:rsid w:val="00983E03"/>
    <w:rsid w:val="0098402B"/>
    <w:rsid w:val="009841FA"/>
    <w:rsid w:val="009848F0"/>
    <w:rsid w:val="00984AC6"/>
    <w:rsid w:val="00984BAD"/>
    <w:rsid w:val="009859FC"/>
    <w:rsid w:val="00986017"/>
    <w:rsid w:val="00986619"/>
    <w:rsid w:val="00986A47"/>
    <w:rsid w:val="00986DCF"/>
    <w:rsid w:val="00986F50"/>
    <w:rsid w:val="009872E6"/>
    <w:rsid w:val="00987A8C"/>
    <w:rsid w:val="00990258"/>
    <w:rsid w:val="009903F3"/>
    <w:rsid w:val="009904A7"/>
    <w:rsid w:val="00990602"/>
    <w:rsid w:val="00990DA7"/>
    <w:rsid w:val="0099103C"/>
    <w:rsid w:val="0099163E"/>
    <w:rsid w:val="00991D44"/>
    <w:rsid w:val="00991F17"/>
    <w:rsid w:val="00992263"/>
    <w:rsid w:val="0099236F"/>
    <w:rsid w:val="009927FA"/>
    <w:rsid w:val="009929F3"/>
    <w:rsid w:val="0099385C"/>
    <w:rsid w:val="00993B6F"/>
    <w:rsid w:val="00993CA2"/>
    <w:rsid w:val="009940F4"/>
    <w:rsid w:val="0099472A"/>
    <w:rsid w:val="00994AB7"/>
    <w:rsid w:val="00994CD8"/>
    <w:rsid w:val="00996880"/>
    <w:rsid w:val="00997130"/>
    <w:rsid w:val="009974FD"/>
    <w:rsid w:val="009A0010"/>
    <w:rsid w:val="009A0031"/>
    <w:rsid w:val="009A0058"/>
    <w:rsid w:val="009A0C64"/>
    <w:rsid w:val="009A13B4"/>
    <w:rsid w:val="009A1CD0"/>
    <w:rsid w:val="009A2A8E"/>
    <w:rsid w:val="009A2EE5"/>
    <w:rsid w:val="009A3318"/>
    <w:rsid w:val="009A415F"/>
    <w:rsid w:val="009A425C"/>
    <w:rsid w:val="009A4969"/>
    <w:rsid w:val="009A4B9D"/>
    <w:rsid w:val="009A60F3"/>
    <w:rsid w:val="009A6560"/>
    <w:rsid w:val="009A6C63"/>
    <w:rsid w:val="009A779E"/>
    <w:rsid w:val="009B014D"/>
    <w:rsid w:val="009B0362"/>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5A52"/>
    <w:rsid w:val="009B6059"/>
    <w:rsid w:val="009B654C"/>
    <w:rsid w:val="009B6684"/>
    <w:rsid w:val="009B6E53"/>
    <w:rsid w:val="009B70CC"/>
    <w:rsid w:val="009B72F2"/>
    <w:rsid w:val="009B78AD"/>
    <w:rsid w:val="009B7EB0"/>
    <w:rsid w:val="009C0193"/>
    <w:rsid w:val="009C05D7"/>
    <w:rsid w:val="009C0A16"/>
    <w:rsid w:val="009C0D07"/>
    <w:rsid w:val="009C12D4"/>
    <w:rsid w:val="009C2091"/>
    <w:rsid w:val="009C25BE"/>
    <w:rsid w:val="009C3993"/>
    <w:rsid w:val="009C3FA5"/>
    <w:rsid w:val="009C490D"/>
    <w:rsid w:val="009C4C91"/>
    <w:rsid w:val="009C50D0"/>
    <w:rsid w:val="009C5488"/>
    <w:rsid w:val="009C5F73"/>
    <w:rsid w:val="009C6554"/>
    <w:rsid w:val="009C66B6"/>
    <w:rsid w:val="009C67CB"/>
    <w:rsid w:val="009C6E40"/>
    <w:rsid w:val="009C7383"/>
    <w:rsid w:val="009C7594"/>
    <w:rsid w:val="009C7B66"/>
    <w:rsid w:val="009D0192"/>
    <w:rsid w:val="009D067A"/>
    <w:rsid w:val="009D09EC"/>
    <w:rsid w:val="009D0AB7"/>
    <w:rsid w:val="009D0B49"/>
    <w:rsid w:val="009D1001"/>
    <w:rsid w:val="009D15A4"/>
    <w:rsid w:val="009D1A72"/>
    <w:rsid w:val="009D1B00"/>
    <w:rsid w:val="009D1D5C"/>
    <w:rsid w:val="009D20B9"/>
    <w:rsid w:val="009D23AF"/>
    <w:rsid w:val="009D2923"/>
    <w:rsid w:val="009D2E9E"/>
    <w:rsid w:val="009D3336"/>
    <w:rsid w:val="009D463F"/>
    <w:rsid w:val="009D4EAA"/>
    <w:rsid w:val="009D4FA2"/>
    <w:rsid w:val="009D558B"/>
    <w:rsid w:val="009D55A9"/>
    <w:rsid w:val="009D5706"/>
    <w:rsid w:val="009D737E"/>
    <w:rsid w:val="009D745C"/>
    <w:rsid w:val="009E051F"/>
    <w:rsid w:val="009E0AF3"/>
    <w:rsid w:val="009E0CEF"/>
    <w:rsid w:val="009E0F98"/>
    <w:rsid w:val="009E1309"/>
    <w:rsid w:val="009E14CE"/>
    <w:rsid w:val="009E16C5"/>
    <w:rsid w:val="009E2071"/>
    <w:rsid w:val="009E2124"/>
    <w:rsid w:val="009E28B6"/>
    <w:rsid w:val="009E2DD3"/>
    <w:rsid w:val="009E3BB0"/>
    <w:rsid w:val="009E3C6F"/>
    <w:rsid w:val="009E3CDC"/>
    <w:rsid w:val="009E3F0A"/>
    <w:rsid w:val="009E436A"/>
    <w:rsid w:val="009E4688"/>
    <w:rsid w:val="009E4A04"/>
    <w:rsid w:val="009E4C3E"/>
    <w:rsid w:val="009E5F25"/>
    <w:rsid w:val="009E7185"/>
    <w:rsid w:val="009E71F0"/>
    <w:rsid w:val="009E72F3"/>
    <w:rsid w:val="009E73E8"/>
    <w:rsid w:val="009E754A"/>
    <w:rsid w:val="009E7C2F"/>
    <w:rsid w:val="009F0660"/>
    <w:rsid w:val="009F129A"/>
    <w:rsid w:val="009F130B"/>
    <w:rsid w:val="009F1461"/>
    <w:rsid w:val="009F2C1E"/>
    <w:rsid w:val="009F38BB"/>
    <w:rsid w:val="009F3CC9"/>
    <w:rsid w:val="009F4572"/>
    <w:rsid w:val="009F4618"/>
    <w:rsid w:val="009F486A"/>
    <w:rsid w:val="009F4AED"/>
    <w:rsid w:val="009F4FCA"/>
    <w:rsid w:val="009F4FD9"/>
    <w:rsid w:val="009F597C"/>
    <w:rsid w:val="009F5D32"/>
    <w:rsid w:val="009F61C6"/>
    <w:rsid w:val="009F68D3"/>
    <w:rsid w:val="009F6B11"/>
    <w:rsid w:val="009F6B16"/>
    <w:rsid w:val="009F77B3"/>
    <w:rsid w:val="009F7AE5"/>
    <w:rsid w:val="00A00513"/>
    <w:rsid w:val="00A009CC"/>
    <w:rsid w:val="00A00D79"/>
    <w:rsid w:val="00A01FBD"/>
    <w:rsid w:val="00A0230D"/>
    <w:rsid w:val="00A02637"/>
    <w:rsid w:val="00A029AA"/>
    <w:rsid w:val="00A02AD7"/>
    <w:rsid w:val="00A02C02"/>
    <w:rsid w:val="00A02D55"/>
    <w:rsid w:val="00A02F45"/>
    <w:rsid w:val="00A0303D"/>
    <w:rsid w:val="00A03B8A"/>
    <w:rsid w:val="00A0407B"/>
    <w:rsid w:val="00A041A1"/>
    <w:rsid w:val="00A04257"/>
    <w:rsid w:val="00A0455C"/>
    <w:rsid w:val="00A04BAA"/>
    <w:rsid w:val="00A059ED"/>
    <w:rsid w:val="00A05CEC"/>
    <w:rsid w:val="00A06302"/>
    <w:rsid w:val="00A0659C"/>
    <w:rsid w:val="00A07092"/>
    <w:rsid w:val="00A073E8"/>
    <w:rsid w:val="00A074CA"/>
    <w:rsid w:val="00A07A11"/>
    <w:rsid w:val="00A07DA9"/>
    <w:rsid w:val="00A07E16"/>
    <w:rsid w:val="00A1011B"/>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659"/>
    <w:rsid w:val="00A1397C"/>
    <w:rsid w:val="00A13E79"/>
    <w:rsid w:val="00A13FE8"/>
    <w:rsid w:val="00A1400C"/>
    <w:rsid w:val="00A14247"/>
    <w:rsid w:val="00A14322"/>
    <w:rsid w:val="00A14958"/>
    <w:rsid w:val="00A14DB5"/>
    <w:rsid w:val="00A150A3"/>
    <w:rsid w:val="00A15401"/>
    <w:rsid w:val="00A1590B"/>
    <w:rsid w:val="00A15D06"/>
    <w:rsid w:val="00A16047"/>
    <w:rsid w:val="00A1623F"/>
    <w:rsid w:val="00A16A5D"/>
    <w:rsid w:val="00A16B6F"/>
    <w:rsid w:val="00A171D0"/>
    <w:rsid w:val="00A173ED"/>
    <w:rsid w:val="00A174E6"/>
    <w:rsid w:val="00A1774A"/>
    <w:rsid w:val="00A17A8A"/>
    <w:rsid w:val="00A17C70"/>
    <w:rsid w:val="00A17EE0"/>
    <w:rsid w:val="00A202B4"/>
    <w:rsid w:val="00A203F4"/>
    <w:rsid w:val="00A20486"/>
    <w:rsid w:val="00A2059D"/>
    <w:rsid w:val="00A2078C"/>
    <w:rsid w:val="00A209FC"/>
    <w:rsid w:val="00A20C69"/>
    <w:rsid w:val="00A218CC"/>
    <w:rsid w:val="00A21DAD"/>
    <w:rsid w:val="00A22ECE"/>
    <w:rsid w:val="00A2300D"/>
    <w:rsid w:val="00A23380"/>
    <w:rsid w:val="00A23489"/>
    <w:rsid w:val="00A238D9"/>
    <w:rsid w:val="00A2428B"/>
    <w:rsid w:val="00A24F82"/>
    <w:rsid w:val="00A2534D"/>
    <w:rsid w:val="00A25A53"/>
    <w:rsid w:val="00A26095"/>
    <w:rsid w:val="00A26246"/>
    <w:rsid w:val="00A26C9F"/>
    <w:rsid w:val="00A26CF9"/>
    <w:rsid w:val="00A27A08"/>
    <w:rsid w:val="00A27CFF"/>
    <w:rsid w:val="00A30240"/>
    <w:rsid w:val="00A302BB"/>
    <w:rsid w:val="00A304BE"/>
    <w:rsid w:val="00A30674"/>
    <w:rsid w:val="00A310D0"/>
    <w:rsid w:val="00A314A2"/>
    <w:rsid w:val="00A314D0"/>
    <w:rsid w:val="00A31A93"/>
    <w:rsid w:val="00A31AC3"/>
    <w:rsid w:val="00A31F76"/>
    <w:rsid w:val="00A32772"/>
    <w:rsid w:val="00A330CB"/>
    <w:rsid w:val="00A33351"/>
    <w:rsid w:val="00A33679"/>
    <w:rsid w:val="00A33D67"/>
    <w:rsid w:val="00A34075"/>
    <w:rsid w:val="00A3485D"/>
    <w:rsid w:val="00A34AC4"/>
    <w:rsid w:val="00A34C3C"/>
    <w:rsid w:val="00A34D1D"/>
    <w:rsid w:val="00A351AD"/>
    <w:rsid w:val="00A3658E"/>
    <w:rsid w:val="00A3676E"/>
    <w:rsid w:val="00A36858"/>
    <w:rsid w:val="00A36897"/>
    <w:rsid w:val="00A368D6"/>
    <w:rsid w:val="00A36DCD"/>
    <w:rsid w:val="00A375BA"/>
    <w:rsid w:val="00A402FD"/>
    <w:rsid w:val="00A4094F"/>
    <w:rsid w:val="00A41003"/>
    <w:rsid w:val="00A412C8"/>
    <w:rsid w:val="00A414AF"/>
    <w:rsid w:val="00A416CF"/>
    <w:rsid w:val="00A4178D"/>
    <w:rsid w:val="00A41DBC"/>
    <w:rsid w:val="00A42048"/>
    <w:rsid w:val="00A4233C"/>
    <w:rsid w:val="00A4273E"/>
    <w:rsid w:val="00A429A1"/>
    <w:rsid w:val="00A42E2B"/>
    <w:rsid w:val="00A43B32"/>
    <w:rsid w:val="00A43BEF"/>
    <w:rsid w:val="00A43FBE"/>
    <w:rsid w:val="00A44296"/>
    <w:rsid w:val="00A4469B"/>
    <w:rsid w:val="00A447EC"/>
    <w:rsid w:val="00A44B43"/>
    <w:rsid w:val="00A45277"/>
    <w:rsid w:val="00A454BA"/>
    <w:rsid w:val="00A45F17"/>
    <w:rsid w:val="00A46542"/>
    <w:rsid w:val="00A468A7"/>
    <w:rsid w:val="00A46B5A"/>
    <w:rsid w:val="00A46E06"/>
    <w:rsid w:val="00A46F83"/>
    <w:rsid w:val="00A471FC"/>
    <w:rsid w:val="00A47A0E"/>
    <w:rsid w:val="00A47B76"/>
    <w:rsid w:val="00A5031D"/>
    <w:rsid w:val="00A50ED9"/>
    <w:rsid w:val="00A51955"/>
    <w:rsid w:val="00A51C78"/>
    <w:rsid w:val="00A51C7F"/>
    <w:rsid w:val="00A52388"/>
    <w:rsid w:val="00A5262A"/>
    <w:rsid w:val="00A528E3"/>
    <w:rsid w:val="00A53339"/>
    <w:rsid w:val="00A53485"/>
    <w:rsid w:val="00A534D2"/>
    <w:rsid w:val="00A54157"/>
    <w:rsid w:val="00A54947"/>
    <w:rsid w:val="00A54A62"/>
    <w:rsid w:val="00A55B31"/>
    <w:rsid w:val="00A55DDD"/>
    <w:rsid w:val="00A55FA6"/>
    <w:rsid w:val="00A562B4"/>
    <w:rsid w:val="00A56354"/>
    <w:rsid w:val="00A56BAE"/>
    <w:rsid w:val="00A56FE1"/>
    <w:rsid w:val="00A57BAA"/>
    <w:rsid w:val="00A57C1C"/>
    <w:rsid w:val="00A60448"/>
    <w:rsid w:val="00A6046D"/>
    <w:rsid w:val="00A606DB"/>
    <w:rsid w:val="00A606F7"/>
    <w:rsid w:val="00A6080A"/>
    <w:rsid w:val="00A6166E"/>
    <w:rsid w:val="00A61C53"/>
    <w:rsid w:val="00A61D95"/>
    <w:rsid w:val="00A61FE4"/>
    <w:rsid w:val="00A62EF6"/>
    <w:rsid w:val="00A62FA4"/>
    <w:rsid w:val="00A633E9"/>
    <w:rsid w:val="00A637DC"/>
    <w:rsid w:val="00A6414F"/>
    <w:rsid w:val="00A644CA"/>
    <w:rsid w:val="00A64C6A"/>
    <w:rsid w:val="00A64EB7"/>
    <w:rsid w:val="00A65001"/>
    <w:rsid w:val="00A651CA"/>
    <w:rsid w:val="00A65484"/>
    <w:rsid w:val="00A656AE"/>
    <w:rsid w:val="00A6586F"/>
    <w:rsid w:val="00A66070"/>
    <w:rsid w:val="00A66482"/>
    <w:rsid w:val="00A66AF8"/>
    <w:rsid w:val="00A66EFD"/>
    <w:rsid w:val="00A66FCA"/>
    <w:rsid w:val="00A674BC"/>
    <w:rsid w:val="00A6750D"/>
    <w:rsid w:val="00A67516"/>
    <w:rsid w:val="00A67746"/>
    <w:rsid w:val="00A6774D"/>
    <w:rsid w:val="00A67F90"/>
    <w:rsid w:val="00A67FFC"/>
    <w:rsid w:val="00A7007D"/>
    <w:rsid w:val="00A700BB"/>
    <w:rsid w:val="00A703FC"/>
    <w:rsid w:val="00A70783"/>
    <w:rsid w:val="00A70FCB"/>
    <w:rsid w:val="00A713A0"/>
    <w:rsid w:val="00A714D1"/>
    <w:rsid w:val="00A71DD5"/>
    <w:rsid w:val="00A71E04"/>
    <w:rsid w:val="00A7200A"/>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32F"/>
    <w:rsid w:val="00A76446"/>
    <w:rsid w:val="00A76F5B"/>
    <w:rsid w:val="00A77614"/>
    <w:rsid w:val="00A776DB"/>
    <w:rsid w:val="00A77F4D"/>
    <w:rsid w:val="00A80A19"/>
    <w:rsid w:val="00A80E70"/>
    <w:rsid w:val="00A81312"/>
    <w:rsid w:val="00A81B5A"/>
    <w:rsid w:val="00A838C2"/>
    <w:rsid w:val="00A83D50"/>
    <w:rsid w:val="00A84513"/>
    <w:rsid w:val="00A845CE"/>
    <w:rsid w:val="00A84B5C"/>
    <w:rsid w:val="00A84E33"/>
    <w:rsid w:val="00A85C65"/>
    <w:rsid w:val="00A85CEC"/>
    <w:rsid w:val="00A85EBC"/>
    <w:rsid w:val="00A860F0"/>
    <w:rsid w:val="00A8624F"/>
    <w:rsid w:val="00A867AD"/>
    <w:rsid w:val="00A86F81"/>
    <w:rsid w:val="00A87436"/>
    <w:rsid w:val="00A874ED"/>
    <w:rsid w:val="00A87920"/>
    <w:rsid w:val="00A87E3A"/>
    <w:rsid w:val="00A87FF3"/>
    <w:rsid w:val="00A9002B"/>
    <w:rsid w:val="00A90F45"/>
    <w:rsid w:val="00A91189"/>
    <w:rsid w:val="00A919C9"/>
    <w:rsid w:val="00A91A94"/>
    <w:rsid w:val="00A91F2F"/>
    <w:rsid w:val="00A926D4"/>
    <w:rsid w:val="00A92F55"/>
    <w:rsid w:val="00A93627"/>
    <w:rsid w:val="00A94B42"/>
    <w:rsid w:val="00A9529E"/>
    <w:rsid w:val="00A95B69"/>
    <w:rsid w:val="00A95D38"/>
    <w:rsid w:val="00A95E48"/>
    <w:rsid w:val="00A95E55"/>
    <w:rsid w:val="00A9605B"/>
    <w:rsid w:val="00A96231"/>
    <w:rsid w:val="00A96C7E"/>
    <w:rsid w:val="00A96CC5"/>
    <w:rsid w:val="00A97347"/>
    <w:rsid w:val="00AA00FF"/>
    <w:rsid w:val="00AA02FF"/>
    <w:rsid w:val="00AA03F7"/>
    <w:rsid w:val="00AA03FB"/>
    <w:rsid w:val="00AA0E5E"/>
    <w:rsid w:val="00AA126A"/>
    <w:rsid w:val="00AA1400"/>
    <w:rsid w:val="00AA1EAB"/>
    <w:rsid w:val="00AA238D"/>
    <w:rsid w:val="00AA2484"/>
    <w:rsid w:val="00AA2608"/>
    <w:rsid w:val="00AA2857"/>
    <w:rsid w:val="00AA3201"/>
    <w:rsid w:val="00AA3512"/>
    <w:rsid w:val="00AA385A"/>
    <w:rsid w:val="00AA3BF0"/>
    <w:rsid w:val="00AA4306"/>
    <w:rsid w:val="00AA43C4"/>
    <w:rsid w:val="00AA50A7"/>
    <w:rsid w:val="00AA54DD"/>
    <w:rsid w:val="00AA5683"/>
    <w:rsid w:val="00AA6029"/>
    <w:rsid w:val="00AA62C1"/>
    <w:rsid w:val="00AA6E42"/>
    <w:rsid w:val="00AA78B5"/>
    <w:rsid w:val="00AA7DB7"/>
    <w:rsid w:val="00AA7FE8"/>
    <w:rsid w:val="00AB01BA"/>
    <w:rsid w:val="00AB048E"/>
    <w:rsid w:val="00AB0C8B"/>
    <w:rsid w:val="00AB0D52"/>
    <w:rsid w:val="00AB1280"/>
    <w:rsid w:val="00AB150A"/>
    <w:rsid w:val="00AB150C"/>
    <w:rsid w:val="00AB1620"/>
    <w:rsid w:val="00AB2229"/>
    <w:rsid w:val="00AB226E"/>
    <w:rsid w:val="00AB2556"/>
    <w:rsid w:val="00AB2B66"/>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B7848"/>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890"/>
    <w:rsid w:val="00AC3B45"/>
    <w:rsid w:val="00AC4160"/>
    <w:rsid w:val="00AC4D80"/>
    <w:rsid w:val="00AC566F"/>
    <w:rsid w:val="00AC5785"/>
    <w:rsid w:val="00AC5E49"/>
    <w:rsid w:val="00AC601E"/>
    <w:rsid w:val="00AC62B7"/>
    <w:rsid w:val="00AC66EE"/>
    <w:rsid w:val="00AC6874"/>
    <w:rsid w:val="00AC6E86"/>
    <w:rsid w:val="00AC709B"/>
    <w:rsid w:val="00AC7800"/>
    <w:rsid w:val="00AC79DD"/>
    <w:rsid w:val="00AC7C64"/>
    <w:rsid w:val="00AD01BD"/>
    <w:rsid w:val="00AD055B"/>
    <w:rsid w:val="00AD1C4E"/>
    <w:rsid w:val="00AD2286"/>
    <w:rsid w:val="00AD2A52"/>
    <w:rsid w:val="00AD2A87"/>
    <w:rsid w:val="00AD2BBA"/>
    <w:rsid w:val="00AD2E70"/>
    <w:rsid w:val="00AD39BA"/>
    <w:rsid w:val="00AD3CBE"/>
    <w:rsid w:val="00AD555C"/>
    <w:rsid w:val="00AD59CD"/>
    <w:rsid w:val="00AD5F0F"/>
    <w:rsid w:val="00AD63CF"/>
    <w:rsid w:val="00AD6431"/>
    <w:rsid w:val="00AD6F97"/>
    <w:rsid w:val="00AD75D8"/>
    <w:rsid w:val="00AD7CB0"/>
    <w:rsid w:val="00AE0028"/>
    <w:rsid w:val="00AE035F"/>
    <w:rsid w:val="00AE1071"/>
    <w:rsid w:val="00AE1618"/>
    <w:rsid w:val="00AE18E0"/>
    <w:rsid w:val="00AE1B48"/>
    <w:rsid w:val="00AE1F40"/>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814"/>
    <w:rsid w:val="00AF0998"/>
    <w:rsid w:val="00AF0D2E"/>
    <w:rsid w:val="00AF0F4A"/>
    <w:rsid w:val="00AF16B3"/>
    <w:rsid w:val="00AF1EC0"/>
    <w:rsid w:val="00AF2735"/>
    <w:rsid w:val="00AF3370"/>
    <w:rsid w:val="00AF368A"/>
    <w:rsid w:val="00AF3824"/>
    <w:rsid w:val="00AF4D8B"/>
    <w:rsid w:val="00AF5392"/>
    <w:rsid w:val="00AF58B0"/>
    <w:rsid w:val="00AF5C2C"/>
    <w:rsid w:val="00AF5DA6"/>
    <w:rsid w:val="00AF60E5"/>
    <w:rsid w:val="00AF620E"/>
    <w:rsid w:val="00AF62F8"/>
    <w:rsid w:val="00AF6634"/>
    <w:rsid w:val="00AF6C63"/>
    <w:rsid w:val="00AF7374"/>
    <w:rsid w:val="00AF738F"/>
    <w:rsid w:val="00AF7AA4"/>
    <w:rsid w:val="00AF7EF2"/>
    <w:rsid w:val="00B00ADB"/>
    <w:rsid w:val="00B00C32"/>
    <w:rsid w:val="00B00FF3"/>
    <w:rsid w:val="00B014F9"/>
    <w:rsid w:val="00B01AA5"/>
    <w:rsid w:val="00B01B3E"/>
    <w:rsid w:val="00B02061"/>
    <w:rsid w:val="00B02299"/>
    <w:rsid w:val="00B02B78"/>
    <w:rsid w:val="00B031B2"/>
    <w:rsid w:val="00B03D48"/>
    <w:rsid w:val="00B04027"/>
    <w:rsid w:val="00B0498E"/>
    <w:rsid w:val="00B05AF3"/>
    <w:rsid w:val="00B05E57"/>
    <w:rsid w:val="00B064B4"/>
    <w:rsid w:val="00B06976"/>
    <w:rsid w:val="00B072A8"/>
    <w:rsid w:val="00B0768D"/>
    <w:rsid w:val="00B07B9A"/>
    <w:rsid w:val="00B07C2D"/>
    <w:rsid w:val="00B1114D"/>
    <w:rsid w:val="00B11591"/>
    <w:rsid w:val="00B11896"/>
    <w:rsid w:val="00B11BAE"/>
    <w:rsid w:val="00B12031"/>
    <w:rsid w:val="00B12302"/>
    <w:rsid w:val="00B12D6D"/>
    <w:rsid w:val="00B133EC"/>
    <w:rsid w:val="00B1341D"/>
    <w:rsid w:val="00B13BDB"/>
    <w:rsid w:val="00B13CAC"/>
    <w:rsid w:val="00B13E51"/>
    <w:rsid w:val="00B1446B"/>
    <w:rsid w:val="00B14966"/>
    <w:rsid w:val="00B149A7"/>
    <w:rsid w:val="00B14CAC"/>
    <w:rsid w:val="00B14EC2"/>
    <w:rsid w:val="00B14FCA"/>
    <w:rsid w:val="00B157B2"/>
    <w:rsid w:val="00B15AF8"/>
    <w:rsid w:val="00B15C61"/>
    <w:rsid w:val="00B15D9D"/>
    <w:rsid w:val="00B16103"/>
    <w:rsid w:val="00B16DC0"/>
    <w:rsid w:val="00B16F21"/>
    <w:rsid w:val="00B17DCB"/>
    <w:rsid w:val="00B17E3A"/>
    <w:rsid w:val="00B2099D"/>
    <w:rsid w:val="00B20A43"/>
    <w:rsid w:val="00B20C52"/>
    <w:rsid w:val="00B20FE1"/>
    <w:rsid w:val="00B21ABE"/>
    <w:rsid w:val="00B21C14"/>
    <w:rsid w:val="00B220F4"/>
    <w:rsid w:val="00B2284D"/>
    <w:rsid w:val="00B23018"/>
    <w:rsid w:val="00B23845"/>
    <w:rsid w:val="00B23D8F"/>
    <w:rsid w:val="00B2450C"/>
    <w:rsid w:val="00B248E8"/>
    <w:rsid w:val="00B24C51"/>
    <w:rsid w:val="00B25441"/>
    <w:rsid w:val="00B2552B"/>
    <w:rsid w:val="00B265B2"/>
    <w:rsid w:val="00B26813"/>
    <w:rsid w:val="00B269BB"/>
    <w:rsid w:val="00B26A44"/>
    <w:rsid w:val="00B26D28"/>
    <w:rsid w:val="00B2706C"/>
    <w:rsid w:val="00B27598"/>
    <w:rsid w:val="00B277EB"/>
    <w:rsid w:val="00B27897"/>
    <w:rsid w:val="00B27A5F"/>
    <w:rsid w:val="00B27B7B"/>
    <w:rsid w:val="00B27E2F"/>
    <w:rsid w:val="00B27FF1"/>
    <w:rsid w:val="00B31563"/>
    <w:rsid w:val="00B32541"/>
    <w:rsid w:val="00B32B6F"/>
    <w:rsid w:val="00B32CF3"/>
    <w:rsid w:val="00B33073"/>
    <w:rsid w:val="00B330CC"/>
    <w:rsid w:val="00B35121"/>
    <w:rsid w:val="00B35753"/>
    <w:rsid w:val="00B35993"/>
    <w:rsid w:val="00B35EB6"/>
    <w:rsid w:val="00B35F37"/>
    <w:rsid w:val="00B36885"/>
    <w:rsid w:val="00B36DB5"/>
    <w:rsid w:val="00B37C2C"/>
    <w:rsid w:val="00B401D3"/>
    <w:rsid w:val="00B40261"/>
    <w:rsid w:val="00B404E7"/>
    <w:rsid w:val="00B40FD2"/>
    <w:rsid w:val="00B412C4"/>
    <w:rsid w:val="00B415B2"/>
    <w:rsid w:val="00B41ED4"/>
    <w:rsid w:val="00B423E1"/>
    <w:rsid w:val="00B4242E"/>
    <w:rsid w:val="00B4288E"/>
    <w:rsid w:val="00B42BBD"/>
    <w:rsid w:val="00B42C03"/>
    <w:rsid w:val="00B430EE"/>
    <w:rsid w:val="00B43149"/>
    <w:rsid w:val="00B43E1D"/>
    <w:rsid w:val="00B43E1F"/>
    <w:rsid w:val="00B441B3"/>
    <w:rsid w:val="00B441C7"/>
    <w:rsid w:val="00B4464C"/>
    <w:rsid w:val="00B449B5"/>
    <w:rsid w:val="00B44D7B"/>
    <w:rsid w:val="00B44EBA"/>
    <w:rsid w:val="00B44F6C"/>
    <w:rsid w:val="00B46662"/>
    <w:rsid w:val="00B46687"/>
    <w:rsid w:val="00B470CC"/>
    <w:rsid w:val="00B474D5"/>
    <w:rsid w:val="00B47547"/>
    <w:rsid w:val="00B479F0"/>
    <w:rsid w:val="00B47A33"/>
    <w:rsid w:val="00B47B79"/>
    <w:rsid w:val="00B47D47"/>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630E"/>
    <w:rsid w:val="00B56525"/>
    <w:rsid w:val="00B565E2"/>
    <w:rsid w:val="00B56960"/>
    <w:rsid w:val="00B60235"/>
    <w:rsid w:val="00B603CF"/>
    <w:rsid w:val="00B6094E"/>
    <w:rsid w:val="00B6122E"/>
    <w:rsid w:val="00B6174E"/>
    <w:rsid w:val="00B61A8F"/>
    <w:rsid w:val="00B62707"/>
    <w:rsid w:val="00B63204"/>
    <w:rsid w:val="00B63A9F"/>
    <w:rsid w:val="00B63FFC"/>
    <w:rsid w:val="00B64B01"/>
    <w:rsid w:val="00B64CDE"/>
    <w:rsid w:val="00B64EBE"/>
    <w:rsid w:val="00B6535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276B"/>
    <w:rsid w:val="00B731B0"/>
    <w:rsid w:val="00B73275"/>
    <w:rsid w:val="00B73481"/>
    <w:rsid w:val="00B73B97"/>
    <w:rsid w:val="00B74041"/>
    <w:rsid w:val="00B74304"/>
    <w:rsid w:val="00B7476C"/>
    <w:rsid w:val="00B74960"/>
    <w:rsid w:val="00B7509E"/>
    <w:rsid w:val="00B75B60"/>
    <w:rsid w:val="00B75B90"/>
    <w:rsid w:val="00B76387"/>
    <w:rsid w:val="00B765F0"/>
    <w:rsid w:val="00B76A2F"/>
    <w:rsid w:val="00B76A42"/>
    <w:rsid w:val="00B7793A"/>
    <w:rsid w:val="00B80636"/>
    <w:rsid w:val="00B8067F"/>
    <w:rsid w:val="00B809A0"/>
    <w:rsid w:val="00B80BB3"/>
    <w:rsid w:val="00B80D9C"/>
    <w:rsid w:val="00B81FA9"/>
    <w:rsid w:val="00B82046"/>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AB4"/>
    <w:rsid w:val="00B9636A"/>
    <w:rsid w:val="00B96393"/>
    <w:rsid w:val="00B96B91"/>
    <w:rsid w:val="00B96CC5"/>
    <w:rsid w:val="00B96DD4"/>
    <w:rsid w:val="00B97020"/>
    <w:rsid w:val="00B9739F"/>
    <w:rsid w:val="00B977BF"/>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51"/>
    <w:rsid w:val="00BA385D"/>
    <w:rsid w:val="00BA418F"/>
    <w:rsid w:val="00BA41F5"/>
    <w:rsid w:val="00BA43CA"/>
    <w:rsid w:val="00BA43D9"/>
    <w:rsid w:val="00BA44D0"/>
    <w:rsid w:val="00BA469B"/>
    <w:rsid w:val="00BA500C"/>
    <w:rsid w:val="00BA5551"/>
    <w:rsid w:val="00BA565F"/>
    <w:rsid w:val="00BA5755"/>
    <w:rsid w:val="00BA6469"/>
    <w:rsid w:val="00BA6D35"/>
    <w:rsid w:val="00BA7143"/>
    <w:rsid w:val="00BA7166"/>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300D"/>
    <w:rsid w:val="00BB30F3"/>
    <w:rsid w:val="00BB313D"/>
    <w:rsid w:val="00BB3235"/>
    <w:rsid w:val="00BB32BE"/>
    <w:rsid w:val="00BB3324"/>
    <w:rsid w:val="00BB4EA5"/>
    <w:rsid w:val="00BB5045"/>
    <w:rsid w:val="00BB513B"/>
    <w:rsid w:val="00BB5388"/>
    <w:rsid w:val="00BB561C"/>
    <w:rsid w:val="00BB56C4"/>
    <w:rsid w:val="00BB56EB"/>
    <w:rsid w:val="00BB5A82"/>
    <w:rsid w:val="00BB5B6A"/>
    <w:rsid w:val="00BB5C2B"/>
    <w:rsid w:val="00BB5CEA"/>
    <w:rsid w:val="00BB66AA"/>
    <w:rsid w:val="00BB6E04"/>
    <w:rsid w:val="00BB6F4B"/>
    <w:rsid w:val="00BB7056"/>
    <w:rsid w:val="00BB7707"/>
    <w:rsid w:val="00BB78E2"/>
    <w:rsid w:val="00BB7C91"/>
    <w:rsid w:val="00BB7CE2"/>
    <w:rsid w:val="00BC03A3"/>
    <w:rsid w:val="00BC0FE6"/>
    <w:rsid w:val="00BC1058"/>
    <w:rsid w:val="00BC10BF"/>
    <w:rsid w:val="00BC1C0B"/>
    <w:rsid w:val="00BC2651"/>
    <w:rsid w:val="00BC2EA8"/>
    <w:rsid w:val="00BC3B29"/>
    <w:rsid w:val="00BC4384"/>
    <w:rsid w:val="00BC499C"/>
    <w:rsid w:val="00BC4BA5"/>
    <w:rsid w:val="00BC4CB8"/>
    <w:rsid w:val="00BC4CFE"/>
    <w:rsid w:val="00BC4D19"/>
    <w:rsid w:val="00BC599E"/>
    <w:rsid w:val="00BC6F45"/>
    <w:rsid w:val="00BC700C"/>
    <w:rsid w:val="00BC7E13"/>
    <w:rsid w:val="00BC7F8F"/>
    <w:rsid w:val="00BD0154"/>
    <w:rsid w:val="00BD01F5"/>
    <w:rsid w:val="00BD054E"/>
    <w:rsid w:val="00BD11CC"/>
    <w:rsid w:val="00BD1664"/>
    <w:rsid w:val="00BD1899"/>
    <w:rsid w:val="00BD31DF"/>
    <w:rsid w:val="00BD3402"/>
    <w:rsid w:val="00BD34F8"/>
    <w:rsid w:val="00BD3540"/>
    <w:rsid w:val="00BD389E"/>
    <w:rsid w:val="00BD39E1"/>
    <w:rsid w:val="00BD405B"/>
    <w:rsid w:val="00BD44BB"/>
    <w:rsid w:val="00BD4642"/>
    <w:rsid w:val="00BD4933"/>
    <w:rsid w:val="00BD4B2A"/>
    <w:rsid w:val="00BD4BAC"/>
    <w:rsid w:val="00BD4F14"/>
    <w:rsid w:val="00BD50F2"/>
    <w:rsid w:val="00BD54E9"/>
    <w:rsid w:val="00BD5573"/>
    <w:rsid w:val="00BD5576"/>
    <w:rsid w:val="00BD55B3"/>
    <w:rsid w:val="00BD5BAA"/>
    <w:rsid w:val="00BD5E50"/>
    <w:rsid w:val="00BD617B"/>
    <w:rsid w:val="00BD621E"/>
    <w:rsid w:val="00BD64FC"/>
    <w:rsid w:val="00BD680C"/>
    <w:rsid w:val="00BD6F04"/>
    <w:rsid w:val="00BE0D89"/>
    <w:rsid w:val="00BE0F04"/>
    <w:rsid w:val="00BE1B9D"/>
    <w:rsid w:val="00BE1D9F"/>
    <w:rsid w:val="00BE23DC"/>
    <w:rsid w:val="00BE2460"/>
    <w:rsid w:val="00BE2A9F"/>
    <w:rsid w:val="00BE2DF4"/>
    <w:rsid w:val="00BE313F"/>
    <w:rsid w:val="00BE3CBD"/>
    <w:rsid w:val="00BE3FAF"/>
    <w:rsid w:val="00BE4053"/>
    <w:rsid w:val="00BE4A17"/>
    <w:rsid w:val="00BE59D4"/>
    <w:rsid w:val="00BE5C90"/>
    <w:rsid w:val="00BE5CD7"/>
    <w:rsid w:val="00BE6590"/>
    <w:rsid w:val="00BE70C8"/>
    <w:rsid w:val="00BE7928"/>
    <w:rsid w:val="00BE79B5"/>
    <w:rsid w:val="00BE79FE"/>
    <w:rsid w:val="00BE7B5A"/>
    <w:rsid w:val="00BE7D50"/>
    <w:rsid w:val="00BE7D79"/>
    <w:rsid w:val="00BF0FDB"/>
    <w:rsid w:val="00BF1D71"/>
    <w:rsid w:val="00BF2585"/>
    <w:rsid w:val="00BF25E7"/>
    <w:rsid w:val="00BF3585"/>
    <w:rsid w:val="00BF3CF7"/>
    <w:rsid w:val="00BF3F3C"/>
    <w:rsid w:val="00BF443E"/>
    <w:rsid w:val="00BF4479"/>
    <w:rsid w:val="00BF4665"/>
    <w:rsid w:val="00BF499D"/>
    <w:rsid w:val="00BF5D67"/>
    <w:rsid w:val="00BF5E67"/>
    <w:rsid w:val="00BF5F47"/>
    <w:rsid w:val="00BF6032"/>
    <w:rsid w:val="00BF61C4"/>
    <w:rsid w:val="00BF6563"/>
    <w:rsid w:val="00BF6CB4"/>
    <w:rsid w:val="00BF742F"/>
    <w:rsid w:val="00BF7931"/>
    <w:rsid w:val="00BF7A2A"/>
    <w:rsid w:val="00BF7E0D"/>
    <w:rsid w:val="00C0006B"/>
    <w:rsid w:val="00C00703"/>
    <w:rsid w:val="00C00DF8"/>
    <w:rsid w:val="00C00FD2"/>
    <w:rsid w:val="00C00FFF"/>
    <w:rsid w:val="00C010A5"/>
    <w:rsid w:val="00C010C0"/>
    <w:rsid w:val="00C02885"/>
    <w:rsid w:val="00C0397B"/>
    <w:rsid w:val="00C03B14"/>
    <w:rsid w:val="00C03DF4"/>
    <w:rsid w:val="00C042DF"/>
    <w:rsid w:val="00C05FD0"/>
    <w:rsid w:val="00C065A1"/>
    <w:rsid w:val="00C06A27"/>
    <w:rsid w:val="00C0723E"/>
    <w:rsid w:val="00C07517"/>
    <w:rsid w:val="00C07F62"/>
    <w:rsid w:val="00C102CD"/>
    <w:rsid w:val="00C1092C"/>
    <w:rsid w:val="00C109AE"/>
    <w:rsid w:val="00C10BAD"/>
    <w:rsid w:val="00C10DBA"/>
    <w:rsid w:val="00C11202"/>
    <w:rsid w:val="00C113E4"/>
    <w:rsid w:val="00C1143A"/>
    <w:rsid w:val="00C11729"/>
    <w:rsid w:val="00C11FB9"/>
    <w:rsid w:val="00C12177"/>
    <w:rsid w:val="00C12557"/>
    <w:rsid w:val="00C1314C"/>
    <w:rsid w:val="00C13753"/>
    <w:rsid w:val="00C14E5E"/>
    <w:rsid w:val="00C152F6"/>
    <w:rsid w:val="00C155EB"/>
    <w:rsid w:val="00C158CB"/>
    <w:rsid w:val="00C16814"/>
    <w:rsid w:val="00C174B0"/>
    <w:rsid w:val="00C177E3"/>
    <w:rsid w:val="00C17D99"/>
    <w:rsid w:val="00C17F63"/>
    <w:rsid w:val="00C218BB"/>
    <w:rsid w:val="00C21A0F"/>
    <w:rsid w:val="00C21F6B"/>
    <w:rsid w:val="00C22013"/>
    <w:rsid w:val="00C227C0"/>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815"/>
    <w:rsid w:val="00C331CE"/>
    <w:rsid w:val="00C33454"/>
    <w:rsid w:val="00C33883"/>
    <w:rsid w:val="00C33973"/>
    <w:rsid w:val="00C3453E"/>
    <w:rsid w:val="00C34547"/>
    <w:rsid w:val="00C34983"/>
    <w:rsid w:val="00C34B67"/>
    <w:rsid w:val="00C34C18"/>
    <w:rsid w:val="00C34C69"/>
    <w:rsid w:val="00C35916"/>
    <w:rsid w:val="00C35A1D"/>
    <w:rsid w:val="00C35CDD"/>
    <w:rsid w:val="00C363C1"/>
    <w:rsid w:val="00C369D4"/>
    <w:rsid w:val="00C36ADB"/>
    <w:rsid w:val="00C374F9"/>
    <w:rsid w:val="00C37A32"/>
    <w:rsid w:val="00C37E06"/>
    <w:rsid w:val="00C4061F"/>
    <w:rsid w:val="00C408A6"/>
    <w:rsid w:val="00C408D5"/>
    <w:rsid w:val="00C40912"/>
    <w:rsid w:val="00C41005"/>
    <w:rsid w:val="00C412A4"/>
    <w:rsid w:val="00C42177"/>
    <w:rsid w:val="00C4221A"/>
    <w:rsid w:val="00C42502"/>
    <w:rsid w:val="00C42972"/>
    <w:rsid w:val="00C42A19"/>
    <w:rsid w:val="00C431F3"/>
    <w:rsid w:val="00C43550"/>
    <w:rsid w:val="00C43B9F"/>
    <w:rsid w:val="00C43F89"/>
    <w:rsid w:val="00C44297"/>
    <w:rsid w:val="00C44940"/>
    <w:rsid w:val="00C452C3"/>
    <w:rsid w:val="00C4599E"/>
    <w:rsid w:val="00C459AE"/>
    <w:rsid w:val="00C45D03"/>
    <w:rsid w:val="00C45DBF"/>
    <w:rsid w:val="00C4668C"/>
    <w:rsid w:val="00C4695C"/>
    <w:rsid w:val="00C47861"/>
    <w:rsid w:val="00C5009D"/>
    <w:rsid w:val="00C504EF"/>
    <w:rsid w:val="00C507B4"/>
    <w:rsid w:val="00C51673"/>
    <w:rsid w:val="00C5182E"/>
    <w:rsid w:val="00C51CCA"/>
    <w:rsid w:val="00C5295F"/>
    <w:rsid w:val="00C52DA0"/>
    <w:rsid w:val="00C53509"/>
    <w:rsid w:val="00C53C4F"/>
    <w:rsid w:val="00C54E5F"/>
    <w:rsid w:val="00C558FB"/>
    <w:rsid w:val="00C55C17"/>
    <w:rsid w:val="00C5678E"/>
    <w:rsid w:val="00C569F5"/>
    <w:rsid w:val="00C56BEF"/>
    <w:rsid w:val="00C56D40"/>
    <w:rsid w:val="00C57923"/>
    <w:rsid w:val="00C57AF3"/>
    <w:rsid w:val="00C60332"/>
    <w:rsid w:val="00C603F1"/>
    <w:rsid w:val="00C613CB"/>
    <w:rsid w:val="00C61757"/>
    <w:rsid w:val="00C631C3"/>
    <w:rsid w:val="00C6429A"/>
    <w:rsid w:val="00C64444"/>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47B"/>
    <w:rsid w:val="00C70B49"/>
    <w:rsid w:val="00C7100C"/>
    <w:rsid w:val="00C71356"/>
    <w:rsid w:val="00C72742"/>
    <w:rsid w:val="00C72792"/>
    <w:rsid w:val="00C72CF6"/>
    <w:rsid w:val="00C72E8E"/>
    <w:rsid w:val="00C72F1C"/>
    <w:rsid w:val="00C730A9"/>
    <w:rsid w:val="00C73466"/>
    <w:rsid w:val="00C73A18"/>
    <w:rsid w:val="00C73B9D"/>
    <w:rsid w:val="00C741D8"/>
    <w:rsid w:val="00C74747"/>
    <w:rsid w:val="00C74A28"/>
    <w:rsid w:val="00C75834"/>
    <w:rsid w:val="00C75A20"/>
    <w:rsid w:val="00C75EC3"/>
    <w:rsid w:val="00C75FCB"/>
    <w:rsid w:val="00C7620B"/>
    <w:rsid w:val="00C764DB"/>
    <w:rsid w:val="00C7788D"/>
    <w:rsid w:val="00C779BA"/>
    <w:rsid w:val="00C77C34"/>
    <w:rsid w:val="00C77CF3"/>
    <w:rsid w:val="00C8000F"/>
    <w:rsid w:val="00C80706"/>
    <w:rsid w:val="00C8098A"/>
    <w:rsid w:val="00C80AFF"/>
    <w:rsid w:val="00C80B5D"/>
    <w:rsid w:val="00C80F02"/>
    <w:rsid w:val="00C80F13"/>
    <w:rsid w:val="00C812A3"/>
    <w:rsid w:val="00C818ED"/>
    <w:rsid w:val="00C81EBC"/>
    <w:rsid w:val="00C824E6"/>
    <w:rsid w:val="00C8269A"/>
    <w:rsid w:val="00C82E13"/>
    <w:rsid w:val="00C8400A"/>
    <w:rsid w:val="00C84878"/>
    <w:rsid w:val="00C84E99"/>
    <w:rsid w:val="00C84F7E"/>
    <w:rsid w:val="00C851DA"/>
    <w:rsid w:val="00C85C19"/>
    <w:rsid w:val="00C860BF"/>
    <w:rsid w:val="00C86235"/>
    <w:rsid w:val="00C8697C"/>
    <w:rsid w:val="00C8720A"/>
    <w:rsid w:val="00C878B2"/>
    <w:rsid w:val="00C878BA"/>
    <w:rsid w:val="00C90330"/>
    <w:rsid w:val="00C90427"/>
    <w:rsid w:val="00C90514"/>
    <w:rsid w:val="00C90E45"/>
    <w:rsid w:val="00C90F2E"/>
    <w:rsid w:val="00C90F96"/>
    <w:rsid w:val="00C91821"/>
    <w:rsid w:val="00C92584"/>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48C"/>
    <w:rsid w:val="00C96B25"/>
    <w:rsid w:val="00C96BF9"/>
    <w:rsid w:val="00C9744D"/>
    <w:rsid w:val="00C97B1C"/>
    <w:rsid w:val="00CA13E7"/>
    <w:rsid w:val="00CA1EB6"/>
    <w:rsid w:val="00CA1FD0"/>
    <w:rsid w:val="00CA2189"/>
    <w:rsid w:val="00CA2927"/>
    <w:rsid w:val="00CA29BC"/>
    <w:rsid w:val="00CA2A9C"/>
    <w:rsid w:val="00CA2DC3"/>
    <w:rsid w:val="00CA305E"/>
    <w:rsid w:val="00CA353E"/>
    <w:rsid w:val="00CA3912"/>
    <w:rsid w:val="00CA3B48"/>
    <w:rsid w:val="00CA3D39"/>
    <w:rsid w:val="00CA3E18"/>
    <w:rsid w:val="00CA493C"/>
    <w:rsid w:val="00CA49AE"/>
    <w:rsid w:val="00CA4B9A"/>
    <w:rsid w:val="00CA57D3"/>
    <w:rsid w:val="00CA593B"/>
    <w:rsid w:val="00CA6155"/>
    <w:rsid w:val="00CA625B"/>
    <w:rsid w:val="00CA6408"/>
    <w:rsid w:val="00CA64E0"/>
    <w:rsid w:val="00CA6D8B"/>
    <w:rsid w:val="00CA71DD"/>
    <w:rsid w:val="00CA7866"/>
    <w:rsid w:val="00CA79D2"/>
    <w:rsid w:val="00CA7F1A"/>
    <w:rsid w:val="00CB046D"/>
    <w:rsid w:val="00CB05FF"/>
    <w:rsid w:val="00CB0D2A"/>
    <w:rsid w:val="00CB12FF"/>
    <w:rsid w:val="00CB1337"/>
    <w:rsid w:val="00CB29E1"/>
    <w:rsid w:val="00CB2ADE"/>
    <w:rsid w:val="00CB31B4"/>
    <w:rsid w:val="00CB34E3"/>
    <w:rsid w:val="00CB380C"/>
    <w:rsid w:val="00CB3EDC"/>
    <w:rsid w:val="00CB44A6"/>
    <w:rsid w:val="00CB47AD"/>
    <w:rsid w:val="00CB4960"/>
    <w:rsid w:val="00CB4AC9"/>
    <w:rsid w:val="00CB4B1D"/>
    <w:rsid w:val="00CB4DBA"/>
    <w:rsid w:val="00CB4EC4"/>
    <w:rsid w:val="00CB5590"/>
    <w:rsid w:val="00CB59FF"/>
    <w:rsid w:val="00CB5B64"/>
    <w:rsid w:val="00CB5D44"/>
    <w:rsid w:val="00CB623E"/>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D09CF"/>
    <w:rsid w:val="00CD1061"/>
    <w:rsid w:val="00CD1519"/>
    <w:rsid w:val="00CD170B"/>
    <w:rsid w:val="00CD2134"/>
    <w:rsid w:val="00CD2167"/>
    <w:rsid w:val="00CD2267"/>
    <w:rsid w:val="00CD2320"/>
    <w:rsid w:val="00CD24B0"/>
    <w:rsid w:val="00CD24B6"/>
    <w:rsid w:val="00CD295D"/>
    <w:rsid w:val="00CD38CA"/>
    <w:rsid w:val="00CD3B25"/>
    <w:rsid w:val="00CD4077"/>
    <w:rsid w:val="00CD42EC"/>
    <w:rsid w:val="00CD482C"/>
    <w:rsid w:val="00CD58EB"/>
    <w:rsid w:val="00CD5EB3"/>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2311"/>
    <w:rsid w:val="00CE23A0"/>
    <w:rsid w:val="00CE2413"/>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593"/>
    <w:rsid w:val="00CF4777"/>
    <w:rsid w:val="00CF4A11"/>
    <w:rsid w:val="00CF51D3"/>
    <w:rsid w:val="00CF570C"/>
    <w:rsid w:val="00CF575A"/>
    <w:rsid w:val="00CF5AEF"/>
    <w:rsid w:val="00CF6047"/>
    <w:rsid w:val="00CF620E"/>
    <w:rsid w:val="00CF66F4"/>
    <w:rsid w:val="00CF6E82"/>
    <w:rsid w:val="00CF715E"/>
    <w:rsid w:val="00CF76A1"/>
    <w:rsid w:val="00CF7754"/>
    <w:rsid w:val="00CF78F1"/>
    <w:rsid w:val="00CF7977"/>
    <w:rsid w:val="00CF7BC7"/>
    <w:rsid w:val="00D00375"/>
    <w:rsid w:val="00D0048F"/>
    <w:rsid w:val="00D00669"/>
    <w:rsid w:val="00D011E1"/>
    <w:rsid w:val="00D0160E"/>
    <w:rsid w:val="00D0194A"/>
    <w:rsid w:val="00D01A07"/>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C12"/>
    <w:rsid w:val="00D11256"/>
    <w:rsid w:val="00D1191F"/>
    <w:rsid w:val="00D127C5"/>
    <w:rsid w:val="00D12F66"/>
    <w:rsid w:val="00D13144"/>
    <w:rsid w:val="00D13994"/>
    <w:rsid w:val="00D14068"/>
    <w:rsid w:val="00D14993"/>
    <w:rsid w:val="00D15EFC"/>
    <w:rsid w:val="00D15FA0"/>
    <w:rsid w:val="00D162D2"/>
    <w:rsid w:val="00D16841"/>
    <w:rsid w:val="00D16B66"/>
    <w:rsid w:val="00D16D91"/>
    <w:rsid w:val="00D17240"/>
    <w:rsid w:val="00D17710"/>
    <w:rsid w:val="00D20507"/>
    <w:rsid w:val="00D2066E"/>
    <w:rsid w:val="00D20A17"/>
    <w:rsid w:val="00D20B89"/>
    <w:rsid w:val="00D21452"/>
    <w:rsid w:val="00D21532"/>
    <w:rsid w:val="00D216C2"/>
    <w:rsid w:val="00D219A7"/>
    <w:rsid w:val="00D2276F"/>
    <w:rsid w:val="00D233FE"/>
    <w:rsid w:val="00D23974"/>
    <w:rsid w:val="00D23C90"/>
    <w:rsid w:val="00D2430E"/>
    <w:rsid w:val="00D2449F"/>
    <w:rsid w:val="00D24DCC"/>
    <w:rsid w:val="00D25C7F"/>
    <w:rsid w:val="00D25EB9"/>
    <w:rsid w:val="00D25F44"/>
    <w:rsid w:val="00D25F79"/>
    <w:rsid w:val="00D26676"/>
    <w:rsid w:val="00D26F0C"/>
    <w:rsid w:val="00D2704D"/>
    <w:rsid w:val="00D27D85"/>
    <w:rsid w:val="00D3098A"/>
    <w:rsid w:val="00D30B57"/>
    <w:rsid w:val="00D311AD"/>
    <w:rsid w:val="00D318C4"/>
    <w:rsid w:val="00D3251B"/>
    <w:rsid w:val="00D328A9"/>
    <w:rsid w:val="00D329E1"/>
    <w:rsid w:val="00D3303C"/>
    <w:rsid w:val="00D333AC"/>
    <w:rsid w:val="00D3350E"/>
    <w:rsid w:val="00D3376E"/>
    <w:rsid w:val="00D33836"/>
    <w:rsid w:val="00D33976"/>
    <w:rsid w:val="00D33D08"/>
    <w:rsid w:val="00D34381"/>
    <w:rsid w:val="00D344E2"/>
    <w:rsid w:val="00D345A1"/>
    <w:rsid w:val="00D34A3A"/>
    <w:rsid w:val="00D355DE"/>
    <w:rsid w:val="00D36C47"/>
    <w:rsid w:val="00D36D5C"/>
    <w:rsid w:val="00D36E24"/>
    <w:rsid w:val="00D36E80"/>
    <w:rsid w:val="00D36F19"/>
    <w:rsid w:val="00D370A1"/>
    <w:rsid w:val="00D373AF"/>
    <w:rsid w:val="00D374C9"/>
    <w:rsid w:val="00D37538"/>
    <w:rsid w:val="00D37D80"/>
    <w:rsid w:val="00D37DCF"/>
    <w:rsid w:val="00D37FAF"/>
    <w:rsid w:val="00D402C0"/>
    <w:rsid w:val="00D403D3"/>
    <w:rsid w:val="00D41B62"/>
    <w:rsid w:val="00D41B7B"/>
    <w:rsid w:val="00D42187"/>
    <w:rsid w:val="00D4266F"/>
    <w:rsid w:val="00D42734"/>
    <w:rsid w:val="00D428F5"/>
    <w:rsid w:val="00D433A6"/>
    <w:rsid w:val="00D4418E"/>
    <w:rsid w:val="00D4432C"/>
    <w:rsid w:val="00D44656"/>
    <w:rsid w:val="00D44C04"/>
    <w:rsid w:val="00D4514A"/>
    <w:rsid w:val="00D45320"/>
    <w:rsid w:val="00D45577"/>
    <w:rsid w:val="00D45B62"/>
    <w:rsid w:val="00D45D58"/>
    <w:rsid w:val="00D46271"/>
    <w:rsid w:val="00D46595"/>
    <w:rsid w:val="00D46837"/>
    <w:rsid w:val="00D46C66"/>
    <w:rsid w:val="00D47182"/>
    <w:rsid w:val="00D47324"/>
    <w:rsid w:val="00D47A09"/>
    <w:rsid w:val="00D500B1"/>
    <w:rsid w:val="00D50369"/>
    <w:rsid w:val="00D50A32"/>
    <w:rsid w:val="00D50F07"/>
    <w:rsid w:val="00D5109B"/>
    <w:rsid w:val="00D51B89"/>
    <w:rsid w:val="00D51C4F"/>
    <w:rsid w:val="00D51F68"/>
    <w:rsid w:val="00D529F7"/>
    <w:rsid w:val="00D52DA5"/>
    <w:rsid w:val="00D53DFE"/>
    <w:rsid w:val="00D544B9"/>
    <w:rsid w:val="00D5484D"/>
    <w:rsid w:val="00D54869"/>
    <w:rsid w:val="00D5500C"/>
    <w:rsid w:val="00D55ADE"/>
    <w:rsid w:val="00D55ECA"/>
    <w:rsid w:val="00D56283"/>
    <w:rsid w:val="00D564C6"/>
    <w:rsid w:val="00D564D5"/>
    <w:rsid w:val="00D566A6"/>
    <w:rsid w:val="00D56885"/>
    <w:rsid w:val="00D5688E"/>
    <w:rsid w:val="00D568D9"/>
    <w:rsid w:val="00D56D04"/>
    <w:rsid w:val="00D5738C"/>
    <w:rsid w:val="00D57A7D"/>
    <w:rsid w:val="00D57A86"/>
    <w:rsid w:val="00D57B73"/>
    <w:rsid w:val="00D60150"/>
    <w:rsid w:val="00D603B9"/>
    <w:rsid w:val="00D60852"/>
    <w:rsid w:val="00D60929"/>
    <w:rsid w:val="00D60F6A"/>
    <w:rsid w:val="00D61092"/>
    <w:rsid w:val="00D61269"/>
    <w:rsid w:val="00D61312"/>
    <w:rsid w:val="00D614B3"/>
    <w:rsid w:val="00D6152E"/>
    <w:rsid w:val="00D61BA0"/>
    <w:rsid w:val="00D6238B"/>
    <w:rsid w:val="00D62A5E"/>
    <w:rsid w:val="00D6307F"/>
    <w:rsid w:val="00D63335"/>
    <w:rsid w:val="00D63B6E"/>
    <w:rsid w:val="00D63CFB"/>
    <w:rsid w:val="00D64105"/>
    <w:rsid w:val="00D64126"/>
    <w:rsid w:val="00D64555"/>
    <w:rsid w:val="00D64AEF"/>
    <w:rsid w:val="00D661EA"/>
    <w:rsid w:val="00D66558"/>
    <w:rsid w:val="00D66BE5"/>
    <w:rsid w:val="00D66DAC"/>
    <w:rsid w:val="00D67776"/>
    <w:rsid w:val="00D67AD7"/>
    <w:rsid w:val="00D67F34"/>
    <w:rsid w:val="00D7009B"/>
    <w:rsid w:val="00D700A2"/>
    <w:rsid w:val="00D70100"/>
    <w:rsid w:val="00D707C1"/>
    <w:rsid w:val="00D70D36"/>
    <w:rsid w:val="00D70D9B"/>
    <w:rsid w:val="00D70EB5"/>
    <w:rsid w:val="00D70FB6"/>
    <w:rsid w:val="00D70FD5"/>
    <w:rsid w:val="00D71532"/>
    <w:rsid w:val="00D7199D"/>
    <w:rsid w:val="00D71A8F"/>
    <w:rsid w:val="00D71E1C"/>
    <w:rsid w:val="00D71EF6"/>
    <w:rsid w:val="00D72770"/>
    <w:rsid w:val="00D72AC2"/>
    <w:rsid w:val="00D74716"/>
    <w:rsid w:val="00D74C5D"/>
    <w:rsid w:val="00D755B6"/>
    <w:rsid w:val="00D7592E"/>
    <w:rsid w:val="00D76332"/>
    <w:rsid w:val="00D767A2"/>
    <w:rsid w:val="00D76BAC"/>
    <w:rsid w:val="00D76BF3"/>
    <w:rsid w:val="00D76DFD"/>
    <w:rsid w:val="00D77155"/>
    <w:rsid w:val="00D77244"/>
    <w:rsid w:val="00D774B7"/>
    <w:rsid w:val="00D77BEF"/>
    <w:rsid w:val="00D77CA1"/>
    <w:rsid w:val="00D77EC4"/>
    <w:rsid w:val="00D803D6"/>
    <w:rsid w:val="00D80BCB"/>
    <w:rsid w:val="00D80C65"/>
    <w:rsid w:val="00D81233"/>
    <w:rsid w:val="00D814CD"/>
    <w:rsid w:val="00D815D5"/>
    <w:rsid w:val="00D8188B"/>
    <w:rsid w:val="00D81F76"/>
    <w:rsid w:val="00D82443"/>
    <w:rsid w:val="00D82559"/>
    <w:rsid w:val="00D830A5"/>
    <w:rsid w:val="00D834B3"/>
    <w:rsid w:val="00D83A84"/>
    <w:rsid w:val="00D84124"/>
    <w:rsid w:val="00D8412F"/>
    <w:rsid w:val="00D84135"/>
    <w:rsid w:val="00D84852"/>
    <w:rsid w:val="00D84F7E"/>
    <w:rsid w:val="00D852D1"/>
    <w:rsid w:val="00D85440"/>
    <w:rsid w:val="00D855B3"/>
    <w:rsid w:val="00D855FC"/>
    <w:rsid w:val="00D8625E"/>
    <w:rsid w:val="00D865D3"/>
    <w:rsid w:val="00D86625"/>
    <w:rsid w:val="00D86653"/>
    <w:rsid w:val="00D869CE"/>
    <w:rsid w:val="00D86B5F"/>
    <w:rsid w:val="00D876FB"/>
    <w:rsid w:val="00D87BCF"/>
    <w:rsid w:val="00D9003C"/>
    <w:rsid w:val="00D90121"/>
    <w:rsid w:val="00D90399"/>
    <w:rsid w:val="00D90D05"/>
    <w:rsid w:val="00D90F09"/>
    <w:rsid w:val="00D910D2"/>
    <w:rsid w:val="00D91D86"/>
    <w:rsid w:val="00D9231F"/>
    <w:rsid w:val="00D923B8"/>
    <w:rsid w:val="00D92A2C"/>
    <w:rsid w:val="00D92E79"/>
    <w:rsid w:val="00D92F45"/>
    <w:rsid w:val="00D93506"/>
    <w:rsid w:val="00D935E5"/>
    <w:rsid w:val="00D93AB1"/>
    <w:rsid w:val="00D93D22"/>
    <w:rsid w:val="00D93D50"/>
    <w:rsid w:val="00D95250"/>
    <w:rsid w:val="00D95839"/>
    <w:rsid w:val="00D95CB9"/>
    <w:rsid w:val="00D95F21"/>
    <w:rsid w:val="00D95F5B"/>
    <w:rsid w:val="00D961A0"/>
    <w:rsid w:val="00D96272"/>
    <w:rsid w:val="00D9727B"/>
    <w:rsid w:val="00DA09AF"/>
    <w:rsid w:val="00DA0B13"/>
    <w:rsid w:val="00DA11F6"/>
    <w:rsid w:val="00DA1893"/>
    <w:rsid w:val="00DA36A7"/>
    <w:rsid w:val="00DA3B73"/>
    <w:rsid w:val="00DA4007"/>
    <w:rsid w:val="00DA415A"/>
    <w:rsid w:val="00DA43CC"/>
    <w:rsid w:val="00DA44B5"/>
    <w:rsid w:val="00DA475D"/>
    <w:rsid w:val="00DA4C72"/>
    <w:rsid w:val="00DA523F"/>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43C"/>
    <w:rsid w:val="00DC16FC"/>
    <w:rsid w:val="00DC17E4"/>
    <w:rsid w:val="00DC1EE9"/>
    <w:rsid w:val="00DC2073"/>
    <w:rsid w:val="00DC28CB"/>
    <w:rsid w:val="00DC4348"/>
    <w:rsid w:val="00DC46DA"/>
    <w:rsid w:val="00DC4CEE"/>
    <w:rsid w:val="00DC51DE"/>
    <w:rsid w:val="00DC521F"/>
    <w:rsid w:val="00DC677B"/>
    <w:rsid w:val="00DC68C1"/>
    <w:rsid w:val="00DC7396"/>
    <w:rsid w:val="00DC7698"/>
    <w:rsid w:val="00DC7B48"/>
    <w:rsid w:val="00DD06EF"/>
    <w:rsid w:val="00DD10C4"/>
    <w:rsid w:val="00DD142B"/>
    <w:rsid w:val="00DD16A1"/>
    <w:rsid w:val="00DD18AA"/>
    <w:rsid w:val="00DD1CF2"/>
    <w:rsid w:val="00DD1D18"/>
    <w:rsid w:val="00DD20FD"/>
    <w:rsid w:val="00DD2899"/>
    <w:rsid w:val="00DD2EF6"/>
    <w:rsid w:val="00DD2F49"/>
    <w:rsid w:val="00DD39BE"/>
    <w:rsid w:val="00DD426E"/>
    <w:rsid w:val="00DD53FE"/>
    <w:rsid w:val="00DD5CB4"/>
    <w:rsid w:val="00DD5EB4"/>
    <w:rsid w:val="00DD5EBE"/>
    <w:rsid w:val="00DD6D0F"/>
    <w:rsid w:val="00DD701F"/>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545"/>
    <w:rsid w:val="00DE360E"/>
    <w:rsid w:val="00DE3643"/>
    <w:rsid w:val="00DE44E0"/>
    <w:rsid w:val="00DE4639"/>
    <w:rsid w:val="00DE4756"/>
    <w:rsid w:val="00DE4EFB"/>
    <w:rsid w:val="00DE5BB5"/>
    <w:rsid w:val="00DE63AF"/>
    <w:rsid w:val="00DE63F0"/>
    <w:rsid w:val="00DE66EC"/>
    <w:rsid w:val="00DE66F3"/>
    <w:rsid w:val="00DE6A5A"/>
    <w:rsid w:val="00DE6DE4"/>
    <w:rsid w:val="00DE6F74"/>
    <w:rsid w:val="00DE719C"/>
    <w:rsid w:val="00DE7795"/>
    <w:rsid w:val="00DE78A6"/>
    <w:rsid w:val="00DF0DD5"/>
    <w:rsid w:val="00DF0F81"/>
    <w:rsid w:val="00DF1146"/>
    <w:rsid w:val="00DF1183"/>
    <w:rsid w:val="00DF12DF"/>
    <w:rsid w:val="00DF17A5"/>
    <w:rsid w:val="00DF1C1C"/>
    <w:rsid w:val="00DF1FE1"/>
    <w:rsid w:val="00DF236D"/>
    <w:rsid w:val="00DF25A0"/>
    <w:rsid w:val="00DF263C"/>
    <w:rsid w:val="00DF267A"/>
    <w:rsid w:val="00DF2C5F"/>
    <w:rsid w:val="00DF2CC3"/>
    <w:rsid w:val="00DF2D8E"/>
    <w:rsid w:val="00DF2DCD"/>
    <w:rsid w:val="00DF322D"/>
    <w:rsid w:val="00DF3A34"/>
    <w:rsid w:val="00DF4359"/>
    <w:rsid w:val="00DF4AD9"/>
    <w:rsid w:val="00DF4FA7"/>
    <w:rsid w:val="00DF58BB"/>
    <w:rsid w:val="00DF6170"/>
    <w:rsid w:val="00DF61E5"/>
    <w:rsid w:val="00DF6C51"/>
    <w:rsid w:val="00E0044E"/>
    <w:rsid w:val="00E00B17"/>
    <w:rsid w:val="00E0146E"/>
    <w:rsid w:val="00E01FDF"/>
    <w:rsid w:val="00E022A8"/>
    <w:rsid w:val="00E02341"/>
    <w:rsid w:val="00E0318F"/>
    <w:rsid w:val="00E0320C"/>
    <w:rsid w:val="00E0329B"/>
    <w:rsid w:val="00E0374A"/>
    <w:rsid w:val="00E04AB1"/>
    <w:rsid w:val="00E04E16"/>
    <w:rsid w:val="00E051E5"/>
    <w:rsid w:val="00E055EB"/>
    <w:rsid w:val="00E05ABA"/>
    <w:rsid w:val="00E05E5C"/>
    <w:rsid w:val="00E05EED"/>
    <w:rsid w:val="00E061A9"/>
    <w:rsid w:val="00E06923"/>
    <w:rsid w:val="00E07179"/>
    <w:rsid w:val="00E073A4"/>
    <w:rsid w:val="00E07BB4"/>
    <w:rsid w:val="00E101CD"/>
    <w:rsid w:val="00E10235"/>
    <w:rsid w:val="00E102D2"/>
    <w:rsid w:val="00E10FBA"/>
    <w:rsid w:val="00E1185D"/>
    <w:rsid w:val="00E11D03"/>
    <w:rsid w:val="00E12489"/>
    <w:rsid w:val="00E13612"/>
    <w:rsid w:val="00E136A4"/>
    <w:rsid w:val="00E13D95"/>
    <w:rsid w:val="00E13F09"/>
    <w:rsid w:val="00E1483D"/>
    <w:rsid w:val="00E14A52"/>
    <w:rsid w:val="00E163AC"/>
    <w:rsid w:val="00E165F3"/>
    <w:rsid w:val="00E17421"/>
    <w:rsid w:val="00E177C7"/>
    <w:rsid w:val="00E17863"/>
    <w:rsid w:val="00E17E47"/>
    <w:rsid w:val="00E20628"/>
    <w:rsid w:val="00E206A8"/>
    <w:rsid w:val="00E21084"/>
    <w:rsid w:val="00E21161"/>
    <w:rsid w:val="00E21424"/>
    <w:rsid w:val="00E21569"/>
    <w:rsid w:val="00E21C7A"/>
    <w:rsid w:val="00E228FE"/>
    <w:rsid w:val="00E23032"/>
    <w:rsid w:val="00E23D93"/>
    <w:rsid w:val="00E25636"/>
    <w:rsid w:val="00E25D25"/>
    <w:rsid w:val="00E25E69"/>
    <w:rsid w:val="00E2666D"/>
    <w:rsid w:val="00E26B70"/>
    <w:rsid w:val="00E26BAB"/>
    <w:rsid w:val="00E26C51"/>
    <w:rsid w:val="00E26F3D"/>
    <w:rsid w:val="00E27702"/>
    <w:rsid w:val="00E30140"/>
    <w:rsid w:val="00E301AC"/>
    <w:rsid w:val="00E301BB"/>
    <w:rsid w:val="00E302D8"/>
    <w:rsid w:val="00E30470"/>
    <w:rsid w:val="00E30F6D"/>
    <w:rsid w:val="00E311E6"/>
    <w:rsid w:val="00E3192F"/>
    <w:rsid w:val="00E32D0A"/>
    <w:rsid w:val="00E33119"/>
    <w:rsid w:val="00E3312C"/>
    <w:rsid w:val="00E3368C"/>
    <w:rsid w:val="00E33952"/>
    <w:rsid w:val="00E33CFA"/>
    <w:rsid w:val="00E33FBF"/>
    <w:rsid w:val="00E34220"/>
    <w:rsid w:val="00E344FE"/>
    <w:rsid w:val="00E35448"/>
    <w:rsid w:val="00E35E91"/>
    <w:rsid w:val="00E36B19"/>
    <w:rsid w:val="00E37C2E"/>
    <w:rsid w:val="00E37E96"/>
    <w:rsid w:val="00E40049"/>
    <w:rsid w:val="00E4013A"/>
    <w:rsid w:val="00E40695"/>
    <w:rsid w:val="00E40B07"/>
    <w:rsid w:val="00E41BF2"/>
    <w:rsid w:val="00E42C0A"/>
    <w:rsid w:val="00E42C4B"/>
    <w:rsid w:val="00E4308A"/>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7464"/>
    <w:rsid w:val="00E500E1"/>
    <w:rsid w:val="00E50E59"/>
    <w:rsid w:val="00E512C4"/>
    <w:rsid w:val="00E51409"/>
    <w:rsid w:val="00E520ED"/>
    <w:rsid w:val="00E5246F"/>
    <w:rsid w:val="00E528FE"/>
    <w:rsid w:val="00E52C0F"/>
    <w:rsid w:val="00E5335B"/>
    <w:rsid w:val="00E534D0"/>
    <w:rsid w:val="00E541FF"/>
    <w:rsid w:val="00E54359"/>
    <w:rsid w:val="00E54689"/>
    <w:rsid w:val="00E550F4"/>
    <w:rsid w:val="00E55AAD"/>
    <w:rsid w:val="00E55D24"/>
    <w:rsid w:val="00E55E62"/>
    <w:rsid w:val="00E560D7"/>
    <w:rsid w:val="00E56615"/>
    <w:rsid w:val="00E5695F"/>
    <w:rsid w:val="00E56DBC"/>
    <w:rsid w:val="00E56DF8"/>
    <w:rsid w:val="00E573EB"/>
    <w:rsid w:val="00E57D6A"/>
    <w:rsid w:val="00E57FBF"/>
    <w:rsid w:val="00E61B36"/>
    <w:rsid w:val="00E61BB3"/>
    <w:rsid w:val="00E62028"/>
    <w:rsid w:val="00E62514"/>
    <w:rsid w:val="00E62A78"/>
    <w:rsid w:val="00E64395"/>
    <w:rsid w:val="00E644E1"/>
    <w:rsid w:val="00E64565"/>
    <w:rsid w:val="00E657E6"/>
    <w:rsid w:val="00E659D8"/>
    <w:rsid w:val="00E65B48"/>
    <w:rsid w:val="00E65CE6"/>
    <w:rsid w:val="00E65D3D"/>
    <w:rsid w:val="00E6654E"/>
    <w:rsid w:val="00E66837"/>
    <w:rsid w:val="00E66C38"/>
    <w:rsid w:val="00E67470"/>
    <w:rsid w:val="00E67CF8"/>
    <w:rsid w:val="00E707AB"/>
    <w:rsid w:val="00E70F7F"/>
    <w:rsid w:val="00E71290"/>
    <w:rsid w:val="00E719BF"/>
    <w:rsid w:val="00E71CA1"/>
    <w:rsid w:val="00E7214A"/>
    <w:rsid w:val="00E72314"/>
    <w:rsid w:val="00E72690"/>
    <w:rsid w:val="00E7345D"/>
    <w:rsid w:val="00E7351D"/>
    <w:rsid w:val="00E736B9"/>
    <w:rsid w:val="00E7371A"/>
    <w:rsid w:val="00E737BA"/>
    <w:rsid w:val="00E73AF3"/>
    <w:rsid w:val="00E73B72"/>
    <w:rsid w:val="00E73DF7"/>
    <w:rsid w:val="00E7433C"/>
    <w:rsid w:val="00E746A5"/>
    <w:rsid w:val="00E74702"/>
    <w:rsid w:val="00E74A8F"/>
    <w:rsid w:val="00E74E79"/>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7C2"/>
    <w:rsid w:val="00E82FC9"/>
    <w:rsid w:val="00E8339E"/>
    <w:rsid w:val="00E83BB2"/>
    <w:rsid w:val="00E84595"/>
    <w:rsid w:val="00E84664"/>
    <w:rsid w:val="00E85ABE"/>
    <w:rsid w:val="00E86074"/>
    <w:rsid w:val="00E8639C"/>
    <w:rsid w:val="00E86646"/>
    <w:rsid w:val="00E86C93"/>
    <w:rsid w:val="00E87640"/>
    <w:rsid w:val="00E876AE"/>
    <w:rsid w:val="00E8774B"/>
    <w:rsid w:val="00E87943"/>
    <w:rsid w:val="00E87CCF"/>
    <w:rsid w:val="00E9013F"/>
    <w:rsid w:val="00E90430"/>
    <w:rsid w:val="00E90564"/>
    <w:rsid w:val="00E9082F"/>
    <w:rsid w:val="00E9237E"/>
    <w:rsid w:val="00E92456"/>
    <w:rsid w:val="00E92FA2"/>
    <w:rsid w:val="00E93458"/>
    <w:rsid w:val="00E9348D"/>
    <w:rsid w:val="00E93531"/>
    <w:rsid w:val="00E93978"/>
    <w:rsid w:val="00E93F46"/>
    <w:rsid w:val="00E94166"/>
    <w:rsid w:val="00E94251"/>
    <w:rsid w:val="00E9431C"/>
    <w:rsid w:val="00E9453B"/>
    <w:rsid w:val="00E94559"/>
    <w:rsid w:val="00E947F5"/>
    <w:rsid w:val="00E94E16"/>
    <w:rsid w:val="00E9646E"/>
    <w:rsid w:val="00E978DB"/>
    <w:rsid w:val="00E97E9B"/>
    <w:rsid w:val="00EA0254"/>
    <w:rsid w:val="00EA035A"/>
    <w:rsid w:val="00EA075B"/>
    <w:rsid w:val="00EA0FAA"/>
    <w:rsid w:val="00EA1139"/>
    <w:rsid w:val="00EA11FB"/>
    <w:rsid w:val="00EA1794"/>
    <w:rsid w:val="00EA1BA4"/>
    <w:rsid w:val="00EA2599"/>
    <w:rsid w:val="00EA26A4"/>
    <w:rsid w:val="00EA2833"/>
    <w:rsid w:val="00EA295C"/>
    <w:rsid w:val="00EA2F67"/>
    <w:rsid w:val="00EA319C"/>
    <w:rsid w:val="00EA31D6"/>
    <w:rsid w:val="00EA352C"/>
    <w:rsid w:val="00EA3B71"/>
    <w:rsid w:val="00EA4079"/>
    <w:rsid w:val="00EA49F1"/>
    <w:rsid w:val="00EA5340"/>
    <w:rsid w:val="00EA578F"/>
    <w:rsid w:val="00EA5E0B"/>
    <w:rsid w:val="00EA708E"/>
    <w:rsid w:val="00EA714A"/>
    <w:rsid w:val="00EB0033"/>
    <w:rsid w:val="00EB0141"/>
    <w:rsid w:val="00EB06B3"/>
    <w:rsid w:val="00EB089E"/>
    <w:rsid w:val="00EB0917"/>
    <w:rsid w:val="00EB0937"/>
    <w:rsid w:val="00EB0A47"/>
    <w:rsid w:val="00EB0DA0"/>
    <w:rsid w:val="00EB0F27"/>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C0601"/>
    <w:rsid w:val="00EC11F3"/>
    <w:rsid w:val="00EC1356"/>
    <w:rsid w:val="00EC2A63"/>
    <w:rsid w:val="00EC2EE9"/>
    <w:rsid w:val="00EC32CC"/>
    <w:rsid w:val="00EC3B18"/>
    <w:rsid w:val="00EC3DE5"/>
    <w:rsid w:val="00EC4409"/>
    <w:rsid w:val="00EC445D"/>
    <w:rsid w:val="00EC44F8"/>
    <w:rsid w:val="00EC50B9"/>
    <w:rsid w:val="00EC546D"/>
    <w:rsid w:val="00EC54D5"/>
    <w:rsid w:val="00EC617B"/>
    <w:rsid w:val="00EC62D8"/>
    <w:rsid w:val="00EC6588"/>
    <w:rsid w:val="00EC72F0"/>
    <w:rsid w:val="00EC767D"/>
    <w:rsid w:val="00EC7BE1"/>
    <w:rsid w:val="00EC7E3B"/>
    <w:rsid w:val="00ED06A2"/>
    <w:rsid w:val="00ED172C"/>
    <w:rsid w:val="00ED1AF1"/>
    <w:rsid w:val="00ED2287"/>
    <w:rsid w:val="00ED29AF"/>
    <w:rsid w:val="00ED3104"/>
    <w:rsid w:val="00ED3AFE"/>
    <w:rsid w:val="00ED42AA"/>
    <w:rsid w:val="00ED4B37"/>
    <w:rsid w:val="00ED4D5E"/>
    <w:rsid w:val="00ED6327"/>
    <w:rsid w:val="00ED6A9E"/>
    <w:rsid w:val="00EE01D1"/>
    <w:rsid w:val="00EE0F86"/>
    <w:rsid w:val="00EE10EC"/>
    <w:rsid w:val="00EE1966"/>
    <w:rsid w:val="00EE1B3B"/>
    <w:rsid w:val="00EE1D76"/>
    <w:rsid w:val="00EE20F8"/>
    <w:rsid w:val="00EE287F"/>
    <w:rsid w:val="00EE3282"/>
    <w:rsid w:val="00EE32D9"/>
    <w:rsid w:val="00EE366A"/>
    <w:rsid w:val="00EE47FE"/>
    <w:rsid w:val="00EE483E"/>
    <w:rsid w:val="00EE4856"/>
    <w:rsid w:val="00EE4D9D"/>
    <w:rsid w:val="00EE52E9"/>
    <w:rsid w:val="00EE5BB3"/>
    <w:rsid w:val="00EE62FD"/>
    <w:rsid w:val="00EE7412"/>
    <w:rsid w:val="00EE7B6A"/>
    <w:rsid w:val="00EE7DFE"/>
    <w:rsid w:val="00EF0422"/>
    <w:rsid w:val="00EF06A1"/>
    <w:rsid w:val="00EF0A36"/>
    <w:rsid w:val="00EF0B7F"/>
    <w:rsid w:val="00EF0E4B"/>
    <w:rsid w:val="00EF133C"/>
    <w:rsid w:val="00EF14F4"/>
    <w:rsid w:val="00EF1682"/>
    <w:rsid w:val="00EF19AB"/>
    <w:rsid w:val="00EF214E"/>
    <w:rsid w:val="00EF2A35"/>
    <w:rsid w:val="00EF318D"/>
    <w:rsid w:val="00EF3684"/>
    <w:rsid w:val="00EF3FD0"/>
    <w:rsid w:val="00EF4093"/>
    <w:rsid w:val="00EF4168"/>
    <w:rsid w:val="00EF4558"/>
    <w:rsid w:val="00EF54C2"/>
    <w:rsid w:val="00EF5622"/>
    <w:rsid w:val="00EF5B93"/>
    <w:rsid w:val="00EF5D58"/>
    <w:rsid w:val="00EF64CD"/>
    <w:rsid w:val="00EF713C"/>
    <w:rsid w:val="00EF72CD"/>
    <w:rsid w:val="00EF733F"/>
    <w:rsid w:val="00EF7363"/>
    <w:rsid w:val="00EF736B"/>
    <w:rsid w:val="00EF765F"/>
    <w:rsid w:val="00EF7DBF"/>
    <w:rsid w:val="00F00D94"/>
    <w:rsid w:val="00F01E5D"/>
    <w:rsid w:val="00F02285"/>
    <w:rsid w:val="00F02700"/>
    <w:rsid w:val="00F02C47"/>
    <w:rsid w:val="00F0342B"/>
    <w:rsid w:val="00F03C12"/>
    <w:rsid w:val="00F03F4C"/>
    <w:rsid w:val="00F04731"/>
    <w:rsid w:val="00F05A60"/>
    <w:rsid w:val="00F060F3"/>
    <w:rsid w:val="00F0762B"/>
    <w:rsid w:val="00F07A5F"/>
    <w:rsid w:val="00F108E7"/>
    <w:rsid w:val="00F10B84"/>
    <w:rsid w:val="00F10BA0"/>
    <w:rsid w:val="00F111B3"/>
    <w:rsid w:val="00F1152F"/>
    <w:rsid w:val="00F11E62"/>
    <w:rsid w:val="00F1216F"/>
    <w:rsid w:val="00F12AC1"/>
    <w:rsid w:val="00F12ED1"/>
    <w:rsid w:val="00F132C0"/>
    <w:rsid w:val="00F132C1"/>
    <w:rsid w:val="00F13508"/>
    <w:rsid w:val="00F145DC"/>
    <w:rsid w:val="00F146B9"/>
    <w:rsid w:val="00F14850"/>
    <w:rsid w:val="00F15992"/>
    <w:rsid w:val="00F15B43"/>
    <w:rsid w:val="00F15BC5"/>
    <w:rsid w:val="00F15EA3"/>
    <w:rsid w:val="00F16951"/>
    <w:rsid w:val="00F16B7D"/>
    <w:rsid w:val="00F170F5"/>
    <w:rsid w:val="00F173F4"/>
    <w:rsid w:val="00F174A0"/>
    <w:rsid w:val="00F20C91"/>
    <w:rsid w:val="00F20F72"/>
    <w:rsid w:val="00F21801"/>
    <w:rsid w:val="00F218DC"/>
    <w:rsid w:val="00F21E05"/>
    <w:rsid w:val="00F21FAE"/>
    <w:rsid w:val="00F2218D"/>
    <w:rsid w:val="00F22B0D"/>
    <w:rsid w:val="00F22E15"/>
    <w:rsid w:val="00F232E1"/>
    <w:rsid w:val="00F23409"/>
    <w:rsid w:val="00F2343C"/>
    <w:rsid w:val="00F23F82"/>
    <w:rsid w:val="00F24D2B"/>
    <w:rsid w:val="00F24DAD"/>
    <w:rsid w:val="00F2566F"/>
    <w:rsid w:val="00F2659A"/>
    <w:rsid w:val="00F266D5"/>
    <w:rsid w:val="00F26B8B"/>
    <w:rsid w:val="00F26BF8"/>
    <w:rsid w:val="00F27259"/>
    <w:rsid w:val="00F27342"/>
    <w:rsid w:val="00F274F5"/>
    <w:rsid w:val="00F275FB"/>
    <w:rsid w:val="00F2783A"/>
    <w:rsid w:val="00F3008F"/>
    <w:rsid w:val="00F303E0"/>
    <w:rsid w:val="00F30BED"/>
    <w:rsid w:val="00F30F72"/>
    <w:rsid w:val="00F31B02"/>
    <w:rsid w:val="00F3206D"/>
    <w:rsid w:val="00F320FA"/>
    <w:rsid w:val="00F32746"/>
    <w:rsid w:val="00F32978"/>
    <w:rsid w:val="00F32ED4"/>
    <w:rsid w:val="00F33080"/>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DF9"/>
    <w:rsid w:val="00F4336A"/>
    <w:rsid w:val="00F433FE"/>
    <w:rsid w:val="00F4376F"/>
    <w:rsid w:val="00F43951"/>
    <w:rsid w:val="00F43E4A"/>
    <w:rsid w:val="00F44039"/>
    <w:rsid w:val="00F44AF4"/>
    <w:rsid w:val="00F44BA4"/>
    <w:rsid w:val="00F45CC7"/>
    <w:rsid w:val="00F462E9"/>
    <w:rsid w:val="00F46A34"/>
    <w:rsid w:val="00F4707E"/>
    <w:rsid w:val="00F4731B"/>
    <w:rsid w:val="00F4744A"/>
    <w:rsid w:val="00F474F5"/>
    <w:rsid w:val="00F475F7"/>
    <w:rsid w:val="00F50A85"/>
    <w:rsid w:val="00F50C40"/>
    <w:rsid w:val="00F50D75"/>
    <w:rsid w:val="00F50EA6"/>
    <w:rsid w:val="00F517AE"/>
    <w:rsid w:val="00F517FD"/>
    <w:rsid w:val="00F51A2A"/>
    <w:rsid w:val="00F52384"/>
    <w:rsid w:val="00F525D6"/>
    <w:rsid w:val="00F52DCC"/>
    <w:rsid w:val="00F53551"/>
    <w:rsid w:val="00F539D0"/>
    <w:rsid w:val="00F53A6A"/>
    <w:rsid w:val="00F53B67"/>
    <w:rsid w:val="00F53BD4"/>
    <w:rsid w:val="00F53EE7"/>
    <w:rsid w:val="00F54590"/>
    <w:rsid w:val="00F54CD8"/>
    <w:rsid w:val="00F54D12"/>
    <w:rsid w:val="00F5501D"/>
    <w:rsid w:val="00F5512F"/>
    <w:rsid w:val="00F55716"/>
    <w:rsid w:val="00F55A58"/>
    <w:rsid w:val="00F56039"/>
    <w:rsid w:val="00F56239"/>
    <w:rsid w:val="00F569B0"/>
    <w:rsid w:val="00F56B0F"/>
    <w:rsid w:val="00F56C8D"/>
    <w:rsid w:val="00F56CF9"/>
    <w:rsid w:val="00F571D9"/>
    <w:rsid w:val="00F572EB"/>
    <w:rsid w:val="00F573F9"/>
    <w:rsid w:val="00F57A12"/>
    <w:rsid w:val="00F57F51"/>
    <w:rsid w:val="00F600A7"/>
    <w:rsid w:val="00F602EC"/>
    <w:rsid w:val="00F609D1"/>
    <w:rsid w:val="00F60B98"/>
    <w:rsid w:val="00F60F15"/>
    <w:rsid w:val="00F611DE"/>
    <w:rsid w:val="00F61708"/>
    <w:rsid w:val="00F61C3E"/>
    <w:rsid w:val="00F62058"/>
    <w:rsid w:val="00F62696"/>
    <w:rsid w:val="00F63075"/>
    <w:rsid w:val="00F64072"/>
    <w:rsid w:val="00F64422"/>
    <w:rsid w:val="00F64487"/>
    <w:rsid w:val="00F64B56"/>
    <w:rsid w:val="00F654F6"/>
    <w:rsid w:val="00F6553D"/>
    <w:rsid w:val="00F65FDB"/>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9C5"/>
    <w:rsid w:val="00F74C42"/>
    <w:rsid w:val="00F751F6"/>
    <w:rsid w:val="00F75A8D"/>
    <w:rsid w:val="00F76258"/>
    <w:rsid w:val="00F76935"/>
    <w:rsid w:val="00F773C9"/>
    <w:rsid w:val="00F7747E"/>
    <w:rsid w:val="00F77545"/>
    <w:rsid w:val="00F777DC"/>
    <w:rsid w:val="00F77915"/>
    <w:rsid w:val="00F77A72"/>
    <w:rsid w:val="00F77B5C"/>
    <w:rsid w:val="00F77FF3"/>
    <w:rsid w:val="00F81020"/>
    <w:rsid w:val="00F817A3"/>
    <w:rsid w:val="00F820A6"/>
    <w:rsid w:val="00F820B6"/>
    <w:rsid w:val="00F822D9"/>
    <w:rsid w:val="00F827DC"/>
    <w:rsid w:val="00F831B9"/>
    <w:rsid w:val="00F834F4"/>
    <w:rsid w:val="00F836F7"/>
    <w:rsid w:val="00F83AAF"/>
    <w:rsid w:val="00F83D60"/>
    <w:rsid w:val="00F84061"/>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24AC"/>
    <w:rsid w:val="00F9257F"/>
    <w:rsid w:val="00F928C5"/>
    <w:rsid w:val="00F928D0"/>
    <w:rsid w:val="00F928ED"/>
    <w:rsid w:val="00F92C62"/>
    <w:rsid w:val="00F92D0F"/>
    <w:rsid w:val="00F932A1"/>
    <w:rsid w:val="00F941A3"/>
    <w:rsid w:val="00F94677"/>
    <w:rsid w:val="00F952CD"/>
    <w:rsid w:val="00F9595E"/>
    <w:rsid w:val="00F96E8D"/>
    <w:rsid w:val="00F96F81"/>
    <w:rsid w:val="00F97341"/>
    <w:rsid w:val="00F97E65"/>
    <w:rsid w:val="00FA0A33"/>
    <w:rsid w:val="00FA128D"/>
    <w:rsid w:val="00FA13EB"/>
    <w:rsid w:val="00FA1A6D"/>
    <w:rsid w:val="00FA1F85"/>
    <w:rsid w:val="00FA1FB4"/>
    <w:rsid w:val="00FA21EC"/>
    <w:rsid w:val="00FA22FA"/>
    <w:rsid w:val="00FA270A"/>
    <w:rsid w:val="00FA2EE7"/>
    <w:rsid w:val="00FA3708"/>
    <w:rsid w:val="00FA3E78"/>
    <w:rsid w:val="00FA425D"/>
    <w:rsid w:val="00FA4319"/>
    <w:rsid w:val="00FA522E"/>
    <w:rsid w:val="00FA5A11"/>
    <w:rsid w:val="00FA64F4"/>
    <w:rsid w:val="00FA6506"/>
    <w:rsid w:val="00FA6509"/>
    <w:rsid w:val="00FA66E8"/>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AF5"/>
    <w:rsid w:val="00FB61F0"/>
    <w:rsid w:val="00FB6980"/>
    <w:rsid w:val="00FB76E9"/>
    <w:rsid w:val="00FC0303"/>
    <w:rsid w:val="00FC0578"/>
    <w:rsid w:val="00FC0678"/>
    <w:rsid w:val="00FC0ACF"/>
    <w:rsid w:val="00FC10DE"/>
    <w:rsid w:val="00FC1315"/>
    <w:rsid w:val="00FC260D"/>
    <w:rsid w:val="00FC2984"/>
    <w:rsid w:val="00FC2BFC"/>
    <w:rsid w:val="00FC30DD"/>
    <w:rsid w:val="00FC3523"/>
    <w:rsid w:val="00FC3E1D"/>
    <w:rsid w:val="00FC3EEF"/>
    <w:rsid w:val="00FC3FDC"/>
    <w:rsid w:val="00FC416F"/>
    <w:rsid w:val="00FC434F"/>
    <w:rsid w:val="00FC48CC"/>
    <w:rsid w:val="00FC525D"/>
    <w:rsid w:val="00FC54F2"/>
    <w:rsid w:val="00FC58D0"/>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AAC"/>
    <w:rsid w:val="00FD3DF3"/>
    <w:rsid w:val="00FD3EBB"/>
    <w:rsid w:val="00FD4214"/>
    <w:rsid w:val="00FD4223"/>
    <w:rsid w:val="00FD4C0E"/>
    <w:rsid w:val="00FD4F03"/>
    <w:rsid w:val="00FD59E8"/>
    <w:rsid w:val="00FD6224"/>
    <w:rsid w:val="00FE026A"/>
    <w:rsid w:val="00FE046D"/>
    <w:rsid w:val="00FE10A1"/>
    <w:rsid w:val="00FE19D0"/>
    <w:rsid w:val="00FE23E6"/>
    <w:rsid w:val="00FE2581"/>
    <w:rsid w:val="00FE262D"/>
    <w:rsid w:val="00FE2CA6"/>
    <w:rsid w:val="00FE3344"/>
    <w:rsid w:val="00FE38EB"/>
    <w:rsid w:val="00FE3B7B"/>
    <w:rsid w:val="00FE3F55"/>
    <w:rsid w:val="00FE4400"/>
    <w:rsid w:val="00FE449B"/>
    <w:rsid w:val="00FE4624"/>
    <w:rsid w:val="00FE4BBF"/>
    <w:rsid w:val="00FE4D59"/>
    <w:rsid w:val="00FE5A2D"/>
    <w:rsid w:val="00FE5E5F"/>
    <w:rsid w:val="00FE681D"/>
    <w:rsid w:val="00FE7B01"/>
    <w:rsid w:val="00FF09A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32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38AAE7-3BBA-4329-995C-7D547911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qFormat/>
    <w:pPr>
      <w:keepNext/>
      <w:keepLines/>
      <w:spacing w:after="130"/>
      <w:outlineLvl w:val="2"/>
    </w:pPr>
    <w:rPr>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rsid w:val="008028BE"/>
    <w:pPr>
      <w:numPr>
        <w:numId w:val="27"/>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00848037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68763733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27611029">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E267E-0763-4393-B447-CC1DF8A9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179</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Supasit, Verojporn</cp:lastModifiedBy>
  <cp:revision>29</cp:revision>
  <cp:lastPrinted>2017-08-11T09:59:00Z</cp:lastPrinted>
  <dcterms:created xsi:type="dcterms:W3CDTF">2017-08-10T02:42:00Z</dcterms:created>
  <dcterms:modified xsi:type="dcterms:W3CDTF">2017-08-11T10:40:00Z</dcterms:modified>
</cp:coreProperties>
</file>