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044C14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trike/>
          <w:sz w:val="30"/>
          <w:szCs w:val="30"/>
        </w:rPr>
      </w:pPr>
    </w:p>
    <w:p w:rsidR="00AE3212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D70649" w:rsidRPr="00D70649" w:rsidRDefault="00EB5726" w:rsidP="00D70649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62551B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96685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</w:t>
      </w:r>
      <w:r w:rsidR="00707C26" w:rsidRPr="00044C14">
        <w:rPr>
          <w:rFonts w:ascii="Angsana New" w:hAnsi="Angsana New" w:hint="cs"/>
          <w:sz w:val="30"/>
          <w:szCs w:val="30"/>
          <w:cs/>
        </w:rPr>
        <w:t>ชั่วคราว</w:t>
      </w:r>
    </w:p>
    <w:p w:rsidR="0062551B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ED60D2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</w:p>
    <w:p w:rsidR="0062551B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62551B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62551B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62551B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EC71B1" w:rsidRPr="00044C14" w:rsidRDefault="00EC71B1" w:rsidP="00EC71B1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333409" w:rsidRDefault="00333409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:rsidR="003130B5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</w:t>
      </w:r>
    </w:p>
    <w:p w:rsidR="00044C14" w:rsidRPr="00044C14" w:rsidRDefault="00044C14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A44BD7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107A43" w:rsidRPr="00044C14" w:rsidRDefault="00107A43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3130B5" w:rsidRPr="00044C14" w:rsidRDefault="00EB5726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:rsidR="00394929" w:rsidRPr="00044C14" w:rsidRDefault="00121C22" w:rsidP="00044C14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2630A8" w:rsidRPr="002630A8" w:rsidRDefault="002630A8" w:rsidP="00196C18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EB5726" w:rsidRPr="00225C73" w:rsidRDefault="00EB5726" w:rsidP="00225C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F437D5" w:rsidRPr="00B847D1" w:rsidRDefault="006077F3" w:rsidP="00A44B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B847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225C73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905CF4" w:rsidRPr="00AB123F" w:rsidRDefault="00EB5726" w:rsidP="0090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 w:rsidRPr="00225C73">
        <w:rPr>
          <w:rFonts w:ascii="Angsana New" w:hAnsi="Angsana New"/>
          <w:sz w:val="30"/>
          <w:szCs w:val="30"/>
        </w:rPr>
        <w:tab/>
      </w:r>
      <w:r w:rsidRPr="00225C7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>
        <w:rPr>
          <w:rFonts w:ascii="Angsana New" w:hAnsi="Angsana New"/>
          <w:sz w:val="30"/>
          <w:szCs w:val="30"/>
          <w:cs/>
        </w:rPr>
        <w:t>การเงินจากคณะกรรมการเมื่อ</w:t>
      </w:r>
      <w:r w:rsidR="00EF0F62" w:rsidRPr="0090534B">
        <w:rPr>
          <w:rFonts w:ascii="Angsana New" w:hAnsi="Angsana New"/>
          <w:sz w:val="30"/>
          <w:szCs w:val="30"/>
          <w:cs/>
        </w:rPr>
        <w:t>วันที่</w:t>
      </w:r>
      <w:r w:rsidR="00EF0F62" w:rsidRPr="0090534B">
        <w:rPr>
          <w:rFonts w:ascii="Angsana New" w:hAnsi="Angsana New" w:hint="cs"/>
          <w:sz w:val="30"/>
          <w:szCs w:val="30"/>
          <w:cs/>
        </w:rPr>
        <w:t xml:space="preserve"> </w:t>
      </w:r>
      <w:r w:rsidR="00333409">
        <w:rPr>
          <w:rFonts w:ascii="Angsana New" w:hAnsi="Angsana New"/>
          <w:sz w:val="30"/>
          <w:szCs w:val="30"/>
        </w:rPr>
        <w:t xml:space="preserve">6 </w:t>
      </w:r>
      <w:r w:rsidR="00B7624A">
        <w:rPr>
          <w:rFonts w:ascii="Angsana New" w:hAnsi="Angsana New" w:hint="cs"/>
          <w:sz w:val="30"/>
          <w:szCs w:val="30"/>
          <w:cs/>
        </w:rPr>
        <w:t>พฤศจิกายน</w:t>
      </w:r>
      <w:r w:rsidR="00AB3794" w:rsidRPr="0090534B">
        <w:rPr>
          <w:rFonts w:ascii="Angsana New" w:hAnsi="Angsana New"/>
          <w:sz w:val="30"/>
          <w:szCs w:val="30"/>
          <w:cs/>
        </w:rPr>
        <w:t xml:space="preserve"> </w:t>
      </w:r>
      <w:r w:rsidR="00101A46" w:rsidRPr="0090534B">
        <w:rPr>
          <w:rFonts w:ascii="Angsana New" w:hAnsi="Angsana New"/>
          <w:sz w:val="30"/>
          <w:szCs w:val="30"/>
        </w:rPr>
        <w:t>2560</w:t>
      </w:r>
    </w:p>
    <w:p w:rsidR="00FB1617" w:rsidRPr="00225C73" w:rsidRDefault="00EB5726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</w:p>
    <w:p w:rsidR="00DE1932" w:rsidRPr="00225C73" w:rsidRDefault="00EB5726" w:rsidP="00B521FA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5C73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225C73" w:rsidRDefault="00FB1617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225C73" w:rsidRDefault="00EB5726" w:rsidP="00620A24">
      <w:pPr>
        <w:pStyle w:val="Heading9"/>
        <w:keepNext w:val="0"/>
        <w:widowControl w:val="0"/>
        <w:ind w:left="540"/>
        <w:jc w:val="thaiDistribute"/>
        <w:rPr>
          <w:rStyle w:val="PageNumber"/>
          <w:rFonts w:ascii="Angsana New" w:hAnsi="Angsana New" w:cs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บริษัท โกลบอล เพาเวอร์ ซินเนอร์ยี่ จำกัด (มหาชน) </w:t>
      </w:r>
      <w:r w:rsidRPr="00225C73">
        <w:rPr>
          <w:rFonts w:ascii="Angsana New" w:hAnsi="Angsana New"/>
          <w:sz w:val="30"/>
          <w:szCs w:val="30"/>
        </w:rPr>
        <w:t xml:space="preserve"> “GPSC”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>เกิดขึ้นจากการควบบริษัท (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Amalgamation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) ระหว่างบริษัท พีทีที ยูทิลิตี้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“PTTUT”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และบริษัท ผลิตไฟฟ้าอิสระ (ประเทศไทย)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“IPT”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โดยได้จดทะเบียนจัดตั้งบริษัทขึ้นเมื่อวันที่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10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2556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ภายใต้ประมวลกฎหมายแพ่งและพาณิชย์ ที่บริษัทได้กำหนดให้มีอัตราการแลกหุ้นของการควบบริษัทให้แก่ผู้ถือหุ้นของ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ที่มีชื่อปรากฏในสมุดทะเบียนผู้ถือหุ้นของ</w:t>
      </w:r>
      <w:r w:rsidR="005B3E46">
        <w:rPr>
          <w:rStyle w:val="PageNumber"/>
          <w:rFonts w:ascii="Angsana New" w:hAnsi="Angsana New" w:cs="Angsana New"/>
          <w:sz w:val="30"/>
          <w:szCs w:val="30"/>
        </w:rPr>
        <w:br/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แต่ละบริษัท โดยบริษัทได้มาซึ่งทรัพย์สิน หนี้สิน สิทธิ หน้าที่ และภาระผูกพันทั้งหมดของทั้งสองบริษัท ตลอดรวมสัญญาต่างๆ 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ได้ทำไว้ก่อนหน้าการควบรวม</w:t>
      </w:r>
    </w:p>
    <w:p w:rsidR="00083927" w:rsidRPr="00225C73" w:rsidRDefault="00083927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5B36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 โกลบอล เพาเวอร์ ซินเนอร์ยี่ จำกัด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(มหาชน) </w:t>
      </w:r>
      <w:r w:rsidRPr="00225C73">
        <w:rPr>
          <w:rFonts w:ascii="Angsana New" w:hAnsi="Angsana New"/>
          <w:sz w:val="30"/>
          <w:szCs w:val="30"/>
        </w:rPr>
        <w:t>“</w:t>
      </w: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</w:rPr>
        <w:t xml:space="preserve">” </w:t>
      </w:r>
      <w:r w:rsidRPr="00225C73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และมีที่อยู่จดทะเบียนดังนี้</w:t>
      </w:r>
      <w:r w:rsidRPr="00225C73">
        <w:rPr>
          <w:rFonts w:ascii="Angsana New" w:hAnsi="Angsana New"/>
          <w:sz w:val="30"/>
          <w:szCs w:val="30"/>
        </w:rPr>
        <w:t xml:space="preserve">: </w:t>
      </w:r>
    </w:p>
    <w:p w:rsidR="00FB1617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225C73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69"/>
        <w:gridCol w:w="6601"/>
      </w:tblGrid>
      <w:tr w:rsidR="009A22F3" w:rsidRPr="00287CE6" w:rsidTr="00EF0F62">
        <w:tc>
          <w:tcPr>
            <w:tcW w:w="2669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555/2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ศูนย์เอนเนอร์ยี่คอมเพล็กซ์ อาคารบี ชั้น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ถนนวิภาวดีรังสิต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396">
              <w:rPr>
                <w:rFonts w:ascii="Angsana New" w:hAnsi="Angsana New"/>
                <w:sz w:val="30"/>
                <w:szCs w:val="30"/>
              </w:rPr>
              <w:br/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แขวงจตุจักร  เขตจตุจักร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 กรุงเทพมหานคร</w:t>
            </w:r>
            <w:r w:rsidRPr="000B6070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 </w:t>
            </w:r>
          </w:p>
        </w:tc>
      </w:tr>
      <w:tr w:rsidR="009A22F3" w:rsidRPr="00287CE6" w:rsidTr="00EF0F62">
        <w:tc>
          <w:tcPr>
            <w:tcW w:w="2669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2F3" w:rsidRPr="00287CE6" w:rsidTr="00EF0F62">
        <w:tc>
          <w:tcPr>
            <w:tcW w:w="2669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ตำบลห้วยโป่ง อำเภอเมืองระยอง  จังหวัดระยอง</w:t>
            </w:r>
          </w:p>
        </w:tc>
      </w:tr>
      <w:tr w:rsidR="009A22F3" w:rsidRPr="00287CE6" w:rsidTr="00EF0F62">
        <w:tc>
          <w:tcPr>
            <w:tcW w:w="2669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1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2F3" w:rsidRPr="00287CE6" w:rsidTr="00EF0F62">
        <w:tc>
          <w:tcPr>
            <w:tcW w:w="2669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2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92/9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9A22F3" w:rsidRPr="00287CE6" w:rsidTr="00EF0F62">
        <w:tc>
          <w:tcPr>
            <w:tcW w:w="2669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2F3" w:rsidRPr="00287CE6" w:rsidTr="00EF0F62">
        <w:tc>
          <w:tcPr>
            <w:tcW w:w="2669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5/11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</w:t>
            </w:r>
          </w:p>
        </w:tc>
      </w:tr>
      <w:tr w:rsidR="009A22F3" w:rsidRPr="00287CE6" w:rsidTr="00EF0F62">
        <w:tc>
          <w:tcPr>
            <w:tcW w:w="2669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2F3" w:rsidRPr="00287CE6" w:rsidTr="00EF0F62">
        <w:tc>
          <w:tcPr>
            <w:tcW w:w="2669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42/3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ถนนสุขุมวิท ตำบลทุ่งสุขลา อำเภอศรีราชา จังหวัดชลบุรี</w:t>
            </w:r>
          </w:p>
        </w:tc>
      </w:tr>
      <w:tr w:rsidR="009A22F3" w:rsidRPr="00287CE6" w:rsidTr="00EF0F62">
        <w:tc>
          <w:tcPr>
            <w:tcW w:w="2669" w:type="dxa"/>
          </w:tcPr>
          <w:p w:rsidR="009A22F3" w:rsidRPr="00B847D1" w:rsidRDefault="009A22F3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2F3" w:rsidRPr="00287CE6" w:rsidTr="00EF0F62">
        <w:tc>
          <w:tcPr>
            <w:tcW w:w="2669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01" w:type="dxa"/>
          </w:tcPr>
          <w:p w:rsidR="009A22F3" w:rsidRPr="00225C73" w:rsidRDefault="009A22F3" w:rsidP="00BA56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98/1</w:t>
            </w:r>
            <w:r w:rsidR="00450A9D">
              <w:rPr>
                <w:rFonts w:ascii="Angsana New" w:hAnsi="Angsana New"/>
                <w:sz w:val="30"/>
                <w:szCs w:val="30"/>
              </w:rPr>
              <w:t>9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</w:tbl>
    <w:p w:rsidR="00111FB1" w:rsidRPr="00225C73" w:rsidRDefault="007F1B2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1B2C">
        <w:rPr>
          <w:rFonts w:ascii="Angsana New" w:hAnsi="Angsana New"/>
          <w:sz w:val="30"/>
          <w:szCs w:val="30"/>
          <w:cs/>
        </w:rPr>
        <w:lastRenderedPageBreak/>
        <w:t xml:space="preserve">บริษัทจดทะเบียนกับตลาดหลักทรัพย์แห่งประเทศไทยเมื่อวันที่ </w:t>
      </w:r>
      <w:r w:rsidR="00EB5726" w:rsidRPr="00225C73">
        <w:rPr>
          <w:rFonts w:ascii="Angsana New" w:hAnsi="Angsana New"/>
          <w:sz w:val="30"/>
          <w:szCs w:val="30"/>
        </w:rPr>
        <w:t>14</w:t>
      </w:r>
      <w:r w:rsidR="00873F61" w:rsidRPr="00873F6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B5726" w:rsidRPr="00225C73">
        <w:rPr>
          <w:rFonts w:ascii="Angsana New" w:hAnsi="Angsana New"/>
          <w:sz w:val="30"/>
          <w:szCs w:val="30"/>
        </w:rPr>
        <w:t>2558</w:t>
      </w:r>
    </w:p>
    <w:p w:rsidR="00111FB1" w:rsidRPr="00225C73" w:rsidRDefault="00111FB1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31D1E" w:rsidRPr="00225C73" w:rsidRDefault="00EB5726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บริษัท  </w:t>
      </w:r>
      <w:r w:rsidRPr="00225C73">
        <w:rPr>
          <w:rFonts w:ascii="Angsana New" w:hAnsi="Angsana New"/>
          <w:sz w:val="30"/>
          <w:szCs w:val="30"/>
          <w:cs/>
          <w:lang w:val="th-TH"/>
        </w:rPr>
        <w:t>พีทีที โกลบอล เคมิคอล</w:t>
      </w:r>
      <w:r w:rsidRPr="00225C73">
        <w:rPr>
          <w:rFonts w:ascii="Angsana New" w:hAnsi="Angsana New"/>
          <w:sz w:val="30"/>
          <w:szCs w:val="30"/>
          <w:cs/>
        </w:rPr>
        <w:t xml:space="preserve"> 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22.73</w:t>
      </w:r>
      <w:r w:rsidRPr="00225C73">
        <w:rPr>
          <w:rFonts w:ascii="Angsana New" w:hAnsi="Angsana New"/>
          <w:sz w:val="30"/>
          <w:szCs w:val="30"/>
          <w:cs/>
        </w:rPr>
        <w:t>) บริษัท ปตท.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22.58</w:t>
      </w:r>
      <w:r w:rsidRPr="00225C73">
        <w:rPr>
          <w:rFonts w:ascii="Angsana New" w:hAnsi="Angsana New"/>
          <w:sz w:val="30"/>
          <w:szCs w:val="30"/>
          <w:cs/>
        </w:rPr>
        <w:t>) บริษัท ไทยออยล์เพาเวอร์ จำกัด</w:t>
      </w:r>
      <w:r w:rsidRPr="00225C73">
        <w:rPr>
          <w:rFonts w:ascii="Angsana New" w:hAnsi="Angsana New"/>
          <w:sz w:val="30"/>
          <w:szCs w:val="30"/>
        </w:rPr>
        <w:t xml:space="preserve"> (</w:t>
      </w:r>
      <w:r w:rsidRPr="00225C73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25C73">
        <w:rPr>
          <w:rFonts w:ascii="Angsana New" w:hAnsi="Angsana New"/>
          <w:sz w:val="30"/>
          <w:szCs w:val="30"/>
        </w:rPr>
        <w:t xml:space="preserve">20.79) </w:t>
      </w:r>
      <w:r w:rsidRPr="00225C73">
        <w:rPr>
          <w:rFonts w:ascii="Angsana New" w:hAnsi="Angsana New"/>
          <w:sz w:val="30"/>
          <w:szCs w:val="30"/>
          <w:cs/>
        </w:rPr>
        <w:t xml:space="preserve">และ  บริษัท ไทยออยล์ จำกัด (มหาชน) (ถือหุ้นร้อยละ </w:t>
      </w:r>
      <w:r w:rsidRPr="00225C73">
        <w:rPr>
          <w:rFonts w:ascii="Angsana New" w:hAnsi="Angsana New"/>
          <w:sz w:val="30"/>
          <w:szCs w:val="30"/>
        </w:rPr>
        <w:t>8.91</w:t>
      </w:r>
      <w:r w:rsidRPr="00225C73">
        <w:rPr>
          <w:rFonts w:ascii="Angsana New" w:hAnsi="Angsana New"/>
          <w:sz w:val="30"/>
          <w:szCs w:val="30"/>
          <w:cs/>
        </w:rPr>
        <w:t>) ซึ่งบริษัททั้งสี่แห่งเป็นนิติบุคคลที่จัดตั้งขึ้นในประเทศไทย และมีบริษัท ปตท. จำกัด (มหาชน) เป็นบริษัทใหญ่ในลำดับสูงสุด</w:t>
      </w:r>
    </w:p>
    <w:p w:rsidR="00F437D5" w:rsidRPr="00225C73" w:rsidRDefault="00F437D5" w:rsidP="00B93B6B">
      <w:pPr>
        <w:rPr>
          <w:rFonts w:ascii="Angsana New" w:hAnsi="Angsana New"/>
          <w:sz w:val="30"/>
          <w:szCs w:val="30"/>
        </w:rPr>
      </w:pPr>
    </w:p>
    <w:p w:rsidR="00031441" w:rsidRPr="00B847D1" w:rsidRDefault="00EB5726" w:rsidP="00031441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ดำเนินธุรกิจหลักเกี่ยวกับการผลิตและจำหน่ายไฟฟ้า ไอน้ำ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225C73">
        <w:rPr>
          <w:rFonts w:ascii="Angsana New" w:hAnsi="Angsana New"/>
          <w:sz w:val="30"/>
          <w:szCs w:val="30"/>
          <w:cs/>
        </w:rPr>
        <w:t>น้ำ</w:t>
      </w:r>
      <w:r w:rsidRPr="00225C73">
        <w:rPr>
          <w:rFonts w:ascii="Angsana New" w:hAnsi="Angsana New"/>
          <w:sz w:val="30"/>
          <w:szCs w:val="30"/>
          <w:cs/>
          <w:lang w:val="th-TH"/>
        </w:rPr>
        <w:t>เพื่อการอุตสาหกรรม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63172A">
        <w:rPr>
          <w:rFonts w:ascii="Angsana New" w:hAnsi="Angsana New" w:hint="cs"/>
          <w:sz w:val="30"/>
          <w:szCs w:val="30"/>
          <w:cs/>
        </w:rPr>
        <w:t>3</w:t>
      </w:r>
      <w:r w:rsidR="0063172A">
        <w:rPr>
          <w:rFonts w:ascii="Angsana New" w:hAnsi="Angsana New"/>
          <w:sz w:val="30"/>
          <w:szCs w:val="30"/>
          <w:lang w:val="en-US"/>
        </w:rPr>
        <w:t xml:space="preserve">0 </w:t>
      </w:r>
      <w:r w:rsidR="00A71A3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3172A">
        <w:rPr>
          <w:rFonts w:ascii="Angsana New" w:hAnsi="Angsana New" w:hint="cs"/>
          <w:sz w:val="30"/>
          <w:szCs w:val="30"/>
          <w:cs/>
        </w:rPr>
        <w:t xml:space="preserve"> </w:t>
      </w:r>
      <w:r w:rsidR="00B847D1">
        <w:rPr>
          <w:rFonts w:ascii="Angsana New" w:hAnsi="Angsana New" w:hint="cs"/>
          <w:sz w:val="30"/>
          <w:szCs w:val="30"/>
          <w:cs/>
        </w:rPr>
        <w:t>25</w:t>
      </w:r>
      <w:r w:rsidR="00EF0F62">
        <w:rPr>
          <w:rFonts w:ascii="Angsana New" w:hAnsi="Angsana New"/>
          <w:sz w:val="30"/>
          <w:szCs w:val="30"/>
          <w:lang w:val="en-US"/>
        </w:rPr>
        <w:t>60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47D1" w:rsidRPr="00225C73">
        <w:rPr>
          <w:rFonts w:ascii="Angsana New" w:hAnsi="Angsana New"/>
          <w:sz w:val="30"/>
          <w:szCs w:val="30"/>
        </w:rPr>
        <w:t>255</w:t>
      </w:r>
      <w:r w:rsidR="00EF0F62">
        <w:rPr>
          <w:rFonts w:ascii="Angsana New" w:hAnsi="Angsana New"/>
          <w:sz w:val="30"/>
          <w:szCs w:val="30"/>
          <w:lang w:val="en-US"/>
        </w:rPr>
        <w:t>9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B847D1" w:rsidRDefault="00031441" w:rsidP="00031441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2700"/>
        <w:gridCol w:w="1170"/>
        <w:gridCol w:w="1260"/>
        <w:gridCol w:w="1170"/>
      </w:tblGrid>
      <w:tr w:rsidR="00620A24" w:rsidRPr="0060717F" w:rsidTr="00F27CD2">
        <w:trPr>
          <w:trHeight w:val="413"/>
        </w:trPr>
        <w:tc>
          <w:tcPr>
            <w:tcW w:w="3330" w:type="dxa"/>
            <w:vMerge w:val="restart"/>
          </w:tcPr>
          <w:p w:rsidR="00620A24" w:rsidRPr="00B847D1" w:rsidRDefault="00620A24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vMerge w:val="restart"/>
          </w:tcPr>
          <w:p w:rsidR="00620A24" w:rsidRPr="002A51E2" w:rsidRDefault="00620A24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170" w:type="dxa"/>
            <w:vMerge w:val="restart"/>
          </w:tcPr>
          <w:p w:rsidR="00620A24" w:rsidRPr="002A51E2" w:rsidRDefault="00620A24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ประเทศที่กิจการจัดตั้ง</w:t>
            </w:r>
          </w:p>
        </w:tc>
        <w:tc>
          <w:tcPr>
            <w:tcW w:w="2430" w:type="dxa"/>
            <w:gridSpan w:val="2"/>
          </w:tcPr>
          <w:p w:rsidR="00620A24" w:rsidRPr="002A51E2" w:rsidRDefault="00620A24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620A24" w:rsidRPr="0060717F" w:rsidTr="00F27CD2">
        <w:trPr>
          <w:trHeight w:val="412"/>
        </w:trPr>
        <w:tc>
          <w:tcPr>
            <w:tcW w:w="3330" w:type="dxa"/>
            <w:vMerge/>
          </w:tcPr>
          <w:p w:rsidR="00620A24" w:rsidRPr="00B847D1" w:rsidRDefault="00620A24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Merge/>
          </w:tcPr>
          <w:p w:rsidR="00620A24" w:rsidRPr="002A51E2" w:rsidRDefault="00620A24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Merge/>
          </w:tcPr>
          <w:p w:rsidR="00620A24" w:rsidRPr="002A51E2" w:rsidRDefault="00620A24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</w:tcPr>
          <w:p w:rsidR="0063172A" w:rsidRPr="002A51E2" w:rsidRDefault="0063172A" w:rsidP="00333409">
            <w:pPr>
              <w:pStyle w:val="BodyText"/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A71A3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กันยา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ยน</w:t>
            </w:r>
          </w:p>
          <w:p w:rsidR="007F73B3" w:rsidRPr="002A51E2" w:rsidRDefault="00101A46" w:rsidP="00333409">
            <w:pPr>
              <w:pStyle w:val="BodyText"/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170" w:type="dxa"/>
          </w:tcPr>
          <w:p w:rsidR="00620A24" w:rsidRPr="002A51E2" w:rsidRDefault="00620A24" w:rsidP="003334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  <w:p w:rsidR="00620A24" w:rsidRPr="002A51E2" w:rsidRDefault="00101A46" w:rsidP="003334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</w:tr>
      <w:tr w:rsidR="00620A24" w:rsidRPr="0060717F" w:rsidTr="00F27CD2">
        <w:tc>
          <w:tcPr>
            <w:tcW w:w="333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ผลิตและจำหน่ายไฟฟ้า </w:t>
            </w:r>
          </w:p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และน้ำเย็น</w:t>
            </w:r>
            <w:r w:rsidR="00CA2ACF">
              <w:rPr>
                <w:rFonts w:ascii="Angsana New" w:hAnsi="Angsana New"/>
                <w:sz w:val="30"/>
                <w:szCs w:val="30"/>
              </w:rPr>
              <w:t>/</w:t>
            </w:r>
            <w:r w:rsidR="00CA2ACF">
              <w:rPr>
                <w:rFonts w:ascii="Angsana New" w:hAnsi="Angsana New" w:hint="cs"/>
                <w:sz w:val="30"/>
                <w:szCs w:val="30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ไออาร์พีซี คลีน พาวเวอร์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  <w:r w:rsidRPr="00AC112B">
              <w:rPr>
                <w:rFonts w:ascii="Angsana New" w:eastAsia="Calibri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1260" w:type="dxa"/>
          </w:tcPr>
          <w:p w:rsidR="000157E9" w:rsidRPr="001739EE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:rsidR="000157E9" w:rsidRPr="001739EE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 น้ำลิก 1 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7E9" w:rsidRPr="0060717F" w:rsidTr="00F27CD2">
        <w:tc>
          <w:tcPr>
            <w:tcW w:w="3330" w:type="dxa"/>
            <w:shd w:val="clear" w:color="auto" w:fill="auto"/>
          </w:tcPr>
          <w:p w:rsidR="000157E9" w:rsidRPr="00B847D1" w:rsidRDefault="000157E9" w:rsidP="00F27CD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2700" w:type="dxa"/>
          </w:tcPr>
          <w:p w:rsidR="000157E9" w:rsidRPr="00B847D1" w:rsidRDefault="000157E9" w:rsidP="000157E9">
            <w:pPr>
              <w:widowControl w:val="0"/>
              <w:tabs>
                <w:tab w:val="clear" w:pos="1871"/>
                <w:tab w:val="left" w:pos="2045"/>
              </w:tabs>
              <w:spacing w:line="240" w:lineRule="auto"/>
              <w:ind w:left="155" w:right="6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shd w:val="clear" w:color="auto" w:fill="auto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0157E9" w:rsidRPr="00B847D1" w:rsidRDefault="000157E9" w:rsidP="000157E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</w:tbl>
    <w:p w:rsidR="00EF3FE4" w:rsidRPr="00B847D1" w:rsidRDefault="00EF3FE4" w:rsidP="00493688">
      <w:pPr>
        <w:pStyle w:val="Heading9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:rsidR="00EF3FE4" w:rsidRPr="00B847D1" w:rsidRDefault="00EF3FE4" w:rsidP="00493688">
      <w:pPr>
        <w:rPr>
          <w:rFonts w:ascii="Angsana New" w:hAnsi="Angsana New"/>
          <w:cs/>
        </w:rPr>
      </w:pPr>
    </w:p>
    <w:p w:rsidR="00DE1932" w:rsidRPr="00B847D1" w:rsidRDefault="00841D0B" w:rsidP="00B521FA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331D1E" w:rsidRPr="00B847D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เกณฑ์การจัดทำงบการเงินระหว่างกาล </w:t>
      </w:r>
    </w:p>
    <w:p w:rsidR="00CB087A" w:rsidRPr="00B847D1" w:rsidRDefault="00CB087A" w:rsidP="002D7B2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30FDB" w:rsidRPr="00B847D1" w:rsidRDefault="00930FDB" w:rsidP="00C93ADE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30FDB" w:rsidRPr="00B847D1" w:rsidRDefault="00930FDB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1D1E" w:rsidRPr="00B847D1" w:rsidRDefault="00331D1E" w:rsidP="00331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B847D1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B847D1">
        <w:rPr>
          <w:rFonts w:ascii="Angsana New" w:hAnsi="Angsana New"/>
          <w:sz w:val="30"/>
          <w:szCs w:val="30"/>
        </w:rPr>
        <w:t>255</w:t>
      </w:r>
      <w:r w:rsidR="00F62A6E">
        <w:rPr>
          <w:rFonts w:ascii="Angsana New" w:hAnsi="Angsana New"/>
          <w:sz w:val="30"/>
          <w:szCs w:val="30"/>
        </w:rPr>
        <w:t>9</w:t>
      </w:r>
      <w:r w:rsidRPr="00B847D1">
        <w:rPr>
          <w:rFonts w:ascii="Angsana New" w:hAnsi="Angsana New"/>
          <w:sz w:val="30"/>
          <w:szCs w:val="30"/>
        </w:rPr>
        <w:t xml:space="preserve">) </w:t>
      </w:r>
      <w:r w:rsidRPr="00B847D1">
        <w:rPr>
          <w:rFonts w:ascii="Angsana New" w:hAnsi="Angsana New"/>
          <w:sz w:val="30"/>
          <w:szCs w:val="30"/>
          <w:cs/>
        </w:rPr>
        <w:t>เรื่อง</w:t>
      </w:r>
      <w:r w:rsidR="00EF0F62">
        <w:rPr>
          <w:rFonts w:ascii="Angsana New" w:hAnsi="Angsana New"/>
          <w:sz w:val="30"/>
          <w:szCs w:val="30"/>
          <w:cs/>
        </w:rPr>
        <w:t xml:space="preserve"> </w:t>
      </w:r>
      <w:r w:rsidR="00092725">
        <w:rPr>
          <w:rFonts w:ascii="Angsana New" w:hAnsi="Angsana New"/>
          <w:sz w:val="30"/>
          <w:szCs w:val="30"/>
        </w:rPr>
        <w:br/>
      </w:r>
      <w:r w:rsidR="00D25E4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25E4E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F1322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E5DBB" w:rsidRPr="00B847D1" w:rsidRDefault="003E5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31D1E" w:rsidRPr="00B847D1" w:rsidRDefault="00331D1E" w:rsidP="00331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</w:t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B847D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D1B46" w:rsidRPr="00F62A6E">
        <w:rPr>
          <w:rFonts w:asciiTheme="majorBidi" w:hAnsiTheme="majorBidi" w:cstheme="majorBidi"/>
          <w:sz w:val="30"/>
          <w:szCs w:val="30"/>
          <w:cs/>
        </w:rPr>
        <w:t>31 ธันวาคม 25</w:t>
      </w:r>
      <w:r w:rsidR="009A22F3" w:rsidRPr="00F62A6E">
        <w:rPr>
          <w:rFonts w:asciiTheme="majorBidi" w:hAnsiTheme="majorBidi" w:cstheme="majorBidi"/>
          <w:sz w:val="30"/>
          <w:szCs w:val="30"/>
        </w:rPr>
        <w:t>59</w:t>
      </w:r>
      <w:r w:rsidR="009A22F3">
        <w:rPr>
          <w:rFonts w:ascii="Angsana New" w:hAnsi="Angsana New"/>
          <w:sz w:val="30"/>
          <w:szCs w:val="30"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255</w:t>
      </w:r>
      <w:r w:rsidR="009A22F3">
        <w:rPr>
          <w:rFonts w:ascii="Angsana New" w:hAnsi="Angsana New"/>
          <w:sz w:val="30"/>
          <w:szCs w:val="30"/>
        </w:rPr>
        <w:t>9</w:t>
      </w:r>
    </w:p>
    <w:p w:rsidR="00620A24" w:rsidRPr="00B847D1" w:rsidRDefault="00620A24" w:rsidP="00331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52DA2" w:rsidRPr="00B847D1" w:rsidRDefault="001D1B46" w:rsidP="00331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B847D1">
        <w:rPr>
          <w:rFonts w:ascii="Angsana New" w:hAnsi="Angsana New"/>
          <w:sz w:val="30"/>
          <w:szCs w:val="30"/>
          <w:cs/>
        </w:rPr>
        <w:t>นโยบาย</w:t>
      </w:r>
      <w:r w:rsidR="00852DA2" w:rsidRPr="00B847D1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</w:t>
      </w:r>
      <w:r w:rsidR="004A4DA6" w:rsidRPr="00B847D1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B847D1">
        <w:rPr>
          <w:rFonts w:ascii="Angsana New" w:hAnsi="Angsana New"/>
          <w:sz w:val="30"/>
          <w:szCs w:val="30"/>
          <w:cs/>
        </w:rPr>
        <w:t>วันที่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31 ธันวาคม 255</w:t>
      </w:r>
      <w:r w:rsidR="00995063">
        <w:rPr>
          <w:rFonts w:ascii="Angsana New" w:hAnsi="Angsana New"/>
          <w:sz w:val="30"/>
          <w:szCs w:val="30"/>
        </w:rPr>
        <w:t>9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B847D1">
        <w:rPr>
          <w:rFonts w:ascii="Angsana New" w:hAnsi="Angsana New"/>
          <w:sz w:val="30"/>
          <w:szCs w:val="30"/>
        </w:rPr>
        <w:t xml:space="preserve">1 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B847D1">
        <w:rPr>
          <w:rFonts w:ascii="Angsana New" w:hAnsi="Angsana New"/>
          <w:sz w:val="30"/>
          <w:szCs w:val="30"/>
        </w:rPr>
        <w:t>2</w:t>
      </w:r>
      <w:r w:rsidR="009A22F3">
        <w:rPr>
          <w:rFonts w:ascii="Angsana New" w:hAnsi="Angsana New"/>
          <w:sz w:val="30"/>
          <w:szCs w:val="30"/>
        </w:rPr>
        <w:t>560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ทุกฉบับ</w:t>
      </w:r>
      <w:r w:rsidR="00EF0F62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มาถือปฏิบัติ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0A7CCD" w:rsidRPr="00B847D1" w:rsidRDefault="000A7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:rsidR="00852DA2" w:rsidRPr="00B847D1" w:rsidRDefault="00852DA2" w:rsidP="00852DA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B847D1" w:rsidRDefault="00852DA2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</w:t>
      </w:r>
      <w:r w:rsidR="00E540D4">
        <w:rPr>
          <w:rFonts w:ascii="Angsana New" w:hAnsi="Angsana New" w:hint="cs"/>
          <w:sz w:val="30"/>
          <w:szCs w:val="30"/>
          <w:cs/>
        </w:rPr>
        <w:t>งบการเงินและ</w:t>
      </w:r>
      <w:r w:rsidRPr="00B847D1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852DA2" w:rsidRPr="00B847D1" w:rsidRDefault="00852DA2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52DA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1E2DC5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75A8F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B847D1" w:rsidRDefault="00852DA2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52DA2" w:rsidRDefault="00852DA2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="00575A8F" w:rsidRPr="00B847D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EF0F62">
        <w:rPr>
          <w:rFonts w:ascii="Angsana New" w:hAnsi="Angsana New"/>
          <w:sz w:val="30"/>
          <w:szCs w:val="30"/>
          <w:cs/>
        </w:rPr>
        <w:br/>
      </w:r>
      <w:r w:rsidR="00575A8F" w:rsidRPr="00B847D1">
        <w:rPr>
          <w:rFonts w:ascii="Angsana New" w:hAnsi="Angsana New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847C7" w:rsidRDefault="00E847C7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847C7" w:rsidRDefault="00E847C7" w:rsidP="00606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606A75">
        <w:rPr>
          <w:rFonts w:ascii="Angsana New" w:hAnsi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</w:t>
      </w:r>
      <w:r w:rsidR="00995063">
        <w:rPr>
          <w:rFonts w:ascii="Angsana New" w:hAnsi="Angsana New"/>
          <w:sz w:val="30"/>
          <w:szCs w:val="30"/>
        </w:rPr>
        <w:t>559</w:t>
      </w:r>
    </w:p>
    <w:p w:rsidR="00AB3794" w:rsidRPr="00B847D1" w:rsidRDefault="00AB3794" w:rsidP="00AB3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F3FE4" w:rsidRPr="00B847D1" w:rsidRDefault="00560375" w:rsidP="00225C73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847D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B847D1" w:rsidRDefault="009F3A9A" w:rsidP="002D7B29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A14524" w:rsidRDefault="00184B2B" w:rsidP="00A145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B847D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="00626724">
        <w:rPr>
          <w:rFonts w:ascii="Angsana New" w:hAnsi="Angsana New"/>
          <w:b/>
          <w:sz w:val="30"/>
          <w:szCs w:val="30"/>
        </w:rPr>
        <w:br/>
      </w:r>
      <w:r w:rsidRPr="00B847D1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559E3" w:rsidRPr="00225C73" w:rsidRDefault="005559E3" w:rsidP="00A145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:rsidR="00A14524" w:rsidRDefault="00A14524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B847D1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B847D1" w:rsidRDefault="00A36D02" w:rsidP="00A145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26"/>
        <w:gridCol w:w="1306"/>
        <w:gridCol w:w="3938"/>
      </w:tblGrid>
      <w:tr w:rsidR="00A36D02" w:rsidRPr="00225C73" w:rsidTr="00FD2842">
        <w:trPr>
          <w:tblHeader/>
        </w:trPr>
        <w:tc>
          <w:tcPr>
            <w:tcW w:w="4026" w:type="dxa"/>
          </w:tcPr>
          <w:p w:rsidR="00A36D02" w:rsidRPr="00A36D02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38" w:type="dxa"/>
          </w:tcPr>
          <w:p w:rsidR="00A36D02" w:rsidRPr="00225C73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9664BA" w:rsidTr="00FD2842">
        <w:trPr>
          <w:tblHeader/>
        </w:trPr>
        <w:tc>
          <w:tcPr>
            <w:tcW w:w="4026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:rsidR="00A36D02" w:rsidRPr="00A36D02" w:rsidRDefault="00A36D02" w:rsidP="00AC4304">
            <w:pPr>
              <w:tabs>
                <w:tab w:val="clear" w:pos="907"/>
                <w:tab w:val="left" w:pos="882"/>
              </w:tabs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38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225C73" w:rsidTr="00FD2842">
        <w:tc>
          <w:tcPr>
            <w:tcW w:w="4026" w:type="dxa"/>
            <w:shd w:val="clear" w:color="auto" w:fill="auto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A36D02" w:rsidRPr="00225C73" w:rsidTr="00FD2842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51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A86518" w:rsidRDefault="00AD39E9" w:rsidP="00AD39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1306" w:type="dxa"/>
          </w:tcPr>
          <w:p w:rsidR="00AD39E9" w:rsidRPr="00A86518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9E9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938" w:type="dxa"/>
          </w:tcPr>
          <w:p w:rsidR="00AD39E9" w:rsidRPr="00A86518" w:rsidRDefault="00AD39E9" w:rsidP="00AD39E9">
            <w:pPr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น้ำลิก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9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เป็นการร่วมค้า บริษัทถือหุ้นร้อยละ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เป็นบริษัทร่วมทางอ้อม 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และเป็นผู้ถือหุ้นของบริษัทย่อยและมีกรรมการร่วม</w:t>
            </w:r>
            <w:r w:rsidR="00135D94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B30691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การร่วมค้าของบริษัทใหญ่ลำดับสูงสุดของบริษัท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อาซาฮี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เคมิคอล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การร่วมค้าของบริษัทใหญ่ลำดับสูงสุดของบริษัท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เมนเทนแนนซ์ แอนด์</w:t>
            </w:r>
          </w:p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 เอนจิเนียริ่ง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มีบริษัทใหญ่ลำดับสูงสุดและผู้ถือหุ้นของบริษัทเป็นผู้ถือหุ้นรายใหญ่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โพลีเมอร์ โลจิสติกส์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ดและผู้ถือหุ้นของบริษัทเป็น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FD2842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บิซิเนส เซอร์วิสเซส อัลไลแอนซ์ จำกัด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มีบริษัทใหญ่ลำดับสูงสุดและผู้ถือหุ้นของบริษัทเป็นผู้ถือหุ้น และบริษัทถือหุ้นบุริมสิทธิ์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โซลูชั่นส์ 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5F4C96" w:rsidRPr="00F26954" w:rsidRDefault="005F4C96" w:rsidP="00F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พีทีที ไอซีที โซลูชั่นส์  จำกัด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และผู้ถือหุ้นของบริษัทเป็นผู้ถือหุ้น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ไทยแฟตตี้แอลกอฮอลส์ จำกัด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มีผู้ถือหุ้นของบริษัทเป็นผู้ถือหุ้นรายใหญ่และมีกรรมการร่วมกัน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BB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ทิพยประกันภัย  จ</w:t>
            </w:r>
            <w:r w:rsidRPr="00225C7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ำกัด (มหาชน)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BB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BB6454" w:rsidRPr="00225C73" w:rsidTr="00FD2842">
        <w:tc>
          <w:tcPr>
            <w:tcW w:w="4026" w:type="dxa"/>
          </w:tcPr>
          <w:p w:rsidR="00BB6454" w:rsidRPr="00225C73" w:rsidRDefault="00BB6454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:rsidR="00BB6454" w:rsidRPr="00225C73" w:rsidRDefault="00BB6454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BB6454" w:rsidRPr="00225C73" w:rsidRDefault="00BB6454" w:rsidP="00BB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เอ็นพีซี เซฟตี้ แอนด์ เอ็นไวรอนเมนทอล 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BB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49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แอดวานซ์ ไบโอเคมิคอล </w:t>
            </w:r>
          </w:p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มีผู้ถือหุ้นของบริษัทเป็นผู้ถือหุ้นทางอ้อม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ของผู้ถือหุ้นของบริษัท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4908C0" w:rsidRDefault="005F4C96" w:rsidP="0049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C0684C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C0684C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C4112B" w:rsidRPr="00225C73" w:rsidTr="00FD2842">
        <w:tc>
          <w:tcPr>
            <w:tcW w:w="4026" w:type="dxa"/>
          </w:tcPr>
          <w:p w:rsidR="00C4112B" w:rsidRPr="00333409" w:rsidRDefault="00C4112B" w:rsidP="00C4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3409">
              <w:rPr>
                <w:rFonts w:ascii="Angsana New" w:hAnsi="Angsana New" w:hint="cs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306" w:type="dxa"/>
          </w:tcPr>
          <w:p w:rsidR="00C4112B" w:rsidRPr="00333409" w:rsidRDefault="00C4112B" w:rsidP="00C4112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C4112B" w:rsidRPr="00333409" w:rsidRDefault="00C4112B" w:rsidP="001A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333409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1A3EAB">
              <w:rPr>
                <w:rFonts w:ascii="Angsana New" w:hAnsi="Angsana New" w:hint="cs"/>
                <w:sz w:val="30"/>
                <w:szCs w:val="30"/>
                <w:cs/>
              </w:rPr>
              <w:t>บริษัทใหญ่ลำดับสูงสุดเป็นผู้ถือหุ้นรายใหญ่และ</w:t>
            </w:r>
            <w:r w:rsidRPr="0033340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ผู้ถือหุ้นของบริษัทเป็นผู้ถือหุ้น</w:t>
            </w:r>
            <w:r w:rsidR="001A3EA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3340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33409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33340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BB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5C3064" w:rsidRDefault="005F4C96" w:rsidP="005F4C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บริษัท ปตท กรีน เอ็นเนอร์ยี่ (ประเทศไทย) จำกัด</w:t>
            </w:r>
          </w:p>
        </w:tc>
        <w:tc>
          <w:tcPr>
            <w:tcW w:w="1306" w:type="dxa"/>
          </w:tcPr>
          <w:p w:rsidR="005F4C96" w:rsidRPr="005C3064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5C3064" w:rsidRDefault="005F4C96" w:rsidP="005F4C96">
            <w:pPr>
              <w:tabs>
                <w:tab w:val="clear" w:pos="4451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5F4C96" w:rsidRPr="005C3064" w:rsidRDefault="005F4C96" w:rsidP="005F4C96">
            <w:pPr>
              <w:tabs>
                <w:tab w:val="clear" w:pos="4451"/>
              </w:tabs>
              <w:ind w:right="-180" w:firstLine="228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5F4C96" w:rsidRPr="00225C73" w:rsidTr="00FD2842">
        <w:tc>
          <w:tcPr>
            <w:tcW w:w="4026" w:type="dxa"/>
          </w:tcPr>
          <w:p w:rsidR="005F4C96" w:rsidRPr="005C3064" w:rsidRDefault="007A2E48" w:rsidP="005F4C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1306" w:type="dxa"/>
          </w:tcPr>
          <w:p w:rsidR="005F4C96" w:rsidRPr="005C3064" w:rsidRDefault="007A2E48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38" w:type="dxa"/>
          </w:tcPr>
          <w:p w:rsidR="005F4C96" w:rsidRPr="005C3064" w:rsidRDefault="007A2E48" w:rsidP="0067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C0684C">
              <w:rPr>
                <w:rFonts w:ascii="Angsana New" w:hAnsi="Angsana New"/>
                <w:sz w:val="30"/>
                <w:szCs w:val="30"/>
                <w:cs/>
              </w:rPr>
              <w:t>บริษัทถือหุ้น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บุริมสิทธิ์</w:t>
            </w:r>
            <w:r w:rsidRPr="00C0684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1A3EAB">
              <w:rPr>
                <w:rFonts w:ascii="Angsana New" w:hAnsi="Angsana New"/>
                <w:sz w:val="30"/>
                <w:szCs w:val="30"/>
              </w:rPr>
              <w:t>18</w:t>
            </w:r>
            <w:r w:rsidR="00843A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ADE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F4C96" w:rsidRPr="009664BA" w:rsidTr="00FD2842">
        <w:tc>
          <w:tcPr>
            <w:tcW w:w="4026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6" w:type="dxa"/>
          </w:tcPr>
          <w:p w:rsidR="005F4C96" w:rsidRPr="00225C73" w:rsidRDefault="005F4C96" w:rsidP="005F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F4C96" w:rsidRPr="00225C73" w:rsidRDefault="005F4C96" w:rsidP="005F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บุคคลที่มีอำนาจและความรับผิดชอบการวางแผนสั่งการและควบคุมกิจกรรมต่างๆ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B00028" w:rsidRDefault="00920DE9" w:rsidP="00417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</w:rPr>
      </w:pPr>
      <w:r w:rsidRPr="00B847D1">
        <w:rPr>
          <w:rFonts w:ascii="Angsana New" w:hAnsi="Angsana New"/>
          <w:b/>
          <w:sz w:val="30"/>
          <w:szCs w:val="30"/>
        </w:rPr>
        <w:tab/>
      </w:r>
    </w:p>
    <w:p w:rsidR="00843ADE" w:rsidRPr="00843ADE" w:rsidRDefault="00843ADE" w:rsidP="00843ADE">
      <w:pPr>
        <w:rPr>
          <w:cs/>
          <w:lang w:val="th-TH"/>
        </w:rPr>
      </w:pPr>
    </w:p>
    <w:p w:rsidR="00C0684C" w:rsidRPr="00C0684C" w:rsidRDefault="00B00028" w:rsidP="00C0684C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  <w:r w:rsidRPr="00843ADE">
        <w:rPr>
          <w:cs/>
        </w:rPr>
        <w:br w:type="page"/>
      </w:r>
      <w:r w:rsidR="00C0684C" w:rsidRPr="00C0684C">
        <w:rPr>
          <w:rFonts w:ascii="Angsana New" w:hAnsi="Angsana New" w:cs="Angsana New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A14524" w:rsidRPr="00B847D1" w:rsidRDefault="00A14524" w:rsidP="002D7B29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68"/>
        <w:gridCol w:w="6412"/>
      </w:tblGrid>
      <w:tr w:rsidR="00AA4DCA" w:rsidRPr="0060717F" w:rsidTr="00626724">
        <w:tc>
          <w:tcPr>
            <w:tcW w:w="2768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12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AA4DCA" w:rsidRPr="0060717F" w:rsidTr="00626724">
        <w:tc>
          <w:tcPr>
            <w:tcW w:w="2768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6412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ราคาตลาด</w:t>
            </w:r>
            <w:r w:rsidRPr="00B847D1"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 xml:space="preserve">/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ราคาตาม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สัญญา</w:t>
            </w:r>
          </w:p>
        </w:tc>
      </w:tr>
      <w:tr w:rsidR="00AA4DCA" w:rsidRPr="0060717F" w:rsidTr="00626724">
        <w:tc>
          <w:tcPr>
            <w:tcW w:w="2768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6412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ราคาตาม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สัญญา</w:t>
            </w:r>
          </w:p>
        </w:tc>
      </w:tr>
      <w:tr w:rsidR="00AA4DCA" w:rsidRPr="0060717F" w:rsidTr="00626724">
        <w:tc>
          <w:tcPr>
            <w:tcW w:w="2768" w:type="dxa"/>
          </w:tcPr>
          <w:p w:rsidR="00AA4DCA" w:rsidRPr="00B847D1" w:rsidRDefault="00AA4DCA" w:rsidP="0045112A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 xml:space="preserve">ซื้อสินค้า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 xml:space="preserve"> วัตถุดิบ</w:t>
            </w:r>
          </w:p>
        </w:tc>
        <w:tc>
          <w:tcPr>
            <w:tcW w:w="6412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ราคาตลาด</w:t>
            </w:r>
            <w:r w:rsidRPr="00B847D1"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 xml:space="preserve">/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ราคาตาม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สัญญา</w:t>
            </w:r>
          </w:p>
        </w:tc>
      </w:tr>
      <w:tr w:rsidR="00844998" w:rsidRPr="0060717F" w:rsidTr="00626724">
        <w:tc>
          <w:tcPr>
            <w:tcW w:w="2768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</w:p>
        </w:tc>
        <w:tc>
          <w:tcPr>
            <w:tcW w:w="6412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ราคาตามสัญญา</w:t>
            </w:r>
          </w:p>
        </w:tc>
      </w:tr>
      <w:tr w:rsidR="00844998" w:rsidRPr="0060717F" w:rsidTr="00626724">
        <w:tc>
          <w:tcPr>
            <w:tcW w:w="2768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6412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ราคาตลาด</w:t>
            </w:r>
            <w:r w:rsidRPr="00B847D1"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 xml:space="preserve">/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ราคาตาม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สัญญา</w:t>
            </w:r>
          </w:p>
        </w:tc>
      </w:tr>
      <w:tr w:rsidR="00844998" w:rsidRPr="0060717F" w:rsidTr="00626724">
        <w:tc>
          <w:tcPr>
            <w:tcW w:w="2768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ค่าความช่วยเหลือทางเทคนิค</w:t>
            </w:r>
          </w:p>
        </w:tc>
        <w:tc>
          <w:tcPr>
            <w:tcW w:w="6412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ราคาตาม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สัญญา</w:t>
            </w:r>
          </w:p>
        </w:tc>
      </w:tr>
      <w:tr w:rsidR="00844998" w:rsidRPr="0060717F" w:rsidTr="00626724">
        <w:tc>
          <w:tcPr>
            <w:tcW w:w="2768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ดอกเบี้ยรับ</w:t>
            </w:r>
            <w:r w:rsidR="006F59E1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6F59E1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12" w:type="dxa"/>
          </w:tcPr>
          <w:p w:rsidR="00844998" w:rsidRPr="00B847D1" w:rsidRDefault="00844998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อัตราตามสัญญา</w:t>
            </w:r>
          </w:p>
        </w:tc>
      </w:tr>
    </w:tbl>
    <w:p w:rsidR="005559E3" w:rsidRDefault="005559E3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A1049F" w:rsidRPr="00FF0DF5" w:rsidRDefault="00A1049F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F0DF5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</w:t>
      </w:r>
      <w:r w:rsidRPr="00F8282A">
        <w:rPr>
          <w:rFonts w:ascii="Angsana New" w:hAnsi="Angsana New" w:cs="Angsana New"/>
          <w:cs/>
        </w:rPr>
        <w:t>สำหรับ</w:t>
      </w:r>
      <w:r>
        <w:rPr>
          <w:rFonts w:ascii="Angsana New" w:hAnsi="Angsana New" w:cs="Angsana New"/>
          <w:cs/>
        </w:rPr>
        <w:t>งวดสามเดือน</w:t>
      </w:r>
      <w:r w:rsidR="00A71A32">
        <w:rPr>
          <w:rFonts w:ascii="Angsana New" w:hAnsi="Angsana New" w:cs="Angsana New" w:hint="cs"/>
          <w:cs/>
        </w:rPr>
        <w:t>และเก้า</w:t>
      </w:r>
      <w:r w:rsidR="006A21AE">
        <w:rPr>
          <w:rFonts w:ascii="Angsana New" w:hAnsi="Angsana New" w:cs="Angsana New" w:hint="cs"/>
          <w:cs/>
        </w:rPr>
        <w:t>เดือน</w:t>
      </w:r>
      <w:r w:rsidRPr="006021B7">
        <w:rPr>
          <w:rFonts w:ascii="Angsana New" w:hAnsi="Angsana New" w:cs="Angsana New"/>
          <w:cs/>
        </w:rPr>
        <w:t xml:space="preserve">สิ้นสุดวันที่ </w:t>
      </w:r>
      <w:r w:rsidR="0063172A">
        <w:rPr>
          <w:rFonts w:ascii="Angsana New" w:hAnsi="Angsana New" w:cs="Angsana New"/>
          <w:cs/>
        </w:rPr>
        <w:t xml:space="preserve">30 </w:t>
      </w:r>
      <w:r w:rsidR="00A71A32">
        <w:rPr>
          <w:rFonts w:ascii="Angsana New" w:hAnsi="Angsana New" w:cs="Angsana New" w:hint="cs"/>
          <w:cs/>
        </w:rPr>
        <w:t>กันย</w:t>
      </w:r>
      <w:r w:rsidR="0063172A">
        <w:rPr>
          <w:rFonts w:ascii="Angsana New" w:hAnsi="Angsana New" w:cs="Angsana New"/>
          <w:cs/>
        </w:rPr>
        <w:t>ายน</w:t>
      </w:r>
      <w:r>
        <w:rPr>
          <w:rFonts w:ascii="Angsana New" w:hAnsi="Angsana New" w:cs="Angsana New"/>
          <w:cs/>
        </w:rPr>
        <w:t xml:space="preserve"> </w:t>
      </w:r>
      <w:r w:rsidR="008D2C41">
        <w:rPr>
          <w:rFonts w:ascii="Angsana New" w:hAnsi="Angsana New" w:cs="Angsana New"/>
          <w:cs/>
        </w:rPr>
        <w:t>25</w:t>
      </w:r>
      <w:r w:rsidR="008D2C41">
        <w:rPr>
          <w:rFonts w:ascii="Angsana New" w:hAnsi="Angsana New" w:cs="Angsana New" w:hint="cs"/>
          <w:cs/>
        </w:rPr>
        <w:t>60</w:t>
      </w:r>
      <w:r w:rsidR="008D2C41">
        <w:rPr>
          <w:rFonts w:ascii="Angsana New" w:hAnsi="Angsana New" w:cs="Angsana New" w:hint="cs"/>
          <w:cs/>
          <w:lang w:val="en-US"/>
        </w:rPr>
        <w:t xml:space="preserve"> </w:t>
      </w:r>
      <w:r w:rsidRPr="006021B7">
        <w:rPr>
          <w:rFonts w:ascii="Angsana New" w:hAnsi="Angsana New" w:cs="Angsana New"/>
          <w:cs/>
        </w:rPr>
        <w:t>และ</w:t>
      </w:r>
      <w:r w:rsidRPr="00FF0DF5">
        <w:rPr>
          <w:rFonts w:ascii="Angsana New" w:hAnsi="Angsana New" w:cs="Angsana New"/>
          <w:cs/>
        </w:rPr>
        <w:t xml:space="preserve"> </w:t>
      </w:r>
      <w:r w:rsidR="008D2C41" w:rsidRPr="00FF0DF5">
        <w:rPr>
          <w:rFonts w:ascii="Angsana New" w:hAnsi="Angsana New" w:cs="Angsana New"/>
          <w:cs/>
        </w:rPr>
        <w:t>255</w:t>
      </w:r>
      <w:r w:rsidR="00101C3F">
        <w:rPr>
          <w:rFonts w:ascii="Angsana New" w:hAnsi="Angsana New" w:cs="Angsana New"/>
          <w:lang w:val="en-US"/>
        </w:rPr>
        <w:t xml:space="preserve">9 </w:t>
      </w:r>
      <w:r w:rsidRPr="00FF0DF5">
        <w:rPr>
          <w:rFonts w:ascii="Angsana New" w:hAnsi="Angsana New" w:cs="Angsana New"/>
          <w:cs/>
        </w:rPr>
        <w:t xml:space="preserve">สรุปได้ดังนี้   </w:t>
      </w:r>
    </w:p>
    <w:p w:rsidR="00630208" w:rsidRDefault="00630208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A1049F" w:rsidRPr="00B93B6B" w:rsidRDefault="00A71A32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</w:rPr>
        <w:t>สำหรับงวดส</w:t>
      </w:r>
      <w:r>
        <w:rPr>
          <w:rFonts w:ascii="Angsana New" w:hAnsi="Angsana New" w:cs="Angsana New" w:hint="cs"/>
          <w:b/>
          <w:bCs/>
          <w:i/>
          <w:iCs/>
          <w:cs/>
        </w:rPr>
        <w:t>าม</w:t>
      </w:r>
      <w:r w:rsidR="00A1049F" w:rsidRPr="00B93B6B">
        <w:rPr>
          <w:rFonts w:ascii="Angsana New" w:hAnsi="Angsana New" w:cs="Angsana New"/>
          <w:b/>
          <w:bCs/>
          <w:i/>
          <w:iCs/>
          <w:cs/>
        </w:rPr>
        <w:t xml:space="preserve">เดือนสิ้นสุดวันที่ </w:t>
      </w:r>
      <w:r w:rsidR="0063172A">
        <w:rPr>
          <w:rFonts w:ascii="Angsana New" w:hAnsi="Angsana New" w:cs="Angsana New"/>
          <w:b/>
          <w:bCs/>
          <w:i/>
          <w:iCs/>
          <w:cs/>
        </w:rPr>
        <w:t xml:space="preserve">30 </w:t>
      </w:r>
      <w:r>
        <w:rPr>
          <w:rFonts w:ascii="Angsana New" w:hAnsi="Angsana New" w:cs="Angsana New" w:hint="cs"/>
          <w:b/>
          <w:bCs/>
          <w:i/>
          <w:iCs/>
          <w:cs/>
        </w:rPr>
        <w:t>กันยายน</w:t>
      </w:r>
      <w:r w:rsidR="0063172A">
        <w:rPr>
          <w:rFonts w:ascii="Angsana New" w:hAnsi="Angsana New" w:cs="Angsana New"/>
          <w:b/>
          <w:bCs/>
          <w:i/>
          <w:iCs/>
          <w:cs/>
        </w:rPr>
        <w:t xml:space="preserve"> </w:t>
      </w:r>
      <w:r w:rsidR="008D2C41" w:rsidRPr="00B93B6B">
        <w:rPr>
          <w:rFonts w:ascii="Angsana New" w:hAnsi="Angsana New" w:cs="Angsana New"/>
          <w:b/>
          <w:bCs/>
          <w:i/>
          <w:iCs/>
          <w:cs/>
        </w:rPr>
        <w:t>25</w:t>
      </w:r>
      <w:r w:rsidR="008D2C41">
        <w:rPr>
          <w:rFonts w:ascii="Angsana New" w:hAnsi="Angsana New" w:cs="Angsana New" w:hint="cs"/>
          <w:b/>
          <w:bCs/>
          <w:i/>
          <w:iCs/>
          <w:cs/>
        </w:rPr>
        <w:t>60</w:t>
      </w:r>
      <w:r w:rsidR="008D2C41">
        <w:rPr>
          <w:rFonts w:ascii="Angsana New" w:hAnsi="Angsana New" w:cs="Angsana New" w:hint="cs"/>
          <w:b/>
          <w:bCs/>
          <w:i/>
          <w:iCs/>
          <w:cs/>
          <w:lang w:val="en-US"/>
        </w:rPr>
        <w:t xml:space="preserve"> </w:t>
      </w:r>
      <w:r w:rsidR="00A1049F" w:rsidRPr="00B93B6B">
        <w:rPr>
          <w:rFonts w:ascii="Angsana New" w:hAnsi="Angsana New" w:cs="Angsana New"/>
          <w:b/>
          <w:bCs/>
          <w:i/>
          <w:iCs/>
          <w:cs/>
        </w:rPr>
        <w:t xml:space="preserve">และ </w:t>
      </w:r>
      <w:r w:rsidR="008D2C41" w:rsidRPr="00B93B6B">
        <w:rPr>
          <w:rFonts w:ascii="Angsana New" w:hAnsi="Angsana New" w:cs="Angsana New"/>
          <w:b/>
          <w:bCs/>
          <w:i/>
          <w:iCs/>
          <w:cs/>
        </w:rPr>
        <w:t>255</w:t>
      </w:r>
      <w:r w:rsidR="008D2C41">
        <w:rPr>
          <w:rFonts w:ascii="Angsana New" w:hAnsi="Angsana New" w:cs="Angsana New"/>
          <w:b/>
          <w:bCs/>
          <w:i/>
          <w:iCs/>
          <w:lang w:val="en-US"/>
        </w:rPr>
        <w:t>9</w:t>
      </w:r>
    </w:p>
    <w:p w:rsidR="00A1049F" w:rsidRPr="00F26954" w:rsidRDefault="00A1049F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pPr w:leftFromText="180" w:rightFromText="180" w:vertAnchor="text" w:tblpX="468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420"/>
        <w:gridCol w:w="1257"/>
        <w:gridCol w:w="273"/>
        <w:gridCol w:w="1257"/>
        <w:gridCol w:w="274"/>
        <w:gridCol w:w="1246"/>
        <w:gridCol w:w="258"/>
        <w:gridCol w:w="1285"/>
      </w:tblGrid>
      <w:tr w:rsidR="00A1049F" w:rsidRPr="009850C1" w:rsidTr="00EE3372">
        <w:trPr>
          <w:cantSplit/>
          <w:tblHeader/>
        </w:trPr>
        <w:tc>
          <w:tcPr>
            <w:tcW w:w="1845" w:type="pct"/>
          </w:tcPr>
          <w:p w:rsidR="00A1049F" w:rsidRPr="00A1049F" w:rsidRDefault="00A1049F" w:rsidP="00F5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:rsidR="00A1049F" w:rsidRPr="002A51E2" w:rsidRDefault="00A1049F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A1049F" w:rsidRPr="002A51E2" w:rsidRDefault="00A1049F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4" w:type="pct"/>
            <w:gridSpan w:val="3"/>
          </w:tcPr>
          <w:p w:rsidR="00A1049F" w:rsidRPr="002A51E2" w:rsidRDefault="00A1049F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8D2C41" w:rsidRPr="009850C1" w:rsidTr="00EE3372">
        <w:trPr>
          <w:cantSplit/>
          <w:tblHeader/>
        </w:trPr>
        <w:tc>
          <w:tcPr>
            <w:tcW w:w="1845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vAlign w:val="bottom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vAlign w:val="bottom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9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8D2C41" w:rsidRPr="009850C1" w:rsidTr="00EE3372">
        <w:trPr>
          <w:cantSplit/>
          <w:tblHeader/>
        </w:trPr>
        <w:tc>
          <w:tcPr>
            <w:tcW w:w="1845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5" w:type="pct"/>
            <w:gridSpan w:val="7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8D2C41" w:rsidRPr="009850C1" w:rsidTr="00EE3372">
        <w:tc>
          <w:tcPr>
            <w:tcW w:w="1845" w:type="pct"/>
          </w:tcPr>
          <w:p w:rsidR="008D2C41" w:rsidRPr="00A1049F" w:rsidRDefault="008D2C41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78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8D2C41" w:rsidRPr="002A51E2" w:rsidRDefault="008D2C4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613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613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196C18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2,587,750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9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37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EE337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E337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508</w:t>
            </w:r>
            <w:r w:rsidRPr="00EE337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E337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032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2,416,293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372">
              <w:rPr>
                <w:rFonts w:ascii="Angsana New" w:hAnsi="Angsana New"/>
                <w:sz w:val="30"/>
                <w:szCs w:val="30"/>
                <w:lang w:val="en-US" w:eastAsia="en-US"/>
              </w:rPr>
              <w:t>3,173,024</w:t>
            </w:r>
          </w:p>
        </w:tc>
      </w:tr>
      <w:tr w:rsidR="00637079" w:rsidRPr="009850C1" w:rsidTr="006148F8">
        <w:tc>
          <w:tcPr>
            <w:tcW w:w="1845" w:type="pct"/>
          </w:tcPr>
          <w:p w:rsidR="00D745FF" w:rsidRDefault="00D745FF" w:rsidP="00D745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ค่าใช้จ่ายในการขาย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จัดจำหน่าย </w:t>
            </w:r>
          </w:p>
          <w:p w:rsidR="00637079" w:rsidRPr="00A1049F" w:rsidRDefault="00D745FF" w:rsidP="00D745FF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E5193">
              <w:rPr>
                <w:rFonts w:ascii="Angsana New" w:hAnsi="Angsana New" w:cs="Angsana New"/>
                <w:cs/>
              </w:rPr>
              <w:t>และบริหาร</w:t>
            </w:r>
          </w:p>
        </w:tc>
        <w:tc>
          <w:tcPr>
            <w:tcW w:w="678" w:type="pct"/>
          </w:tcPr>
          <w:p w:rsidR="00D745FF" w:rsidRDefault="00D745FF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37079" w:rsidRPr="00530709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14,320</w:t>
            </w:r>
          </w:p>
        </w:tc>
        <w:tc>
          <w:tcPr>
            <w:tcW w:w="147" w:type="pct"/>
            <w:vAlign w:val="bottom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vAlign w:val="bottom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37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10</w:t>
            </w:r>
            <w:r w:rsidRPr="00EE337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E337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337</w:t>
            </w:r>
          </w:p>
        </w:tc>
        <w:tc>
          <w:tcPr>
            <w:tcW w:w="148" w:type="pct"/>
            <w:vAlign w:val="bottom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45FF" w:rsidRDefault="00D745FF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37079" w:rsidRPr="00530709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14,291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45FF" w:rsidRDefault="00D745FF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372">
              <w:rPr>
                <w:rFonts w:ascii="Angsana New" w:hAnsi="Angsana New"/>
                <w:sz w:val="30"/>
                <w:szCs w:val="30"/>
                <w:lang w:val="en-US" w:eastAsia="en-US"/>
              </w:rPr>
              <w:t>10,224</w:t>
            </w:r>
          </w:p>
        </w:tc>
      </w:tr>
      <w:tr w:rsidR="00962AFB" w:rsidRPr="00C0347D" w:rsidTr="00FC60DD">
        <w:tc>
          <w:tcPr>
            <w:tcW w:w="1845" w:type="pct"/>
          </w:tcPr>
          <w:p w:rsidR="00962AFB" w:rsidRPr="00C0347D" w:rsidRDefault="00555EC5" w:rsidP="00962AF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ต้นทุนทางการเงิน</w:t>
            </w:r>
          </w:p>
        </w:tc>
        <w:tc>
          <w:tcPr>
            <w:tcW w:w="678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  <w:tc>
          <w:tcPr>
            <w:tcW w:w="147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  <w:tc>
          <w:tcPr>
            <w:tcW w:w="139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962AFB" w:rsidRPr="00C0347D" w:rsidRDefault="00962AFB" w:rsidP="00962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6D10B2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ต้นทุนสินทรัพย์ถาวร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678" w:type="pct"/>
          </w:tcPr>
          <w:p w:rsidR="00637079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60,737</w:t>
            </w:r>
          </w:p>
        </w:tc>
        <w:tc>
          <w:tcPr>
            <w:tcW w:w="147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637079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9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7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8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1,034,423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9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1,031,791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1,034,423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1,031,791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8C7EC9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9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10,091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97"/>
              <w:rPr>
                <w:rFonts w:ascii="Angsana New" w:hAnsi="Angsana New" w:cs="Angsana New"/>
                <w:cs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6,685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10,091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6,685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ค่าใช้จ่ายในการ</w:t>
            </w:r>
            <w:r w:rsidRPr="00A1049F">
              <w:rPr>
                <w:rFonts w:ascii="Angsana New" w:hAnsi="Angsana New" w:cs="Angsana New"/>
                <w:cs/>
                <w:lang w:val="en-US"/>
              </w:rPr>
              <w:t>บริหาร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4,432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9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5,504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4,432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5,504</w:t>
            </w:r>
          </w:p>
        </w:tc>
      </w:tr>
      <w:tr w:rsidR="0063172A" w:rsidRPr="009850C1" w:rsidTr="00EE3372">
        <w:tc>
          <w:tcPr>
            <w:tcW w:w="1845" w:type="pct"/>
          </w:tcPr>
          <w:p w:rsidR="0063172A" w:rsidRPr="00A1049F" w:rsidRDefault="0063172A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</w:tcPr>
          <w:p w:rsidR="0063172A" w:rsidDel="008D2C41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172A" w:rsidRDefault="0063172A" w:rsidP="00F5016E">
            <w:pPr>
              <w:pStyle w:val="a"/>
              <w:widowControl w:val="0"/>
              <w:tabs>
                <w:tab w:val="clear" w:pos="1080"/>
              </w:tabs>
              <w:ind w:left="-108"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8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172A" w:rsidDel="008D2C41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172A" w:rsidRDefault="0063172A" w:rsidP="00F501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8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72A" w:rsidRPr="009850C1" w:rsidTr="00EE3372">
        <w:tc>
          <w:tcPr>
            <w:tcW w:w="1845" w:type="pct"/>
          </w:tcPr>
          <w:p w:rsidR="0063172A" w:rsidRPr="00A1049F" w:rsidRDefault="0063172A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3" w:type="pct"/>
            <w:gridSpan w:val="3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4" w:type="pct"/>
            <w:gridSpan w:val="3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3172A" w:rsidRPr="009850C1" w:rsidTr="00EE3372">
        <w:tc>
          <w:tcPr>
            <w:tcW w:w="1845" w:type="pct"/>
          </w:tcPr>
          <w:p w:rsidR="0063172A" w:rsidRPr="00A1049F" w:rsidRDefault="0063172A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  <w:vAlign w:val="bottom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vAlign w:val="bottom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9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63172A" w:rsidRPr="009850C1" w:rsidTr="00EE3372">
        <w:tc>
          <w:tcPr>
            <w:tcW w:w="1845" w:type="pct"/>
          </w:tcPr>
          <w:p w:rsidR="0063172A" w:rsidRPr="00A1049F" w:rsidRDefault="0063172A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55" w:type="pct"/>
            <w:gridSpan w:val="7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3172A" w:rsidRPr="009850C1" w:rsidTr="00EE3372">
        <w:tc>
          <w:tcPr>
            <w:tcW w:w="1845" w:type="pct"/>
          </w:tcPr>
          <w:p w:rsidR="0063172A" w:rsidRPr="00A1049F" w:rsidDel="00382FBC" w:rsidRDefault="0063172A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78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172A" w:rsidRPr="00A1049F" w:rsidRDefault="0063172A" w:rsidP="00F5016E">
            <w:pPr>
              <w:pStyle w:val="a"/>
              <w:widowControl w:val="0"/>
              <w:tabs>
                <w:tab w:val="clear" w:pos="1080"/>
                <w:tab w:val="decimal" w:pos="980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63172A" w:rsidRPr="002A51E2" w:rsidRDefault="0063172A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172A" w:rsidRPr="00A1049F" w:rsidRDefault="0063172A" w:rsidP="00F501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678" w:type="pct"/>
          </w:tcPr>
          <w:p w:rsidR="00637079" w:rsidRPr="009A658D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3,591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3,869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78" w:type="pct"/>
          </w:tcPr>
          <w:p w:rsidR="00637079" w:rsidRPr="009A658D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550435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4,056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Del="00382FBC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678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678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024C9E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678" w:type="pct"/>
          </w:tcPr>
          <w:p w:rsidR="00637079" w:rsidRPr="00E321D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E321D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1,311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770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1,311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78" w:type="pct"/>
          </w:tcPr>
          <w:p w:rsidR="00637079" w:rsidRPr="009A658D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8C7EC9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60,667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68,834</w:t>
            </w:r>
          </w:p>
        </w:tc>
      </w:tr>
      <w:tr w:rsidR="00276801" w:rsidRPr="009850C1" w:rsidTr="00EE3372">
        <w:tc>
          <w:tcPr>
            <w:tcW w:w="1845" w:type="pct"/>
          </w:tcPr>
          <w:p w:rsidR="00276801" w:rsidRPr="00A1049F" w:rsidRDefault="00276801" w:rsidP="00F5016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78" w:type="pct"/>
          </w:tcPr>
          <w:p w:rsidR="00276801" w:rsidRDefault="0027680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276801" w:rsidRPr="002A51E2" w:rsidRDefault="0027680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276801" w:rsidRPr="00A1049F" w:rsidRDefault="00276801" w:rsidP="00F5016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276801" w:rsidRPr="002A51E2" w:rsidRDefault="0027680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276801" w:rsidRDefault="0027680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276801" w:rsidRPr="002A51E2" w:rsidRDefault="00276801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276801" w:rsidRPr="00A1049F" w:rsidRDefault="00276801" w:rsidP="00F501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372" w:rsidRPr="009850C1" w:rsidTr="00EE3372">
        <w:tc>
          <w:tcPr>
            <w:tcW w:w="1845" w:type="pct"/>
          </w:tcPr>
          <w:p w:rsidR="00EE3372" w:rsidRPr="00A1049F" w:rsidRDefault="00EE3372" w:rsidP="00EE337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678" w:type="pct"/>
          </w:tcPr>
          <w:p w:rsidR="00EE3372" w:rsidRDefault="00EE3372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E3372" w:rsidRPr="002A51E2" w:rsidRDefault="00EE3372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EE3372" w:rsidRPr="00A1049F" w:rsidRDefault="00EE3372" w:rsidP="00F5016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EE3372" w:rsidRPr="002A51E2" w:rsidRDefault="00EE3372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E3372" w:rsidRDefault="00EE3372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EE3372" w:rsidRPr="002A51E2" w:rsidRDefault="00EE3372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EE3372" w:rsidRPr="00A1049F" w:rsidRDefault="00EE3372" w:rsidP="00F501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EE3372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78" w:type="pct"/>
          </w:tcPr>
          <w:p w:rsidR="00637079" w:rsidRDefault="00637079" w:rsidP="00333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EE3372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20,287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78" w:type="pct"/>
          </w:tcPr>
          <w:p w:rsidR="00637079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A1049F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78" w:type="pct"/>
          </w:tcPr>
          <w:p w:rsidR="00637079" w:rsidDel="008D2C41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/>
                <w:lang w:val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678" w:type="pct"/>
          </w:tcPr>
          <w:p w:rsidR="00637079" w:rsidRPr="006D10B2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40,355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966ED5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25,686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40,355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966ED5" w:rsidRDefault="00637079" w:rsidP="00637079">
            <w:pPr>
              <w:pStyle w:val="a"/>
              <w:widowControl w:val="0"/>
              <w:tabs>
                <w:tab w:val="clear" w:pos="1080"/>
                <w:tab w:val="decimal" w:pos="1086"/>
              </w:tabs>
              <w:ind w:left="-108" w:right="-216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25,686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78" w:type="pct"/>
          </w:tcPr>
          <w:p w:rsidR="00637079" w:rsidRPr="006D10B2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1,980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966ED5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1,848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1,980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/>
                <w:lang w:val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78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/>
                <w:lang w:val="en-US"/>
              </w:rPr>
            </w:pP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D11717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79" w:rsidRPr="009850C1" w:rsidTr="00EE3372">
        <w:trPr>
          <w:trHeight w:val="435"/>
        </w:trPr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78" w:type="pct"/>
          </w:tcPr>
          <w:p w:rsidR="00637079" w:rsidRPr="009A658D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1,793,732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966ED5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2,039,464</w:t>
            </w:r>
          </w:p>
        </w:tc>
        <w:tc>
          <w:tcPr>
            <w:tcW w:w="148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1,553,271</w:t>
            </w:r>
          </w:p>
        </w:tc>
        <w:tc>
          <w:tcPr>
            <w:tcW w:w="139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1,535,260</w:t>
            </w:r>
          </w:p>
        </w:tc>
      </w:tr>
      <w:tr w:rsidR="00637079" w:rsidRPr="009850C1" w:rsidTr="00EE3372">
        <w:trPr>
          <w:trHeight w:val="435"/>
        </w:trPr>
        <w:tc>
          <w:tcPr>
            <w:tcW w:w="1845" w:type="pct"/>
          </w:tcPr>
          <w:p w:rsidR="00637079" w:rsidRPr="00A1049F" w:rsidRDefault="00637079" w:rsidP="0063707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78" w:type="pct"/>
          </w:tcPr>
          <w:p w:rsidR="00637079" w:rsidRPr="009A658D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33,336</w:t>
            </w:r>
          </w:p>
        </w:tc>
        <w:tc>
          <w:tcPr>
            <w:tcW w:w="147" w:type="pct"/>
          </w:tcPr>
          <w:p w:rsidR="00637079" w:rsidRPr="002A51E2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637079" w:rsidRPr="00DF43AE" w:rsidRDefault="00637079" w:rsidP="00637079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21,533</w:t>
            </w:r>
          </w:p>
        </w:tc>
        <w:tc>
          <w:tcPr>
            <w:tcW w:w="148" w:type="pct"/>
          </w:tcPr>
          <w:p w:rsidR="00637079" w:rsidRPr="00DF43AE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637079" w:rsidRPr="006D10B2" w:rsidRDefault="00D7020E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33,336</w:t>
            </w:r>
          </w:p>
        </w:tc>
        <w:tc>
          <w:tcPr>
            <w:tcW w:w="139" w:type="pct"/>
          </w:tcPr>
          <w:p w:rsidR="00637079" w:rsidRPr="00DF43AE" w:rsidRDefault="00637079" w:rsidP="00637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637079" w:rsidRPr="00DF43AE" w:rsidRDefault="00637079" w:rsidP="006370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21,533</w:t>
            </w:r>
          </w:p>
        </w:tc>
      </w:tr>
      <w:tr w:rsidR="00D7020E" w:rsidRPr="009850C1" w:rsidTr="00EE3372">
        <w:trPr>
          <w:trHeight w:val="435"/>
        </w:trPr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78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2,986</w:t>
            </w: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8" w:type="pct"/>
          </w:tcPr>
          <w:p w:rsidR="00D7020E" w:rsidRPr="00DF43A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2,986</w:t>
            </w: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020E" w:rsidRPr="009850C1" w:rsidTr="00EE3372">
        <w:trPr>
          <w:trHeight w:val="435"/>
        </w:trPr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78" w:type="pct"/>
          </w:tcPr>
          <w:p w:rsidR="00D7020E" w:rsidRPr="00F172A3" w:rsidRDefault="00550435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2,768</w:t>
            </w: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Pr="00966ED5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right="-10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1,831</w:t>
            </w: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Pr="00F172A3" w:rsidRDefault="00550435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2,768</w:t>
            </w: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  <w:tr w:rsidR="00D7020E" w:rsidRPr="009850C1" w:rsidTr="00EE3372">
        <w:trPr>
          <w:trHeight w:val="435"/>
        </w:trPr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78" w:type="pct"/>
          </w:tcPr>
          <w:p w:rsidR="00D7020E" w:rsidRPr="009A658D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Pr="00966ED5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240,000</w:t>
            </w: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Pr="006D10B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D7020E" w:rsidRPr="009850C1" w:rsidTr="00EE3372"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678" w:type="pct"/>
          </w:tcPr>
          <w:p w:rsidR="00D7020E" w:rsidRPr="009A658D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127,760</w:t>
            </w: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Pr="00966ED5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185,072</w:t>
            </w: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Pr="006D10B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115,703</w:t>
            </w: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169,685</w:t>
            </w:r>
          </w:p>
        </w:tc>
      </w:tr>
      <w:tr w:rsidR="00D7020E" w:rsidRPr="009850C1" w:rsidTr="006148F8">
        <w:tc>
          <w:tcPr>
            <w:tcW w:w="1845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ค่าใช้จ่ายในการขาย จัดจำหน่าย</w:t>
            </w:r>
          </w:p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และบริหาร</w:t>
            </w:r>
          </w:p>
        </w:tc>
        <w:tc>
          <w:tcPr>
            <w:tcW w:w="678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020E" w:rsidRPr="009A658D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24,362</w:t>
            </w:r>
          </w:p>
        </w:tc>
        <w:tc>
          <w:tcPr>
            <w:tcW w:w="147" w:type="pct"/>
            <w:vAlign w:val="bottom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vAlign w:val="bottom"/>
          </w:tcPr>
          <w:p w:rsidR="00D7020E" w:rsidRPr="00966ED5" w:rsidRDefault="00D7020E" w:rsidP="00D7020E">
            <w:pPr>
              <w:pStyle w:val="a"/>
              <w:widowControl w:val="0"/>
              <w:tabs>
                <w:tab w:val="clear" w:pos="1080"/>
                <w:tab w:val="decimal" w:pos="972"/>
              </w:tabs>
              <w:ind w:left="-108" w:right="-107"/>
              <w:jc w:val="center"/>
              <w:rPr>
                <w:rFonts w:ascii="Angsana New" w:hAnsi="Angsana New" w:cs="Angsana New"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17,802</w:t>
            </w:r>
          </w:p>
        </w:tc>
        <w:tc>
          <w:tcPr>
            <w:tcW w:w="148" w:type="pct"/>
            <w:vAlign w:val="bottom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020E" w:rsidRPr="006D10B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23,484</w:t>
            </w:r>
          </w:p>
        </w:tc>
        <w:tc>
          <w:tcPr>
            <w:tcW w:w="139" w:type="pct"/>
            <w:vAlign w:val="bottom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16,975</w:t>
            </w:r>
          </w:p>
        </w:tc>
      </w:tr>
      <w:tr w:rsidR="00D7020E" w:rsidRPr="009850C1" w:rsidTr="00EE3372">
        <w:tc>
          <w:tcPr>
            <w:tcW w:w="1845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ต้นทุนสินทรัพย์ถาวร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</w:p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และสินทรัพย์ไม่มีตัวตน</w:t>
            </w:r>
          </w:p>
        </w:tc>
        <w:tc>
          <w:tcPr>
            <w:tcW w:w="678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020E" w:rsidRPr="009A658D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15,247</w:t>
            </w: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</w:p>
          <w:p w:rsidR="00D7020E" w:rsidRPr="00966ED5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34,101</w:t>
            </w: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020E" w:rsidRPr="006D10B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4,922</w:t>
            </w: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24,271</w:t>
            </w:r>
          </w:p>
        </w:tc>
      </w:tr>
      <w:tr w:rsidR="00D7020E" w:rsidRPr="009850C1" w:rsidTr="00EE3372">
        <w:tc>
          <w:tcPr>
            <w:tcW w:w="1845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020E" w:rsidRPr="009850C1" w:rsidTr="00EE3372">
        <w:tc>
          <w:tcPr>
            <w:tcW w:w="1845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020E" w:rsidRPr="009850C1" w:rsidTr="00EE3372"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3" w:type="pct"/>
            <w:gridSpan w:val="3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4" w:type="pct"/>
            <w:gridSpan w:val="3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7020E" w:rsidRPr="009850C1" w:rsidTr="00EE3372"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8" w:type="pct"/>
            <w:vAlign w:val="bottom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vAlign w:val="bottom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D7020E" w:rsidRPr="009850C1" w:rsidTr="00EE3372">
        <w:tc>
          <w:tcPr>
            <w:tcW w:w="1845" w:type="pct"/>
          </w:tcPr>
          <w:p w:rsidR="00D7020E" w:rsidRPr="00A1049F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55" w:type="pct"/>
            <w:gridSpan w:val="7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7020E" w:rsidRPr="009850C1" w:rsidTr="00EE3372">
        <w:tc>
          <w:tcPr>
            <w:tcW w:w="1845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78" w:type="pct"/>
          </w:tcPr>
          <w:p w:rsidR="00D7020E" w:rsidDel="008D2C41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Pr="00966ED5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Del="008D2C41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D7020E" w:rsidRPr="002A51E2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020E" w:rsidRPr="009850C1" w:rsidTr="00EE3372">
        <w:tc>
          <w:tcPr>
            <w:tcW w:w="1845" w:type="pct"/>
          </w:tcPr>
          <w:p w:rsidR="00D7020E" w:rsidRDefault="00D7020E" w:rsidP="00D7020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78" w:type="pct"/>
          </w:tcPr>
          <w:p w:rsidR="00D7020E" w:rsidRPr="008971F4" w:rsidDel="008D2C41" w:rsidRDefault="004C7890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15,08</w:t>
            </w:r>
            <w:r w:rsidR="00D702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:rsidR="00D7020E" w:rsidRPr="008971F4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7020E" w:rsidRPr="008971F4" w:rsidRDefault="00D7020E" w:rsidP="00D7020E">
            <w:pPr>
              <w:pStyle w:val="a"/>
              <w:widowControl w:val="0"/>
              <w:tabs>
                <w:tab w:val="clear" w:pos="1080"/>
                <w:tab w:val="decimal" w:pos="1045"/>
              </w:tabs>
              <w:ind w:left="-108" w:right="-107"/>
              <w:rPr>
                <w:rFonts w:ascii="Angsana New" w:hAnsi="Angsana New" w:cs="Angsana New"/>
                <w:cs/>
                <w:lang w:val="en-US"/>
              </w:rPr>
            </w:pPr>
            <w:r w:rsidRPr="00EE3372">
              <w:rPr>
                <w:rFonts w:ascii="Angsana New" w:hAnsi="Angsana New" w:cs="Angsana New"/>
                <w:lang w:val="en-US"/>
              </w:rPr>
              <w:t>14,920</w:t>
            </w:r>
          </w:p>
        </w:tc>
        <w:tc>
          <w:tcPr>
            <w:tcW w:w="148" w:type="pct"/>
          </w:tcPr>
          <w:p w:rsidR="00D7020E" w:rsidRPr="008971F4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D7020E" w:rsidRPr="008971F4" w:rsidDel="008D2C41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14,608</w:t>
            </w:r>
          </w:p>
        </w:tc>
        <w:tc>
          <w:tcPr>
            <w:tcW w:w="139" w:type="pct"/>
          </w:tcPr>
          <w:p w:rsidR="00D7020E" w:rsidRPr="008971F4" w:rsidRDefault="00D7020E" w:rsidP="00D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</w:tcPr>
          <w:p w:rsidR="00D7020E" w:rsidRDefault="00D7020E" w:rsidP="00D702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14,486</w:t>
            </w:r>
          </w:p>
        </w:tc>
      </w:tr>
    </w:tbl>
    <w:p w:rsidR="00EE3372" w:rsidRDefault="00EE3372" w:rsidP="005E11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5E1142" w:rsidRPr="00355CF8" w:rsidRDefault="005E1142" w:rsidP="005E11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highlight w:val="yellow"/>
          <w:cs/>
          <w:lang w:val="en-US"/>
        </w:rPr>
      </w:pPr>
      <w:r w:rsidRPr="001572C9">
        <w:rPr>
          <w:rFonts w:ascii="Angsana New" w:hAnsi="Angsana New" w:cs="Angsana New"/>
          <w:b/>
          <w:bCs/>
          <w:i/>
          <w:iCs/>
          <w:cs/>
        </w:rPr>
        <w:t>สำหรับงวด</w:t>
      </w:r>
      <w:r w:rsidR="00A71A32">
        <w:rPr>
          <w:rFonts w:ascii="Angsana New" w:hAnsi="Angsana New" w:cs="Angsana New" w:hint="cs"/>
          <w:b/>
          <w:bCs/>
          <w:i/>
          <w:iCs/>
          <w:cs/>
        </w:rPr>
        <w:t>เก้า</w:t>
      </w:r>
      <w:r w:rsidRPr="001572C9">
        <w:rPr>
          <w:rFonts w:ascii="Angsana New" w:hAnsi="Angsana New" w:cs="Angsana New"/>
          <w:b/>
          <w:bCs/>
          <w:i/>
          <w:iCs/>
          <w:cs/>
        </w:rPr>
        <w:t xml:space="preserve">เดือนสิ้นสุดวันที่ 30 </w:t>
      </w:r>
      <w:r w:rsidR="00074E81">
        <w:rPr>
          <w:rFonts w:ascii="Angsana New" w:hAnsi="Angsana New" w:cs="Angsana New" w:hint="cs"/>
          <w:b/>
          <w:bCs/>
          <w:i/>
          <w:iCs/>
          <w:cs/>
        </w:rPr>
        <w:t>กันยายน</w:t>
      </w:r>
      <w:r w:rsidRPr="001572C9">
        <w:rPr>
          <w:rFonts w:ascii="Angsana New" w:hAnsi="Angsana New" w:cs="Angsana New"/>
          <w:b/>
          <w:bCs/>
          <w:i/>
          <w:iCs/>
          <w:cs/>
        </w:rPr>
        <w:t xml:space="preserve"> 2</w:t>
      </w:r>
      <w:r w:rsidRPr="001572C9">
        <w:rPr>
          <w:rFonts w:ascii="Angsana New" w:hAnsi="Angsana New" w:cs="Angsana New"/>
          <w:b/>
          <w:bCs/>
          <w:i/>
          <w:iCs/>
          <w:lang w:val="en-US"/>
        </w:rPr>
        <w:t>560</w:t>
      </w:r>
      <w:r w:rsidRPr="001572C9">
        <w:rPr>
          <w:rFonts w:ascii="Angsana New" w:hAnsi="Angsana New" w:cs="Angsana New"/>
          <w:b/>
          <w:bCs/>
          <w:i/>
          <w:iCs/>
          <w:cs/>
        </w:rPr>
        <w:t xml:space="preserve"> และ 2559</w:t>
      </w:r>
    </w:p>
    <w:p w:rsidR="005E1142" w:rsidRPr="00355CF8" w:rsidRDefault="005E1142" w:rsidP="005E11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58"/>
        <w:gridCol w:w="271"/>
        <w:gridCol w:w="1263"/>
        <w:gridCol w:w="271"/>
        <w:gridCol w:w="1261"/>
        <w:gridCol w:w="271"/>
        <w:gridCol w:w="1257"/>
      </w:tblGrid>
      <w:tr w:rsidR="005E1142" w:rsidRPr="005E1142" w:rsidTr="00B977C7">
        <w:trPr>
          <w:tblHeader/>
        </w:trPr>
        <w:tc>
          <w:tcPr>
            <w:tcW w:w="1844" w:type="pct"/>
          </w:tcPr>
          <w:p w:rsidR="005E1142" w:rsidRPr="00355CF8" w:rsidRDefault="005E1142" w:rsidP="0015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6" w:type="pct"/>
            <w:gridSpan w:val="3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572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80522" w:rsidRPr="005E1142" w:rsidTr="00B977C7">
        <w:trPr>
          <w:tblHeader/>
        </w:trPr>
        <w:tc>
          <w:tcPr>
            <w:tcW w:w="1844" w:type="pct"/>
          </w:tcPr>
          <w:p w:rsidR="005E1142" w:rsidRPr="00355CF8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46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46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46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5E1142" w:rsidRPr="005E1142" w:rsidTr="00B977C7">
        <w:trPr>
          <w:tblHeader/>
        </w:trPr>
        <w:tc>
          <w:tcPr>
            <w:tcW w:w="1844" w:type="pct"/>
          </w:tcPr>
          <w:p w:rsidR="005E1142" w:rsidRPr="00355CF8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56" w:type="pct"/>
            <w:gridSpan w:val="7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2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0522" w:rsidRPr="005E1142" w:rsidTr="00B977C7">
        <w:tc>
          <w:tcPr>
            <w:tcW w:w="1844" w:type="pct"/>
          </w:tcPr>
          <w:p w:rsidR="005E1142" w:rsidRPr="001572C9" w:rsidRDefault="005E1142" w:rsidP="00F5016E">
            <w:pPr>
              <w:pStyle w:val="a"/>
              <w:widowControl w:val="0"/>
              <w:tabs>
                <w:tab w:val="clear" w:pos="1080"/>
              </w:tabs>
              <w:ind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72C9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79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5E1142" w:rsidRPr="001572C9" w:rsidRDefault="005E1142" w:rsidP="00157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5E1142" w:rsidTr="00073690">
        <w:tc>
          <w:tcPr>
            <w:tcW w:w="1844" w:type="pct"/>
          </w:tcPr>
          <w:p w:rsidR="004C7890" w:rsidRPr="001572C9" w:rsidRDefault="004C7890" w:rsidP="004C7890">
            <w:pPr>
              <w:pStyle w:val="a"/>
              <w:widowControl w:val="0"/>
              <w:tabs>
                <w:tab w:val="clear" w:pos="1080"/>
              </w:tabs>
              <w:ind w:firstLine="18"/>
              <w:jc w:val="thaiDistribute"/>
              <w:rPr>
                <w:rFonts w:ascii="Angsana New" w:hAnsi="Angsana New" w:cs="Angsana New"/>
                <w:cs/>
              </w:rPr>
            </w:pPr>
            <w:r w:rsidRPr="001572C9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6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1572C9" w:rsidRDefault="004C7890" w:rsidP="004C7890">
            <w:pPr>
              <w:pStyle w:val="a"/>
              <w:widowControl w:val="0"/>
              <w:tabs>
                <w:tab w:val="clear" w:pos="1080"/>
              </w:tabs>
              <w:ind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72C9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9,939,764</w:t>
            </w:r>
          </w:p>
        </w:tc>
        <w:tc>
          <w:tcPr>
            <w:tcW w:w="146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11,017,514</w:t>
            </w:r>
          </w:p>
        </w:tc>
        <w:tc>
          <w:tcPr>
            <w:tcW w:w="146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9,178,874</w:t>
            </w:r>
          </w:p>
        </w:tc>
        <w:tc>
          <w:tcPr>
            <w:tcW w:w="146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1572C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10,048,783</w:t>
            </w:r>
          </w:p>
        </w:tc>
      </w:tr>
      <w:tr w:rsidR="004C7890" w:rsidRPr="00D11717" w:rsidTr="00073690">
        <w:tc>
          <w:tcPr>
            <w:tcW w:w="1844" w:type="pct"/>
          </w:tcPr>
          <w:p w:rsidR="00DF38A1" w:rsidRDefault="00DF38A1" w:rsidP="00DF3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ค่าใช้จ่ายในการขาย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จัดจำหน่าย </w:t>
            </w:r>
          </w:p>
          <w:p w:rsidR="004C7890" w:rsidRPr="00D11717" w:rsidRDefault="00DF38A1" w:rsidP="00DF38A1">
            <w:pPr>
              <w:pStyle w:val="a"/>
              <w:widowControl w:val="0"/>
              <w:tabs>
                <w:tab w:val="clear" w:pos="1080"/>
              </w:tabs>
              <w:ind w:left="162"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E5193">
              <w:rPr>
                <w:rFonts w:ascii="Angsana New" w:hAnsi="Angsana New" w:cs="Angsana New"/>
                <w:cs/>
              </w:rPr>
              <w:t>และบริหาร</w:t>
            </w:r>
          </w:p>
        </w:tc>
        <w:tc>
          <w:tcPr>
            <w:tcW w:w="679" w:type="pct"/>
          </w:tcPr>
          <w:p w:rsidR="00DF38A1" w:rsidRDefault="00DF38A1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7890" w:rsidRPr="0053070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42,289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DF38A1" w:rsidRDefault="00DF38A1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31,060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DF38A1" w:rsidRDefault="00DF38A1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7890" w:rsidRPr="00530709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42,250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DF38A1" w:rsidRDefault="00DF38A1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E3372">
              <w:rPr>
                <w:rFonts w:ascii="Angsana New" w:hAnsi="Angsana New"/>
                <w:sz w:val="30"/>
                <w:szCs w:val="30"/>
              </w:rPr>
              <w:t>30,857</w:t>
            </w:r>
          </w:p>
        </w:tc>
      </w:tr>
      <w:tr w:rsidR="00DF38A1" w:rsidRPr="005E1142" w:rsidTr="006C4C88">
        <w:tc>
          <w:tcPr>
            <w:tcW w:w="1844" w:type="pct"/>
          </w:tcPr>
          <w:p w:rsidR="00DF38A1" w:rsidRPr="00C0347D" w:rsidRDefault="008B3DA6" w:rsidP="006C4C8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ต้นทุนทางการเงิน</w:t>
            </w:r>
          </w:p>
        </w:tc>
        <w:tc>
          <w:tcPr>
            <w:tcW w:w="679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  <w:tc>
          <w:tcPr>
            <w:tcW w:w="146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  <w:tc>
          <w:tcPr>
            <w:tcW w:w="146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DF38A1" w:rsidRPr="00C0347D" w:rsidRDefault="00DF38A1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895FCA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ต้นทุนสินทรัพย์ถาวร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679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60,833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ind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2,917,659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3,051,305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2,917,659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3,051,305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171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1,998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1,998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24,929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27,015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24,929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27,015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13,372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14,658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13,372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14,658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10,403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12,242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1171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550435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9,316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5,549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A0F" w:rsidRPr="00D11717" w:rsidTr="00073690">
        <w:tc>
          <w:tcPr>
            <w:tcW w:w="1844" w:type="pct"/>
          </w:tcPr>
          <w:p w:rsidR="004B1A0F" w:rsidRPr="00D11717" w:rsidDel="00382FBC" w:rsidRDefault="004B1A0F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79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A0F" w:rsidRPr="00D11717" w:rsidTr="00073690">
        <w:tc>
          <w:tcPr>
            <w:tcW w:w="1844" w:type="pct"/>
          </w:tcPr>
          <w:p w:rsidR="004B1A0F" w:rsidRPr="00D11717" w:rsidDel="00382FBC" w:rsidRDefault="004B1A0F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79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Del="00382FBC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b/>
                <w:bCs/>
                <w:cs/>
              </w:rPr>
              <w:lastRenderedPageBreak/>
              <w:t>การร่วมค้า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E321D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679" w:type="pct"/>
          </w:tcPr>
          <w:p w:rsidR="004C7890" w:rsidRPr="00E321D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E321D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E321D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E321D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221,667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239,167</w:t>
            </w:r>
          </w:p>
        </w:tc>
      </w:tr>
      <w:tr w:rsidR="004B1A0F" w:rsidRPr="00D11717" w:rsidTr="00073690">
        <w:tc>
          <w:tcPr>
            <w:tcW w:w="1844" w:type="pct"/>
          </w:tcPr>
          <w:p w:rsidR="004B1A0F" w:rsidRPr="00D11717" w:rsidRDefault="004B1A0F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9" w:type="pct"/>
          </w:tcPr>
          <w:p w:rsidR="004B1A0F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B1A0F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B1A0F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B1A0F" w:rsidRPr="00D11717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B1A0F" w:rsidRDefault="004B1A0F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b/>
                <w:bCs/>
                <w:cs/>
              </w:rPr>
              <w:t>บริษัทร่วม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20,288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40,575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A1049F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A1049F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120,387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EE5193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25,686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120,387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EE5193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25,686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A1049F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5,940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EE5193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5,545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5,940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EE5193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5,545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0B6070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9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0736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5,568,690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6,067,824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4,424,187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4,562,365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80,119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72,107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80,119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72,107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79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5,820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34D64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5,820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34D64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79" w:type="pct"/>
          </w:tcPr>
          <w:p w:rsidR="004C7890" w:rsidRPr="00F172A3" w:rsidRDefault="00550435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72,386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34D64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5,471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550435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72,386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34D64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5,471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11717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270,005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420,007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270,005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420,007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AC5485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D1171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79" w:type="pct"/>
          </w:tcPr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424,918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502,049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381,322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459,783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ค่าใช้จ่ายในการขาย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จัดจำหน่าย </w:t>
            </w:r>
          </w:p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E5193">
              <w:rPr>
                <w:rFonts w:ascii="Angsana New" w:hAnsi="Angsana New" w:cs="Angsana New"/>
                <w:cs/>
              </w:rPr>
              <w:t>และบริหาร</w:t>
            </w:r>
          </w:p>
        </w:tc>
        <w:tc>
          <w:tcPr>
            <w:tcW w:w="679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61,269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55,719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58,987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53,706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ต้นทุนสินทรัพย์ถาวร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</w:p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และสินทรัพย์ไม่มีตัวตน</w:t>
            </w:r>
          </w:p>
        </w:tc>
        <w:tc>
          <w:tcPr>
            <w:tcW w:w="679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7890" w:rsidRPr="009A658D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38,549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58,701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7890" w:rsidRPr="006D10B2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7,081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28,175</w:t>
            </w: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11717">
              <w:rPr>
                <w:rFonts w:ascii="Angsana New" w:hAnsi="Angsana New" w:cs="Angsana New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79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890" w:rsidRPr="00D11717" w:rsidTr="00073690">
        <w:tc>
          <w:tcPr>
            <w:tcW w:w="1844" w:type="pct"/>
          </w:tcPr>
          <w:p w:rsidR="004C7890" w:rsidRPr="00D11717" w:rsidRDefault="004C7890" w:rsidP="004C789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1171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679" w:type="pct"/>
          </w:tcPr>
          <w:p w:rsidR="004C7890" w:rsidRPr="004F37B8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42,677</w:t>
            </w:r>
          </w:p>
        </w:tc>
        <w:tc>
          <w:tcPr>
            <w:tcW w:w="146" w:type="pct"/>
          </w:tcPr>
          <w:p w:rsidR="004C7890" w:rsidRPr="004F37B8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C7890" w:rsidRPr="004F37B8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23,796</w:t>
            </w:r>
          </w:p>
        </w:tc>
        <w:tc>
          <w:tcPr>
            <w:tcW w:w="146" w:type="pct"/>
          </w:tcPr>
          <w:p w:rsidR="004C7890" w:rsidRPr="004F37B8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C7890" w:rsidRPr="004F37B8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41,376</w:t>
            </w:r>
          </w:p>
        </w:tc>
        <w:tc>
          <w:tcPr>
            <w:tcW w:w="146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4C7890" w:rsidRPr="00D11717" w:rsidRDefault="004C7890" w:rsidP="004C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22,504</w:t>
            </w:r>
          </w:p>
        </w:tc>
      </w:tr>
    </w:tbl>
    <w:p w:rsidR="001572C9" w:rsidRDefault="001572C9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073690" w:rsidRDefault="0007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A4DCA" w:rsidRPr="00AC112B" w:rsidRDefault="00FB72DA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  <w:r w:rsidRPr="00021F6C">
        <w:rPr>
          <w:rFonts w:ascii="Angsana New" w:hAnsi="Angsana New" w:cs="Angsana New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C112B">
        <w:rPr>
          <w:rFonts w:ascii="Angsana New" w:hAnsi="Angsana New" w:cs="Angsana New"/>
          <w:cs/>
        </w:rPr>
        <w:t xml:space="preserve"> </w:t>
      </w:r>
      <w:r w:rsidR="001572C9" w:rsidRPr="001572C9">
        <w:rPr>
          <w:rFonts w:ascii="Angsana New" w:hAnsi="Angsana New" w:cs="Angsana New"/>
          <w:cs/>
        </w:rPr>
        <w:t xml:space="preserve">30 </w:t>
      </w:r>
      <w:r w:rsidR="00A71A32">
        <w:rPr>
          <w:rFonts w:ascii="Angsana New" w:hAnsi="Angsana New" w:cs="Angsana New" w:hint="cs"/>
          <w:cs/>
        </w:rPr>
        <w:t>กันยา</w:t>
      </w:r>
      <w:r w:rsidR="001572C9" w:rsidRPr="001572C9">
        <w:rPr>
          <w:rFonts w:ascii="Angsana New" w:hAnsi="Angsana New" w:cs="Angsana New"/>
          <w:cs/>
        </w:rPr>
        <w:t>ยน</w:t>
      </w:r>
      <w:r w:rsidR="001572C9">
        <w:rPr>
          <w:rFonts w:ascii="Angsana New" w:hAnsi="Angsana New" w:cs="Angsana New" w:hint="cs"/>
          <w:cs/>
        </w:rPr>
        <w:t xml:space="preserve"> </w:t>
      </w:r>
      <w:r w:rsidR="008D2C41" w:rsidRPr="00AC112B">
        <w:rPr>
          <w:rFonts w:ascii="Angsana New" w:hAnsi="Angsana New" w:cs="Angsana New"/>
          <w:cs/>
        </w:rPr>
        <w:t xml:space="preserve">2560 </w:t>
      </w:r>
      <w:r w:rsidRPr="00021F6C">
        <w:rPr>
          <w:rFonts w:ascii="Angsana New" w:hAnsi="Angsana New" w:cs="Angsana New"/>
          <w:cs/>
        </w:rPr>
        <w:t>และ</w:t>
      </w:r>
      <w:r w:rsidRPr="00AC112B">
        <w:rPr>
          <w:rFonts w:ascii="Angsana New" w:hAnsi="Angsana New" w:cs="Angsana New"/>
          <w:cs/>
        </w:rPr>
        <w:t xml:space="preserve"> 31 </w:t>
      </w:r>
      <w:r w:rsidRPr="00021F6C">
        <w:rPr>
          <w:rFonts w:ascii="Angsana New" w:hAnsi="Angsana New" w:cs="Angsana New"/>
          <w:cs/>
        </w:rPr>
        <w:t xml:space="preserve">ธันวาคม </w:t>
      </w:r>
      <w:r w:rsidR="008D2C41" w:rsidRPr="00AC112B">
        <w:rPr>
          <w:rFonts w:ascii="Angsana New" w:hAnsi="Angsana New" w:cs="Angsana New"/>
          <w:cs/>
        </w:rPr>
        <w:t xml:space="preserve">2559 </w:t>
      </w:r>
      <w:r w:rsidRPr="00021F6C">
        <w:rPr>
          <w:rFonts w:ascii="Angsana New" w:hAnsi="Angsana New" w:cs="Angsana New"/>
          <w:cs/>
        </w:rPr>
        <w:t>มีดังนี้</w:t>
      </w:r>
    </w:p>
    <w:p w:rsidR="00C255A9" w:rsidRPr="00021F6C" w:rsidRDefault="00C255A9" w:rsidP="00073690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/>
          <w:b/>
          <w:bCs/>
          <w:i/>
          <w:iCs/>
          <w:cs/>
        </w:rPr>
      </w:pPr>
    </w:p>
    <w:p w:rsidR="00717940" w:rsidRDefault="00184B2B" w:rsidP="00021F6C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21F6C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21F6C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61377C" w:rsidRDefault="008D2C41" w:rsidP="008D2C4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58"/>
        <w:gridCol w:w="273"/>
        <w:gridCol w:w="1259"/>
        <w:gridCol w:w="273"/>
        <w:gridCol w:w="1261"/>
        <w:gridCol w:w="273"/>
        <w:gridCol w:w="1253"/>
      </w:tblGrid>
      <w:tr w:rsidR="008D2C41" w:rsidRPr="009664BA" w:rsidTr="001E3ACA">
        <w:trPr>
          <w:trHeight w:val="427"/>
          <w:tblHeader/>
        </w:trPr>
        <w:tc>
          <w:tcPr>
            <w:tcW w:w="1845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D2C41" w:rsidRPr="009664BA" w:rsidTr="001E3ACA">
        <w:trPr>
          <w:trHeight w:val="427"/>
          <w:tblHeader/>
        </w:trPr>
        <w:tc>
          <w:tcPr>
            <w:tcW w:w="18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AC112B" w:rsidRDefault="001572C9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71A3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1572C9" w:rsidP="00A7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71A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D2C41" w:rsidRPr="009664BA" w:rsidTr="001E3ACA">
        <w:trPr>
          <w:trHeight w:val="427"/>
          <w:tblHeader/>
        </w:trPr>
        <w:tc>
          <w:tcPr>
            <w:tcW w:w="18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D2C41" w:rsidRPr="009664BA" w:rsidTr="001E3ACA">
        <w:trPr>
          <w:trHeight w:val="427"/>
          <w:tblHeader/>
        </w:trPr>
        <w:tc>
          <w:tcPr>
            <w:tcW w:w="18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5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C41" w:rsidRPr="009664BA" w:rsidTr="001E3ACA">
        <w:trPr>
          <w:trHeight w:val="414"/>
        </w:trPr>
        <w:tc>
          <w:tcPr>
            <w:tcW w:w="1845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2C41" w:rsidRPr="009664BA" w:rsidTr="001E3ACA">
        <w:trPr>
          <w:trHeight w:val="414"/>
        </w:trPr>
        <w:tc>
          <w:tcPr>
            <w:tcW w:w="1845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5661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D2C41" w:rsidRPr="0061377C" w:rsidRDefault="008D2C41" w:rsidP="005661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F5D" w:rsidRPr="009664BA" w:rsidTr="001E3ACA">
        <w:trPr>
          <w:trHeight w:val="414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772,015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353,821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772,015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353,821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B732B5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178,446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84,721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178,446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84,721</w:t>
            </w:r>
          </w:p>
        </w:tc>
      </w:tr>
      <w:tr w:rsidR="003C1F5D" w:rsidRPr="009664BA" w:rsidTr="006148F8">
        <w:trPr>
          <w:trHeight w:val="258"/>
        </w:trPr>
        <w:tc>
          <w:tcPr>
            <w:tcW w:w="1845" w:type="pct"/>
          </w:tcPr>
          <w:p w:rsidR="003C1F5D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7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</w:t>
            </w:r>
          </w:p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7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377C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679" w:type="pct"/>
            <w:vAlign w:val="bottom"/>
          </w:tcPr>
          <w:p w:rsidR="003C1F5D" w:rsidRPr="00005C53" w:rsidRDefault="003C1F5D" w:rsidP="00135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72,338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32,871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3C1F5D" w:rsidRPr="00005C53" w:rsidRDefault="003C1F5D" w:rsidP="003C6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72,338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32,871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568,597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270,914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568,597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270,914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2,625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2,625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ไทยแฟตตี้แอลกอฮอลส์ จำกัด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19,729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8,766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19,729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8,766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เอ็ชเอ็มซี โปลีเมอส์  จำกัด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254,758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131,923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254,758</w:t>
            </w:r>
          </w:p>
        </w:tc>
        <w:tc>
          <w:tcPr>
            <w:tcW w:w="147" w:type="pct"/>
          </w:tcPr>
          <w:p w:rsidR="003C1F5D" w:rsidRPr="00CF5E06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131,923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เคมิคอล จำกัด       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60,392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20,699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60,392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20,699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โพลีเมอร์ โลจิสติกส์ จำกัด                              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8,934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8,934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79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124,131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390,113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F5D" w:rsidRPr="009664BA" w:rsidTr="001E3ACA">
        <w:trPr>
          <w:trHeight w:val="258"/>
        </w:trPr>
        <w:tc>
          <w:tcPr>
            <w:tcW w:w="1845" w:type="pct"/>
          </w:tcPr>
          <w:p w:rsidR="003C1F5D" w:rsidRPr="0061377C" w:rsidRDefault="003C1F5D" w:rsidP="003C1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7,663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3,129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3C1F5D" w:rsidRPr="00005C53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7,663</w:t>
            </w:r>
          </w:p>
        </w:tc>
        <w:tc>
          <w:tcPr>
            <w:tcW w:w="147" w:type="pct"/>
          </w:tcPr>
          <w:p w:rsidR="003C1F5D" w:rsidRPr="0061377C" w:rsidRDefault="003C1F5D" w:rsidP="003C1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3C1F5D" w:rsidRPr="0061377C" w:rsidRDefault="003C1F5D" w:rsidP="003C1F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3,129</w:t>
            </w:r>
          </w:p>
        </w:tc>
      </w:tr>
      <w:tr w:rsidR="00B732B5" w:rsidRPr="009664BA" w:rsidTr="001E3ACA">
        <w:trPr>
          <w:trHeight w:val="307"/>
        </w:trPr>
        <w:tc>
          <w:tcPr>
            <w:tcW w:w="1845" w:type="pct"/>
          </w:tcPr>
          <w:p w:rsidR="00B732B5" w:rsidRPr="0061377C" w:rsidRDefault="00B732B5" w:rsidP="00B73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B732B5" w:rsidRPr="00005C53" w:rsidRDefault="003C1F5D" w:rsidP="00D7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2,072,098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B732B5" w:rsidRPr="0061377C" w:rsidRDefault="00B732B5" w:rsidP="00D7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1,303,713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B732B5" w:rsidRPr="00005C53" w:rsidRDefault="003C1F5D" w:rsidP="00D7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1,947,967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B732B5" w:rsidRPr="0061377C" w:rsidRDefault="00B732B5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913,600</w:t>
            </w:r>
          </w:p>
        </w:tc>
      </w:tr>
      <w:tr w:rsidR="00B732B5" w:rsidRPr="009664BA" w:rsidTr="001E3ACA">
        <w:trPr>
          <w:trHeight w:val="258"/>
        </w:trPr>
        <w:tc>
          <w:tcPr>
            <w:tcW w:w="1845" w:type="pct"/>
          </w:tcPr>
          <w:p w:rsidR="00B732B5" w:rsidRPr="0061377C" w:rsidRDefault="00B732B5" w:rsidP="00B73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B732B5" w:rsidRDefault="00CF5E06" w:rsidP="00D7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B732B5" w:rsidRPr="0061377C" w:rsidRDefault="00B732B5" w:rsidP="00D7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B732B5" w:rsidRDefault="00CF5E06" w:rsidP="00D7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B732B5" w:rsidRPr="0061377C" w:rsidRDefault="00B732B5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2B5" w:rsidRPr="009664BA" w:rsidTr="001E3ACA">
        <w:trPr>
          <w:trHeight w:val="258"/>
        </w:trPr>
        <w:tc>
          <w:tcPr>
            <w:tcW w:w="1845" w:type="pct"/>
          </w:tcPr>
          <w:p w:rsidR="00B732B5" w:rsidRPr="0061377C" w:rsidRDefault="00B732B5" w:rsidP="00B73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B732B5" w:rsidRPr="00CA68AE" w:rsidRDefault="003C1F5D" w:rsidP="00D7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2,072,098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B732B5" w:rsidRPr="0061377C" w:rsidRDefault="00B732B5" w:rsidP="00D7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1,303,713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B732B5" w:rsidRPr="00005C53" w:rsidRDefault="003C1F5D" w:rsidP="00D7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1,947,967</w:t>
            </w:r>
          </w:p>
        </w:tc>
        <w:tc>
          <w:tcPr>
            <w:tcW w:w="147" w:type="pct"/>
          </w:tcPr>
          <w:p w:rsidR="00B732B5" w:rsidRPr="0061377C" w:rsidRDefault="00B732B5" w:rsidP="00B7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B732B5" w:rsidRPr="0061377C" w:rsidRDefault="00B732B5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913,600</w:t>
            </w:r>
          </w:p>
        </w:tc>
      </w:tr>
    </w:tbl>
    <w:p w:rsidR="00966ED5" w:rsidRDefault="00966ED5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073690" w:rsidRDefault="0007369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2"/>
        <w:gridCol w:w="269"/>
        <w:gridCol w:w="1263"/>
        <w:gridCol w:w="269"/>
        <w:gridCol w:w="1263"/>
        <w:gridCol w:w="269"/>
        <w:gridCol w:w="1255"/>
      </w:tblGrid>
      <w:tr w:rsidR="00EC2C6D" w:rsidRPr="009850C1" w:rsidTr="001E3ACA">
        <w:tc>
          <w:tcPr>
            <w:tcW w:w="1845" w:type="pct"/>
          </w:tcPr>
          <w:p w:rsidR="00EC2C6D" w:rsidRPr="002C66D4" w:rsidRDefault="00EC2C6D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:rsidR="00EC2C6D" w:rsidRPr="002C66D4" w:rsidRDefault="00EC2C6D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6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C2C6D" w:rsidRPr="002A51E2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3" w:type="pct"/>
            <w:gridSpan w:val="3"/>
          </w:tcPr>
          <w:p w:rsidR="00EC2C6D" w:rsidRPr="002C66D4" w:rsidRDefault="00EC2C6D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6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C6D" w:rsidRPr="009850C1" w:rsidTr="001E3ACA">
        <w:tc>
          <w:tcPr>
            <w:tcW w:w="1845" w:type="pct"/>
          </w:tcPr>
          <w:p w:rsidR="00EC2C6D" w:rsidRPr="002C66D4" w:rsidRDefault="00EC2C6D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EC2C6D" w:rsidRPr="002A51E2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7966D4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:rsidR="00EC2C6D" w:rsidRPr="002A51E2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EC2C6D" w:rsidRPr="002C66D4" w:rsidRDefault="00EC2C6D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66D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7966D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EC2C6D" w:rsidRPr="002A51E2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EC2C6D" w:rsidRPr="002A51E2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7966D4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:rsidR="00EC2C6D" w:rsidRPr="002A51E2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EC2C6D" w:rsidRPr="002C66D4" w:rsidRDefault="00EC2C6D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66D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7966D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C2C6D" w:rsidRPr="009850C1" w:rsidTr="001E3ACA">
        <w:tc>
          <w:tcPr>
            <w:tcW w:w="1845" w:type="pct"/>
          </w:tcPr>
          <w:p w:rsidR="00EC2C6D" w:rsidRPr="002C66D4" w:rsidRDefault="00EC2C6D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5" w:type="pct"/>
            <w:gridSpan w:val="7"/>
          </w:tcPr>
          <w:p w:rsidR="00EC2C6D" w:rsidRPr="002C66D4" w:rsidRDefault="00EC2C6D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66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C66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66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5016E" w:rsidRPr="009850C1" w:rsidTr="001E3ACA">
        <w:tc>
          <w:tcPr>
            <w:tcW w:w="2525" w:type="pct"/>
            <w:gridSpan w:val="2"/>
          </w:tcPr>
          <w:p w:rsidR="00F5016E" w:rsidRPr="002A51E2" w:rsidRDefault="00F5016E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145" w:type="pct"/>
          </w:tcPr>
          <w:p w:rsidR="00F5016E" w:rsidRPr="002A51E2" w:rsidRDefault="00F5016E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vAlign w:val="bottom"/>
          </w:tcPr>
          <w:p w:rsidR="00F5016E" w:rsidRPr="002C66D4" w:rsidRDefault="00F5016E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38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5016E" w:rsidRPr="002A51E2" w:rsidRDefault="00F5016E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F5016E" w:rsidRPr="002A51E2" w:rsidRDefault="00F5016E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F5016E" w:rsidRPr="002A51E2" w:rsidRDefault="00F5016E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vAlign w:val="bottom"/>
          </w:tcPr>
          <w:p w:rsidR="00F5016E" w:rsidRPr="002C66D4" w:rsidRDefault="00F5016E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8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C6D" w:rsidRPr="009850C1" w:rsidTr="001E3ACA">
        <w:tc>
          <w:tcPr>
            <w:tcW w:w="1845" w:type="pct"/>
          </w:tcPr>
          <w:p w:rsidR="00EC2C6D" w:rsidRPr="00321DBD" w:rsidRDefault="00A71A32" w:rsidP="00F5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left="162"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งวดเก้า</w:t>
            </w:r>
            <w:r w:rsidR="00EC2C6D"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EC2C6D" w:rsidRPr="002C66D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21DBD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C2C6D" w:rsidRPr="002C66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321DBD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EC2C6D" w:rsidRPr="00D93F57" w:rsidRDefault="00EC2C6D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93F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EC2C6D" w:rsidRPr="00D93F57" w:rsidRDefault="00EC2C6D" w:rsidP="00EC2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vAlign w:val="bottom"/>
          </w:tcPr>
          <w:p w:rsidR="00EC2C6D" w:rsidRPr="00D93F57" w:rsidRDefault="00EC2C6D" w:rsidP="00F501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F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C2C6D" w:rsidRPr="00D93F57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EC2C6D" w:rsidRPr="00D93F57" w:rsidRDefault="00EC2C6D" w:rsidP="00F5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3F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EC2C6D" w:rsidRPr="00D93F57" w:rsidRDefault="00EC2C6D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:rsidR="00EC2C6D" w:rsidRPr="00D93F57" w:rsidRDefault="00EC2C6D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F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11C72" w:rsidRDefault="00B1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:rsidR="00657129" w:rsidRDefault="00657129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847D1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Pr="00B847D1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847D1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Default="00966ED5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69"/>
        <w:gridCol w:w="1264"/>
        <w:gridCol w:w="275"/>
        <w:gridCol w:w="1260"/>
        <w:gridCol w:w="269"/>
        <w:gridCol w:w="1262"/>
      </w:tblGrid>
      <w:tr w:rsidR="002062D3" w:rsidRPr="009664BA" w:rsidTr="00F5016E">
        <w:trPr>
          <w:trHeight w:val="387"/>
          <w:tblHeader/>
        </w:trPr>
        <w:tc>
          <w:tcPr>
            <w:tcW w:w="1843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21DBD" w:rsidRPr="009664BA" w:rsidTr="00F5016E">
        <w:trPr>
          <w:trHeight w:val="387"/>
          <w:tblHeader/>
        </w:trPr>
        <w:tc>
          <w:tcPr>
            <w:tcW w:w="1843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1572C9" w:rsidP="00A7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71A3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</w:t>
            </w:r>
            <w:r w:rsidRPr="001572C9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1572C9" w:rsidP="00A7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2C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71A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Pr="001572C9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21DBD" w:rsidRPr="009664BA" w:rsidTr="00F5016E">
        <w:trPr>
          <w:trHeight w:val="387"/>
          <w:tblHeader/>
        </w:trPr>
        <w:tc>
          <w:tcPr>
            <w:tcW w:w="1843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D2C41" w:rsidRPr="009664BA" w:rsidTr="00F5016E">
        <w:trPr>
          <w:trHeight w:val="387"/>
          <w:tblHeader/>
        </w:trPr>
        <w:tc>
          <w:tcPr>
            <w:tcW w:w="1843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7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DBD" w:rsidRPr="009664BA" w:rsidTr="00F5016E">
        <w:trPr>
          <w:trHeight w:val="375"/>
        </w:trPr>
        <w:tc>
          <w:tcPr>
            <w:tcW w:w="1843" w:type="pct"/>
          </w:tcPr>
          <w:p w:rsidR="008D2C41" w:rsidRPr="0061377C" w:rsidRDefault="008D2C41" w:rsidP="00F501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D2C41" w:rsidRPr="0061377C" w:rsidRDefault="008D2C41" w:rsidP="000E5C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ปตท.  จำกัด (มหาชน)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45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6148F8" w:rsidRPr="009664BA" w:rsidTr="00F5016E">
        <w:trPr>
          <w:trHeight w:val="33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8F8" w:rsidRPr="009664BA" w:rsidTr="00F5016E">
        <w:trPr>
          <w:trHeight w:val="387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148F8" w:rsidRPr="009664BA" w:rsidTr="00F5016E">
        <w:trPr>
          <w:trHeight w:val="363"/>
        </w:trPr>
        <w:tc>
          <w:tcPr>
            <w:tcW w:w="1843" w:type="pct"/>
          </w:tcPr>
          <w:p w:rsidR="006148F8" w:rsidRPr="0061377C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6,834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5,990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6,834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5,990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6137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1377C">
              <w:rPr>
                <w:rFonts w:ascii="Angsana New" w:hAnsi="Angsana New"/>
                <w:sz w:val="30"/>
                <w:szCs w:val="30"/>
              </w:rPr>
              <w:t>,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915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1377C">
              <w:rPr>
                <w:rFonts w:ascii="Angsana New" w:hAnsi="Angsana New"/>
                <w:sz w:val="30"/>
                <w:szCs w:val="30"/>
              </w:rPr>
              <w:t>,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915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F8" w:rsidRPr="009664BA" w:rsidTr="00F5016E">
        <w:trPr>
          <w:trHeight w:val="126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15,616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10,134</w:t>
            </w:r>
          </w:p>
        </w:tc>
      </w:tr>
      <w:tr w:rsidR="006148F8" w:rsidRPr="009664BA" w:rsidTr="00F5016E">
        <w:trPr>
          <w:trHeight w:val="363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5F4C96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4,623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3,021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618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AF5" w:rsidRPr="009664BA" w:rsidTr="00F5016E">
        <w:trPr>
          <w:trHeight w:val="375"/>
        </w:trPr>
        <w:tc>
          <w:tcPr>
            <w:tcW w:w="1843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AF5" w:rsidRPr="009664BA" w:rsidTr="00F5016E">
        <w:trPr>
          <w:trHeight w:val="375"/>
        </w:trPr>
        <w:tc>
          <w:tcPr>
            <w:tcW w:w="1843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AF5" w:rsidRPr="009664BA" w:rsidTr="00F5016E">
        <w:trPr>
          <w:trHeight w:val="375"/>
        </w:trPr>
        <w:tc>
          <w:tcPr>
            <w:tcW w:w="1843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AF5" w:rsidRPr="009664BA" w:rsidTr="00F5016E">
        <w:trPr>
          <w:trHeight w:val="375"/>
        </w:trPr>
        <w:tc>
          <w:tcPr>
            <w:tcW w:w="1843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033AF5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033AF5" w:rsidRPr="0061377C" w:rsidRDefault="00033AF5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33AF5" w:rsidRPr="0061377C" w:rsidRDefault="00033AF5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4,797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4,797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60,667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52,500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60,667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52,500</w:t>
            </w:r>
          </w:p>
        </w:tc>
      </w:tr>
      <w:tr w:rsidR="00315087" w:rsidRPr="009664BA" w:rsidTr="00F5016E">
        <w:trPr>
          <w:trHeight w:val="375"/>
        </w:trPr>
        <w:tc>
          <w:tcPr>
            <w:tcW w:w="1843" w:type="pct"/>
          </w:tcPr>
          <w:p w:rsidR="00315087" w:rsidRPr="0061377C" w:rsidRDefault="00315087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315087" w:rsidRDefault="00315087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315087" w:rsidRPr="0061377C" w:rsidRDefault="00315087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315087" w:rsidRPr="0061377C" w:rsidRDefault="00315087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15087" w:rsidRPr="0061377C" w:rsidRDefault="00315087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15087" w:rsidRDefault="00315087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315087" w:rsidRPr="0061377C" w:rsidRDefault="00315087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15087" w:rsidRPr="0061377C" w:rsidRDefault="00315087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8F8" w:rsidRPr="009664BA" w:rsidTr="00F5016E">
        <w:trPr>
          <w:trHeight w:val="387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บริษัท ไซยะบุรี พาวเวอร์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1,320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1,320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7,050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320" w:hanging="13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7,050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84" w:right="-154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</w:tr>
      <w:tr w:rsidR="006148F8" w:rsidRPr="009664BA" w:rsidTr="00F5016E">
        <w:trPr>
          <w:trHeight w:val="375"/>
        </w:trPr>
        <w:tc>
          <w:tcPr>
            <w:tcW w:w="1843" w:type="pct"/>
          </w:tcPr>
          <w:p w:rsidR="006148F8" w:rsidRPr="0061377C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พีทีที แทงค์ เทอร์มินัล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  <w:tc>
          <w:tcPr>
            <w:tcW w:w="148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145" w:type="pct"/>
          </w:tcPr>
          <w:p w:rsidR="006148F8" w:rsidRPr="0061377C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61377C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122,754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171,901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122,754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171,901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โซลูชั่นส์  จำกัด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พีทีที ไอซีที โซลูชั่นส์  จำกัด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2,705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6148F8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48F8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2,627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6148F8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6148F8" w:rsidRPr="00F26954" w:rsidTr="00F5016E">
        <w:trPr>
          <w:trHeight w:val="363"/>
        </w:trPr>
        <w:tc>
          <w:tcPr>
            <w:tcW w:w="1843" w:type="pct"/>
          </w:tcPr>
          <w:p w:rsidR="006148F8" w:rsidRPr="00F26954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26,970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46,558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26,970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46,558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21,977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107,614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19,855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96,004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61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43,988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148F8" w:rsidRPr="005F4C96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6148F8">
            <w:pPr>
              <w:widowControl w:val="0"/>
              <w:tabs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79" w:type="pct"/>
          </w:tcPr>
          <w:p w:rsidR="006148F8" w:rsidRPr="00AC1EB7" w:rsidDel="00DB5680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18,643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15,863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148F8" w:rsidRPr="00AC1EB7" w:rsidDel="00DB5680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18,643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15,863</w:t>
            </w:r>
          </w:p>
        </w:tc>
      </w:tr>
      <w:tr w:rsidR="006148F8" w:rsidRPr="00F26954" w:rsidTr="00F5016E">
        <w:trPr>
          <w:trHeight w:val="375"/>
        </w:trPr>
        <w:tc>
          <w:tcPr>
            <w:tcW w:w="1843" w:type="pct"/>
          </w:tcPr>
          <w:p w:rsidR="006148F8" w:rsidRPr="00F26954" w:rsidRDefault="006148F8" w:rsidP="00333409">
            <w:pPr>
              <w:widowControl w:val="0"/>
              <w:tabs>
                <w:tab w:val="clear" w:pos="227"/>
                <w:tab w:val="decimal" w:pos="868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679" w:type="pct"/>
          </w:tcPr>
          <w:p w:rsidR="00333409" w:rsidRDefault="00333409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48F8" w:rsidRPr="00AC1EB7" w:rsidDel="00DB5680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1,074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333409" w:rsidRDefault="00333409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333409" w:rsidRDefault="00333409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148F8" w:rsidRPr="00AC1EB7" w:rsidDel="00DB5680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1,074</w:t>
            </w:r>
          </w:p>
        </w:tc>
        <w:tc>
          <w:tcPr>
            <w:tcW w:w="145" w:type="pct"/>
          </w:tcPr>
          <w:p w:rsidR="006148F8" w:rsidRPr="00F26954" w:rsidRDefault="006148F8" w:rsidP="0061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33409" w:rsidRDefault="00333409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6148F8" w:rsidRPr="00F26954" w:rsidRDefault="006148F8" w:rsidP="006148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DBD" w:rsidRPr="00F26954" w:rsidTr="00F5016E">
        <w:trPr>
          <w:trHeight w:val="363"/>
        </w:trPr>
        <w:tc>
          <w:tcPr>
            <w:tcW w:w="1843" w:type="pct"/>
          </w:tcPr>
          <w:p w:rsidR="00DB75EE" w:rsidRPr="00F26954" w:rsidRDefault="00DB75EE" w:rsidP="00DB75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DB75EE" w:rsidRPr="00DB75EE" w:rsidDel="00DB5680" w:rsidRDefault="006148F8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277,053</w:t>
            </w:r>
          </w:p>
        </w:tc>
        <w:tc>
          <w:tcPr>
            <w:tcW w:w="145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DB75EE" w:rsidRPr="00F26954" w:rsidRDefault="00DB75EE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466,064</w:t>
            </w:r>
          </w:p>
        </w:tc>
        <w:tc>
          <w:tcPr>
            <w:tcW w:w="148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DB75EE" w:rsidRPr="00AC1EB7" w:rsidDel="00DB5680" w:rsidRDefault="006148F8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296,292</w:t>
            </w:r>
          </w:p>
        </w:tc>
        <w:tc>
          <w:tcPr>
            <w:tcW w:w="145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DB75EE" w:rsidRPr="00F26954" w:rsidRDefault="00DB75EE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425,179</w:t>
            </w:r>
          </w:p>
        </w:tc>
      </w:tr>
      <w:tr w:rsidR="00321DBD" w:rsidRPr="00F26954" w:rsidTr="00F5016E">
        <w:trPr>
          <w:trHeight w:val="375"/>
        </w:trPr>
        <w:tc>
          <w:tcPr>
            <w:tcW w:w="1843" w:type="pct"/>
          </w:tcPr>
          <w:p w:rsidR="00DB75EE" w:rsidRPr="00F26954" w:rsidRDefault="00DB75EE" w:rsidP="00DB75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DB75EE" w:rsidRPr="00DB75EE" w:rsidRDefault="00D31D23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DB75EE" w:rsidRPr="00F26954" w:rsidRDefault="00DB75EE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DB75EE" w:rsidRPr="00DB75EE" w:rsidRDefault="00A062F4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DB75EE" w:rsidRPr="00F26954" w:rsidRDefault="00DB75EE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DBD" w:rsidRPr="00F26954" w:rsidTr="00F5016E">
        <w:trPr>
          <w:trHeight w:val="387"/>
        </w:trPr>
        <w:tc>
          <w:tcPr>
            <w:tcW w:w="1843" w:type="pct"/>
          </w:tcPr>
          <w:p w:rsidR="00DB75EE" w:rsidRPr="00F26954" w:rsidRDefault="00DB75EE" w:rsidP="00DB75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DB75EE" w:rsidRPr="00DB75EE" w:rsidRDefault="006148F8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277,053</w:t>
            </w:r>
          </w:p>
        </w:tc>
        <w:tc>
          <w:tcPr>
            <w:tcW w:w="145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DB75EE" w:rsidRPr="00F26954" w:rsidRDefault="00DB75EE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954">
              <w:rPr>
                <w:rFonts w:ascii="Angsana New" w:hAnsi="Angsana New"/>
                <w:b/>
                <w:bCs/>
                <w:sz w:val="30"/>
                <w:szCs w:val="30"/>
              </w:rPr>
              <w:t>466,064</w:t>
            </w:r>
          </w:p>
        </w:tc>
        <w:tc>
          <w:tcPr>
            <w:tcW w:w="148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DB75EE" w:rsidRPr="00DB75EE" w:rsidRDefault="006148F8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296,292</w:t>
            </w:r>
          </w:p>
        </w:tc>
        <w:tc>
          <w:tcPr>
            <w:tcW w:w="145" w:type="pct"/>
          </w:tcPr>
          <w:p w:rsidR="00DB75EE" w:rsidRPr="00F26954" w:rsidRDefault="00DB75EE" w:rsidP="000E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DB75EE" w:rsidRPr="00F26954" w:rsidRDefault="00DB75EE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954">
              <w:rPr>
                <w:rFonts w:ascii="Angsana New" w:hAnsi="Angsana New"/>
                <w:b/>
                <w:bCs/>
                <w:sz w:val="30"/>
                <w:szCs w:val="30"/>
              </w:rPr>
              <w:t>425,179</w:t>
            </w:r>
          </w:p>
        </w:tc>
      </w:tr>
    </w:tbl>
    <w:p w:rsidR="00476DFB" w:rsidRDefault="00476DFB">
      <w:pPr>
        <w:rPr>
          <w:rFonts w:ascii="Angsana New" w:hAnsi="Angsana New"/>
          <w:sz w:val="26"/>
          <w:szCs w:val="26"/>
          <w:highlight w:val="yellow"/>
        </w:rPr>
      </w:pPr>
    </w:p>
    <w:p w:rsidR="00F26954" w:rsidRPr="00476DFB" w:rsidRDefault="00476DFB" w:rsidP="0047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highlight w:val="yellow"/>
        </w:rPr>
      </w:pPr>
      <w:r>
        <w:rPr>
          <w:rFonts w:ascii="Angsana New" w:hAnsi="Angsana New"/>
          <w:sz w:val="26"/>
          <w:szCs w:val="26"/>
          <w:highlight w:val="yello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260"/>
        <w:gridCol w:w="271"/>
        <w:gridCol w:w="1263"/>
        <w:gridCol w:w="271"/>
        <w:gridCol w:w="1263"/>
        <w:gridCol w:w="271"/>
        <w:gridCol w:w="1255"/>
      </w:tblGrid>
      <w:tr w:rsidR="002C66D4" w:rsidRPr="00F26954" w:rsidTr="001E3ACA">
        <w:tc>
          <w:tcPr>
            <w:tcW w:w="1843" w:type="pct"/>
          </w:tcPr>
          <w:p w:rsidR="002C66D4" w:rsidRPr="00E22A6D" w:rsidRDefault="002C66D4" w:rsidP="002C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506" w:type="pct"/>
            <w:gridSpan w:val="3"/>
          </w:tcPr>
          <w:p w:rsidR="002C66D4" w:rsidRPr="00642444" w:rsidRDefault="002C66D4" w:rsidP="002C66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2C66D4" w:rsidRPr="00D3274D" w:rsidRDefault="002C66D4" w:rsidP="002C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5" w:type="pct"/>
            <w:gridSpan w:val="3"/>
          </w:tcPr>
          <w:p w:rsidR="002C66D4" w:rsidRPr="00356736" w:rsidRDefault="002C66D4" w:rsidP="002C66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FF4" w:rsidRPr="00F26954" w:rsidTr="001E3ACA">
        <w:tc>
          <w:tcPr>
            <w:tcW w:w="1843" w:type="pct"/>
          </w:tcPr>
          <w:p w:rsidR="008D2C41" w:rsidRPr="00F26954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8D2C41" w:rsidRPr="00F26954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8D2C41" w:rsidRPr="00F26954" w:rsidRDefault="008D2C41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8D2C41" w:rsidRPr="00F26954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8D2C41" w:rsidRPr="00F26954" w:rsidTr="001E3ACA">
        <w:tc>
          <w:tcPr>
            <w:tcW w:w="1843" w:type="pct"/>
          </w:tcPr>
          <w:p w:rsidR="008D2C41" w:rsidRPr="00F26954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7" w:type="pct"/>
            <w:gridSpan w:val="7"/>
          </w:tcPr>
          <w:p w:rsidR="008D2C41" w:rsidRPr="00F26954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FF4" w:rsidRPr="00F26954" w:rsidTr="001E3ACA">
        <w:tc>
          <w:tcPr>
            <w:tcW w:w="1843" w:type="pct"/>
          </w:tcPr>
          <w:p w:rsidR="008D2C41" w:rsidRPr="00F26954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>หนี้สูญและค่าเผื่อหนี้สงสัยจะสูญสำหรับ</w:t>
            </w:r>
          </w:p>
        </w:tc>
        <w:tc>
          <w:tcPr>
            <w:tcW w:w="680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8D2C41" w:rsidRPr="00A35FF4" w:rsidRDefault="008D2C41" w:rsidP="00A35F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8D2C41" w:rsidRPr="00F26954" w:rsidRDefault="008D2C41" w:rsidP="00A35F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FF4" w:rsidRPr="009850C1" w:rsidTr="001E3ACA">
        <w:tc>
          <w:tcPr>
            <w:tcW w:w="1843" w:type="pct"/>
          </w:tcPr>
          <w:p w:rsidR="008D2C41" w:rsidRPr="00F26954" w:rsidRDefault="008D2C41" w:rsidP="00A7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A71A32">
              <w:rPr>
                <w:rFonts w:ascii="Angsana New" w:hAnsi="Angsana New"/>
                <w:b/>
                <w:sz w:val="30"/>
                <w:szCs w:val="30"/>
                <w:cs/>
              </w:rPr>
              <w:t>งวดเก้า</w:t>
            </w: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A35FF4" w:rsidRPr="002C66D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35FF4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A35FF4" w:rsidRPr="002C66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A71A3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A35FF4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8D2C41" w:rsidRPr="006E6EAE" w:rsidRDefault="00DB75EE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E6EA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8D2C41" w:rsidRPr="006E6EAE" w:rsidRDefault="008D2C41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E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8D2C41" w:rsidRPr="006E6EAE" w:rsidRDefault="00DB75EE" w:rsidP="001E3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E6EA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8D2C41" w:rsidRPr="00F26954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8D2C41" w:rsidRPr="006E6EAE" w:rsidRDefault="008D2C41" w:rsidP="001E3A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E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76DFB" w:rsidRDefault="00476DFB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BB215A" w:rsidRDefault="0086249C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847D1">
        <w:rPr>
          <w:rFonts w:ascii="Angsana New" w:hAnsi="Angsana New" w:cs="Angsana New"/>
          <w:bCs/>
          <w:i/>
          <w:iCs/>
          <w:cs/>
        </w:rPr>
        <w:t>เงินให้กู้ยืม</w:t>
      </w:r>
      <w:r w:rsidR="00387859">
        <w:rPr>
          <w:rFonts w:ascii="Angsana New" w:hAnsi="Angsana New" w:cs="Angsana New" w:hint="cs"/>
          <w:bCs/>
          <w:i/>
          <w:iCs/>
          <w:cs/>
        </w:rPr>
        <w:t>ระยะยาว</w:t>
      </w:r>
      <w:r w:rsidR="00943707">
        <w:rPr>
          <w:rFonts w:ascii="Angsana New" w:hAnsi="Angsana New" w:cs="Angsana New" w:hint="cs"/>
          <w:bCs/>
          <w:i/>
          <w:iCs/>
          <w:cs/>
        </w:rPr>
        <w:t>และดอกเบี้ยค้างรับ</w:t>
      </w:r>
      <w:r w:rsidR="00C96988">
        <w:rPr>
          <w:rFonts w:ascii="Angsana New" w:hAnsi="Angsana New" w:cs="Angsana New" w:hint="cs"/>
          <w:bCs/>
          <w:i/>
          <w:iCs/>
          <w:cs/>
        </w:rPr>
        <w:t>จาก</w:t>
      </w:r>
      <w:r w:rsidRPr="00B847D1">
        <w:rPr>
          <w:rFonts w:ascii="Angsana New" w:hAnsi="Angsana New" w:cs="Angsana New"/>
          <w:bCs/>
          <w:i/>
          <w:iCs/>
          <w:cs/>
        </w:rPr>
        <w:t>กิจการที่เกี่ยวข้องกัน</w:t>
      </w:r>
    </w:p>
    <w:p w:rsidR="006E62D7" w:rsidRPr="005B2107" w:rsidRDefault="006E62D7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61"/>
        <w:gridCol w:w="274"/>
        <w:gridCol w:w="1259"/>
        <w:gridCol w:w="274"/>
        <w:gridCol w:w="1259"/>
        <w:gridCol w:w="274"/>
        <w:gridCol w:w="1250"/>
      </w:tblGrid>
      <w:tr w:rsidR="0073411D" w:rsidRPr="006E62D7" w:rsidTr="00955265">
        <w:trPr>
          <w:tblHeader/>
        </w:trPr>
        <w:tc>
          <w:tcPr>
            <w:tcW w:w="1844" w:type="pct"/>
          </w:tcPr>
          <w:p w:rsidR="0073411D" w:rsidRPr="006E62D7" w:rsidRDefault="0073411D" w:rsidP="006E62D7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:rsidR="0073411D" w:rsidRPr="00A6163E" w:rsidRDefault="0073411D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:rsidR="0073411D" w:rsidRPr="002A51E2" w:rsidRDefault="0073411D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1" w:type="pct"/>
            <w:gridSpan w:val="3"/>
          </w:tcPr>
          <w:p w:rsidR="0073411D" w:rsidRPr="006E62D7" w:rsidDel="00F26954" w:rsidRDefault="0073411D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11D" w:rsidRPr="006E62D7" w:rsidTr="00955265">
        <w:trPr>
          <w:tblHeader/>
        </w:trPr>
        <w:tc>
          <w:tcPr>
            <w:tcW w:w="1844" w:type="pct"/>
          </w:tcPr>
          <w:p w:rsidR="0073411D" w:rsidRPr="006E62D7" w:rsidRDefault="0073411D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73411D" w:rsidRPr="002A51E2" w:rsidRDefault="00A71A32" w:rsidP="00A7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73411D" w:rsidRPr="00AF71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7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71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</w:t>
            </w:r>
            <w:r w:rsidR="00A71A3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3411D" w:rsidRPr="006E62D7" w:rsidTr="00955265">
        <w:trPr>
          <w:tblHeader/>
        </w:trPr>
        <w:tc>
          <w:tcPr>
            <w:tcW w:w="1844" w:type="pct"/>
          </w:tcPr>
          <w:p w:rsidR="0073411D" w:rsidRPr="006E62D7" w:rsidRDefault="0073411D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2559</w:t>
            </w: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2559</w:t>
            </w:r>
          </w:p>
        </w:tc>
      </w:tr>
      <w:tr w:rsidR="0073411D" w:rsidRPr="006E62D7" w:rsidTr="00955265">
        <w:trPr>
          <w:tblHeader/>
        </w:trPr>
        <w:tc>
          <w:tcPr>
            <w:tcW w:w="1844" w:type="pct"/>
          </w:tcPr>
          <w:p w:rsidR="0073411D" w:rsidRPr="006E62D7" w:rsidRDefault="0073411D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6" w:type="pct"/>
            <w:gridSpan w:val="7"/>
          </w:tcPr>
          <w:p w:rsidR="0073411D" w:rsidRPr="006E62D7" w:rsidDel="00F26954" w:rsidRDefault="0073411D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11D" w:rsidRPr="006E62D7" w:rsidTr="00687338">
        <w:tc>
          <w:tcPr>
            <w:tcW w:w="1844" w:type="pct"/>
          </w:tcPr>
          <w:p w:rsidR="0073411D" w:rsidRPr="006E62D7" w:rsidRDefault="0073411D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43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73411D" w:rsidRPr="006E62D7" w:rsidRDefault="0073411D" w:rsidP="00F00D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1D" w:rsidRPr="006E62D7" w:rsidTr="00687338">
        <w:tc>
          <w:tcPr>
            <w:tcW w:w="1844" w:type="pct"/>
          </w:tcPr>
          <w:p w:rsidR="0073411D" w:rsidRPr="006E62D7" w:rsidRDefault="0073411D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80" w:type="pct"/>
          </w:tcPr>
          <w:p w:rsidR="0073411D" w:rsidRPr="002A51E2" w:rsidRDefault="0073411D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43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3411D" w:rsidRPr="002A51E2" w:rsidRDefault="0073411D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73411D" w:rsidRPr="00A86518" w:rsidRDefault="0073411D" w:rsidP="00F0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13B" w:rsidRPr="006E62D7" w:rsidTr="00687338">
        <w:tc>
          <w:tcPr>
            <w:tcW w:w="1844" w:type="pct"/>
          </w:tcPr>
          <w:p w:rsidR="0049613B" w:rsidRPr="006E62D7" w:rsidRDefault="0049613B" w:rsidP="0049613B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680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25,000</w:t>
            </w:r>
          </w:p>
        </w:tc>
        <w:tc>
          <w:tcPr>
            <w:tcW w:w="148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49613B" w:rsidRPr="00A86518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  <w:r w:rsidRPr="00A86518">
              <w:rPr>
                <w:rFonts w:ascii="Angsana New" w:hAnsi="Angsana New"/>
                <w:sz w:val="30"/>
                <w:szCs w:val="30"/>
              </w:rPr>
              <w:t>73,000</w:t>
            </w:r>
          </w:p>
        </w:tc>
      </w:tr>
      <w:tr w:rsidR="0049613B" w:rsidRPr="006E62D7" w:rsidTr="00687338">
        <w:tc>
          <w:tcPr>
            <w:tcW w:w="1844" w:type="pct"/>
          </w:tcPr>
          <w:p w:rsidR="0049613B" w:rsidRPr="006E62D7" w:rsidRDefault="0049613B" w:rsidP="0049613B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80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258,500</w:t>
            </w:r>
          </w:p>
        </w:tc>
        <w:tc>
          <w:tcPr>
            <w:tcW w:w="148" w:type="pct"/>
          </w:tcPr>
          <w:p w:rsidR="0049613B" w:rsidRPr="002A51E2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49613B" w:rsidRPr="00A86518" w:rsidRDefault="0049613B" w:rsidP="00496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  <w:r w:rsidRPr="00A86518">
              <w:rPr>
                <w:rFonts w:ascii="Angsana New" w:hAnsi="Angsana New"/>
                <w:sz w:val="30"/>
                <w:szCs w:val="30"/>
              </w:rPr>
              <w:t>203,500</w:t>
            </w:r>
          </w:p>
        </w:tc>
      </w:tr>
      <w:tr w:rsidR="005B67A8" w:rsidRPr="006E62D7" w:rsidTr="00687338">
        <w:tc>
          <w:tcPr>
            <w:tcW w:w="1844" w:type="pct"/>
          </w:tcPr>
          <w:p w:rsidR="005B67A8" w:rsidRPr="006E62D7" w:rsidRDefault="005B67A8" w:rsidP="005B67A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61377C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61377C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A6163E" w:rsidRDefault="005B67A8" w:rsidP="005B67A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88,536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88,536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E0331F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67A8" w:rsidRPr="006E62D7" w:rsidTr="00687338">
        <w:tc>
          <w:tcPr>
            <w:tcW w:w="1844" w:type="pct"/>
          </w:tcPr>
          <w:p w:rsidR="005B67A8" w:rsidRPr="00635BAE" w:rsidRDefault="005B67A8" w:rsidP="005B67A8">
            <w:pPr>
              <w:widowControl w:val="0"/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B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5BA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80" w:type="pct"/>
          </w:tcPr>
          <w:p w:rsidR="005B67A8" w:rsidRDefault="0049613B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D5777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5B67A8" w:rsidRDefault="0049613B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2D5777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7A8" w:rsidRPr="006E62D7" w:rsidTr="00687338">
        <w:tc>
          <w:tcPr>
            <w:tcW w:w="1844" w:type="pct"/>
          </w:tcPr>
          <w:p w:rsidR="005B67A8" w:rsidRPr="00A6163E" w:rsidRDefault="005B67A8" w:rsidP="005B67A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A6163E" w:rsidRDefault="005B67A8" w:rsidP="005B67A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A86518" w:rsidDel="00FE35D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A86518" w:rsidDel="00FE35D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80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163E">
              <w:rPr>
                <w:rFonts w:ascii="Angsana New" w:hAnsi="Angsana New"/>
                <w:sz w:val="30"/>
                <w:szCs w:val="30"/>
              </w:rPr>
              <w:t>2,463,160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013D3"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Del="00F26954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163E">
              <w:rPr>
                <w:rFonts w:ascii="Angsana New" w:hAnsi="Angsana New"/>
                <w:sz w:val="30"/>
                <w:szCs w:val="30"/>
              </w:rPr>
              <w:t>2,463,160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8651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  <w:r w:rsidRPr="00A6163E">
              <w:rPr>
                <w:rFonts w:ascii="Angsana New" w:hAnsi="Angsana New"/>
                <w:sz w:val="30"/>
                <w:szCs w:val="30"/>
              </w:rPr>
              <w:t>2,463,160</w:t>
            </w:r>
          </w:p>
        </w:tc>
      </w:tr>
      <w:tr w:rsidR="005B67A8" w:rsidRPr="00635BAE" w:rsidTr="00687338">
        <w:tc>
          <w:tcPr>
            <w:tcW w:w="1844" w:type="pct"/>
          </w:tcPr>
          <w:p w:rsidR="005B67A8" w:rsidRPr="006E62D7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35B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5BA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80" w:type="pct"/>
          </w:tcPr>
          <w:p w:rsidR="005B67A8" w:rsidRPr="00B847D1" w:rsidRDefault="0049613B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186,81</w:t>
            </w:r>
            <w:r w:rsidR="00211B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B847D1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D5777">
              <w:rPr>
                <w:rFonts w:ascii="Angsana New" w:hAnsi="Angsana New"/>
                <w:sz w:val="30"/>
                <w:szCs w:val="30"/>
              </w:rPr>
              <w:t>66,429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B847D1" w:rsidRDefault="0049613B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186,815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B847D1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D5777">
              <w:rPr>
                <w:rFonts w:ascii="Angsana New" w:hAnsi="Angsana New"/>
                <w:sz w:val="30"/>
                <w:szCs w:val="30"/>
              </w:rPr>
              <w:t>66,429</w:t>
            </w:r>
          </w:p>
        </w:tc>
      </w:tr>
      <w:tr w:rsidR="005B67A8" w:rsidRPr="006E62D7" w:rsidTr="00687338">
        <w:tc>
          <w:tcPr>
            <w:tcW w:w="1844" w:type="pct"/>
          </w:tcPr>
          <w:p w:rsidR="005B67A8" w:rsidRPr="006E62D7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5B67A8" w:rsidRPr="00A6163E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7013D3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A6163E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6163E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733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80" w:type="pct"/>
          </w:tcPr>
          <w:p w:rsidR="005B67A8" w:rsidRPr="00A6163E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7013D3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A6163E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A6163E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7A8" w:rsidRPr="006E62D7" w:rsidTr="00687338">
        <w:tc>
          <w:tcPr>
            <w:tcW w:w="1844" w:type="pct"/>
          </w:tcPr>
          <w:p w:rsidR="005B67A8" w:rsidRPr="006E62D7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680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7013D3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7A8" w:rsidRPr="006E62D7" w:rsidTr="00635BAE">
        <w:tc>
          <w:tcPr>
            <w:tcW w:w="1844" w:type="pct"/>
          </w:tcPr>
          <w:p w:rsidR="005B67A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80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166,022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7013D3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166,022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:rsidR="005B67A8" w:rsidRPr="00687338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/>
              <w:ind w:left="-108"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67A8" w:rsidRPr="006E62D7" w:rsidTr="00635BAE">
        <w:tc>
          <w:tcPr>
            <w:tcW w:w="1844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5B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5BA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5B67A8" w:rsidRPr="00B847D1" w:rsidRDefault="0049613B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5,714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5B67A8" w:rsidRPr="00B847D1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5B67A8" w:rsidRPr="00B847D1" w:rsidRDefault="0049613B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5,714</w:t>
            </w:r>
          </w:p>
        </w:tc>
        <w:tc>
          <w:tcPr>
            <w:tcW w:w="148" w:type="pct"/>
          </w:tcPr>
          <w:p w:rsidR="005B67A8" w:rsidRPr="002A51E2" w:rsidRDefault="005B67A8" w:rsidP="005B6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5B67A8" w:rsidRPr="00B847D1" w:rsidRDefault="005B67A8" w:rsidP="005B67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BAE" w:rsidRPr="006E62D7" w:rsidTr="00635BAE">
        <w:tc>
          <w:tcPr>
            <w:tcW w:w="1844" w:type="pct"/>
          </w:tcPr>
          <w:p w:rsidR="00635BAE" w:rsidRPr="002A51E2" w:rsidRDefault="00635BAE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635BAE" w:rsidRPr="007013D3" w:rsidRDefault="00211B89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2,911,307</w:t>
            </w:r>
          </w:p>
        </w:tc>
        <w:tc>
          <w:tcPr>
            <w:tcW w:w="148" w:type="pct"/>
          </w:tcPr>
          <w:p w:rsidR="00635BAE" w:rsidRPr="002A51E2" w:rsidRDefault="00635BAE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635BAE" w:rsidRPr="007013D3" w:rsidRDefault="00635BAE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013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529,589</w:t>
            </w:r>
          </w:p>
        </w:tc>
        <w:tc>
          <w:tcPr>
            <w:tcW w:w="148" w:type="pct"/>
          </w:tcPr>
          <w:p w:rsidR="00635BAE" w:rsidRPr="002A51E2" w:rsidRDefault="00635BAE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635BAE" w:rsidRPr="002A51E2" w:rsidRDefault="0049613B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3,194,807</w:t>
            </w:r>
          </w:p>
        </w:tc>
        <w:tc>
          <w:tcPr>
            <w:tcW w:w="148" w:type="pct"/>
          </w:tcPr>
          <w:p w:rsidR="00635BAE" w:rsidRPr="002A51E2" w:rsidRDefault="00635BAE" w:rsidP="0063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635BAE" w:rsidRPr="006E62D7" w:rsidRDefault="00635BAE" w:rsidP="00635B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2,806,089</w:t>
            </w:r>
          </w:p>
        </w:tc>
      </w:tr>
    </w:tbl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E7371">
        <w:rPr>
          <w:rFonts w:ascii="Angsana New" w:hAnsi="Angsana New" w:cs="Angsana New"/>
          <w:i/>
          <w:iCs/>
          <w:cs/>
          <w:lang w:val="en-US"/>
        </w:rPr>
        <w:lastRenderedPageBreak/>
        <w:t xml:space="preserve">สัญญาเงินให้กู้ยืมระยะยาว 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ผลิตไฟฟ้าและพลังงานร่วม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E7371" w:rsidRDefault="005E7371" w:rsidP="0073411D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5E7371">
        <w:rPr>
          <w:rFonts w:ascii="Angsana New" w:hAnsi="Angsana New" w:cs="Angsana New"/>
          <w:cs/>
          <w:lang w:val="en-US"/>
        </w:rPr>
        <w:t xml:space="preserve">วงเงินกู้ </w:t>
      </w:r>
      <w:r w:rsidRPr="005E7371">
        <w:rPr>
          <w:rFonts w:ascii="Angsana New" w:hAnsi="Angsana New" w:cs="Angsana New"/>
          <w:lang w:val="en-US"/>
        </w:rPr>
        <w:t xml:space="preserve">350.0 </w:t>
      </w:r>
      <w:r w:rsidRPr="005E7371">
        <w:rPr>
          <w:rFonts w:ascii="Angsana New" w:hAnsi="Angsana New" w:cs="Angsana New"/>
          <w:cs/>
          <w:lang w:val="en-US"/>
        </w:rPr>
        <w:t xml:space="preserve">ล้านบาท ตามสัญญาเงินกู้ยืมลงวันที่ </w:t>
      </w:r>
      <w:r w:rsidRPr="00E376BD">
        <w:rPr>
          <w:rFonts w:ascii="Angsana New" w:hAnsi="Angsana New" w:cs="Angsana New"/>
          <w:lang w:val="en-US"/>
        </w:rPr>
        <w:t xml:space="preserve">24 </w:t>
      </w:r>
      <w:r w:rsidRPr="00E376BD">
        <w:rPr>
          <w:rFonts w:ascii="Angsana New" w:hAnsi="Angsana New" w:cs="Angsana New"/>
          <w:cs/>
          <w:lang w:val="en-US"/>
        </w:rPr>
        <w:t xml:space="preserve">มิถุนายน </w:t>
      </w:r>
      <w:r w:rsidRPr="00E376BD">
        <w:rPr>
          <w:rFonts w:ascii="Angsana New" w:hAnsi="Angsana New" w:cs="Angsana New"/>
          <w:lang w:val="en-US"/>
        </w:rPr>
        <w:t xml:space="preserve">2557 </w:t>
      </w:r>
      <w:r w:rsidRPr="00E376BD">
        <w:rPr>
          <w:rFonts w:ascii="Angsana New" w:hAnsi="Angsana New" w:cs="Angsana New"/>
          <w:cs/>
          <w:lang w:val="en-US"/>
        </w:rPr>
        <w:t xml:space="preserve">เงินกู้มีระยะเวลา </w:t>
      </w:r>
      <w:r w:rsidR="00F065F2" w:rsidRPr="00E376BD">
        <w:rPr>
          <w:rFonts w:ascii="Angsana New" w:hAnsi="Angsana New" w:cs="Angsana New"/>
          <w:lang w:val="en-US"/>
        </w:rPr>
        <w:t>10</w:t>
      </w:r>
      <w:r w:rsidRPr="00E376BD">
        <w:rPr>
          <w:rFonts w:ascii="Angsana New" w:hAnsi="Angsana New" w:cs="Angsana New"/>
          <w:lang w:val="en-US"/>
        </w:rPr>
        <w:t xml:space="preserve"> </w:t>
      </w:r>
      <w:r w:rsidRPr="00E376BD">
        <w:rPr>
          <w:rFonts w:ascii="Angsana New" w:hAnsi="Angsana New" w:cs="Angsana New"/>
          <w:cs/>
          <w:lang w:val="en-US"/>
        </w:rPr>
        <w:t>ปี</w:t>
      </w:r>
      <w:r w:rsidRPr="00E376BD">
        <w:rPr>
          <w:rFonts w:ascii="Angsana New" w:hAnsi="Angsana New" w:cs="Angsana New" w:hint="cs"/>
          <w:cs/>
          <w:lang w:val="en-US"/>
        </w:rPr>
        <w:t xml:space="preserve"> และมีอัตราดอกเบี้ย</w:t>
      </w:r>
      <w:r w:rsidR="009002AC">
        <w:rPr>
          <w:rFonts w:ascii="Angsana New" w:hAnsi="Angsana New" w:cs="Angsana New"/>
          <w:cs/>
          <w:lang w:val="en-US"/>
        </w:rPr>
        <w:br/>
      </w:r>
      <w:r w:rsidR="009002AC" w:rsidRPr="009002AC">
        <w:rPr>
          <w:rFonts w:ascii="Angsana New" w:hAnsi="Angsana New" w:cs="Angsana New"/>
          <w:cs/>
          <w:lang w:val="en-US"/>
        </w:rPr>
        <w:t xml:space="preserve">ต่อปีเท่ากับ </w:t>
      </w:r>
      <w:r w:rsidR="009002AC" w:rsidRPr="009002AC">
        <w:rPr>
          <w:rFonts w:ascii="Angsana New" w:hAnsi="Angsana New" w:cs="Angsana New"/>
          <w:lang w:val="en-US"/>
        </w:rPr>
        <w:t xml:space="preserve">MLR </w:t>
      </w:r>
      <w:r w:rsidR="009002AC" w:rsidRPr="009002AC">
        <w:rPr>
          <w:rFonts w:ascii="Angsana New" w:hAnsi="Angsana New" w:cs="Angsana New"/>
          <w:cs/>
          <w:lang w:val="en-US"/>
        </w:rPr>
        <w:t xml:space="preserve">หักอัตราส่วนลด </w:t>
      </w:r>
      <w:r w:rsidRPr="00E376BD">
        <w:rPr>
          <w:rFonts w:ascii="Angsana New" w:hAnsi="Angsana New" w:cs="Angsana New"/>
          <w:cs/>
          <w:lang w:val="en-US"/>
        </w:rPr>
        <w:t>กำหนดชำระคืนเงินต้น</w:t>
      </w:r>
      <w:r w:rsidRPr="002778CC">
        <w:rPr>
          <w:rFonts w:ascii="Angsana New" w:hAnsi="Angsana New" w:cs="Angsana New"/>
          <w:cs/>
          <w:lang w:val="en-US"/>
        </w:rPr>
        <w:t>ทุกหกเดือน</w:t>
      </w:r>
      <w:r w:rsidRPr="00E376BD">
        <w:rPr>
          <w:rFonts w:ascii="Angsana New" w:hAnsi="Angsana New" w:cs="Angsana New"/>
          <w:cs/>
          <w:lang w:val="en-US"/>
        </w:rPr>
        <w:t xml:space="preserve"> งว</w:t>
      </w:r>
      <w:r w:rsidRPr="005E7371">
        <w:rPr>
          <w:rFonts w:ascii="Angsana New" w:hAnsi="Angsana New" w:cs="Angsana New"/>
          <w:cs/>
          <w:lang w:val="en-US"/>
        </w:rPr>
        <w:t xml:space="preserve">ดแรกชำระในเดือนธันวาคม </w:t>
      </w:r>
      <w:r w:rsidRPr="005E7371">
        <w:rPr>
          <w:rFonts w:ascii="Angsana New" w:hAnsi="Angsana New" w:cs="Angsana New"/>
          <w:lang w:val="en-US"/>
        </w:rPr>
        <w:t>2557</w:t>
      </w:r>
      <w:r w:rsidR="009D716D">
        <w:rPr>
          <w:rFonts w:ascii="Angsana New" w:hAnsi="Angsana New" w:cs="Angsana New"/>
          <w:lang w:val="en-US"/>
        </w:rPr>
        <w:br/>
      </w:r>
      <w:r w:rsidRPr="005E7371">
        <w:rPr>
          <w:rFonts w:ascii="Angsana New" w:hAnsi="Angsana New" w:cs="Angsana New"/>
          <w:cs/>
          <w:lang w:val="en-US"/>
        </w:rPr>
        <w:t>เงินกู้ดังกล่าวมีวัตถุประสงค์เพื่อจ่ายเงินกู้ระยะสั้นและใช้ในการดำเนินงาน</w:t>
      </w:r>
    </w:p>
    <w:p w:rsidR="0073411D" w:rsidRDefault="0073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ไซยะบุรี พาวเวอร์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0D2D4B" w:rsidRPr="00DC1DCB" w:rsidRDefault="000D2D4B" w:rsidP="000D2D4B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8B17E1">
        <w:rPr>
          <w:rFonts w:ascii="Angsana New" w:hAnsi="Angsana New" w:cs="Angsana New" w:hint="cs"/>
          <w:cs/>
          <w:lang w:val="en-US"/>
        </w:rPr>
        <w:t>วง</w:t>
      </w:r>
      <w:r w:rsidR="005E7371" w:rsidRPr="008B17E1">
        <w:rPr>
          <w:rFonts w:ascii="Angsana New" w:hAnsi="Angsana New" w:cs="Angsana New"/>
          <w:cs/>
          <w:lang w:val="en-US"/>
        </w:rPr>
        <w:t xml:space="preserve">เงินกู้  </w:t>
      </w:r>
      <w:r w:rsidR="005E7371" w:rsidRPr="008B17E1">
        <w:rPr>
          <w:rFonts w:ascii="Angsana New" w:hAnsi="Angsana New" w:cs="Angsana New"/>
          <w:lang w:val="en-US"/>
        </w:rPr>
        <w:t>2,463.2</w:t>
      </w:r>
      <w:r w:rsidR="005E7371" w:rsidRPr="008B17E1">
        <w:rPr>
          <w:rFonts w:ascii="Angsana New" w:hAnsi="Angsana New" w:cs="Angsana New"/>
          <w:cs/>
          <w:lang w:val="en-US"/>
        </w:rPr>
        <w:t xml:space="preserve"> ล้านบาท ตามสัญญาเงินกู้ยืม ลงวันที่ </w:t>
      </w:r>
      <w:r w:rsidR="005E7371" w:rsidRPr="008B17E1">
        <w:rPr>
          <w:rFonts w:ascii="Angsana New" w:hAnsi="Angsana New" w:cs="Angsana New"/>
          <w:lang w:val="en-US"/>
        </w:rPr>
        <w:t>2</w:t>
      </w:r>
      <w:r w:rsidR="005E7371" w:rsidRPr="008B17E1">
        <w:rPr>
          <w:rFonts w:ascii="Angsana New" w:hAnsi="Angsana New" w:cs="Angsana New"/>
          <w:cs/>
          <w:lang w:val="en-US"/>
        </w:rPr>
        <w:t xml:space="preserve"> สิงหาคม </w:t>
      </w:r>
      <w:r w:rsidR="005E7371" w:rsidRPr="008B17E1">
        <w:rPr>
          <w:rFonts w:ascii="Angsana New" w:hAnsi="Angsana New" w:cs="Angsana New"/>
          <w:lang w:val="en-US"/>
        </w:rPr>
        <w:t>2559</w:t>
      </w:r>
      <w:r w:rsidR="005E7371" w:rsidRPr="008B17E1">
        <w:rPr>
          <w:rFonts w:ascii="Angsana New" w:hAnsi="Angsana New" w:cs="Angsana New"/>
          <w:cs/>
          <w:lang w:val="en-US"/>
        </w:rPr>
        <w:t xml:space="preserve"> ภายใต้เงื่อนไขสัญ</w:t>
      </w:r>
      <w:r w:rsidR="009D716D" w:rsidRPr="008B17E1">
        <w:rPr>
          <w:rFonts w:ascii="Angsana New" w:hAnsi="Angsana New" w:cs="Angsana New"/>
          <w:cs/>
          <w:lang w:val="en-US"/>
        </w:rPr>
        <w:t>ญาการให้ความช่วยเหลือทางการเงิน</w:t>
      </w:r>
      <w:r w:rsidR="009D716D" w:rsidRPr="008B17E1">
        <w:rPr>
          <w:rFonts w:ascii="Angsana New" w:hAnsi="Angsana New" w:cs="Angsana New"/>
          <w:lang w:val="en-US"/>
        </w:rPr>
        <w:t xml:space="preserve"> </w:t>
      </w:r>
      <w:r w:rsidR="005E7371" w:rsidRPr="008B17E1">
        <w:rPr>
          <w:rFonts w:ascii="Angsana New" w:hAnsi="Angsana New" w:cs="Angsana New"/>
          <w:cs/>
          <w:lang w:val="en-US"/>
        </w:rPr>
        <w:t xml:space="preserve">ระหว่าง บริษัท ไซยะบุรี พาวเวอร์ จำกัด กับบริษัทซึ่งเป็นหนึ่งในผู้ให้การสนับสนุนทางการเงิน </w:t>
      </w:r>
      <w:r w:rsidR="005E7371" w:rsidRPr="008B17E1">
        <w:rPr>
          <w:rFonts w:ascii="Angsana New" w:hAnsi="Angsana New" w:cs="Angsana New" w:hint="cs"/>
          <w:cs/>
          <w:lang w:val="en-US"/>
        </w:rPr>
        <w:t xml:space="preserve">        </w:t>
      </w:r>
      <w:r w:rsidR="005E7371" w:rsidRPr="008B17E1">
        <w:rPr>
          <w:rFonts w:ascii="Angsana New" w:hAnsi="Angsana New" w:cs="Angsana New"/>
          <w:cs/>
          <w:lang w:val="en-US"/>
        </w:rPr>
        <w:t xml:space="preserve">โดยเงินกู้มีระยะเวลา </w:t>
      </w:r>
      <w:r w:rsidR="005E7371" w:rsidRPr="008B17E1">
        <w:rPr>
          <w:rFonts w:ascii="Angsana New" w:hAnsi="Angsana New" w:cs="Angsana New"/>
          <w:lang w:val="en-US"/>
        </w:rPr>
        <w:t xml:space="preserve">15 </w:t>
      </w:r>
      <w:r w:rsidR="005E7371" w:rsidRPr="008B17E1">
        <w:rPr>
          <w:rFonts w:ascii="Angsana New" w:hAnsi="Angsana New" w:cs="Angsana New"/>
          <w:cs/>
          <w:lang w:val="en-US"/>
        </w:rPr>
        <w:t xml:space="preserve">ปี </w:t>
      </w:r>
      <w:r w:rsidR="005E7371" w:rsidRPr="008B17E1">
        <w:rPr>
          <w:rFonts w:ascii="Angsana New" w:hAnsi="Angsana New" w:cs="Angsana New" w:hint="cs"/>
          <w:cs/>
          <w:lang w:val="en-US"/>
        </w:rPr>
        <w:t>และมีอัตราดอกเบี้ย</w:t>
      </w:r>
      <w:r w:rsidR="009002AC">
        <w:rPr>
          <w:rFonts w:ascii="Angsana New" w:hAnsi="Angsana New" w:cs="Angsana New" w:hint="cs"/>
          <w:cs/>
          <w:lang w:val="en-US"/>
        </w:rPr>
        <w:t xml:space="preserve">ต่อปีเท่ากับ </w:t>
      </w:r>
      <w:r w:rsidR="009002AC">
        <w:rPr>
          <w:rFonts w:ascii="Angsana New" w:hAnsi="Angsana New" w:cs="Angsana New"/>
          <w:lang w:val="en-US"/>
        </w:rPr>
        <w:t xml:space="preserve">MLR </w:t>
      </w:r>
      <w:r w:rsidR="009002AC">
        <w:rPr>
          <w:rFonts w:ascii="Angsana New" w:hAnsi="Angsana New" w:cs="Angsana New" w:hint="cs"/>
          <w:cs/>
          <w:lang w:val="en-US"/>
        </w:rPr>
        <w:t>บวกส่วนเพิ่ม</w:t>
      </w:r>
      <w:r w:rsidR="005E7371" w:rsidRPr="008B17E1">
        <w:rPr>
          <w:rFonts w:ascii="Angsana New" w:hAnsi="Angsana New" w:cs="Angsana New" w:hint="cs"/>
          <w:cs/>
          <w:lang w:val="en-US"/>
        </w:rPr>
        <w:t xml:space="preserve"> </w:t>
      </w:r>
      <w:r w:rsidR="005E7371" w:rsidRPr="008B17E1">
        <w:rPr>
          <w:rFonts w:ascii="Angsana New" w:hAnsi="Angsana New" w:cs="Angsana New"/>
          <w:cs/>
          <w:lang w:val="en-US"/>
        </w:rPr>
        <w:t>กำหนดชำระคืนเงินต้นทุกครึ</w:t>
      </w:r>
      <w:r w:rsidR="009002AC">
        <w:rPr>
          <w:rFonts w:ascii="Angsana New" w:hAnsi="Angsana New" w:cs="Angsana New"/>
          <w:cs/>
          <w:lang w:val="en-US"/>
        </w:rPr>
        <w:t>่งปี</w:t>
      </w:r>
      <w:r w:rsidR="009002AC">
        <w:rPr>
          <w:rFonts w:ascii="Angsana New" w:hAnsi="Angsana New" w:cs="Angsana New"/>
          <w:cs/>
          <w:lang w:val="en-US"/>
        </w:rPr>
        <w:br/>
      </w:r>
      <w:r w:rsidR="005E7371" w:rsidRPr="008B17E1">
        <w:rPr>
          <w:rFonts w:ascii="Angsana New" w:hAnsi="Angsana New" w:cs="Angsana New"/>
          <w:cs/>
          <w:lang w:val="en-US"/>
        </w:rPr>
        <w:t xml:space="preserve">งวดแรกชำระในปี </w:t>
      </w:r>
      <w:r w:rsidR="005E7371" w:rsidRPr="008B17E1">
        <w:rPr>
          <w:rFonts w:ascii="Angsana New" w:hAnsi="Angsana New" w:cs="Angsana New"/>
          <w:lang w:val="en-US"/>
        </w:rPr>
        <w:t xml:space="preserve">2564 </w:t>
      </w:r>
      <w:r w:rsidR="005E7371" w:rsidRPr="008B17E1">
        <w:rPr>
          <w:rFonts w:ascii="Angsana New" w:hAnsi="Angsana New" w:cs="Angsana New"/>
          <w:cs/>
          <w:lang w:val="en-US"/>
        </w:rPr>
        <w:t xml:space="preserve">โดยแต่ละปีชำระคืนเป็นอัตราร้อยละ </w:t>
      </w:r>
      <w:r w:rsidR="005E7371" w:rsidRPr="008B17E1">
        <w:rPr>
          <w:rFonts w:ascii="Angsana New" w:hAnsi="Angsana New" w:cs="Angsana New"/>
          <w:lang w:val="en-US"/>
        </w:rPr>
        <w:t xml:space="preserve">5.6 </w:t>
      </w:r>
      <w:r w:rsidR="005E7371" w:rsidRPr="008B17E1">
        <w:rPr>
          <w:rFonts w:ascii="Angsana New" w:hAnsi="Angsana New" w:cs="Angsana New"/>
          <w:cs/>
          <w:lang w:val="en-US"/>
        </w:rPr>
        <w:t xml:space="preserve">ถึง </w:t>
      </w:r>
      <w:r w:rsidR="005E7371" w:rsidRPr="008B17E1">
        <w:rPr>
          <w:rFonts w:ascii="Angsana New" w:hAnsi="Angsana New" w:cs="Angsana New"/>
          <w:lang w:val="en-US"/>
        </w:rPr>
        <w:t xml:space="preserve">14.0 </w:t>
      </w:r>
      <w:r w:rsidR="005E7371" w:rsidRPr="008B17E1">
        <w:rPr>
          <w:rFonts w:ascii="Angsana New" w:hAnsi="Angsana New" w:cs="Angsana New"/>
          <w:cs/>
          <w:lang w:val="en-US"/>
        </w:rPr>
        <w:t xml:space="preserve">ของเงินต้นตามที่ระบุไว้ในสัญญา  </w:t>
      </w:r>
      <w:r w:rsidR="009D716D" w:rsidRPr="008B17E1">
        <w:rPr>
          <w:rFonts w:ascii="Angsana New" w:hAnsi="Angsana New" w:cs="Angsana New"/>
          <w:lang w:val="en-US"/>
        </w:rPr>
        <w:br/>
      </w:r>
      <w:r w:rsidR="005E7371" w:rsidRPr="008B17E1">
        <w:rPr>
          <w:rFonts w:ascii="Angsana New" w:hAnsi="Angsana New" w:cs="Angsana New"/>
          <w:cs/>
          <w:lang w:val="en-US"/>
        </w:rPr>
        <w:t>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="005E7371" w:rsidRPr="008B17E1">
        <w:rPr>
          <w:rFonts w:ascii="Angsana New" w:hAnsi="Angsana New" w:cs="Angsana New"/>
          <w:lang w:val="en-US"/>
        </w:rPr>
        <w:t xml:space="preserve"> </w:t>
      </w:r>
      <w:r w:rsidR="005E7371" w:rsidRPr="008B17E1">
        <w:rPr>
          <w:rFonts w:ascii="Angsana New" w:hAnsi="Angsana New" w:cs="Angsana New"/>
          <w:cs/>
          <w:lang w:val="en-US"/>
        </w:rPr>
        <w:t>เงินกู้ดังกล่า</w:t>
      </w:r>
      <w:r w:rsidR="005E7371" w:rsidRPr="008B17E1">
        <w:rPr>
          <w:rFonts w:ascii="Angsana New" w:hAnsi="Angsana New" w:cs="Angsana New" w:hint="cs"/>
          <w:cs/>
          <w:lang w:val="en-US"/>
        </w:rPr>
        <w:t>ว</w:t>
      </w:r>
      <w:r w:rsidR="005E7371" w:rsidRPr="008B17E1">
        <w:rPr>
          <w:rFonts w:ascii="Angsana New" w:hAnsi="Angsana New" w:cs="Angsana New"/>
          <w:cs/>
          <w:lang w:val="en-US"/>
        </w:rPr>
        <w:t>มีวัตถุประสงค์เพื่อใช้จ่ายในโครงการก่อสร้าง</w:t>
      </w:r>
      <w:r w:rsidRPr="008B17E1">
        <w:rPr>
          <w:rFonts w:ascii="Angsana New" w:hAnsi="Angsana New" w:cs="Angsana New" w:hint="cs"/>
          <w:cs/>
          <w:lang w:val="en-US"/>
        </w:rPr>
        <w:t xml:space="preserve"> </w:t>
      </w:r>
      <w:r w:rsidRPr="008B17E1">
        <w:rPr>
          <w:rFonts w:ascii="Angsana New" w:hAnsi="Angsana New" w:cs="Angsana New"/>
          <w:cs/>
          <w:lang w:val="en-US"/>
        </w:rPr>
        <w:br/>
      </w:r>
      <w:r w:rsidRPr="008B17E1">
        <w:rPr>
          <w:rFonts w:ascii="Angsana New" w:hAnsi="Angsana New" w:cs="Angsana New"/>
          <w:cs/>
        </w:rPr>
        <w:t xml:space="preserve">โดย ณ วันที่ </w:t>
      </w:r>
      <w:r w:rsidRPr="008B17E1">
        <w:rPr>
          <w:rFonts w:ascii="Angsana New" w:hAnsi="Angsana New" w:cs="Angsana New" w:hint="cs"/>
          <w:cs/>
        </w:rPr>
        <w:t xml:space="preserve">30 </w:t>
      </w:r>
      <w:r w:rsidR="00A71A32">
        <w:rPr>
          <w:rFonts w:ascii="Angsana New" w:hAnsi="Angsana New" w:cs="Angsana New" w:hint="cs"/>
          <w:cs/>
        </w:rPr>
        <w:t>กันยา</w:t>
      </w:r>
      <w:r w:rsidRPr="008B17E1">
        <w:rPr>
          <w:rFonts w:ascii="Angsana New" w:hAnsi="Angsana New" w:cs="Angsana New" w:hint="cs"/>
          <w:cs/>
        </w:rPr>
        <w:t xml:space="preserve">ยน </w:t>
      </w:r>
      <w:r w:rsidRPr="00476DFB">
        <w:rPr>
          <w:rFonts w:ascii="Angsana New" w:hAnsi="Angsana New" w:cs="Angsana New"/>
          <w:cs/>
        </w:rPr>
        <w:t xml:space="preserve">2560 </w:t>
      </w:r>
      <w:r w:rsidR="008B17E1" w:rsidRPr="00476DFB">
        <w:rPr>
          <w:rFonts w:ascii="Angsana New" w:hAnsi="Angsana New" w:cs="Angsana New" w:hint="cs"/>
          <w:cs/>
        </w:rPr>
        <w:t>ผู้กู้</w:t>
      </w:r>
      <w:r w:rsidRPr="00476DFB">
        <w:rPr>
          <w:rFonts w:ascii="Angsana New" w:hAnsi="Angsana New" w:cs="Angsana New" w:hint="cs"/>
          <w:cs/>
        </w:rPr>
        <w:t>ได้เบิกใช้เงินกู้เต็มจำนวนแล้ว</w:t>
      </w:r>
    </w:p>
    <w:p w:rsidR="00DC1DCB" w:rsidRDefault="00DC1DCB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</w:p>
    <w:p w:rsidR="00345B4C" w:rsidRDefault="00345B4C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>บริษัท ไฟฟ้า น้ำลิก 1 จำกัด</w:t>
      </w:r>
    </w:p>
    <w:p w:rsidR="00345B4C" w:rsidRPr="00C918C0" w:rsidRDefault="00345B4C" w:rsidP="00345B4C">
      <w:pPr>
        <w:pStyle w:val="a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345B4C" w:rsidRDefault="00132B4D" w:rsidP="00345B4C">
      <w:pPr>
        <w:pStyle w:val="a"/>
        <w:ind w:left="540"/>
        <w:jc w:val="thaiDistribute"/>
        <w:rPr>
          <w:rFonts w:ascii="Angsana New" w:hAnsi="Angsana New" w:cs="Angsana New"/>
          <w:cs/>
        </w:rPr>
      </w:pPr>
      <w:r w:rsidRPr="008B17E1">
        <w:rPr>
          <w:rFonts w:ascii="Angsana New" w:hAnsi="Angsana New" w:cs="Angsana New" w:hint="cs"/>
          <w:cs/>
        </w:rPr>
        <w:t>วง</w:t>
      </w:r>
      <w:r w:rsidR="00345B4C" w:rsidRPr="008B17E1">
        <w:rPr>
          <w:rFonts w:ascii="Angsana New" w:hAnsi="Angsana New" w:cs="Angsana New"/>
          <w:cs/>
        </w:rPr>
        <w:t>เงิ</w:t>
      </w:r>
      <w:r w:rsidR="00345B4C">
        <w:rPr>
          <w:rFonts w:ascii="Angsana New" w:hAnsi="Angsana New" w:cs="Angsana New"/>
          <w:cs/>
        </w:rPr>
        <w:t>นกู้ </w:t>
      </w:r>
      <w:r w:rsidR="00345B4C">
        <w:rPr>
          <w:rFonts w:ascii="Angsana New" w:hAnsi="Angsana New" w:cs="Angsana New" w:hint="cs"/>
          <w:cs/>
        </w:rPr>
        <w:t xml:space="preserve"> </w:t>
      </w:r>
      <w:r w:rsidR="00E376BD">
        <w:rPr>
          <w:rFonts w:ascii="Angsana New" w:hAnsi="Angsana New" w:cs="Angsana New" w:hint="cs"/>
          <w:cs/>
        </w:rPr>
        <w:t>3.1</w:t>
      </w:r>
      <w:r w:rsidR="00345B4C">
        <w:rPr>
          <w:rFonts w:ascii="Angsana New" w:hAnsi="Angsana New" w:cs="Angsana New" w:hint="cs"/>
          <w:cs/>
        </w:rPr>
        <w:t xml:space="preserve"> ล้านเหรียญสหรัฐอเมริกา ตามสัญญาเงินกู้ยืม ลงวันที่ </w:t>
      </w:r>
      <w:r w:rsidR="00345B4C">
        <w:rPr>
          <w:rFonts w:ascii="Angsana New" w:hAnsi="Angsana New" w:cs="Angsana New"/>
          <w:cs/>
        </w:rPr>
        <w:t>21</w:t>
      </w:r>
      <w:r w:rsidR="00345B4C">
        <w:rPr>
          <w:rFonts w:ascii="Angsana New" w:hAnsi="Angsana New" w:cs="Angsana New" w:hint="cs"/>
          <w:cs/>
        </w:rPr>
        <w:t xml:space="preserve"> มีนาคม </w:t>
      </w:r>
      <w:r w:rsidR="00345B4C">
        <w:rPr>
          <w:rFonts w:ascii="Angsana New" w:hAnsi="Angsana New" w:cs="Angsana New"/>
          <w:cs/>
        </w:rPr>
        <w:t>2560</w:t>
      </w:r>
      <w:r w:rsidR="00345B4C">
        <w:rPr>
          <w:rFonts w:ascii="Angsana New" w:hAnsi="Angsana New" w:cs="Angsana New" w:hint="cs"/>
          <w:cs/>
        </w:rPr>
        <w:t xml:space="preserve"> ภายใต้เงื่อนไขสัญญาการให้</w:t>
      </w:r>
      <w:r w:rsidR="00345B4C">
        <w:rPr>
          <w:rFonts w:ascii="Angsana New" w:hAnsi="Angsana New" w:cs="Angsana New"/>
          <w:cs/>
        </w:rPr>
        <w:br/>
      </w:r>
      <w:r w:rsidR="00345B4C">
        <w:rPr>
          <w:rFonts w:ascii="Angsana New" w:hAnsi="Angsana New" w:cs="Angsana New" w:hint="cs"/>
          <w:cs/>
        </w:rPr>
        <w:t xml:space="preserve">ความช่วยเหลือทางการเงินระหว่าง บริษัท ไฟฟ้า น้ำลิก </w:t>
      </w:r>
      <w:r w:rsidR="00345B4C">
        <w:rPr>
          <w:rFonts w:ascii="Angsana New" w:hAnsi="Angsana New" w:cs="Angsana New"/>
          <w:cs/>
        </w:rPr>
        <w:t>1</w:t>
      </w:r>
      <w:r w:rsidR="00345B4C">
        <w:rPr>
          <w:rFonts w:ascii="Angsana New" w:hAnsi="Angsana New" w:cs="Angsana New" w:hint="cs"/>
          <w:cs/>
        </w:rPr>
        <w:t xml:space="preserve"> จำกัด กับบริษัทซึ่งเป็นหนึ่งในผู้ให้การสนับสนุน</w:t>
      </w:r>
      <w:r w:rsidR="00345B4C">
        <w:rPr>
          <w:rFonts w:ascii="Angsana New" w:hAnsi="Angsana New" w:cs="Angsana New"/>
          <w:cs/>
        </w:rPr>
        <w:br/>
      </w:r>
      <w:r w:rsidR="00345B4C">
        <w:rPr>
          <w:rFonts w:ascii="Angsana New" w:hAnsi="Angsana New" w:cs="Angsana New" w:hint="cs"/>
          <w:cs/>
        </w:rPr>
        <w:t xml:space="preserve">ทางการเงิน โดยเงินกู้มีระยะเวลา </w:t>
      </w:r>
      <w:r w:rsidR="00345B4C">
        <w:rPr>
          <w:rFonts w:ascii="Angsana New" w:hAnsi="Angsana New" w:cs="Angsana New"/>
          <w:cs/>
        </w:rPr>
        <w:t xml:space="preserve">12 </w:t>
      </w:r>
      <w:r w:rsidR="00345B4C">
        <w:rPr>
          <w:rFonts w:ascii="Angsana New" w:hAnsi="Angsana New" w:cs="Angsana New" w:hint="cs"/>
          <w:cs/>
        </w:rPr>
        <w:t>ปี และมีอัตราดอกเบี้ย</w:t>
      </w:r>
      <w:r w:rsidR="00064B82">
        <w:rPr>
          <w:rFonts w:ascii="Angsana New" w:hAnsi="Angsana New" w:cs="Angsana New" w:hint="cs"/>
          <w:cs/>
        </w:rPr>
        <w:t>ต่อปี</w:t>
      </w:r>
      <w:r w:rsidR="00345B4C">
        <w:rPr>
          <w:rFonts w:ascii="Angsana New" w:hAnsi="Angsana New" w:cs="Angsana New" w:hint="cs"/>
          <w:cs/>
        </w:rPr>
        <w:t>เท่ากับ</w:t>
      </w:r>
      <w:r w:rsidR="00345B4C">
        <w:rPr>
          <w:rFonts w:ascii="Angsana New" w:hAnsi="Angsana New" w:cs="Angsana New"/>
          <w:cs/>
        </w:rPr>
        <w:t xml:space="preserve"> LIBOR 3 M </w:t>
      </w:r>
      <w:r w:rsidR="00345B4C">
        <w:rPr>
          <w:rFonts w:ascii="Angsana New" w:hAnsi="Angsana New" w:cs="Angsana New" w:hint="cs"/>
          <w:cs/>
        </w:rPr>
        <w:t>บวก</w:t>
      </w:r>
      <w:r w:rsidR="00712B5C">
        <w:rPr>
          <w:rFonts w:ascii="Angsana New" w:hAnsi="Angsana New" w:cs="Angsana New" w:hint="cs"/>
          <w:cs/>
        </w:rPr>
        <w:t>อัตราส่วนเพิ่ม</w:t>
      </w:r>
      <w:r w:rsidR="00345B4C">
        <w:rPr>
          <w:rFonts w:ascii="Angsana New" w:hAnsi="Angsana New" w:cs="Angsana New" w:hint="cs"/>
          <w:cs/>
        </w:rPr>
        <w:t xml:space="preserve"> กำหนดชำระคืนเงินต้นทุกครึ่งปี งวดแรกชำระในปี </w:t>
      </w:r>
      <w:r w:rsidR="00345B4C">
        <w:rPr>
          <w:rFonts w:ascii="Angsana New" w:hAnsi="Angsana New" w:cs="Angsana New"/>
          <w:cs/>
        </w:rPr>
        <w:t>2562</w:t>
      </w:r>
      <w:r w:rsidR="00345B4C">
        <w:rPr>
          <w:rFonts w:ascii="Angsana New" w:hAnsi="Angsana New" w:cs="Angsana New" w:hint="cs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เงินกู้ดังกล่าว</w:t>
      </w:r>
      <w:r w:rsidR="00345B4C">
        <w:rPr>
          <w:rFonts w:ascii="Angsana New" w:hAnsi="Angsana New" w:cs="Angsana New"/>
          <w:cs/>
        </w:rPr>
        <w:br/>
      </w:r>
      <w:r w:rsidR="00345B4C">
        <w:rPr>
          <w:rFonts w:ascii="Angsana New" w:hAnsi="Angsana New" w:cs="Angsana New" w:hint="cs"/>
          <w:cs/>
        </w:rPr>
        <w:t>มีวัตถุประสงค์เพื่อใช้จ่ายในโครงการก่อสร้าง</w:t>
      </w:r>
      <w:r w:rsidR="009E400A">
        <w:rPr>
          <w:rFonts w:ascii="Angsana New" w:hAnsi="Angsana New" w:cs="Angsana New" w:hint="cs"/>
          <w:cs/>
        </w:rPr>
        <w:t xml:space="preserve"> </w:t>
      </w:r>
      <w:r w:rsidR="009E400A" w:rsidRPr="009E400A">
        <w:rPr>
          <w:rFonts w:ascii="Angsana New" w:hAnsi="Angsana New" w:cs="Angsana New"/>
          <w:cs/>
        </w:rPr>
        <w:t xml:space="preserve">โดย ณ วันที่ </w:t>
      </w:r>
      <w:r w:rsidR="00DC1DCB">
        <w:rPr>
          <w:rFonts w:ascii="Angsana New" w:hAnsi="Angsana New" w:cs="Angsana New" w:hint="cs"/>
          <w:cs/>
        </w:rPr>
        <w:t xml:space="preserve">30 </w:t>
      </w:r>
      <w:r w:rsidR="00A71A32">
        <w:rPr>
          <w:rFonts w:ascii="Angsana New" w:hAnsi="Angsana New" w:cs="Angsana New" w:hint="cs"/>
          <w:cs/>
        </w:rPr>
        <w:t>กันยา</w:t>
      </w:r>
      <w:r w:rsidR="00DC1DCB">
        <w:rPr>
          <w:rFonts w:ascii="Angsana New" w:hAnsi="Angsana New" w:cs="Angsana New" w:hint="cs"/>
          <w:cs/>
        </w:rPr>
        <w:t>ยน</w:t>
      </w:r>
      <w:r w:rsidR="009E400A" w:rsidRPr="009E400A">
        <w:rPr>
          <w:rFonts w:ascii="Angsana New" w:hAnsi="Angsana New" w:cs="Angsana New" w:hint="cs"/>
          <w:cs/>
        </w:rPr>
        <w:t xml:space="preserve"> </w:t>
      </w:r>
      <w:r w:rsidR="009E400A" w:rsidRPr="009E400A">
        <w:rPr>
          <w:rFonts w:ascii="Angsana New" w:hAnsi="Angsana New" w:cs="Angsana New"/>
          <w:cs/>
        </w:rPr>
        <w:t xml:space="preserve">2560 </w:t>
      </w:r>
      <w:r w:rsidR="00DC1DCB">
        <w:rPr>
          <w:rFonts w:ascii="Angsana New" w:hAnsi="Angsana New" w:cs="Angsana New" w:hint="cs"/>
          <w:cs/>
        </w:rPr>
        <w:t>มีเงินกู้ที่ยังไม่ได้เบิกใช้</w:t>
      </w:r>
      <w:r w:rsidR="00DC1DCB" w:rsidRPr="00E376BD">
        <w:rPr>
          <w:rFonts w:ascii="Angsana New" w:hAnsi="Angsana New" w:cs="Angsana New" w:hint="cs"/>
          <w:cs/>
        </w:rPr>
        <w:t xml:space="preserve">จำนวน </w:t>
      </w:r>
      <w:r w:rsidR="00211B89">
        <w:rPr>
          <w:rFonts w:ascii="Angsana New" w:hAnsi="Angsana New" w:cs="Angsana New"/>
          <w:lang w:val="en-US"/>
        </w:rPr>
        <w:t>0.4</w:t>
      </w:r>
      <w:r w:rsidR="00A71A32">
        <w:rPr>
          <w:rFonts w:ascii="Angsana New" w:hAnsi="Angsana New" w:cs="Angsana New"/>
          <w:lang w:val="en-US"/>
        </w:rPr>
        <w:t xml:space="preserve"> </w:t>
      </w:r>
      <w:r w:rsidR="00DC1DCB">
        <w:rPr>
          <w:rFonts w:ascii="Angsana New" w:hAnsi="Angsana New" w:cs="Angsana New" w:hint="cs"/>
          <w:cs/>
        </w:rPr>
        <w:t>ล้านเหรียญสหรัฐอเมริกา</w:t>
      </w:r>
    </w:p>
    <w:p w:rsidR="00687338" w:rsidRDefault="00687338" w:rsidP="00345B4C">
      <w:pPr>
        <w:pStyle w:val="a"/>
        <w:ind w:left="540"/>
        <w:jc w:val="thaiDistribute"/>
        <w:rPr>
          <w:rFonts w:ascii="Angsana New" w:hAnsi="Angsana New" w:cs="Angsana New"/>
          <w:cs/>
        </w:rPr>
      </w:pPr>
    </w:p>
    <w:p w:rsidR="00635BAE" w:rsidRDefault="0063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s/>
        </w:rPr>
        <w:br w:type="page"/>
      </w:r>
    </w:p>
    <w:p w:rsidR="00687338" w:rsidRPr="00687338" w:rsidRDefault="00687338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687338">
        <w:rPr>
          <w:rFonts w:ascii="Angsana New" w:hAnsi="Angsana New" w:cs="Angsana New"/>
          <w:i/>
          <w:iCs/>
          <w:cs/>
        </w:rPr>
        <w:lastRenderedPageBreak/>
        <w:t>24M Technologies, Inc.</w:t>
      </w:r>
    </w:p>
    <w:p w:rsidR="00687338" w:rsidRDefault="00687338" w:rsidP="00345B4C">
      <w:pPr>
        <w:pStyle w:val="a"/>
        <w:ind w:left="540"/>
        <w:jc w:val="thaiDistribute"/>
        <w:rPr>
          <w:rFonts w:ascii="Angsana New" w:hAnsi="Angsana New" w:cs="Angsana New"/>
          <w:cs/>
        </w:rPr>
      </w:pPr>
    </w:p>
    <w:p w:rsidR="00687338" w:rsidRPr="0078087D" w:rsidRDefault="00437812" w:rsidP="00687338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ตั๋วสัญญาใช้เงิน</w:t>
      </w:r>
      <w:r w:rsidR="00687338" w:rsidRPr="005E7371">
        <w:rPr>
          <w:rFonts w:ascii="Angsana New" w:hAnsi="Angsana New" w:cs="Angsana New"/>
          <w:cs/>
          <w:lang w:val="en-US"/>
        </w:rPr>
        <w:t xml:space="preserve"> </w:t>
      </w:r>
      <w:r w:rsidR="00687338">
        <w:rPr>
          <w:rFonts w:ascii="Angsana New" w:hAnsi="Angsana New" w:cs="Angsana New"/>
          <w:lang w:val="en-US"/>
        </w:rPr>
        <w:t>5</w:t>
      </w:r>
      <w:r w:rsidR="00687338" w:rsidRPr="005E7371">
        <w:rPr>
          <w:rFonts w:ascii="Angsana New" w:hAnsi="Angsana New" w:cs="Angsana New"/>
          <w:lang w:val="en-US"/>
        </w:rPr>
        <w:t xml:space="preserve">.0 </w:t>
      </w:r>
      <w:r w:rsidR="00687338">
        <w:rPr>
          <w:rFonts w:ascii="Angsana New" w:hAnsi="Angsana New" w:cs="Angsana New"/>
          <w:cs/>
          <w:lang w:val="en-US"/>
        </w:rPr>
        <w:t>ล้านเหรียญสหรัฐ</w:t>
      </w:r>
      <w:r w:rsidR="00687338">
        <w:rPr>
          <w:rFonts w:ascii="Angsana New" w:hAnsi="Angsana New" w:cs="Angsana New" w:hint="cs"/>
          <w:cs/>
          <w:lang w:val="en-US"/>
        </w:rPr>
        <w:t xml:space="preserve">อเมริกา หรือเทียบเท่า </w:t>
      </w:r>
      <w:r w:rsidR="00687338">
        <w:rPr>
          <w:rFonts w:ascii="Angsana New" w:hAnsi="Angsana New" w:cs="Angsana New"/>
          <w:lang w:val="en-US"/>
        </w:rPr>
        <w:t xml:space="preserve">172.8 </w:t>
      </w:r>
      <w:r w:rsidR="00687338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687338">
        <w:rPr>
          <w:rFonts w:ascii="Angsana New" w:hAnsi="Angsana New" w:cs="Angsana New"/>
          <w:cs/>
          <w:lang w:val="en-US"/>
        </w:rPr>
        <w:t xml:space="preserve"> ตามสัญญาเงินกู้ยืมลงวันที่</w:t>
      </w:r>
      <w:r w:rsidR="00687338">
        <w:rPr>
          <w:rFonts w:ascii="Angsana New" w:hAnsi="Angsana New" w:cs="Angsana New"/>
          <w:lang w:val="en-US"/>
        </w:rPr>
        <w:t xml:space="preserve"> </w:t>
      </w:r>
      <w:r w:rsidR="00687338">
        <w:rPr>
          <w:rFonts w:ascii="Angsana New" w:hAnsi="Angsana New" w:cs="Angsana New"/>
          <w:lang w:val="en-US"/>
        </w:rPr>
        <w:br/>
        <w:t>7</w:t>
      </w:r>
      <w:r w:rsidR="00687338" w:rsidRPr="005E7371">
        <w:rPr>
          <w:rFonts w:ascii="Angsana New" w:hAnsi="Angsana New" w:cs="Angsana New"/>
          <w:lang w:val="en-US"/>
        </w:rPr>
        <w:t xml:space="preserve"> </w:t>
      </w:r>
      <w:r w:rsidR="00687338">
        <w:rPr>
          <w:rFonts w:ascii="Angsana New" w:hAnsi="Angsana New" w:cs="Angsana New" w:hint="cs"/>
          <w:cs/>
          <w:lang w:val="en-US"/>
        </w:rPr>
        <w:t>เมษายน</w:t>
      </w:r>
      <w:r w:rsidR="00687338" w:rsidRPr="005E7371">
        <w:rPr>
          <w:rFonts w:ascii="Angsana New" w:hAnsi="Angsana New" w:cs="Angsana New"/>
          <w:cs/>
          <w:lang w:val="en-US"/>
        </w:rPr>
        <w:t xml:space="preserve"> </w:t>
      </w:r>
      <w:r w:rsidR="00687338">
        <w:rPr>
          <w:rFonts w:ascii="Angsana New" w:hAnsi="Angsana New" w:cs="Angsana New"/>
          <w:lang w:val="en-US"/>
        </w:rPr>
        <w:t>2560</w:t>
      </w:r>
      <w:r w:rsidR="00687338" w:rsidRPr="005E7371">
        <w:rPr>
          <w:rFonts w:ascii="Angsana New" w:hAnsi="Angsana New" w:cs="Angsana New"/>
          <w:lang w:val="en-US"/>
        </w:rPr>
        <w:t xml:space="preserve"> </w:t>
      </w:r>
      <w:r w:rsidR="00687338">
        <w:rPr>
          <w:rFonts w:ascii="Angsana New" w:hAnsi="Angsana New" w:cs="Angsana New" w:hint="cs"/>
          <w:cs/>
          <w:lang w:val="en-US"/>
        </w:rPr>
        <w:t>โดยตั๋วสัญญาเป็นประเภทด้อยสิทธิและสามารถแปลงสภาพเป็นหุ้นทุนได้เมื่อเข้าเงื่อนไขที่กำหนด</w:t>
      </w:r>
      <w:r w:rsidR="00687338">
        <w:rPr>
          <w:rFonts w:ascii="Angsana New" w:hAnsi="Angsana New" w:cs="Angsana New"/>
          <w:lang w:val="en-US"/>
        </w:rPr>
        <w:br/>
      </w:r>
      <w:r w:rsidR="00687338">
        <w:rPr>
          <w:rFonts w:ascii="Angsana New" w:hAnsi="Angsana New" w:cs="Angsana New" w:hint="cs"/>
          <w:cs/>
          <w:lang w:val="en-US"/>
        </w:rPr>
        <w:t>ตั๋วสัญญาดังกล่าวมีอัตราดอกเบี้ย</w:t>
      </w:r>
      <w:r w:rsidR="00712B5C">
        <w:rPr>
          <w:rFonts w:ascii="Angsana New" w:hAnsi="Angsana New" w:cs="Angsana New" w:hint="cs"/>
          <w:cs/>
          <w:lang w:val="en-US"/>
        </w:rPr>
        <w:t xml:space="preserve">ต่อปีเป็นอัตราคงที่ </w:t>
      </w:r>
      <w:r w:rsidR="00687338">
        <w:rPr>
          <w:rFonts w:ascii="Angsana New" w:hAnsi="Angsana New" w:cs="Angsana New" w:hint="cs"/>
          <w:cs/>
          <w:lang w:val="en-US"/>
        </w:rPr>
        <w:t>และมี</w:t>
      </w:r>
      <w:r w:rsidR="00687338" w:rsidRPr="005E7371">
        <w:rPr>
          <w:rFonts w:ascii="Angsana New" w:hAnsi="Angsana New" w:cs="Angsana New"/>
          <w:cs/>
          <w:lang w:val="en-US"/>
        </w:rPr>
        <w:t>กำหนดชำระคืนเงินต้น</w:t>
      </w:r>
      <w:r w:rsidR="00687338">
        <w:rPr>
          <w:rFonts w:ascii="Angsana New" w:hAnsi="Angsana New" w:cs="Angsana New" w:hint="cs"/>
          <w:cs/>
          <w:lang w:val="en-US"/>
        </w:rPr>
        <w:t xml:space="preserve">ภายในวันที่ </w:t>
      </w:r>
      <w:r w:rsidR="00687338">
        <w:rPr>
          <w:rFonts w:ascii="Angsana New" w:hAnsi="Angsana New" w:cs="Angsana New"/>
          <w:lang w:val="en-US"/>
        </w:rPr>
        <w:t xml:space="preserve">1 </w:t>
      </w:r>
      <w:r w:rsidR="0068733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87338">
        <w:rPr>
          <w:rFonts w:ascii="Angsana New" w:hAnsi="Angsana New" w:cs="Angsana New"/>
          <w:lang w:val="en-US"/>
        </w:rPr>
        <w:t xml:space="preserve">2560 </w:t>
      </w:r>
      <w:r w:rsidR="00687338">
        <w:rPr>
          <w:rFonts w:ascii="Angsana New" w:hAnsi="Angsana New" w:cs="Angsana New" w:hint="cs"/>
          <w:cs/>
          <w:lang w:val="en-US"/>
        </w:rPr>
        <w:t>หรือเมื่อเกิดการแปลงสภาพแล้วแต่เหตุการณ์ใดจะเกิดก่อน</w:t>
      </w:r>
      <w:r w:rsidR="0078087D">
        <w:rPr>
          <w:rFonts w:ascii="Angsana New" w:hAnsi="Angsana New" w:cs="Angsana New"/>
          <w:lang w:val="en-US"/>
        </w:rPr>
        <w:t xml:space="preserve"> </w:t>
      </w:r>
      <w:r w:rsidR="0078087D">
        <w:rPr>
          <w:rFonts w:ascii="Angsana New" w:hAnsi="Angsana New" w:cs="Angsana New" w:hint="cs"/>
          <w:cs/>
          <w:lang w:val="en-US"/>
        </w:rPr>
        <w:t>โดยกิจการคาดว่ามีความเป็นไปได้ที่จะใช้สิทธิแปลงสภาพเป็นหุ้นทุน จึงจัดประเภทสินทรัพย์ดังกล่าวเป็นสินทรัพย์ระยะยาว</w:t>
      </w:r>
    </w:p>
    <w:p w:rsidR="00E0331F" w:rsidRPr="00C918C0" w:rsidRDefault="00E0331F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6F7167" w:rsidRPr="00B847D1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847D1">
        <w:rPr>
          <w:rFonts w:ascii="Angsana New" w:hAnsi="Angsana New" w:cs="Angsana New"/>
          <w:cs/>
          <w:lang w:val="en-US"/>
        </w:rPr>
        <w:t>รายการเคลื่อนไหวของเงินให้กู้ยืม</w:t>
      </w:r>
      <w:r w:rsidR="00387859">
        <w:rPr>
          <w:rFonts w:ascii="Angsana New" w:hAnsi="Angsana New" w:cs="Angsana New" w:hint="cs"/>
          <w:cs/>
          <w:lang w:val="en-US"/>
        </w:rPr>
        <w:t>ระยะยาว</w:t>
      </w:r>
      <w:r w:rsidRPr="00B847D1">
        <w:rPr>
          <w:rFonts w:ascii="Angsana New" w:hAnsi="Angsana New" w:cs="Angsana New"/>
          <w:cs/>
          <w:lang w:val="en-US"/>
        </w:rPr>
        <w:t>แก่กิจการที่เกี่ยวข้องกันในระหว่างงวด</w:t>
      </w:r>
      <w:r w:rsidR="00A71A32">
        <w:rPr>
          <w:rFonts w:ascii="Angsana New" w:hAnsi="Angsana New" w:cs="Angsana New" w:hint="cs"/>
          <w:cs/>
          <w:lang w:val="en-US"/>
        </w:rPr>
        <w:t>เก้า</w:t>
      </w:r>
      <w:r w:rsidRPr="00B847D1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423E02" w:rsidRPr="00423E02">
        <w:rPr>
          <w:rFonts w:ascii="Angsana New" w:hAnsi="Angsana New" w:cs="Angsana New"/>
          <w:cs/>
          <w:lang w:val="en-US"/>
        </w:rPr>
        <w:t xml:space="preserve">30 </w:t>
      </w:r>
      <w:r w:rsidR="00A71A32">
        <w:rPr>
          <w:rFonts w:ascii="Angsana New" w:hAnsi="Angsana New" w:cs="Angsana New" w:hint="cs"/>
          <w:cs/>
          <w:lang w:val="en-US"/>
        </w:rPr>
        <w:t>กันย</w:t>
      </w:r>
      <w:r w:rsidR="00423E02" w:rsidRPr="00423E02">
        <w:rPr>
          <w:rFonts w:ascii="Angsana New" w:hAnsi="Angsana New" w:cs="Angsana New"/>
          <w:cs/>
          <w:lang w:val="en-US"/>
        </w:rPr>
        <w:t>ายน</w:t>
      </w:r>
      <w:r w:rsidR="002B3AAA">
        <w:rPr>
          <w:rFonts w:ascii="Angsana New" w:hAnsi="Angsana New" w:cs="Angsana New" w:hint="cs"/>
          <w:cs/>
          <w:lang w:val="en-US"/>
        </w:rPr>
        <w:t xml:space="preserve"> 25</w:t>
      </w:r>
      <w:r w:rsidR="002B3AAA">
        <w:rPr>
          <w:rFonts w:ascii="Angsana New" w:hAnsi="Angsana New" w:cs="Angsana New"/>
          <w:lang w:val="en-US"/>
        </w:rPr>
        <w:t>60</w:t>
      </w:r>
      <w:r>
        <w:rPr>
          <w:rFonts w:ascii="Angsana New" w:hAnsi="Angsana New" w:cs="Angsana New" w:hint="cs"/>
          <w:cs/>
          <w:lang w:val="en-US"/>
        </w:rPr>
        <w:t xml:space="preserve"> และ 255</w:t>
      </w:r>
      <w:r w:rsidR="002B3AAA">
        <w:rPr>
          <w:rFonts w:ascii="Angsana New" w:hAnsi="Angsana New" w:cs="Angsana New"/>
          <w:lang w:val="en-US"/>
        </w:rPr>
        <w:t>9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B847D1">
        <w:rPr>
          <w:rFonts w:ascii="Angsana New" w:hAnsi="Angsana New" w:cs="Angsana New"/>
          <w:cs/>
          <w:lang w:val="en-US"/>
        </w:rPr>
        <w:t>มีดังนี้</w:t>
      </w:r>
    </w:p>
    <w:p w:rsidR="006F7167" w:rsidRPr="00C918C0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61"/>
        <w:gridCol w:w="265"/>
        <w:gridCol w:w="1264"/>
        <w:gridCol w:w="265"/>
        <w:gridCol w:w="1261"/>
        <w:gridCol w:w="252"/>
        <w:gridCol w:w="1283"/>
      </w:tblGrid>
      <w:tr w:rsidR="009147FA" w:rsidRPr="002A51E2" w:rsidTr="00DC3430">
        <w:trPr>
          <w:trHeight w:val="427"/>
          <w:tblHeader/>
        </w:trPr>
        <w:tc>
          <w:tcPr>
            <w:tcW w:w="1844" w:type="pct"/>
          </w:tcPr>
          <w:p w:rsidR="009147FA" w:rsidRPr="009664BA" w:rsidRDefault="009147FA" w:rsidP="00A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147FA" w:rsidRPr="002A51E2" w:rsidTr="00DC3430">
        <w:trPr>
          <w:trHeight w:val="427"/>
          <w:tblHeader/>
        </w:trPr>
        <w:tc>
          <w:tcPr>
            <w:tcW w:w="1844" w:type="pct"/>
          </w:tcPr>
          <w:p w:rsidR="009147FA" w:rsidRPr="002A51E2" w:rsidRDefault="009147FA" w:rsidP="0091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9147FA" w:rsidRPr="00B847D1" w:rsidRDefault="009147FA" w:rsidP="0091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  <w:vAlign w:val="center"/>
          </w:tcPr>
          <w:p w:rsidR="009147FA" w:rsidRPr="00B847D1" w:rsidRDefault="009147FA" w:rsidP="0091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9147FA" w:rsidRPr="00B847D1" w:rsidRDefault="009147FA" w:rsidP="0091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:rsidR="009147FA" w:rsidRPr="002A51E2" w:rsidRDefault="009147FA" w:rsidP="0091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9147FA" w:rsidRPr="00B847D1" w:rsidRDefault="009147FA" w:rsidP="0091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6" w:type="pct"/>
            <w:vAlign w:val="center"/>
          </w:tcPr>
          <w:p w:rsidR="009147FA" w:rsidRPr="00B847D1" w:rsidRDefault="009147FA" w:rsidP="0091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9147FA" w:rsidRPr="00B847D1" w:rsidRDefault="009147FA" w:rsidP="0091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147FA" w:rsidRPr="002A51E2" w:rsidTr="00DC3430">
        <w:trPr>
          <w:trHeight w:val="414"/>
          <w:tblHeader/>
        </w:trPr>
        <w:tc>
          <w:tcPr>
            <w:tcW w:w="1844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6" w:type="pct"/>
            <w:gridSpan w:val="7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3E02" w:rsidRPr="009664BA" w:rsidTr="00DC3430">
        <w:trPr>
          <w:trHeight w:val="414"/>
        </w:trPr>
        <w:tc>
          <w:tcPr>
            <w:tcW w:w="1844" w:type="pct"/>
          </w:tcPr>
          <w:p w:rsidR="00423E02" w:rsidRPr="006E4896" w:rsidRDefault="00423E02" w:rsidP="0042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48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48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0" w:type="pct"/>
          </w:tcPr>
          <w:p w:rsidR="00423E02" w:rsidRPr="000157E9" w:rsidRDefault="00073690" w:rsidP="0051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90"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423E02" w:rsidRPr="009664BA" w:rsidRDefault="00073690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23E02" w:rsidRPr="006E4896" w:rsidRDefault="00073690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 w:rsidRPr="00073690">
              <w:rPr>
                <w:rFonts w:ascii="Angsana New" w:hAnsi="Angsana New"/>
                <w:sz w:val="30"/>
                <w:szCs w:val="30"/>
              </w:rPr>
              <w:t>2,739,660</w:t>
            </w:r>
          </w:p>
        </w:tc>
        <w:tc>
          <w:tcPr>
            <w:tcW w:w="136" w:type="pct"/>
          </w:tcPr>
          <w:p w:rsidR="00423E02" w:rsidRPr="006E4896" w:rsidRDefault="00423E02" w:rsidP="00423E0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423E02" w:rsidRPr="006E4896" w:rsidRDefault="00073690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</w:tr>
      <w:tr w:rsidR="00423E02" w:rsidRPr="009664BA" w:rsidTr="00DC3430">
        <w:trPr>
          <w:trHeight w:val="414"/>
        </w:trPr>
        <w:tc>
          <w:tcPr>
            <w:tcW w:w="1844" w:type="pct"/>
          </w:tcPr>
          <w:p w:rsidR="00423E02" w:rsidRPr="006E4896" w:rsidRDefault="00423E02" w:rsidP="0042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80" w:type="pct"/>
          </w:tcPr>
          <w:p w:rsidR="00423E02" w:rsidRPr="000157E9" w:rsidRDefault="00211B89" w:rsidP="0051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263,18</w:t>
            </w:r>
            <w:r w:rsidR="00E52D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423E02" w:rsidRPr="009664BA" w:rsidRDefault="00073690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2,463,160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23E02" w:rsidRPr="006E4896" w:rsidRDefault="00211B89" w:rsidP="00E5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303,18</w:t>
            </w:r>
            <w:r w:rsidR="00E52D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423E02" w:rsidRPr="006E4896" w:rsidRDefault="00423E02" w:rsidP="00423E0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423E02" w:rsidRPr="006E4896" w:rsidRDefault="00073690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2,565,160</w:t>
            </w:r>
          </w:p>
        </w:tc>
      </w:tr>
      <w:tr w:rsidR="00423E02" w:rsidRPr="009664BA" w:rsidTr="00DC3430">
        <w:trPr>
          <w:trHeight w:val="414"/>
        </w:trPr>
        <w:tc>
          <w:tcPr>
            <w:tcW w:w="1844" w:type="pct"/>
          </w:tcPr>
          <w:p w:rsidR="00423E02" w:rsidRPr="006E4896" w:rsidRDefault="00423E02" w:rsidP="0042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80" w:type="pct"/>
          </w:tcPr>
          <w:p w:rsidR="00423E02" w:rsidRPr="000157E9" w:rsidRDefault="00211B89" w:rsidP="0051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423E02" w:rsidRPr="009664BA" w:rsidRDefault="00073690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23E02" w:rsidRPr="006E4896" w:rsidRDefault="00211B89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(33,000)</w:t>
            </w:r>
          </w:p>
        </w:tc>
        <w:tc>
          <w:tcPr>
            <w:tcW w:w="136" w:type="pct"/>
          </w:tcPr>
          <w:p w:rsidR="00423E02" w:rsidRPr="006E4896" w:rsidRDefault="00423E02" w:rsidP="00423E0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423E02" w:rsidRPr="006E4896" w:rsidRDefault="00073690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(28,500)</w:t>
            </w:r>
          </w:p>
        </w:tc>
      </w:tr>
      <w:tr w:rsidR="00C56154" w:rsidRPr="009664BA" w:rsidTr="00DC3430">
        <w:trPr>
          <w:trHeight w:val="414"/>
        </w:trPr>
        <w:tc>
          <w:tcPr>
            <w:tcW w:w="1844" w:type="pct"/>
          </w:tcPr>
          <w:p w:rsidR="00C56154" w:rsidRDefault="00C56154" w:rsidP="0042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ผลต่างของอัตราแลกเปลี่ยนจาก     </w:t>
            </w:r>
          </w:p>
          <w:p w:rsidR="00C56154" w:rsidRPr="006E4896" w:rsidRDefault="00C56154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C56154" w:rsidRDefault="00C56154" w:rsidP="0051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2449F" w:rsidRPr="000157E9" w:rsidRDefault="00E52DE9" w:rsidP="0051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(8,624</w:t>
            </w:r>
            <w:r w:rsidR="00211B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</w:tcPr>
          <w:p w:rsidR="00C56154" w:rsidRPr="002A51E2" w:rsidRDefault="00C56154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C56154" w:rsidRDefault="00C56154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72449F" w:rsidRDefault="00073690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C56154" w:rsidRPr="002A51E2" w:rsidRDefault="00C56154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C56154" w:rsidRDefault="00C56154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</w:p>
          <w:p w:rsidR="0072449F" w:rsidRDefault="00211B89" w:rsidP="00E5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</w:t>
            </w:r>
            <w:r w:rsidR="00E52D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:rsidR="00C56154" w:rsidRPr="006E4896" w:rsidRDefault="00C56154" w:rsidP="00423E0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:rsidR="00073690" w:rsidRDefault="00073690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</w:p>
          <w:p w:rsidR="0072449F" w:rsidRDefault="00073690" w:rsidP="0007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E02" w:rsidRPr="009664BA" w:rsidTr="00DC3430">
        <w:trPr>
          <w:trHeight w:val="414"/>
        </w:trPr>
        <w:tc>
          <w:tcPr>
            <w:tcW w:w="1844" w:type="pct"/>
          </w:tcPr>
          <w:p w:rsidR="00423E02" w:rsidRPr="006E4896" w:rsidRDefault="00423E02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44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423E02" w:rsidRPr="000157E9" w:rsidRDefault="00211B89" w:rsidP="0051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2,717,718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423E02" w:rsidRPr="00846671" w:rsidRDefault="00073690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2,463,160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423E02" w:rsidRPr="006E4896" w:rsidRDefault="00211B89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3,001,218</w:t>
            </w:r>
          </w:p>
        </w:tc>
        <w:tc>
          <w:tcPr>
            <w:tcW w:w="136" w:type="pct"/>
          </w:tcPr>
          <w:p w:rsidR="00423E02" w:rsidRPr="006E4896" w:rsidRDefault="00423E02" w:rsidP="00423E0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423E02" w:rsidRPr="006E4896" w:rsidRDefault="00073690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2,726,660</w:t>
            </w:r>
          </w:p>
        </w:tc>
      </w:tr>
      <w:tr w:rsidR="00423E02" w:rsidRPr="00533757" w:rsidTr="00DC3430">
        <w:trPr>
          <w:trHeight w:val="400"/>
        </w:trPr>
        <w:tc>
          <w:tcPr>
            <w:tcW w:w="1844" w:type="pct"/>
          </w:tcPr>
          <w:p w:rsidR="00423E02" w:rsidRPr="006E4896" w:rsidRDefault="00423E02" w:rsidP="0042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423E02" w:rsidRPr="007F4245" w:rsidRDefault="00423E02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  <w:bottom w:val="double" w:sz="4" w:space="0" w:color="auto"/>
            </w:tcBorders>
          </w:tcPr>
          <w:p w:rsidR="00423E02" w:rsidRPr="00846671" w:rsidRDefault="00423E02" w:rsidP="005133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2,463,160</w:t>
            </w:r>
          </w:p>
        </w:tc>
        <w:tc>
          <w:tcPr>
            <w:tcW w:w="143" w:type="pct"/>
          </w:tcPr>
          <w:p w:rsidR="00423E02" w:rsidRPr="002A51E2" w:rsidRDefault="00423E02" w:rsidP="00423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423E02" w:rsidRPr="006E4896" w:rsidRDefault="00423E02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423E02" w:rsidRPr="006E4896" w:rsidRDefault="00423E02" w:rsidP="00423E0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:rsidR="00423E02" w:rsidRDefault="00533757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2,739,660</w:t>
            </w:r>
          </w:p>
        </w:tc>
      </w:tr>
    </w:tbl>
    <w:p w:rsidR="000E0A01" w:rsidRDefault="000E0A01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35BAE" w:rsidRDefault="0063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3AAA" w:rsidRPr="009664BA" w:rsidRDefault="002B3AAA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เงินจ่ายล่วงหน้าค่าสิทธิการใช้ระบบจำหน่ายก๊าซธรรมชาติ</w:t>
      </w:r>
      <w:r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2B3AAA" w:rsidRPr="00C918C0" w:rsidRDefault="002B3AAA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264"/>
        <w:gridCol w:w="272"/>
        <w:gridCol w:w="1258"/>
        <w:gridCol w:w="272"/>
        <w:gridCol w:w="1256"/>
        <w:gridCol w:w="250"/>
        <w:gridCol w:w="1277"/>
      </w:tblGrid>
      <w:tr w:rsidR="0073411D" w:rsidRPr="009664BA" w:rsidTr="00DC3430">
        <w:trPr>
          <w:trHeight w:val="422"/>
          <w:tblHeader/>
        </w:trPr>
        <w:tc>
          <w:tcPr>
            <w:tcW w:w="1843" w:type="pct"/>
          </w:tcPr>
          <w:p w:rsidR="002B3AAA" w:rsidRPr="009664BA" w:rsidRDefault="002B3AAA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2" w:type="pct"/>
            <w:gridSpan w:val="3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3411D" w:rsidRPr="009664BA" w:rsidTr="00DC3430">
        <w:trPr>
          <w:trHeight w:val="422"/>
          <w:tblHeader/>
        </w:trPr>
        <w:tc>
          <w:tcPr>
            <w:tcW w:w="1843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2B3AAA" w:rsidRPr="002A51E2" w:rsidRDefault="00533757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72449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2B3AAA" w:rsidRPr="002A51E2" w:rsidRDefault="002B3AA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2B3AAA" w:rsidRPr="002A51E2" w:rsidRDefault="0072449F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5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:rsidR="002B3AAA" w:rsidRPr="002A51E2" w:rsidRDefault="002B3AA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3411D" w:rsidRPr="009664BA" w:rsidTr="00DC3430">
        <w:trPr>
          <w:trHeight w:val="422"/>
          <w:tblHeader/>
        </w:trPr>
        <w:tc>
          <w:tcPr>
            <w:tcW w:w="1843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2B3AAA" w:rsidRPr="002A51E2" w:rsidRDefault="002B3AA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2B3AAA" w:rsidRPr="002A51E2" w:rsidRDefault="002B3AA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2B3AAA" w:rsidRPr="002A51E2" w:rsidRDefault="002B3AA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5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:rsidR="002B3AAA" w:rsidRPr="002A51E2" w:rsidRDefault="002B3AA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73411D" w:rsidRPr="009664BA" w:rsidTr="00DC3430">
        <w:trPr>
          <w:trHeight w:val="422"/>
          <w:tblHeader/>
        </w:trPr>
        <w:tc>
          <w:tcPr>
            <w:tcW w:w="1843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7" w:type="pct"/>
            <w:gridSpan w:val="7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411D" w:rsidRPr="009664BA" w:rsidTr="00DC3430">
        <w:trPr>
          <w:trHeight w:val="409"/>
        </w:trPr>
        <w:tc>
          <w:tcPr>
            <w:tcW w:w="1843" w:type="pct"/>
          </w:tcPr>
          <w:p w:rsidR="002B3AAA" w:rsidRPr="009664BA" w:rsidRDefault="002B3AAA" w:rsidP="0073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82" w:type="pct"/>
          </w:tcPr>
          <w:p w:rsidR="002B3AAA" w:rsidRPr="002A51E2" w:rsidRDefault="002B3AAA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2B3AAA" w:rsidRPr="009664BA" w:rsidRDefault="002B3AAA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2B3AAA" w:rsidRPr="002A51E2" w:rsidRDefault="002B3AAA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:rsidR="002B3AAA" w:rsidRPr="009664BA" w:rsidRDefault="002B3AAA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5584" w:rsidRPr="009664BA" w:rsidTr="00DC3430">
        <w:trPr>
          <w:trHeight w:val="409"/>
        </w:trPr>
        <w:tc>
          <w:tcPr>
            <w:tcW w:w="1843" w:type="pct"/>
          </w:tcPr>
          <w:p w:rsidR="00CB5584" w:rsidRPr="00077C15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563,020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563,020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5584" w:rsidRPr="009664BA" w:rsidTr="00DC3430">
        <w:trPr>
          <w:trHeight w:val="409"/>
        </w:trPr>
        <w:tc>
          <w:tcPr>
            <w:tcW w:w="1843" w:type="pct"/>
          </w:tcPr>
          <w:p w:rsidR="00CB5584" w:rsidRPr="009664BA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BA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563,020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563,020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9664BA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3411D" w:rsidRDefault="0073411D" w:rsidP="00E628BF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89682B" w:rsidRPr="00B847D1" w:rsidRDefault="00184B2B" w:rsidP="00E628BF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Cs/>
          <w:sz w:val="30"/>
          <w:szCs w:val="30"/>
        </w:rPr>
      </w:pP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Pr="00B847D1">
        <w:rPr>
          <w:rFonts w:ascii="Angsana New" w:hAnsi="Angsana New"/>
          <w:bCs/>
          <w:i/>
          <w:iCs/>
          <w:sz w:val="30"/>
          <w:szCs w:val="30"/>
        </w:rPr>
        <w:t>-</w:t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 กิจการที่</w:t>
      </w:r>
      <w:r w:rsidR="007812D6" w:rsidRPr="00B847D1">
        <w:rPr>
          <w:rFonts w:ascii="Angsana New" w:hAnsi="Angsana New"/>
          <w:bCs/>
          <w:i/>
          <w:iCs/>
          <w:sz w:val="30"/>
          <w:szCs w:val="30"/>
          <w:cs/>
        </w:rPr>
        <w:t>เกี่ยวข้องกัน</w:t>
      </w:r>
    </w:p>
    <w:p w:rsidR="007812D6" w:rsidRPr="00B847D1" w:rsidRDefault="007812D6" w:rsidP="00E7737D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1257"/>
        <w:gridCol w:w="263"/>
        <w:gridCol w:w="1264"/>
        <w:gridCol w:w="263"/>
        <w:gridCol w:w="1262"/>
        <w:gridCol w:w="252"/>
        <w:gridCol w:w="1281"/>
      </w:tblGrid>
      <w:tr w:rsidR="004372E8" w:rsidRPr="0060717F" w:rsidTr="00DC3430">
        <w:trPr>
          <w:tblHeader/>
        </w:trPr>
        <w:tc>
          <w:tcPr>
            <w:tcW w:w="1848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02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8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3411D" w:rsidRPr="0060717F" w:rsidTr="00DC3430">
        <w:trPr>
          <w:tblHeader/>
        </w:trPr>
        <w:tc>
          <w:tcPr>
            <w:tcW w:w="184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40350B" w:rsidRPr="002A51E2" w:rsidRDefault="0072449F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2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2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40350B" w:rsidRPr="002A51E2" w:rsidRDefault="0072449F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3411D" w:rsidRPr="0060717F" w:rsidTr="00DC3430">
        <w:trPr>
          <w:tblHeader/>
        </w:trPr>
        <w:tc>
          <w:tcPr>
            <w:tcW w:w="18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2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F26954" w:rsidRPr="0060717F" w:rsidTr="00DC3430">
        <w:trPr>
          <w:tblHeader/>
        </w:trPr>
        <w:tc>
          <w:tcPr>
            <w:tcW w:w="18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2" w:type="pct"/>
            <w:gridSpan w:val="7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411D" w:rsidRPr="0060717F" w:rsidTr="00DC3430">
        <w:tc>
          <w:tcPr>
            <w:tcW w:w="1848" w:type="pct"/>
          </w:tcPr>
          <w:p w:rsidR="00F26954" w:rsidRPr="00B847D1" w:rsidRDefault="00F26954" w:rsidP="00F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7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5584" w:rsidRPr="0060717F" w:rsidTr="00DC3430">
        <w:tc>
          <w:tcPr>
            <w:tcW w:w="1848" w:type="pct"/>
          </w:tcPr>
          <w:p w:rsidR="00CB5584" w:rsidRPr="00B847D1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78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36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</w:tr>
      <w:tr w:rsidR="00CB5584" w:rsidRPr="0060717F" w:rsidTr="00DC3430">
        <w:tc>
          <w:tcPr>
            <w:tcW w:w="1848" w:type="pct"/>
          </w:tcPr>
          <w:p w:rsidR="00CB5584" w:rsidRPr="00B847D1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584" w:rsidRPr="0060717F" w:rsidTr="00DC3430">
        <w:tc>
          <w:tcPr>
            <w:tcW w:w="1848" w:type="pct"/>
          </w:tcPr>
          <w:p w:rsidR="00CB5584" w:rsidRPr="00B847D1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8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584" w:rsidRPr="0060717F" w:rsidTr="00DC3430">
        <w:tc>
          <w:tcPr>
            <w:tcW w:w="1848" w:type="pct"/>
          </w:tcPr>
          <w:p w:rsidR="00CB5584" w:rsidRPr="00B847D1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36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</w:tr>
      <w:tr w:rsidR="00CB5584" w:rsidRPr="0060717F" w:rsidTr="00DC3430">
        <w:tc>
          <w:tcPr>
            <w:tcW w:w="1848" w:type="pct"/>
          </w:tcPr>
          <w:p w:rsidR="00CB5584" w:rsidRPr="00B847D1" w:rsidRDefault="00CB5584" w:rsidP="00CB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36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</w:tr>
    </w:tbl>
    <w:p w:rsidR="00FD15A8" w:rsidRPr="00B847D1" w:rsidRDefault="00FD15A8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55265" w:rsidRDefault="0095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E1932" w:rsidRPr="00B847D1" w:rsidRDefault="00184B2B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เจ้าหนี้การค้า 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DE1932" w:rsidRPr="00B847D1" w:rsidRDefault="00DE193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0"/>
        <w:gridCol w:w="275"/>
        <w:gridCol w:w="1259"/>
        <w:gridCol w:w="275"/>
        <w:gridCol w:w="1255"/>
        <w:gridCol w:w="252"/>
        <w:gridCol w:w="1288"/>
      </w:tblGrid>
      <w:tr w:rsidR="004372E8" w:rsidRPr="0060717F" w:rsidTr="00DC3430">
        <w:trPr>
          <w:tblHeader/>
        </w:trPr>
        <w:tc>
          <w:tcPr>
            <w:tcW w:w="1841" w:type="pct"/>
          </w:tcPr>
          <w:p w:rsidR="004372E8" w:rsidRPr="002E14DE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05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6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C3430" w:rsidRPr="0060717F" w:rsidTr="00DC3430">
        <w:trPr>
          <w:tblHeader/>
        </w:trPr>
        <w:tc>
          <w:tcPr>
            <w:tcW w:w="184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40350B" w:rsidRPr="002A51E2" w:rsidRDefault="0072449F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40350B" w:rsidRPr="002A51E2" w:rsidRDefault="0072449F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C3430" w:rsidRPr="0060717F" w:rsidTr="00DC3430">
        <w:trPr>
          <w:tblHeader/>
        </w:trPr>
        <w:tc>
          <w:tcPr>
            <w:tcW w:w="184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F26954" w:rsidRPr="0060717F" w:rsidTr="00DC3430">
        <w:trPr>
          <w:tblHeader/>
        </w:trPr>
        <w:tc>
          <w:tcPr>
            <w:tcW w:w="184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9" w:type="pct"/>
            <w:gridSpan w:val="7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3430" w:rsidRPr="0060717F" w:rsidTr="00DC3430">
        <w:tc>
          <w:tcPr>
            <w:tcW w:w="184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79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F26954" w:rsidRPr="002A51E2" w:rsidRDefault="00F26954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F26954" w:rsidRPr="00B847D1" w:rsidRDefault="00F26954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3430" w:rsidRPr="0060717F" w:rsidTr="00DC3430">
        <w:tc>
          <w:tcPr>
            <w:tcW w:w="184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ปตท. จำกัด (มหาชน)</w:t>
            </w:r>
          </w:p>
        </w:tc>
        <w:tc>
          <w:tcPr>
            <w:tcW w:w="679" w:type="pct"/>
          </w:tcPr>
          <w:p w:rsidR="00F26954" w:rsidRPr="002A51E2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1,051,894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F26954" w:rsidRPr="00B847D1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1,051,897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F26954" w:rsidRPr="002A51E2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958,272</w:t>
            </w: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F26954" w:rsidRPr="00B847D1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932,113</w:t>
            </w:r>
          </w:p>
        </w:tc>
      </w:tr>
      <w:tr w:rsidR="00DC3430" w:rsidRPr="0060717F" w:rsidTr="00DC3430">
        <w:tc>
          <w:tcPr>
            <w:tcW w:w="1841" w:type="pct"/>
          </w:tcPr>
          <w:p w:rsidR="00AE1538" w:rsidRPr="00B847D1" w:rsidRDefault="00AE1538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AE1538" w:rsidRDefault="00AE15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AE1538" w:rsidRPr="002A51E2" w:rsidRDefault="00AE1538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AE1538" w:rsidRDefault="00AE1538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E1538" w:rsidRPr="002A51E2" w:rsidRDefault="00AE1538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AE1538" w:rsidRDefault="00AE15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AE1538" w:rsidRPr="002A51E2" w:rsidRDefault="00AE1538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AE1538" w:rsidRDefault="00AE1538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430" w:rsidRPr="0060717F" w:rsidTr="00DC3430">
        <w:tc>
          <w:tcPr>
            <w:tcW w:w="184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79" w:type="pct"/>
          </w:tcPr>
          <w:p w:rsidR="00F26954" w:rsidRPr="002A51E2" w:rsidRDefault="00F26954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F26954" w:rsidRPr="00B847D1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F26954" w:rsidRPr="002A51E2" w:rsidRDefault="00F26954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F26954" w:rsidRPr="00B847D1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638" w:rsidRPr="0060717F" w:rsidTr="00DC3430">
        <w:tc>
          <w:tcPr>
            <w:tcW w:w="1841" w:type="pct"/>
          </w:tcPr>
          <w:p w:rsidR="000E6638" w:rsidRPr="00B847D1" w:rsidRDefault="000E6638" w:rsidP="000E663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79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1,014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1,014</w:t>
            </w:r>
          </w:p>
        </w:tc>
        <w:tc>
          <w:tcPr>
            <w:tcW w:w="13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0E6638" w:rsidRPr="0060717F" w:rsidTr="00DC3430">
        <w:tc>
          <w:tcPr>
            <w:tcW w:w="1841" w:type="pct"/>
          </w:tcPr>
          <w:p w:rsidR="000E6638" w:rsidRPr="00B847D1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679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3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0E6638" w:rsidRPr="0060717F" w:rsidTr="00DC3430">
        <w:tc>
          <w:tcPr>
            <w:tcW w:w="1841" w:type="pct"/>
          </w:tcPr>
          <w:p w:rsidR="000E6638" w:rsidRPr="00B847D1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79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60717F" w:rsidTr="00DC3430">
        <w:tc>
          <w:tcPr>
            <w:tcW w:w="1841" w:type="pct"/>
          </w:tcPr>
          <w:p w:rsidR="000E6638" w:rsidRPr="00B847D1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679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  <w:tc>
          <w:tcPr>
            <w:tcW w:w="13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0E6638" w:rsidRPr="00225C73" w:rsidTr="00DC3430">
        <w:tc>
          <w:tcPr>
            <w:tcW w:w="1841" w:type="pct"/>
          </w:tcPr>
          <w:p w:rsidR="000E6638" w:rsidRPr="005B2107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0E6638" w:rsidRPr="005B2107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E6638" w:rsidRPr="005B2107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5B2107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5B2107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5B2107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0E6638" w:rsidRPr="005B2107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5B2107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60717F" w:rsidTr="00DC3430">
        <w:tc>
          <w:tcPr>
            <w:tcW w:w="1841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60717F" w:rsidTr="00DC3430">
        <w:tc>
          <w:tcPr>
            <w:tcW w:w="1841" w:type="pct"/>
          </w:tcPr>
          <w:p w:rsidR="000E6638" w:rsidRPr="00B847D1" w:rsidRDefault="000E6638" w:rsidP="000E663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1739EE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 เคมิคอล จำกัด       </w:t>
            </w:r>
          </w:p>
        </w:tc>
        <w:tc>
          <w:tcPr>
            <w:tcW w:w="679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64,175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38,118</w:t>
            </w:r>
          </w:p>
        </w:tc>
        <w:tc>
          <w:tcPr>
            <w:tcW w:w="148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64,175</w:t>
            </w:r>
          </w:p>
        </w:tc>
        <w:tc>
          <w:tcPr>
            <w:tcW w:w="136" w:type="pct"/>
          </w:tcPr>
          <w:p w:rsidR="000E6638" w:rsidRPr="002A51E2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</w:tcPr>
          <w:p w:rsidR="000E6638" w:rsidRPr="00B847D1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38,118</w:t>
            </w:r>
          </w:p>
        </w:tc>
      </w:tr>
      <w:tr w:rsidR="00DC3430" w:rsidRPr="0060717F" w:rsidTr="00DC3430">
        <w:tc>
          <w:tcPr>
            <w:tcW w:w="1841" w:type="pct"/>
          </w:tcPr>
          <w:p w:rsidR="00F26954" w:rsidRPr="00B847D1" w:rsidRDefault="00F26954" w:rsidP="00F2695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F26954" w:rsidRPr="002A51E2" w:rsidDel="006E62D7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3,154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26954" w:rsidRPr="001739EE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10,220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F26954" w:rsidRPr="002A51E2" w:rsidDel="006E62D7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F26954" w:rsidRPr="001739EE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3430" w:rsidRPr="0060717F" w:rsidTr="00DC3430">
        <w:tc>
          <w:tcPr>
            <w:tcW w:w="1841" w:type="pct"/>
          </w:tcPr>
          <w:p w:rsidR="00F26954" w:rsidRPr="00B847D1" w:rsidRDefault="00F26954" w:rsidP="00F2695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2A51E2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1,120,928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B847D1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1,102,347</w:t>
            </w:r>
          </w:p>
        </w:tc>
        <w:tc>
          <w:tcPr>
            <w:tcW w:w="14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2A51E2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1,024,152</w:t>
            </w:r>
          </w:p>
        </w:tc>
        <w:tc>
          <w:tcPr>
            <w:tcW w:w="136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B847D1" w:rsidRDefault="00F26954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972,343</w:t>
            </w:r>
          </w:p>
        </w:tc>
      </w:tr>
    </w:tbl>
    <w:p w:rsidR="00E60802" w:rsidRDefault="00E6080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52B1B" w:rsidRDefault="004372E8" w:rsidP="00D1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D175F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Pr="0061377C" w:rsidRDefault="00F26954" w:rsidP="00F26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1263"/>
        <w:gridCol w:w="274"/>
        <w:gridCol w:w="1255"/>
        <w:gridCol w:w="274"/>
        <w:gridCol w:w="1255"/>
        <w:gridCol w:w="261"/>
        <w:gridCol w:w="1260"/>
      </w:tblGrid>
      <w:tr w:rsidR="00AE1538" w:rsidRPr="009664BA" w:rsidTr="00DC3430">
        <w:trPr>
          <w:trHeight w:val="423"/>
          <w:tblHeader/>
        </w:trPr>
        <w:tc>
          <w:tcPr>
            <w:tcW w:w="1848" w:type="pct"/>
          </w:tcPr>
          <w:p w:rsidR="00F26954" w:rsidRPr="0061377C" w:rsidRDefault="00F26954" w:rsidP="00A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6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8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3411D" w:rsidRPr="009664BA" w:rsidTr="00DC3430">
        <w:trPr>
          <w:trHeight w:val="423"/>
          <w:tblHeader/>
        </w:trPr>
        <w:tc>
          <w:tcPr>
            <w:tcW w:w="18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</w:tcPr>
          <w:p w:rsidR="00F26954" w:rsidRPr="0061377C" w:rsidRDefault="0072449F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F26954" w:rsidRPr="0061377C" w:rsidRDefault="0072449F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1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3411D" w:rsidRPr="009664BA" w:rsidTr="00DC3430">
        <w:trPr>
          <w:trHeight w:val="423"/>
          <w:tblHeader/>
        </w:trPr>
        <w:tc>
          <w:tcPr>
            <w:tcW w:w="18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F26954" w:rsidRPr="000E6638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1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F26954" w:rsidRPr="009664BA" w:rsidTr="00DC3430">
        <w:trPr>
          <w:trHeight w:val="423"/>
          <w:tblHeader/>
        </w:trPr>
        <w:tc>
          <w:tcPr>
            <w:tcW w:w="18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2" w:type="pct"/>
            <w:gridSpan w:val="7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11D" w:rsidRPr="009664BA" w:rsidTr="00DC3430">
        <w:trPr>
          <w:trHeight w:val="410"/>
        </w:trPr>
        <w:tc>
          <w:tcPr>
            <w:tcW w:w="1848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81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F26954" w:rsidRPr="0061377C" w:rsidRDefault="00F26954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F26954" w:rsidRPr="0061377C" w:rsidRDefault="00F26954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411D" w:rsidRPr="009664BA" w:rsidTr="00DC3430">
        <w:trPr>
          <w:trHeight w:val="410"/>
        </w:trPr>
        <w:tc>
          <w:tcPr>
            <w:tcW w:w="1848" w:type="pct"/>
          </w:tcPr>
          <w:p w:rsidR="000F6F3C" w:rsidRPr="0061377C" w:rsidRDefault="000F6F3C" w:rsidP="000F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681" w:type="pct"/>
          </w:tcPr>
          <w:p w:rsidR="000F6F3C" w:rsidRPr="002F6F1D" w:rsidRDefault="00926A82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14,354</w:t>
            </w: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14,613</w:t>
            </w: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2F6F1D" w:rsidRDefault="000E6638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14,268</w:t>
            </w:r>
          </w:p>
        </w:tc>
        <w:tc>
          <w:tcPr>
            <w:tcW w:w="141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F6F3C" w:rsidRPr="0061377C" w:rsidRDefault="000F6F3C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</w:tr>
      <w:tr w:rsidR="0073411D" w:rsidRPr="009664BA" w:rsidTr="00DC3430">
        <w:trPr>
          <w:trHeight w:val="423"/>
        </w:trPr>
        <w:tc>
          <w:tcPr>
            <w:tcW w:w="1848" w:type="pct"/>
          </w:tcPr>
          <w:p w:rsidR="000F6F3C" w:rsidRPr="0061377C" w:rsidRDefault="000F6F3C" w:rsidP="000F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0F6F3C" w:rsidRPr="0061377C" w:rsidRDefault="000F6F3C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F6F3C" w:rsidRPr="0061377C" w:rsidRDefault="000F6F3C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5265" w:rsidRPr="009664BA" w:rsidTr="00DC3430">
        <w:trPr>
          <w:trHeight w:val="423"/>
        </w:trPr>
        <w:tc>
          <w:tcPr>
            <w:tcW w:w="1848" w:type="pct"/>
          </w:tcPr>
          <w:p w:rsidR="00955265" w:rsidRPr="0061377C" w:rsidRDefault="00955265" w:rsidP="000F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955265" w:rsidRPr="0061377C" w:rsidRDefault="00955265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955265" w:rsidRPr="0061377C" w:rsidRDefault="00955265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55265" w:rsidRPr="0061377C" w:rsidRDefault="00955265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5265" w:rsidRPr="009664BA" w:rsidTr="00DC3430">
        <w:trPr>
          <w:trHeight w:val="423"/>
        </w:trPr>
        <w:tc>
          <w:tcPr>
            <w:tcW w:w="1848" w:type="pct"/>
          </w:tcPr>
          <w:p w:rsidR="00955265" w:rsidRPr="0061377C" w:rsidRDefault="00955265" w:rsidP="000F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955265" w:rsidRPr="0061377C" w:rsidRDefault="00955265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955265" w:rsidRPr="0061377C" w:rsidRDefault="00955265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955265" w:rsidRPr="0061377C" w:rsidRDefault="00955265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55265" w:rsidRPr="0061377C" w:rsidRDefault="00955265" w:rsidP="00734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411D" w:rsidRPr="009664BA" w:rsidTr="00DC3430">
        <w:trPr>
          <w:trHeight w:val="410"/>
        </w:trPr>
        <w:tc>
          <w:tcPr>
            <w:tcW w:w="1848" w:type="pct"/>
          </w:tcPr>
          <w:p w:rsidR="000F6F3C" w:rsidRPr="0061377C" w:rsidRDefault="000F6F3C" w:rsidP="000F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ผู้ถือหุ้น</w:t>
            </w:r>
          </w:p>
        </w:tc>
        <w:tc>
          <w:tcPr>
            <w:tcW w:w="681" w:type="pct"/>
          </w:tcPr>
          <w:p w:rsidR="000F6F3C" w:rsidRPr="0061377C" w:rsidRDefault="000F6F3C" w:rsidP="00734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F6F3C" w:rsidRPr="0061377C" w:rsidRDefault="000F6F3C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411D" w:rsidRPr="009664BA" w:rsidTr="00DC3430">
        <w:trPr>
          <w:trHeight w:val="410"/>
        </w:trPr>
        <w:tc>
          <w:tcPr>
            <w:tcW w:w="1848" w:type="pct"/>
          </w:tcPr>
          <w:p w:rsidR="000F6F3C" w:rsidRPr="0061377C" w:rsidRDefault="000F6F3C" w:rsidP="000F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81" w:type="pct"/>
          </w:tcPr>
          <w:p w:rsidR="000F6F3C" w:rsidRPr="0061377C" w:rsidRDefault="000F6F3C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F6F3C" w:rsidRPr="0061377C" w:rsidRDefault="000F6F3C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F6F3C" w:rsidRPr="0061377C" w:rsidRDefault="000F6F3C" w:rsidP="000F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F6F3C" w:rsidRPr="0061377C" w:rsidRDefault="000F6F3C" w:rsidP="00DC34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2,275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4,838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2,275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4,838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11,913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11,913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</w:tr>
      <w:tr w:rsidR="000E6638" w:rsidRPr="009664BA" w:rsidTr="00DC3430">
        <w:trPr>
          <w:trHeight w:val="423"/>
        </w:trPr>
        <w:tc>
          <w:tcPr>
            <w:tcW w:w="1848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3,037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3,037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พีทีที ดิจิตอล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โซลูชั่นส์ 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ไอซีที โซลูชั่นส์ 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81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Pr="002F6F1D" w:rsidRDefault="00926A82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18,967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10,541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16,482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10,088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บิซิเนส เซอร์วิสเซส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อัลไลแอนซ์</w:t>
            </w: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81" w:type="pct"/>
          </w:tcPr>
          <w:p w:rsidR="000E6638" w:rsidRPr="002F6F1D" w:rsidRDefault="00926A82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10,82</w:t>
            </w:r>
            <w:r w:rsidR="000E66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7,501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10,468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7,157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เมนเทนแนนซ์ แอนด์</w:t>
            </w: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เอนจิเนียริ่ง 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9,937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9,937</w:t>
            </w: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81" w:type="pct"/>
          </w:tcPr>
          <w:p w:rsidR="000E6638" w:rsidRPr="002F6F1D" w:rsidRDefault="00926A82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17,669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926A82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0E6638" w:rsidRPr="009664BA" w:rsidTr="00DC3430">
        <w:trPr>
          <w:trHeight w:val="397"/>
        </w:trPr>
        <w:tc>
          <w:tcPr>
            <w:tcW w:w="1848" w:type="pct"/>
          </w:tcPr>
          <w:p w:rsidR="000E6638" w:rsidRPr="0061377C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2C66D4" w:rsidRDefault="000E6638" w:rsidP="000E6638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81" w:type="pct"/>
          </w:tcPr>
          <w:p w:rsidR="000E6638" w:rsidRPr="002F6F1D" w:rsidDel="00916A95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17,424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14,825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Del="00916A95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17,424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14,825</w:t>
            </w: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2C66D4" w:rsidRDefault="000E6638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681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Pr="009E747A" w:rsidDel="00916A95" w:rsidRDefault="00333409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Pr="009E747A" w:rsidDel="00916A95" w:rsidRDefault="00333409" w:rsidP="00333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1B7673" w:rsidRPr="009664BA" w:rsidTr="00DC3430">
        <w:trPr>
          <w:trHeight w:val="411"/>
        </w:trPr>
        <w:tc>
          <w:tcPr>
            <w:tcW w:w="1848" w:type="pct"/>
          </w:tcPr>
          <w:p w:rsidR="001B7673" w:rsidRPr="0040350B" w:rsidRDefault="001B7673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1B7673" w:rsidRPr="009E747A" w:rsidDel="00916A95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1B7673" w:rsidRPr="0061377C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1B7673" w:rsidRDefault="001B7673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B7673" w:rsidRPr="0061377C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1B7673" w:rsidRPr="009E747A" w:rsidDel="00916A95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1B7673" w:rsidRPr="0061377C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1B7673" w:rsidRDefault="001B7673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673" w:rsidRPr="009664BA" w:rsidTr="00DC3430">
        <w:trPr>
          <w:trHeight w:val="411"/>
        </w:trPr>
        <w:tc>
          <w:tcPr>
            <w:tcW w:w="1848" w:type="pct"/>
          </w:tcPr>
          <w:p w:rsidR="001B7673" w:rsidRPr="0040350B" w:rsidRDefault="001B7673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1B7673" w:rsidRPr="009E747A" w:rsidDel="00916A95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1B7673" w:rsidRPr="0061377C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1B7673" w:rsidRDefault="001B7673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B7673" w:rsidRPr="0061377C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1B7673" w:rsidRPr="009E747A" w:rsidDel="00916A95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1B7673" w:rsidRPr="0061377C" w:rsidRDefault="001B7673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1B7673" w:rsidRDefault="001B7673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40350B" w:rsidRDefault="000E6638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0E6638" w:rsidRPr="009E747A" w:rsidDel="00916A95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9E747A" w:rsidDel="00916A95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0"/>
        </w:trPr>
        <w:tc>
          <w:tcPr>
            <w:tcW w:w="1848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8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2C66D4" w:rsidRDefault="000E6638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0350B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81" w:type="pct"/>
          </w:tcPr>
          <w:p w:rsidR="000E6638" w:rsidRPr="009E747A" w:rsidDel="00916A95" w:rsidRDefault="00926A82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E66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9E747A" w:rsidDel="00916A95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0E6638" w:rsidRPr="009664BA" w:rsidTr="00DC3430">
        <w:trPr>
          <w:trHeight w:val="397"/>
        </w:trPr>
        <w:tc>
          <w:tcPr>
            <w:tcW w:w="1848" w:type="pct"/>
          </w:tcPr>
          <w:p w:rsidR="000E6638" w:rsidRPr="0040350B" w:rsidRDefault="000E6638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81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106,439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158,237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106,439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158,237</w:t>
            </w:r>
          </w:p>
        </w:tc>
      </w:tr>
      <w:tr w:rsidR="000E6638" w:rsidRPr="009664BA" w:rsidTr="00DC3430">
        <w:trPr>
          <w:trHeight w:val="822"/>
        </w:trPr>
        <w:tc>
          <w:tcPr>
            <w:tcW w:w="1848" w:type="pct"/>
          </w:tcPr>
          <w:p w:rsidR="000E6638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แอดวานซ์ ไบโอเคมิคอล </w:t>
            </w:r>
          </w:p>
          <w:p w:rsidR="000E6638" w:rsidRPr="0061377C" w:rsidRDefault="000E6638" w:rsidP="000E66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681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E6638" w:rsidRPr="002F6F1D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0E6638" w:rsidRPr="0061377C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225C73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681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225C73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681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638" w:rsidRPr="009664BA" w:rsidTr="00DC3430">
        <w:trPr>
          <w:trHeight w:val="411"/>
        </w:trPr>
        <w:tc>
          <w:tcPr>
            <w:tcW w:w="1848" w:type="pct"/>
          </w:tcPr>
          <w:p w:rsidR="000E6638" w:rsidRPr="00225C73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พีทีที แทงค์ เทอร์มินัล จำกัด</w:t>
            </w:r>
          </w:p>
        </w:tc>
        <w:tc>
          <w:tcPr>
            <w:tcW w:w="681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638" w:rsidRPr="009664BA" w:rsidTr="00DC3430">
        <w:trPr>
          <w:trHeight w:val="397"/>
        </w:trPr>
        <w:tc>
          <w:tcPr>
            <w:tcW w:w="1848" w:type="pct"/>
          </w:tcPr>
          <w:p w:rsidR="000E6638" w:rsidRPr="00225C73" w:rsidRDefault="000E6638" w:rsidP="000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0E6638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141" w:type="pct"/>
          </w:tcPr>
          <w:p w:rsidR="000E6638" w:rsidRPr="0061377C" w:rsidRDefault="000E6638" w:rsidP="000E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0E6638" w:rsidRDefault="000E6638" w:rsidP="000E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11D" w:rsidRPr="009664BA" w:rsidTr="00DC3430">
        <w:trPr>
          <w:trHeight w:val="411"/>
        </w:trPr>
        <w:tc>
          <w:tcPr>
            <w:tcW w:w="1848" w:type="pct"/>
          </w:tcPr>
          <w:p w:rsidR="00F26954" w:rsidRPr="002C66D4" w:rsidRDefault="00F26954" w:rsidP="00AE1538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9E747A" w:rsidDel="00916A95" w:rsidRDefault="00710809" w:rsidP="00DC3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195,580</w:t>
            </w:r>
          </w:p>
        </w:tc>
        <w:tc>
          <w:tcPr>
            <w:tcW w:w="148" w:type="pct"/>
          </w:tcPr>
          <w:p w:rsidR="00F26954" w:rsidRPr="0061377C" w:rsidRDefault="00F26954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61377C" w:rsidRDefault="00F26954" w:rsidP="00F47D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250,305</w:t>
            </w:r>
          </w:p>
        </w:tc>
        <w:tc>
          <w:tcPr>
            <w:tcW w:w="148" w:type="pct"/>
          </w:tcPr>
          <w:p w:rsidR="00F26954" w:rsidRPr="0061377C" w:rsidRDefault="00F26954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9E747A" w:rsidDel="00916A95" w:rsidRDefault="000E6638" w:rsidP="00F47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191,302</w:t>
            </w:r>
          </w:p>
        </w:tc>
        <w:tc>
          <w:tcPr>
            <w:tcW w:w="141" w:type="pct"/>
          </w:tcPr>
          <w:p w:rsidR="00F26954" w:rsidRPr="0061377C" w:rsidRDefault="00F26954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F26954" w:rsidRPr="0061377C" w:rsidRDefault="00F26954" w:rsidP="00F47D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231,972</w:t>
            </w:r>
          </w:p>
        </w:tc>
      </w:tr>
    </w:tbl>
    <w:p w:rsidR="00E342CF" w:rsidRDefault="00E342CF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372E8" w:rsidRPr="00B847D1" w:rsidRDefault="004372E8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เจ้าหนี้งานก่อสร้าง </w:t>
      </w:r>
      <w:r w:rsidRPr="00B847D1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4372E8" w:rsidRPr="00B847D1" w:rsidRDefault="004372E8" w:rsidP="00E7737D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261"/>
        <w:gridCol w:w="269"/>
        <w:gridCol w:w="1265"/>
        <w:gridCol w:w="263"/>
        <w:gridCol w:w="1244"/>
        <w:gridCol w:w="250"/>
        <w:gridCol w:w="1298"/>
      </w:tblGrid>
      <w:tr w:rsidR="004372E8" w:rsidRPr="0060717F" w:rsidTr="00C00019">
        <w:trPr>
          <w:trHeight w:val="425"/>
        </w:trPr>
        <w:tc>
          <w:tcPr>
            <w:tcW w:w="1845" w:type="pct"/>
          </w:tcPr>
          <w:p w:rsidR="004372E8" w:rsidRPr="00B847D1" w:rsidRDefault="004372E8" w:rsidP="00E7737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507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7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47D62" w:rsidRPr="0060717F" w:rsidTr="00C00019">
        <w:trPr>
          <w:trHeight w:val="411"/>
        </w:trPr>
        <w:tc>
          <w:tcPr>
            <w:tcW w:w="18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C94F82" w:rsidRPr="002A51E2" w:rsidRDefault="0072449F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2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:rsidR="00C94F82" w:rsidRPr="002A51E2" w:rsidRDefault="0072449F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กันยา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13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F47D62" w:rsidRPr="0060717F" w:rsidTr="00C00019">
        <w:trPr>
          <w:trHeight w:val="425"/>
        </w:trPr>
        <w:tc>
          <w:tcPr>
            <w:tcW w:w="18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2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C94F82" w:rsidRPr="0060717F" w:rsidTr="00C00019">
        <w:trPr>
          <w:trHeight w:val="411"/>
        </w:trPr>
        <w:tc>
          <w:tcPr>
            <w:tcW w:w="18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5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7D62" w:rsidRPr="0060717F" w:rsidTr="00C00019">
        <w:trPr>
          <w:trHeight w:val="425"/>
        </w:trPr>
        <w:tc>
          <w:tcPr>
            <w:tcW w:w="1845" w:type="pct"/>
          </w:tcPr>
          <w:p w:rsidR="0025628A" w:rsidRPr="00B847D1" w:rsidRDefault="0025628A" w:rsidP="00256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0" w:type="pct"/>
          </w:tcPr>
          <w:p w:rsidR="0025628A" w:rsidRPr="002A51E2" w:rsidRDefault="0025628A" w:rsidP="00F47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25628A" w:rsidRPr="002A51E2" w:rsidRDefault="0025628A" w:rsidP="00E9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:rsidR="0025628A" w:rsidRPr="002A51E2" w:rsidRDefault="0025628A" w:rsidP="005E2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:rsidR="0025628A" w:rsidRPr="002A51E2" w:rsidRDefault="0025628A" w:rsidP="005E2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47D62" w:rsidRPr="003C217C" w:rsidTr="00C00019">
        <w:trPr>
          <w:trHeight w:val="411"/>
        </w:trPr>
        <w:tc>
          <w:tcPr>
            <w:tcW w:w="1845" w:type="pct"/>
          </w:tcPr>
          <w:p w:rsidR="0025628A" w:rsidRPr="00225C73" w:rsidRDefault="0025628A" w:rsidP="00256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680" w:type="pct"/>
          </w:tcPr>
          <w:p w:rsidR="0025628A" w:rsidRPr="002A51E2" w:rsidRDefault="00B977C7" w:rsidP="00F47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7,907</w:t>
            </w:r>
          </w:p>
        </w:tc>
        <w:tc>
          <w:tcPr>
            <w:tcW w:w="145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25628A" w:rsidRPr="002A51E2" w:rsidRDefault="0025628A" w:rsidP="00E9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:rsidR="0025628A" w:rsidRPr="002A51E2" w:rsidRDefault="00710809" w:rsidP="005E2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:rsidR="0025628A" w:rsidRPr="002A51E2" w:rsidRDefault="0025628A" w:rsidP="005E2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47D62" w:rsidRPr="0060717F" w:rsidTr="00C00019">
        <w:trPr>
          <w:trHeight w:val="397"/>
        </w:trPr>
        <w:tc>
          <w:tcPr>
            <w:tcW w:w="1845" w:type="pct"/>
          </w:tcPr>
          <w:p w:rsidR="0025628A" w:rsidRPr="00B847D1" w:rsidRDefault="0025628A" w:rsidP="00256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5628A" w:rsidRPr="002A51E2" w:rsidRDefault="00B977C7" w:rsidP="00F47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7,9</w:t>
            </w:r>
            <w:r w:rsidR="007108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25628A" w:rsidRPr="00B847D1" w:rsidRDefault="0025628A" w:rsidP="00E96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25628A" w:rsidRPr="002A51E2" w:rsidRDefault="00710809" w:rsidP="005E2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69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25628A" w:rsidRPr="002A51E2" w:rsidRDefault="0025628A" w:rsidP="00256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:rsidR="0025628A" w:rsidRPr="00B847D1" w:rsidRDefault="0025628A" w:rsidP="005E24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095"/>
              </w:tabs>
              <w:spacing w:line="240" w:lineRule="auto"/>
              <w:ind w:left="-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372E8" w:rsidRPr="00B847D1" w:rsidRDefault="004372E8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342CF" w:rsidRDefault="00E3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Cs/>
          <w:i/>
          <w:iCs/>
          <w:cs/>
        </w:rPr>
        <w:br w:type="page"/>
      </w:r>
    </w:p>
    <w:p w:rsidR="00E342CF" w:rsidRDefault="00E342CF" w:rsidP="00E342CF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/>
          <w:bCs/>
          <w:i/>
          <w:iCs/>
          <w:cs/>
        </w:rPr>
        <w:lastRenderedPageBreak/>
        <w:t>เงิน</w:t>
      </w:r>
      <w:r w:rsidRPr="00B847D1">
        <w:rPr>
          <w:rFonts w:ascii="Angsana New" w:hAnsi="Angsana New" w:cs="Angsana New"/>
          <w:bCs/>
          <w:i/>
          <w:iCs/>
          <w:cs/>
        </w:rPr>
        <w:t>กู้ยืม</w:t>
      </w:r>
      <w:r>
        <w:rPr>
          <w:rFonts w:ascii="Angsana New" w:hAnsi="Angsana New" w:cs="Angsana New" w:hint="cs"/>
          <w:bCs/>
          <w:i/>
          <w:iCs/>
          <w:cs/>
        </w:rPr>
        <w:t>ระยะสั้นจาก</w:t>
      </w:r>
      <w:r w:rsidRPr="00B847D1">
        <w:rPr>
          <w:rFonts w:ascii="Angsana New" w:hAnsi="Angsana New" w:cs="Angsana New"/>
          <w:bCs/>
          <w:i/>
          <w:iCs/>
          <w:cs/>
        </w:rPr>
        <w:t>กิจการที่เกี่ยวข้องกัน</w:t>
      </w:r>
    </w:p>
    <w:p w:rsidR="00E342CF" w:rsidRDefault="00E342CF" w:rsidP="00E342CF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sz w:val="26"/>
          <w:szCs w:val="26"/>
          <w:cs/>
        </w:rPr>
      </w:pPr>
    </w:p>
    <w:p w:rsidR="00E342CF" w:rsidRDefault="00A33327" w:rsidP="00E3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  <w:lang w:val="th-TH"/>
        </w:rPr>
        <w:t>สัญญา</w:t>
      </w:r>
      <w:r w:rsidR="00EC71B1">
        <w:rPr>
          <w:rFonts w:ascii="Angsana New" w:hAnsi="Angsana New" w:hint="cs"/>
          <w:b/>
          <w:i/>
          <w:iCs/>
          <w:sz w:val="30"/>
          <w:szCs w:val="30"/>
          <w:cs/>
          <w:lang w:val="th-TH"/>
        </w:rPr>
        <w:t>วง</w:t>
      </w:r>
      <w:r>
        <w:rPr>
          <w:rFonts w:ascii="Angsana New" w:hAnsi="Angsana New" w:hint="cs"/>
          <w:b/>
          <w:i/>
          <w:iCs/>
          <w:sz w:val="30"/>
          <w:szCs w:val="30"/>
          <w:cs/>
          <w:lang w:val="th-TH"/>
        </w:rPr>
        <w:t>เงิน</w:t>
      </w:r>
      <w:r w:rsidR="00E342CF">
        <w:rPr>
          <w:rFonts w:ascii="Angsana New" w:hAnsi="Angsana New" w:hint="cs"/>
          <w:b/>
          <w:i/>
          <w:iCs/>
          <w:sz w:val="30"/>
          <w:szCs w:val="30"/>
          <w:cs/>
          <w:lang w:val="th-TH"/>
        </w:rPr>
        <w:t>กู้ยืม</w:t>
      </w:r>
    </w:p>
    <w:p w:rsidR="00E342CF" w:rsidRDefault="00E342CF" w:rsidP="00E3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i/>
          <w:iCs/>
          <w:sz w:val="30"/>
          <w:szCs w:val="30"/>
          <w:cs/>
          <w:lang w:val="th-TH"/>
        </w:rPr>
      </w:pPr>
    </w:p>
    <w:p w:rsidR="00E342CF" w:rsidRPr="00555EC5" w:rsidRDefault="00315087" w:rsidP="00555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ณ </w:t>
      </w:r>
      <w:r w:rsidRPr="00555EC5">
        <w:rPr>
          <w:rFonts w:ascii="Angsana New" w:hAnsi="Angsana New"/>
          <w:b/>
          <w:sz w:val="30"/>
          <w:szCs w:val="30"/>
          <w:cs/>
        </w:rPr>
        <w:t xml:space="preserve">วันที่ 15 มิถุนายน 2560 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บริษัททำสัญญาว</w:t>
      </w:r>
      <w:r>
        <w:rPr>
          <w:rFonts w:ascii="Angsana New" w:hAnsi="Angsana New"/>
          <w:b/>
          <w:sz w:val="30"/>
          <w:szCs w:val="30"/>
          <w:cs/>
        </w:rPr>
        <w:t>งเงินกู้ยืม</w:t>
      </w:r>
      <w:r w:rsidR="003B2847" w:rsidRPr="00555EC5">
        <w:rPr>
          <w:rFonts w:ascii="Angsana New" w:hAnsi="Angsana New"/>
          <w:b/>
          <w:sz w:val="30"/>
          <w:szCs w:val="30"/>
          <w:cs/>
        </w:rPr>
        <w:t xml:space="preserve">กับบริษัทใหญ่ลำดับสูงสุด </w:t>
      </w:r>
      <w:r>
        <w:rPr>
          <w:rFonts w:ascii="Angsana New" w:hAnsi="Angsana New" w:hint="cs"/>
          <w:b/>
          <w:sz w:val="30"/>
          <w:szCs w:val="30"/>
          <w:cs/>
        </w:rPr>
        <w:t>ซึ่ง</w:t>
      </w:r>
      <w:r w:rsidR="003B2847">
        <w:rPr>
          <w:rFonts w:ascii="Angsana New" w:hAnsi="Angsana New" w:hint="cs"/>
          <w:b/>
          <w:sz w:val="30"/>
          <w:szCs w:val="30"/>
          <w:cs/>
        </w:rPr>
        <w:t>วงเงินกู้ยืม</w:t>
      </w:r>
      <w:r w:rsidR="00EC71B1">
        <w:rPr>
          <w:rFonts w:ascii="Angsana New" w:hAnsi="Angsana New"/>
          <w:b/>
          <w:sz w:val="30"/>
          <w:szCs w:val="30"/>
          <w:cs/>
        </w:rPr>
        <w:t>คำนวณจากเงินต้นรวมด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อกเบี้ยเป็นจำนวนไม่เกิน 1,500 ล้านบาท</w:t>
      </w:r>
      <w:r w:rsidR="003B2847">
        <w:rPr>
          <w:rFonts w:ascii="Angsana New" w:hAnsi="Angsana New" w:hint="cs"/>
          <w:b/>
          <w:sz w:val="30"/>
          <w:szCs w:val="30"/>
          <w:cs/>
        </w:rPr>
        <w:t xml:space="preserve">หรือไม่เกินร้อยละ </w:t>
      </w:r>
      <w:r w:rsidR="003B2847" w:rsidRPr="003B2847">
        <w:rPr>
          <w:rFonts w:ascii="Angsana New" w:hAnsi="Angsana New"/>
          <w:bCs/>
          <w:sz w:val="30"/>
          <w:szCs w:val="30"/>
        </w:rPr>
        <w:t>3.0</w:t>
      </w:r>
      <w:r w:rsidR="003B2847">
        <w:rPr>
          <w:rFonts w:ascii="Angsana New" w:hAnsi="Angsana New" w:hint="cs"/>
          <w:b/>
          <w:sz w:val="30"/>
          <w:szCs w:val="30"/>
          <w:cs/>
        </w:rPr>
        <w:t xml:space="preserve"> ของสินทรัพย์สุทธิของบริษัท แล้วแต่จำนวนใดจะต่ำกว่า</w:t>
      </w:r>
      <w:r w:rsidR="00555EC5" w:rsidRPr="00555EC5">
        <w:rPr>
          <w:rFonts w:ascii="Angsana New" w:hAnsi="Angsana New"/>
          <w:b/>
          <w:sz w:val="30"/>
          <w:szCs w:val="30"/>
          <w:cs/>
        </w:rPr>
        <w:t xml:space="preserve"> โดย</w:t>
      </w:r>
      <w:r w:rsidR="00EC71B1">
        <w:rPr>
          <w:rFonts w:ascii="Angsana New" w:hAnsi="Angsana New" w:hint="cs"/>
          <w:b/>
          <w:sz w:val="30"/>
          <w:szCs w:val="30"/>
          <w:cs/>
        </w:rPr>
        <w:t>สามารถ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กู้ยืม</w:t>
      </w:r>
      <w:r w:rsidR="00EC71B1">
        <w:rPr>
          <w:rFonts w:ascii="Angsana New" w:hAnsi="Angsana New" w:hint="cs"/>
          <w:b/>
          <w:sz w:val="30"/>
          <w:szCs w:val="30"/>
          <w:cs/>
        </w:rPr>
        <w:t>เงิน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เป็นสกุลเงินบาทหรือสกุลเงินเหรียญ</w:t>
      </w:r>
      <w:r w:rsidR="00555EC5">
        <w:rPr>
          <w:rFonts w:ascii="Angsana New" w:hAnsi="Angsana New"/>
          <w:b/>
          <w:sz w:val="30"/>
          <w:szCs w:val="30"/>
          <w:cs/>
        </w:rPr>
        <w:t>สหรัฐอเมริกา</w:t>
      </w:r>
      <w:r w:rsidR="00EC71B1"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เงินกู้ยืม</w:t>
      </w:r>
      <w:r w:rsidR="00555EC5" w:rsidRPr="00555EC5">
        <w:rPr>
          <w:rFonts w:ascii="Angsana New" w:hAnsi="Angsana New"/>
          <w:b/>
          <w:sz w:val="30"/>
          <w:szCs w:val="30"/>
          <w:cs/>
        </w:rPr>
        <w:t xml:space="preserve">มีอัตราดอกเบี้ยเท่ากับ </w:t>
      </w:r>
      <w:r w:rsidR="00555EC5" w:rsidRPr="00555EC5">
        <w:rPr>
          <w:rFonts w:ascii="Angsana New" w:hAnsi="Angsana New"/>
          <w:bCs/>
          <w:sz w:val="30"/>
          <w:szCs w:val="30"/>
        </w:rPr>
        <w:t>MMR</w:t>
      </w:r>
      <w:r w:rsidR="00555EC5" w:rsidRPr="00555EC5">
        <w:rPr>
          <w:rFonts w:ascii="Angsana New" w:hAnsi="Angsana New"/>
          <w:b/>
          <w:sz w:val="30"/>
          <w:szCs w:val="30"/>
        </w:rPr>
        <w:t xml:space="preserve"> </w:t>
      </w:r>
      <w:r w:rsidR="00EC71B1">
        <w:rPr>
          <w:rFonts w:ascii="Angsana New" w:hAnsi="Angsana New"/>
          <w:b/>
          <w:sz w:val="30"/>
          <w:szCs w:val="30"/>
          <w:cs/>
        </w:rPr>
        <w:t>บวกอัตราส่วนเพิ่ม โดย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กำหนดชำระ</w:t>
      </w:r>
      <w:r w:rsidR="00EC71B1">
        <w:rPr>
          <w:rFonts w:ascii="Angsana New" w:hAnsi="Angsana New" w:hint="cs"/>
          <w:b/>
          <w:sz w:val="30"/>
          <w:szCs w:val="30"/>
          <w:cs/>
        </w:rPr>
        <w:t>คืนเป็นไป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ตามที่ตกลงกัน สัญญา</w:t>
      </w:r>
      <w:r w:rsidR="00EC71B1">
        <w:rPr>
          <w:rFonts w:ascii="Angsana New" w:hAnsi="Angsana New" w:hint="cs"/>
          <w:b/>
          <w:sz w:val="30"/>
          <w:szCs w:val="30"/>
          <w:cs/>
        </w:rPr>
        <w:t>วงเงิน</w:t>
      </w:r>
      <w:r w:rsidR="00555EC5" w:rsidRPr="00555EC5">
        <w:rPr>
          <w:rFonts w:ascii="Angsana New" w:hAnsi="Angsana New"/>
          <w:b/>
          <w:sz w:val="30"/>
          <w:szCs w:val="30"/>
          <w:cs/>
        </w:rPr>
        <w:t>กู้ยืมดังกล่าวมีอายุ 1 ปีและสามารถต่ออายุได้เป็นระยะเวลาไม่เกิน 1 ปี ตามเงื่อนไขที่กำหนดในสัญญา</w:t>
      </w:r>
    </w:p>
    <w:p w:rsidR="00E342CF" w:rsidRDefault="00E342CF" w:rsidP="00E3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:rsidR="00E342CF" w:rsidRPr="00B847D1" w:rsidRDefault="00E342CF" w:rsidP="00E342C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t>รายการเคลื่อนไหวของเงิน</w:t>
      </w:r>
      <w:r w:rsidRPr="00B847D1">
        <w:rPr>
          <w:rFonts w:ascii="Angsana New" w:hAnsi="Angsana New" w:cs="Angsana New"/>
          <w:cs/>
          <w:lang w:val="en-US"/>
        </w:rPr>
        <w:t>กู้ยืม</w:t>
      </w:r>
      <w:r>
        <w:rPr>
          <w:rFonts w:ascii="Angsana New" w:hAnsi="Angsana New" w:cs="Angsana New" w:hint="cs"/>
          <w:cs/>
          <w:lang w:val="en-US"/>
        </w:rPr>
        <w:t>ระยะสั้น</w:t>
      </w:r>
      <w:r w:rsidR="00E6120C">
        <w:rPr>
          <w:rFonts w:ascii="Angsana New" w:hAnsi="Angsana New" w:cs="Angsana New" w:hint="cs"/>
          <w:cs/>
          <w:lang w:val="en-US"/>
        </w:rPr>
        <w:t>จาก</w:t>
      </w:r>
      <w:r w:rsidRPr="00B847D1">
        <w:rPr>
          <w:rFonts w:ascii="Angsana New" w:hAnsi="Angsana New" w:cs="Angsana New"/>
          <w:cs/>
          <w:lang w:val="en-US"/>
        </w:rPr>
        <w:t>กิจการที่เกี่ยวข้องกันในระหว่างงวด</w:t>
      </w:r>
      <w:r>
        <w:rPr>
          <w:rFonts w:ascii="Angsana New" w:hAnsi="Angsana New" w:cs="Angsana New" w:hint="cs"/>
          <w:cs/>
          <w:lang w:val="en-US"/>
        </w:rPr>
        <w:t>เก้า</w:t>
      </w:r>
      <w:r w:rsidRPr="00B847D1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Pr="00423E02">
        <w:rPr>
          <w:rFonts w:ascii="Angsana New" w:hAnsi="Angsana New" w:cs="Angsana New"/>
          <w:cs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>กันย</w:t>
      </w:r>
      <w:r w:rsidRPr="00423E02">
        <w:rPr>
          <w:rFonts w:ascii="Angsana New" w:hAnsi="Angsana New" w:cs="Angsana New"/>
          <w:cs/>
          <w:lang w:val="en-US"/>
        </w:rPr>
        <w:t>ายน</w:t>
      </w:r>
      <w:r>
        <w:rPr>
          <w:rFonts w:ascii="Angsana New" w:hAnsi="Angsana New" w:cs="Angsana New" w:hint="cs"/>
          <w:cs/>
          <w:lang w:val="en-US"/>
        </w:rPr>
        <w:t xml:space="preserve"> 25</w:t>
      </w:r>
      <w:r>
        <w:rPr>
          <w:rFonts w:ascii="Angsana New" w:hAnsi="Angsana New" w:cs="Angsana New"/>
          <w:lang w:val="en-US"/>
        </w:rPr>
        <w:t>60</w:t>
      </w:r>
      <w:r>
        <w:rPr>
          <w:rFonts w:ascii="Angsana New" w:hAnsi="Angsana New" w:cs="Angsana New" w:hint="cs"/>
          <w:cs/>
          <w:lang w:val="en-US"/>
        </w:rPr>
        <w:t xml:space="preserve"> และ 255</w:t>
      </w:r>
      <w:r>
        <w:rPr>
          <w:rFonts w:ascii="Angsana New" w:hAnsi="Angsana New" w:cs="Angsana New"/>
          <w:lang w:val="en-US"/>
        </w:rPr>
        <w:t>9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B847D1">
        <w:rPr>
          <w:rFonts w:ascii="Angsana New" w:hAnsi="Angsana New" w:cs="Angsana New"/>
          <w:cs/>
          <w:lang w:val="en-US"/>
        </w:rPr>
        <w:t>มีดังนี้</w:t>
      </w:r>
    </w:p>
    <w:p w:rsidR="00E342CF" w:rsidRPr="00C918C0" w:rsidRDefault="00E342CF" w:rsidP="00E342C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61"/>
        <w:gridCol w:w="265"/>
        <w:gridCol w:w="1264"/>
        <w:gridCol w:w="265"/>
        <w:gridCol w:w="1261"/>
        <w:gridCol w:w="252"/>
        <w:gridCol w:w="1283"/>
      </w:tblGrid>
      <w:tr w:rsidR="00E342CF" w:rsidRPr="002A51E2" w:rsidTr="00FC60DD">
        <w:trPr>
          <w:trHeight w:val="427"/>
          <w:tblHeader/>
        </w:trPr>
        <w:tc>
          <w:tcPr>
            <w:tcW w:w="1844" w:type="pct"/>
          </w:tcPr>
          <w:p w:rsidR="00E342CF" w:rsidRPr="009664BA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42CF" w:rsidRPr="002A51E2" w:rsidTr="00FC60DD">
        <w:trPr>
          <w:trHeight w:val="427"/>
          <w:tblHeader/>
        </w:trPr>
        <w:tc>
          <w:tcPr>
            <w:tcW w:w="1844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E342CF" w:rsidRPr="00B847D1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  <w:vAlign w:val="center"/>
          </w:tcPr>
          <w:p w:rsidR="00E342CF" w:rsidRPr="00B847D1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:rsidR="00E342CF" w:rsidRPr="00B847D1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E342CF" w:rsidRPr="00B847D1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6" w:type="pct"/>
            <w:vAlign w:val="center"/>
          </w:tcPr>
          <w:p w:rsidR="00E342CF" w:rsidRPr="00B847D1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vAlign w:val="center"/>
          </w:tcPr>
          <w:p w:rsidR="00E342CF" w:rsidRPr="00B847D1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342CF" w:rsidRPr="002A51E2" w:rsidTr="00FC60DD">
        <w:trPr>
          <w:trHeight w:val="414"/>
          <w:tblHeader/>
        </w:trPr>
        <w:tc>
          <w:tcPr>
            <w:tcW w:w="1844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6" w:type="pct"/>
            <w:gridSpan w:val="7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2CF" w:rsidRPr="009664BA" w:rsidTr="00FC60DD">
        <w:trPr>
          <w:trHeight w:val="414"/>
        </w:trPr>
        <w:tc>
          <w:tcPr>
            <w:tcW w:w="1844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48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48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0" w:type="pct"/>
          </w:tcPr>
          <w:p w:rsidR="00E342CF" w:rsidRPr="000157E9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E342CF" w:rsidRPr="009664BA" w:rsidRDefault="00E342CF" w:rsidP="00FC60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E342CF" w:rsidRPr="006E4896" w:rsidRDefault="00E342CF" w:rsidP="00FC60DD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42CF" w:rsidRPr="009664BA" w:rsidTr="00FC60DD">
        <w:trPr>
          <w:trHeight w:val="414"/>
        </w:trPr>
        <w:tc>
          <w:tcPr>
            <w:tcW w:w="1844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80" w:type="pct"/>
          </w:tcPr>
          <w:p w:rsidR="00E342CF" w:rsidRPr="000157E9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E342CF" w:rsidRPr="009664BA" w:rsidRDefault="00E342CF" w:rsidP="00FC60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36" w:type="pct"/>
          </w:tcPr>
          <w:p w:rsidR="00E342CF" w:rsidRPr="006E4896" w:rsidRDefault="00E342CF" w:rsidP="00FC60DD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42CF" w:rsidRPr="009664BA" w:rsidTr="00FC60DD">
        <w:trPr>
          <w:trHeight w:val="414"/>
        </w:trPr>
        <w:tc>
          <w:tcPr>
            <w:tcW w:w="1844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80" w:type="pct"/>
          </w:tcPr>
          <w:p w:rsidR="00E342CF" w:rsidRPr="000157E9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(1,000,000)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E342CF" w:rsidRPr="009664BA" w:rsidRDefault="00E342CF" w:rsidP="00FC60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136" w:type="pct"/>
          </w:tcPr>
          <w:p w:rsidR="00E342CF" w:rsidRPr="006E4896" w:rsidRDefault="00E342CF" w:rsidP="00FC60DD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42CF" w:rsidRPr="009664BA" w:rsidTr="00FC60DD">
        <w:trPr>
          <w:trHeight w:val="414"/>
        </w:trPr>
        <w:tc>
          <w:tcPr>
            <w:tcW w:w="1844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E342CF" w:rsidRPr="000157E9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E342CF" w:rsidRPr="00846671" w:rsidRDefault="00E342CF" w:rsidP="00FC60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E342CF" w:rsidRPr="006E4896" w:rsidRDefault="00E342CF" w:rsidP="00FC60DD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342CF" w:rsidRPr="00533757" w:rsidTr="00FC60DD">
        <w:trPr>
          <w:trHeight w:val="400"/>
        </w:trPr>
        <w:tc>
          <w:tcPr>
            <w:tcW w:w="1844" w:type="pct"/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E342CF" w:rsidRPr="007F4245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  <w:bottom w:val="double" w:sz="4" w:space="0" w:color="auto"/>
            </w:tcBorders>
          </w:tcPr>
          <w:p w:rsidR="00E342CF" w:rsidRPr="00846671" w:rsidRDefault="00E342CF" w:rsidP="00FC60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342CF" w:rsidRPr="002A51E2" w:rsidRDefault="00E342CF" w:rsidP="00FC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E342CF" w:rsidRPr="006E4896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E342CF" w:rsidRPr="006E4896" w:rsidRDefault="00E342CF" w:rsidP="00FC60DD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:rsidR="00E342CF" w:rsidRDefault="00E342CF" w:rsidP="00F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55265" w:rsidRPr="00E342CF" w:rsidRDefault="00955265" w:rsidP="00E34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  <w:cs/>
        </w:rPr>
      </w:pPr>
    </w:p>
    <w:p w:rsidR="003E60B1" w:rsidRDefault="003E60B1" w:rsidP="003E60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หนี้สินไม่หมุนเวียนอื่น </w:t>
      </w:r>
      <w:r>
        <w:rPr>
          <w:rFonts w:ascii="Angsana New" w:hAnsi="Angsana New"/>
          <w:b/>
          <w:bCs/>
          <w:i/>
          <w:iCs/>
          <w:sz w:val="30"/>
          <w:szCs w:val="30"/>
        </w:rPr>
        <w:t>-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3E60B1" w:rsidRDefault="003E60B1" w:rsidP="003E60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2"/>
        <w:gridCol w:w="1263"/>
        <w:gridCol w:w="263"/>
        <w:gridCol w:w="1251"/>
        <w:gridCol w:w="284"/>
        <w:gridCol w:w="1237"/>
        <w:gridCol w:w="247"/>
        <w:gridCol w:w="1303"/>
      </w:tblGrid>
      <w:tr w:rsidR="003E60B1" w:rsidRPr="009664BA" w:rsidTr="009E0335">
        <w:trPr>
          <w:trHeight w:val="420"/>
        </w:trPr>
        <w:tc>
          <w:tcPr>
            <w:tcW w:w="1846" w:type="pct"/>
          </w:tcPr>
          <w:p w:rsidR="003E60B1" w:rsidRPr="0049277E" w:rsidRDefault="003E60B1" w:rsidP="000209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498" w:type="pct"/>
            <w:gridSpan w:val="3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3" w:type="pct"/>
            <w:gridSpan w:val="3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E0335" w:rsidRPr="009664BA" w:rsidTr="009E0335">
        <w:trPr>
          <w:trHeight w:val="407"/>
        </w:trPr>
        <w:tc>
          <w:tcPr>
            <w:tcW w:w="1846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3E60B1" w:rsidRPr="002A51E2" w:rsidRDefault="00FA5D36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2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5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:rsidR="003E60B1" w:rsidRPr="002A51E2" w:rsidRDefault="00533757" w:rsidP="00FA5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FA5D3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9E0335" w:rsidRPr="009664BA" w:rsidTr="009E0335">
        <w:trPr>
          <w:trHeight w:val="420"/>
        </w:trPr>
        <w:tc>
          <w:tcPr>
            <w:tcW w:w="1846" w:type="pct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2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53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33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3" w:type="pct"/>
            <w:vAlign w:val="center"/>
          </w:tcPr>
          <w:p w:rsidR="000F7759" w:rsidRPr="002A51E2" w:rsidRDefault="000F7759" w:rsidP="000F7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3E60B1" w:rsidRPr="009664BA" w:rsidTr="009E0335">
        <w:trPr>
          <w:trHeight w:val="379"/>
        </w:trPr>
        <w:tc>
          <w:tcPr>
            <w:tcW w:w="1846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54" w:type="pct"/>
            <w:gridSpan w:val="7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E0335" w:rsidRPr="009664BA" w:rsidTr="009E0335">
        <w:trPr>
          <w:trHeight w:val="420"/>
        </w:trPr>
        <w:tc>
          <w:tcPr>
            <w:tcW w:w="1846" w:type="pct"/>
          </w:tcPr>
          <w:p w:rsidR="003E60B1" w:rsidRPr="0049277E" w:rsidRDefault="003E60B1" w:rsidP="000209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1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3" w:type="pct"/>
          </w:tcPr>
          <w:p w:rsidR="003E60B1" w:rsidRPr="002A51E2" w:rsidRDefault="003E60B1" w:rsidP="000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5584" w:rsidRPr="009664BA" w:rsidTr="009E0335">
        <w:trPr>
          <w:trHeight w:val="407"/>
        </w:trPr>
        <w:tc>
          <w:tcPr>
            <w:tcW w:w="1846" w:type="pct"/>
          </w:tcPr>
          <w:p w:rsidR="00CB5584" w:rsidRPr="0049277E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92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7E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</w:t>
            </w:r>
            <w:r w:rsidRPr="0049277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9277E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CB5584" w:rsidRPr="0049277E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161,322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CB5584" w:rsidRPr="0049277E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161,322</w:t>
            </w:r>
          </w:p>
        </w:tc>
        <w:tc>
          <w:tcPr>
            <w:tcW w:w="153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CB5584" w:rsidRPr="0049277E" w:rsidRDefault="00CB5584" w:rsidP="00CB5584">
            <w:pPr>
              <w:widowControl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:rsidR="00CB5584" w:rsidRPr="0049277E" w:rsidRDefault="00CB5584" w:rsidP="00CB5584">
            <w:pPr>
              <w:widowControl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5584" w:rsidRPr="009664BA" w:rsidTr="009E0335">
        <w:trPr>
          <w:trHeight w:val="393"/>
        </w:trPr>
        <w:tc>
          <w:tcPr>
            <w:tcW w:w="1846" w:type="pct"/>
          </w:tcPr>
          <w:p w:rsidR="00CB5584" w:rsidRPr="00AC112B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1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EF0BA4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161,322</w:t>
            </w:r>
          </w:p>
        </w:tc>
        <w:tc>
          <w:tcPr>
            <w:tcW w:w="142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EF0BA4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161,322</w:t>
            </w:r>
          </w:p>
        </w:tc>
        <w:tc>
          <w:tcPr>
            <w:tcW w:w="153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EF0BA4" w:rsidRDefault="00CB5584" w:rsidP="00CB5584">
            <w:pPr>
              <w:widowControl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3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:rsidR="00CB5584" w:rsidRPr="00EF0BA4" w:rsidRDefault="00CB5584" w:rsidP="00CB5584">
            <w:pPr>
              <w:widowControl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3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A145C" w:rsidRPr="00B847D1" w:rsidRDefault="00BB4B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:rsidR="00D459ED" w:rsidRPr="00B847D1" w:rsidRDefault="00D459ED" w:rsidP="00E773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D459ED" w:rsidRPr="00B847D1" w:rsidRDefault="00D459ED" w:rsidP="00AE15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5D36">
        <w:rPr>
          <w:rFonts w:ascii="Angsana New" w:hAnsi="Angsana New"/>
          <w:sz w:val="30"/>
          <w:szCs w:val="30"/>
          <w:cs/>
        </w:rPr>
        <w:t>30 กันยา</w:t>
      </w:r>
      <w:r w:rsidR="00533757" w:rsidRPr="00533757">
        <w:rPr>
          <w:rFonts w:ascii="Angsana New" w:hAnsi="Angsana New"/>
          <w:sz w:val="30"/>
          <w:szCs w:val="30"/>
          <w:cs/>
        </w:rPr>
        <w:t>ยน</w:t>
      </w:r>
      <w:r w:rsidR="00533757">
        <w:rPr>
          <w:rFonts w:ascii="Angsana New" w:hAnsi="Angsana New"/>
          <w:sz w:val="30"/>
          <w:szCs w:val="30"/>
        </w:rPr>
        <w:t xml:space="preserve"> </w:t>
      </w:r>
      <w:r w:rsidR="00C94F82">
        <w:rPr>
          <w:rFonts w:ascii="Angsana New" w:hAnsi="Angsana New" w:hint="cs"/>
          <w:sz w:val="30"/>
          <w:szCs w:val="30"/>
          <w:cs/>
        </w:rPr>
        <w:t>25</w:t>
      </w:r>
      <w:r w:rsidR="00C94F82">
        <w:rPr>
          <w:rFonts w:ascii="Angsana New" w:hAnsi="Angsana New"/>
          <w:sz w:val="30"/>
          <w:szCs w:val="30"/>
        </w:rPr>
        <w:t>60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B847D1" w:rsidRDefault="00284C27" w:rsidP="00AE15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1D59" w:rsidRPr="00B847D1" w:rsidRDefault="00441D59" w:rsidP="00AE1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441D59" w:rsidRPr="00B847D1" w:rsidRDefault="00441D59" w:rsidP="00AE1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209B0" w:rsidRDefault="000209B0" w:rsidP="00F4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B37C1C">
        <w:rPr>
          <w:rFonts w:ascii="Angsana New" w:hAnsi="Angsana New"/>
          <w:spacing w:val="-8"/>
          <w:sz w:val="30"/>
          <w:szCs w:val="30"/>
          <w:cs/>
        </w:rPr>
        <w:t>บริษัทและบริษัทย่อย ได้ทำสัญญาซื้อก๊าซธรรมชาติกับ</w:t>
      </w:r>
      <w:r w:rsidRPr="00F47D62">
        <w:rPr>
          <w:rFonts w:ascii="Angsana New" w:hAnsi="Angsana New"/>
          <w:spacing w:val="-8"/>
          <w:sz w:val="30"/>
          <w:szCs w:val="30"/>
          <w:cs/>
        </w:rPr>
        <w:t>กิจการ</w:t>
      </w:r>
      <w:r w:rsidRPr="00B37C1C">
        <w:rPr>
          <w:rFonts w:ascii="Angsana New" w:hAnsi="Angsana New"/>
          <w:spacing w:val="-8"/>
          <w:sz w:val="30"/>
          <w:szCs w:val="30"/>
          <w:cs/>
        </w:rPr>
        <w:t>ที่เกี่ยวข้องกันแห่งหนึ่ง  เพื่อใช้ผลิตกระแสไฟฟ้า</w:t>
      </w:r>
      <w:r w:rsidR="00F47D62">
        <w:rPr>
          <w:rFonts w:ascii="Angsana New" w:hAnsi="Angsana New"/>
          <w:spacing w:val="-8"/>
          <w:sz w:val="30"/>
          <w:szCs w:val="30"/>
        </w:rPr>
        <w:br/>
      </w:r>
      <w:r w:rsidRPr="00B37C1C">
        <w:rPr>
          <w:rFonts w:ascii="Angsana New" w:hAnsi="Angsana New"/>
          <w:spacing w:val="-8"/>
          <w:sz w:val="30"/>
          <w:szCs w:val="30"/>
          <w:cs/>
        </w:rPr>
        <w:t>และไอน้ำ</w:t>
      </w:r>
      <w:r w:rsidRPr="00B37C1C">
        <w:rPr>
          <w:rFonts w:ascii="Angsana New" w:hAnsi="Angsana New"/>
          <w:spacing w:val="-8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โดยมีอายุสัญญาตั้งแต่ </w:t>
      </w:r>
      <w:r w:rsidRPr="00B37C1C">
        <w:rPr>
          <w:rFonts w:ascii="Angsana New" w:hAnsi="Angsana New"/>
          <w:spacing w:val="-8"/>
          <w:sz w:val="30"/>
          <w:szCs w:val="30"/>
        </w:rPr>
        <w:t xml:space="preserve">3 - 25  </w:t>
      </w:r>
      <w:r w:rsidRPr="00B37C1C">
        <w:rPr>
          <w:rFonts w:ascii="Angsana New" w:hAnsi="Angsana New"/>
          <w:spacing w:val="-8"/>
          <w:sz w:val="30"/>
          <w:szCs w:val="30"/>
          <w:cs/>
        </w:rPr>
        <w:t>ปี</w:t>
      </w:r>
      <w:r w:rsidRPr="00B37C1C">
        <w:rPr>
          <w:rFonts w:ascii="Angsana New" w:hAnsi="Angsana New"/>
          <w:spacing w:val="-8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8"/>
          <w:sz w:val="30"/>
          <w:szCs w:val="30"/>
          <w:cs/>
        </w:rPr>
        <w:t>ปริมาณการซื้อขายและราคาซื้อขายผลิตภัณฑ์จะเป็นไปตามที่กำหนดในสัญญา</w:t>
      </w:r>
    </w:p>
    <w:p w:rsidR="00B73313" w:rsidRPr="00F47D62" w:rsidRDefault="00B73313" w:rsidP="00F47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:rsidR="000209B0" w:rsidRPr="00B37C1C" w:rsidRDefault="000209B0" w:rsidP="00020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ในระหว่างปี </w:t>
      </w:r>
      <w:r w:rsidRPr="00B37C1C">
        <w:rPr>
          <w:rFonts w:ascii="Angsana New" w:hAnsi="Angsana New"/>
          <w:spacing w:val="-8"/>
          <w:sz w:val="30"/>
          <w:szCs w:val="30"/>
        </w:rPr>
        <w:t>2558</w:t>
      </w: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 บริษัทย่อยจ่ายชำระค่าสิทธิการใช้ระบบจำหน่ายก๊าซธรรมชาติจำนวน </w:t>
      </w:r>
      <w:r w:rsidRPr="00B37C1C">
        <w:rPr>
          <w:rFonts w:ascii="Angsana New" w:hAnsi="Angsana New"/>
          <w:spacing w:val="-8"/>
          <w:sz w:val="30"/>
          <w:szCs w:val="30"/>
        </w:rPr>
        <w:t>563.0</w:t>
      </w: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 ล้านบาท เนื่องจาก</w:t>
      </w:r>
      <w:r w:rsidR="00A215BC">
        <w:rPr>
          <w:rFonts w:ascii="Angsana New" w:hAnsi="Angsana New"/>
          <w:spacing w:val="-8"/>
          <w:sz w:val="30"/>
          <w:szCs w:val="30"/>
        </w:rPr>
        <w:br/>
      </w: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การเปลี่ยนแปลงสัญญาซื้อขายก๊าซธรรมชาติประเภท </w:t>
      </w:r>
      <w:r w:rsidRPr="00B37C1C">
        <w:rPr>
          <w:rFonts w:ascii="Angsana New" w:hAnsi="Angsana New"/>
          <w:spacing w:val="-8"/>
          <w:sz w:val="30"/>
          <w:szCs w:val="30"/>
        </w:rPr>
        <w:t xml:space="preserve">Cogeneration </w:t>
      </w: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เป็นสัญญาซื้อขายก๊าซธรรมชาติประเภท </w:t>
      </w:r>
      <w:r w:rsidRPr="00B37C1C">
        <w:rPr>
          <w:rFonts w:ascii="Angsana New" w:hAnsi="Angsana New"/>
          <w:spacing w:val="-8"/>
          <w:sz w:val="30"/>
          <w:szCs w:val="30"/>
        </w:rPr>
        <w:t xml:space="preserve">SPP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          </w:t>
      </w:r>
      <w:r w:rsidR="00A52DF4">
        <w:rPr>
          <w:rFonts w:ascii="Angsana New" w:hAnsi="Angsana New"/>
          <w:spacing w:val="-8"/>
          <w:sz w:val="30"/>
          <w:szCs w:val="30"/>
        </w:rPr>
        <w:br/>
      </w:r>
      <w:r w:rsidRPr="00B37C1C">
        <w:rPr>
          <w:rFonts w:ascii="Angsana New" w:hAnsi="Angsana New"/>
          <w:spacing w:val="-8"/>
          <w:sz w:val="30"/>
          <w:szCs w:val="30"/>
          <w:cs/>
        </w:rPr>
        <w:t xml:space="preserve">การชำระเงินดังกล่าวเป็นไปตามเงื่อนไขในสัญญา </w:t>
      </w:r>
    </w:p>
    <w:p w:rsidR="000209B0" w:rsidRPr="00B37C1C" w:rsidRDefault="000209B0" w:rsidP="00020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209B0" w:rsidRDefault="000209B0" w:rsidP="00020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B37C1C">
        <w:rPr>
          <w:rFonts w:ascii="Angsana New" w:hAnsi="Angsana New"/>
          <w:spacing w:val="-8"/>
          <w:sz w:val="30"/>
          <w:szCs w:val="30"/>
          <w:cs/>
        </w:rPr>
        <w:t>ค่าสิทธิการใช้ระบบจำหน่ายก๊าซธรรมชาติตัดจำหน่ายตามอายุสัญญาซื้อก๊าซธรรมชาติ โดยตัดจำหน่าย</w:t>
      </w:r>
      <w:r>
        <w:rPr>
          <w:rFonts w:ascii="Angsana New" w:hAnsi="Angsana New" w:hint="cs"/>
          <w:spacing w:val="-8"/>
          <w:sz w:val="30"/>
          <w:szCs w:val="30"/>
          <w:cs/>
        </w:rPr>
        <w:t>เมื่อเริ่ม</w:t>
      </w:r>
      <w:r w:rsidR="00A215BC">
        <w:rPr>
          <w:rFonts w:ascii="Angsana New" w:hAnsi="Angsana New"/>
          <w:spacing w:val="-8"/>
          <w:sz w:val="30"/>
          <w:szCs w:val="30"/>
        </w:rPr>
        <w:br/>
      </w:r>
      <w:r>
        <w:rPr>
          <w:rFonts w:ascii="Angsana New" w:hAnsi="Angsana New" w:hint="cs"/>
          <w:spacing w:val="-8"/>
          <w:sz w:val="30"/>
          <w:szCs w:val="30"/>
          <w:cs/>
        </w:rPr>
        <w:t>มีการใช้งาน</w:t>
      </w:r>
    </w:p>
    <w:p w:rsidR="00EB5726" w:rsidRPr="00B847D1" w:rsidRDefault="00EB5726" w:rsidP="00225C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</w:t>
      </w: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0209B0" w:rsidRPr="00B37C1C" w:rsidRDefault="000209B0" w:rsidP="00020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37C1C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2C24B1">
        <w:rPr>
          <w:rFonts w:ascii="Angsana New" w:hAnsi="Angsana New" w:hint="cs"/>
          <w:spacing w:val="-6"/>
          <w:sz w:val="30"/>
          <w:szCs w:val="30"/>
          <w:cs/>
        </w:rPr>
        <w:t>และบริษัทย่อย</w:t>
      </w:r>
      <w:r w:rsidRPr="00B37C1C">
        <w:rPr>
          <w:rFonts w:ascii="Angsana New" w:hAnsi="Angsana New"/>
          <w:spacing w:val="-6"/>
          <w:sz w:val="30"/>
          <w:szCs w:val="30"/>
          <w:cs/>
        </w:rPr>
        <w:t>ได้ทำสัญญารับซื้อและจำหน่ายไฟฟ้า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6"/>
          <w:sz w:val="30"/>
          <w:szCs w:val="30"/>
          <w:cs/>
        </w:rPr>
        <w:t xml:space="preserve">ไอน้ำ น้ำเพื่อการอุตสาหกรรม และไนโตรเจน กับกิจการที่เกี่ยวข้องกันหลายแห่ง โดยมีอายุสัญญาตั้งแต่ 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15 - 27  </w:t>
      </w:r>
      <w:r w:rsidRPr="00B37C1C">
        <w:rPr>
          <w:rFonts w:ascii="Angsana New" w:hAnsi="Angsana New"/>
          <w:spacing w:val="-6"/>
          <w:sz w:val="30"/>
          <w:szCs w:val="30"/>
          <w:cs/>
        </w:rPr>
        <w:t>ปี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6"/>
          <w:sz w:val="30"/>
          <w:szCs w:val="30"/>
          <w:cs/>
        </w:rPr>
        <w:t xml:space="preserve">หรือตามที่ระบุไว้ในสัญญา โดยปริมาณการซื้อขาย ราคาซื้อขายผลิตภัณฑ์ และการต่ออายุสัญญาจะเป็นไปตามที่กำหนดในสัญญา  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</w:t>
      </w:r>
      <w:r w:rsidR="008758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าสิทธิทางท่อ</w:t>
      </w: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A145C" w:rsidRPr="00B847D1" w:rsidRDefault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บริษัทได้ทำสัญญาเช่าสิทธิทางท่อขนส่งผลิตภัณฑ์</w:t>
      </w:r>
      <w:r w:rsidRPr="00B847D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847D1">
        <w:rPr>
          <w:rFonts w:ascii="Angsana New" w:hAnsi="Angsana New"/>
          <w:sz w:val="30"/>
          <w:szCs w:val="30"/>
        </w:rPr>
        <w:t xml:space="preserve">2 </w:t>
      </w:r>
      <w:r w:rsidRPr="00B847D1">
        <w:rPr>
          <w:rFonts w:ascii="Angsana New" w:hAnsi="Angsana New" w:hint="cs"/>
          <w:sz w:val="30"/>
          <w:szCs w:val="30"/>
          <w:cs/>
        </w:rPr>
        <w:t>สัญญา</w:t>
      </w:r>
      <w:r w:rsidRPr="00B847D1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B847D1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B847D1">
        <w:rPr>
          <w:rFonts w:ascii="Angsana New" w:hAnsi="Angsana New"/>
          <w:sz w:val="30"/>
          <w:szCs w:val="30"/>
          <w:cs/>
        </w:rPr>
        <w:t xml:space="preserve">มีอายุสัญญา </w:t>
      </w:r>
      <w:r w:rsidR="001446BF" w:rsidRPr="00B847D1">
        <w:rPr>
          <w:rFonts w:ascii="Angsana New" w:hAnsi="Angsana New"/>
          <w:sz w:val="30"/>
          <w:szCs w:val="30"/>
        </w:rPr>
        <w:t xml:space="preserve">    </w:t>
      </w:r>
      <w:r w:rsidR="00A52DF4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</w:rPr>
        <w:t xml:space="preserve">15 </w:t>
      </w:r>
      <w:r w:rsidR="00EB78FC" w:rsidRPr="00B847D1">
        <w:rPr>
          <w:rFonts w:ascii="Angsana New" w:hAnsi="Angsana New"/>
          <w:sz w:val="30"/>
          <w:szCs w:val="30"/>
        </w:rPr>
        <w:t>-</w:t>
      </w:r>
      <w:r w:rsidRPr="00B847D1">
        <w:rPr>
          <w:rFonts w:ascii="Angsana New" w:hAnsi="Angsana New"/>
          <w:sz w:val="30"/>
          <w:szCs w:val="30"/>
        </w:rPr>
        <w:t xml:space="preserve"> 25  </w:t>
      </w:r>
      <w:r w:rsidRPr="00B847D1">
        <w:rPr>
          <w:rFonts w:ascii="Angsana New" w:hAnsi="Angsana New"/>
          <w:sz w:val="30"/>
          <w:szCs w:val="30"/>
          <w:cs/>
        </w:rPr>
        <w:t xml:space="preserve">ปี </w:t>
      </w: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4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บริษัทมีสัญญาใ</w:t>
      </w:r>
      <w:r w:rsidR="003C120B">
        <w:rPr>
          <w:rFonts w:ascii="Angsana New" w:hAnsi="Angsana New"/>
          <w:sz w:val="30"/>
          <w:szCs w:val="30"/>
          <w:cs/>
        </w:rPr>
        <w:t>ห้เช่าสิทธิทางท่อขนส่งผลิตภัณฑ์จำนวนหลายสัญญา</w:t>
      </w:r>
      <w:r w:rsidRPr="00B847D1">
        <w:rPr>
          <w:rFonts w:ascii="Angsana New" w:hAnsi="Angsana New"/>
          <w:sz w:val="30"/>
          <w:szCs w:val="30"/>
          <w:cs/>
        </w:rPr>
        <w:t>กับกิจการที่เกี่ยวข้องกัน โดยสัญญา</w:t>
      </w:r>
      <w:r w:rsidR="00F47D62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มีระยะเวลา 15 ปี นับจากวันที่มีผลบังคับตามที่ระบุไว้ในแต่ละสัญญาและสามารถต่อสัญญาได้อีก ซึ่งคู่สัญญา</w:t>
      </w:r>
      <w:r w:rsidR="00F47D62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ทั้งสองฝ่ายตกลงกันในเงื่อนไขและรายละเอียดของสัญญาต่อไป</w:t>
      </w:r>
    </w:p>
    <w:p w:rsidR="005B2107" w:rsidRDefault="005B2107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06360" w:rsidRDefault="00C0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สัญญาชดเชยต้นทุน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E6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ชดเชยต้นทุนกับกิจการที่เกี่ยวข้องกันแห่งหนึ่ง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กระแสไฟฟ้าเพื่อเชื่อมโยงระบบของบริษัทกับการไฟฟ้าฝ่ายผลิตแห่งประเทศไทย (กฟผ.) ภายใต้เงื่อนไขของสัญญาเหล่านั้น บริษัทตกลงที่จะชดเชยต้นทุนการลงทุนที่เกิดขึ้นกับกิจการที่เกี่ยวข้องกันดังกล่าวตามหลักเกณฑ์และเงื่อนไขที่ระบุไว้ในสัญญา สัญญาเหล่านี้มีผลบังคับใช้เป็นเวลา 25 ปี หรือสิ้นสุดพร้อมกับสัญญาซื้อกระแสไฟฟ้าที่บริษัททำไว้กับ กฟผ. แล้วแต่เวลาใดจะถึงก่อน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847D1" w:rsidRDefault="00441D59" w:rsidP="00E6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บริษัทมีสัญญาเช่าที่ดินกับกิจการที่เกี่ยวข้องกันแห่งหนึ่งเพื่อเช่า/เช่าช่วงที่ดินบางแปลง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ซึ่งจะสิ้นสุดในเดือนกันยายน </w:t>
      </w:r>
      <w:r w:rsidRPr="00B847D1">
        <w:rPr>
          <w:rFonts w:ascii="Angsana New" w:hAnsi="Angsana New"/>
          <w:sz w:val="30"/>
          <w:szCs w:val="30"/>
        </w:rPr>
        <w:t xml:space="preserve">2565 </w:t>
      </w:r>
      <w:r w:rsidRPr="00B847D1">
        <w:rPr>
          <w:rFonts w:ascii="Angsana New" w:hAnsi="Angsana New"/>
          <w:sz w:val="30"/>
          <w:szCs w:val="30"/>
          <w:cs/>
        </w:rPr>
        <w:t xml:space="preserve">โดยมีค่าเช่ารวมสำหรับปี </w:t>
      </w:r>
      <w:r w:rsidR="00967CC5"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เป็น</w:t>
      </w:r>
      <w:r w:rsidRPr="00AB3794">
        <w:rPr>
          <w:rFonts w:ascii="Angsana New" w:hAnsi="Angsana New"/>
          <w:sz w:val="30"/>
          <w:szCs w:val="30"/>
          <w:cs/>
        </w:rPr>
        <w:t>จำนว</w:t>
      </w:r>
      <w:r w:rsidR="001C4BAE" w:rsidRPr="00AB3794">
        <w:rPr>
          <w:rFonts w:ascii="Angsana New" w:hAnsi="Angsana New" w:hint="cs"/>
          <w:sz w:val="30"/>
          <w:szCs w:val="30"/>
          <w:cs/>
        </w:rPr>
        <w:t>น</w:t>
      </w:r>
      <w:r w:rsidRPr="00AB3794">
        <w:rPr>
          <w:rFonts w:ascii="Angsana New" w:hAnsi="Angsana New"/>
          <w:sz w:val="30"/>
          <w:szCs w:val="30"/>
          <w:cs/>
        </w:rPr>
        <w:t xml:space="preserve"> </w:t>
      </w:r>
      <w:r w:rsidR="00476DFB" w:rsidRPr="00E52DE9">
        <w:rPr>
          <w:rFonts w:ascii="Angsana New" w:hAnsi="Angsana New"/>
          <w:sz w:val="30"/>
          <w:szCs w:val="30"/>
        </w:rPr>
        <w:t>6.4</w:t>
      </w:r>
      <w:r w:rsidR="00967CC5" w:rsidRPr="00E52DE9">
        <w:rPr>
          <w:rFonts w:ascii="Angsana New" w:hAnsi="Angsana New"/>
          <w:sz w:val="30"/>
          <w:szCs w:val="30"/>
        </w:rPr>
        <w:t xml:space="preserve"> </w:t>
      </w:r>
      <w:r w:rsidRPr="00E52DE9">
        <w:rPr>
          <w:rFonts w:ascii="Angsana New" w:hAnsi="Angsana New"/>
          <w:sz w:val="30"/>
          <w:szCs w:val="30"/>
          <w:cs/>
        </w:rPr>
        <w:t>ล้าน</w:t>
      </w:r>
      <w:r w:rsidRPr="00B847D1">
        <w:rPr>
          <w:rFonts w:ascii="Angsana New" w:hAnsi="Angsana New"/>
          <w:sz w:val="30"/>
          <w:szCs w:val="30"/>
          <w:cs/>
        </w:rPr>
        <w:t xml:space="preserve">บาท </w:t>
      </w:r>
      <w:r w:rsidRPr="00B847D1">
        <w:rPr>
          <w:rFonts w:ascii="Angsana New" w:hAnsi="Angsana New"/>
          <w:i/>
          <w:iCs/>
          <w:sz w:val="30"/>
          <w:szCs w:val="30"/>
          <w:cs/>
        </w:rPr>
        <w:t xml:space="preserve">(สำหรับปี </w:t>
      </w:r>
      <w:r w:rsidRPr="00B847D1">
        <w:rPr>
          <w:rFonts w:ascii="Angsana New" w:hAnsi="Angsana New"/>
          <w:i/>
          <w:iCs/>
          <w:sz w:val="30"/>
          <w:szCs w:val="30"/>
        </w:rPr>
        <w:t>255</w:t>
      </w:r>
      <w:r w:rsidR="00967CC5">
        <w:rPr>
          <w:rFonts w:ascii="Angsana New" w:hAnsi="Angsana New"/>
          <w:i/>
          <w:iCs/>
          <w:sz w:val="30"/>
          <w:szCs w:val="30"/>
        </w:rPr>
        <w:t>9</w:t>
      </w:r>
      <w:r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Pr="00B847D1">
        <w:rPr>
          <w:rFonts w:ascii="Angsana New" w:hAnsi="Angsana New"/>
          <w:i/>
          <w:iCs/>
          <w:sz w:val="30"/>
          <w:szCs w:val="30"/>
          <w:cs/>
        </w:rPr>
        <w:t xml:space="preserve">เป็นจำนวนเงิน </w:t>
      </w:r>
      <w:r w:rsidR="00DA75BC">
        <w:rPr>
          <w:rFonts w:ascii="Angsana New" w:hAnsi="Angsana New"/>
          <w:i/>
          <w:iCs/>
          <w:sz w:val="30"/>
          <w:szCs w:val="30"/>
        </w:rPr>
        <w:t xml:space="preserve">6.4 </w:t>
      </w:r>
      <w:r w:rsidR="00A52DF4">
        <w:rPr>
          <w:rFonts w:ascii="Angsana New" w:hAnsi="Angsana New"/>
          <w:i/>
          <w:iCs/>
          <w:sz w:val="30"/>
          <w:szCs w:val="30"/>
          <w:cs/>
        </w:rPr>
        <w:br/>
        <w:t>ล้</w:t>
      </w:r>
      <w:r w:rsidR="00A52DF4">
        <w:rPr>
          <w:rFonts w:ascii="Angsana New" w:hAnsi="Angsana New" w:hint="cs"/>
          <w:i/>
          <w:iCs/>
          <w:sz w:val="30"/>
          <w:szCs w:val="30"/>
          <w:cs/>
        </w:rPr>
        <w:t>าน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B847D1">
        <w:rPr>
          <w:rFonts w:ascii="Angsana New" w:hAnsi="Angsana New"/>
          <w:i/>
          <w:iCs/>
          <w:sz w:val="30"/>
          <w:szCs w:val="30"/>
        </w:rPr>
        <w:t>)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B847D1">
        <w:rPr>
          <w:rFonts w:ascii="Angsana New" w:hAnsi="Angsana New"/>
          <w:sz w:val="30"/>
          <w:szCs w:val="30"/>
        </w:rPr>
        <w:t xml:space="preserve"> 5 </w:t>
      </w:r>
      <w:r w:rsidRPr="00B847D1">
        <w:rPr>
          <w:rFonts w:ascii="Angsana New" w:hAnsi="Angsana New"/>
          <w:sz w:val="30"/>
          <w:szCs w:val="30"/>
          <w:cs/>
        </w:rPr>
        <w:t>ปี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สัญญาเช่าพื้นที่และบริการสำนักงาน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55265" w:rsidRDefault="00441D59" w:rsidP="00C0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</w:t>
      </w:r>
      <w:r w:rsidR="007E07C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847D1">
        <w:rPr>
          <w:rFonts w:ascii="Angsana New" w:hAnsi="Angsana New"/>
          <w:sz w:val="30"/>
          <w:szCs w:val="30"/>
          <w:cs/>
        </w:rPr>
        <w:t>ได้ทำสัญญาเช่าพื้นที่และบริการสำนักงาน</w:t>
      </w:r>
      <w:r w:rsidR="00193092" w:rsidRPr="00B847D1">
        <w:rPr>
          <w:rFonts w:ascii="Angsana New" w:hAnsi="Angsana New" w:hint="cs"/>
          <w:sz w:val="30"/>
          <w:szCs w:val="30"/>
          <w:cs/>
        </w:rPr>
        <w:t>กับกิจการ</w:t>
      </w:r>
      <w:r w:rsidR="00193092" w:rsidRPr="00B847D1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B847D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7CC5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8C610A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 w:hint="cs"/>
          <w:sz w:val="30"/>
          <w:szCs w:val="30"/>
          <w:cs/>
        </w:rPr>
        <w:t>โดย</w:t>
      </w:r>
      <w:r w:rsidRPr="00B847D1">
        <w:rPr>
          <w:rFonts w:ascii="Angsana New" w:hAnsi="Angsana New"/>
          <w:sz w:val="30"/>
          <w:szCs w:val="30"/>
          <w:cs/>
        </w:rPr>
        <w:t>สัญญ</w:t>
      </w:r>
      <w:r w:rsidR="00193092" w:rsidRPr="00B847D1">
        <w:rPr>
          <w:rFonts w:ascii="Angsana New" w:hAnsi="Angsana New" w:hint="cs"/>
          <w:sz w:val="30"/>
          <w:szCs w:val="30"/>
          <w:cs/>
        </w:rPr>
        <w:t>ามีระยะเวลา</w:t>
      </w:r>
      <w:r w:rsidR="007E07C8">
        <w:rPr>
          <w:rFonts w:ascii="Angsana New" w:hAnsi="Angsana New" w:hint="cs"/>
          <w:sz w:val="30"/>
          <w:szCs w:val="30"/>
          <w:cs/>
        </w:rPr>
        <w:t xml:space="preserve"> </w:t>
      </w:r>
      <w:r w:rsidR="00991786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93092" w:rsidRPr="00B847D1">
        <w:rPr>
          <w:rFonts w:ascii="Angsana New" w:hAnsi="Angsana New" w:hint="cs"/>
          <w:sz w:val="30"/>
          <w:szCs w:val="30"/>
          <w:cs/>
        </w:rPr>
        <w:t>และ</w:t>
      </w:r>
      <w:r w:rsidRPr="00B847D1">
        <w:rPr>
          <w:rFonts w:ascii="Angsana New" w:hAnsi="Angsana New"/>
          <w:sz w:val="30"/>
          <w:szCs w:val="30"/>
        </w:rPr>
        <w:t xml:space="preserve"> 3 </w:t>
      </w:r>
      <w:r w:rsidRPr="00B847D1">
        <w:rPr>
          <w:rFonts w:ascii="Angsana New" w:hAnsi="Angsana New"/>
          <w:sz w:val="30"/>
          <w:szCs w:val="30"/>
          <w:cs/>
        </w:rPr>
        <w:t xml:space="preserve">ปี </w:t>
      </w:r>
      <w:r w:rsidR="00E14FF5" w:rsidRPr="00B847D1">
        <w:rPr>
          <w:rFonts w:ascii="Angsana New" w:hAnsi="Angsana New" w:hint="cs"/>
          <w:sz w:val="30"/>
          <w:szCs w:val="30"/>
          <w:cs/>
        </w:rPr>
        <w:t>บริษัทสามารถต่ออายุสัญญาได้</w:t>
      </w:r>
    </w:p>
    <w:p w:rsidR="00C06360" w:rsidRDefault="00C06360" w:rsidP="00C0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09B0" w:rsidRPr="009664BA" w:rsidRDefault="000209B0" w:rsidP="00020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64BA">
        <w:rPr>
          <w:rFonts w:ascii="Angsana New" w:hAnsi="Angsana New"/>
          <w:sz w:val="30"/>
          <w:szCs w:val="30"/>
          <w:cs/>
        </w:rPr>
        <w:t>บริษัทมีสัญญาบริการและจัดหากับกิจการที่เกี่ยวข้องกันแห่งหนึ่ง โดยกิจการที่เกี่ยวข้องกันจะให้บริการเกี่ยวกับ</w:t>
      </w:r>
      <w:r>
        <w:rPr>
          <w:rFonts w:ascii="Angsana New" w:hAnsi="Angsana New"/>
          <w:sz w:val="30"/>
          <w:szCs w:val="30"/>
        </w:rPr>
        <w:t xml:space="preserve"> </w:t>
      </w:r>
      <w:r w:rsidR="00E62ADC">
        <w:rPr>
          <w:rFonts w:ascii="Angsana New" w:hAnsi="Angsana New"/>
          <w:sz w:val="30"/>
          <w:szCs w:val="30"/>
          <w:cs/>
        </w:rPr>
        <w:br/>
      </w:r>
      <w:r w:rsidRPr="009664BA">
        <w:rPr>
          <w:rFonts w:ascii="Angsana New" w:hAnsi="Angsana New"/>
          <w:sz w:val="30"/>
          <w:szCs w:val="30"/>
          <w:cs/>
        </w:rPr>
        <w:t xml:space="preserve">การจัดซื้อจัดจ้าง การให้บริการคำปรึกษาและบริการด้านอื่นๆ แก่บริษัท โดยสัญญามีระยะเวลา </w:t>
      </w:r>
      <w:r w:rsidRPr="009664BA">
        <w:rPr>
          <w:rFonts w:ascii="Angsana New" w:hAnsi="Angsana New"/>
          <w:sz w:val="30"/>
          <w:szCs w:val="30"/>
        </w:rPr>
        <w:t xml:space="preserve">3 </w:t>
      </w:r>
      <w:r w:rsidRPr="009664BA">
        <w:rPr>
          <w:rFonts w:ascii="Angsana New" w:hAnsi="Angsana New"/>
          <w:sz w:val="30"/>
          <w:szCs w:val="30"/>
          <w:cs/>
        </w:rPr>
        <w:t>ปี นับจากวันที่</w:t>
      </w:r>
      <w:r w:rsidR="00F47D62">
        <w:rPr>
          <w:rFonts w:ascii="Angsana New" w:hAnsi="Angsana New"/>
          <w:sz w:val="30"/>
          <w:szCs w:val="30"/>
        </w:rPr>
        <w:br/>
      </w:r>
      <w:r w:rsidRPr="009664BA">
        <w:rPr>
          <w:rFonts w:ascii="Angsana New" w:hAnsi="Angsana New"/>
          <w:sz w:val="30"/>
          <w:szCs w:val="30"/>
          <w:cs/>
        </w:rPr>
        <w:t xml:space="preserve">ที่มีผลบังคับตามที่ระบุไว้ในสัญญา และงวดสุดท้ายจะมีผลสิ้นสุดในเดือนธันวาคม </w:t>
      </w:r>
      <w:r w:rsidRPr="009664BA">
        <w:rPr>
          <w:rFonts w:ascii="Angsana New" w:hAnsi="Angsana New"/>
          <w:sz w:val="30"/>
          <w:szCs w:val="30"/>
        </w:rPr>
        <w:t>2561</w:t>
      </w:r>
    </w:p>
    <w:p w:rsidR="000209B0" w:rsidRDefault="000209B0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บริษัทมีสัญญาบริหารจัดการกับกิจการที่เกี่ยวข้องกันหลายแห่ง สัญญามีผลบังคับใช้ตั้งแต่วันที่ที่กำหนดในสัญญา บริษัทจะเรียกเก็บค่าบริหารจัดการดังกล่าวตามที่ระบุไว้ในสัญญา และค่าบริ</w:t>
      </w:r>
      <w:r w:rsidR="00B90369" w:rsidRPr="00B847D1">
        <w:rPr>
          <w:rFonts w:ascii="Angsana New" w:hAnsi="Angsana New" w:hint="cs"/>
          <w:sz w:val="30"/>
          <w:szCs w:val="30"/>
          <w:cs/>
        </w:rPr>
        <w:t>ห</w:t>
      </w:r>
      <w:r w:rsidRPr="00B847D1">
        <w:rPr>
          <w:rFonts w:ascii="Angsana New" w:hAnsi="Angsana New"/>
          <w:sz w:val="30"/>
          <w:szCs w:val="30"/>
          <w:cs/>
        </w:rPr>
        <w:t>ารจัดการนี้จะปรับเพิ่มขึ้นปีละครั้งตามอัตราที่กำหนดไว้ในสัญญา</w:t>
      </w:r>
    </w:p>
    <w:p w:rsidR="009B10BF" w:rsidRDefault="009B10BF" w:rsidP="009B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B10BF" w:rsidRPr="00B847D1" w:rsidRDefault="009B10BF" w:rsidP="009B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สัญญาบริหารจั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ดการด้านเทคนิคและงานสนับสนุนโครงการ</w:t>
      </w:r>
    </w:p>
    <w:p w:rsidR="009B10BF" w:rsidRPr="000E73B8" w:rsidRDefault="009B10BF" w:rsidP="009B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B10BF" w:rsidRPr="00B847D1" w:rsidRDefault="009B10BF" w:rsidP="009B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มีสัญญาบริหารจัดการด้านเทคนิคและงานสนับสนุนโครงการกับกิจการที่เกี่ยวข้องกันแห่งหนึ่ง สัญญามีผลบังคับใช้ตั้งแต่วันที่ที่กำหนดในสัญญา บริษัทย่อยจะถูกเรียกเก็บค่าบริหารจัดการดังกล่าวตามที่ระบุไว้ในสัญญา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EB5726" w:rsidRPr="00B847D1" w:rsidRDefault="00441D59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สัญญาประกันภัย</w:t>
      </w:r>
    </w:p>
    <w:p w:rsidR="00441D59" w:rsidRPr="00B847D1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D59" w:rsidRDefault="00441D59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และบริษัทย่อยหลายแห่งได้ทำกรมธรรม์ประกันภัยคุ้มครองความเสี่ยงภัยทุกประเภทกับบริษัทรับประกันภัยในประเทศแห่งหนึ่งซึ่งเป็นกิจการที่เกี่ยวข้องกัน โดยมีทุนประกันตามสัญญา กรมธรรม์ดังกล่าวมีการต่ออายุทุกปี โดยบริษัทและบริษัทย่อยบางแห่งได้ให้เจ้าหนี้เงินกู้เป็นผู้รับผลประโยชน์ตามกรมธรรม์ประกันภัยภายใต้เงื่อนไขหลักประกันของสัญญาเงินกู้</w:t>
      </w:r>
    </w:p>
    <w:p w:rsidR="00967CC5" w:rsidRDefault="00967CC5" w:rsidP="006E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7CC5" w:rsidRPr="00194DD4" w:rsidRDefault="00967CC5" w:rsidP="00967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4D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สัญญาซ่อมบำรุง</w:t>
      </w:r>
    </w:p>
    <w:p w:rsidR="00967CC5" w:rsidRPr="000E73B8" w:rsidRDefault="00967CC5" w:rsidP="00967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0E73B8">
        <w:rPr>
          <w:rFonts w:ascii="Angsana New" w:hAnsi="Angsana New"/>
          <w:sz w:val="24"/>
          <w:szCs w:val="24"/>
        </w:rPr>
        <w:t> </w:t>
      </w:r>
    </w:p>
    <w:p w:rsidR="00967CC5" w:rsidRPr="00047788" w:rsidRDefault="000436DA" w:rsidP="00967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="00967CC5" w:rsidRPr="00194DD4">
        <w:rPr>
          <w:rFonts w:ascii="Angsana New" w:hAnsi="Angsana New" w:hint="cs"/>
          <w:sz w:val="30"/>
          <w:szCs w:val="30"/>
          <w:cs/>
        </w:rPr>
        <w:t>บริษัทย่อยแห่งหนึ่งมีสัญญาซ่อมบำรุงเชิงป้องกันและแก้ไขกับบริษัทที่เกี่ยวข้องกันแห่งหนึ</w:t>
      </w:r>
      <w:r>
        <w:rPr>
          <w:rFonts w:ascii="Angsana New" w:hAnsi="Angsana New" w:hint="cs"/>
          <w:sz w:val="30"/>
          <w:szCs w:val="30"/>
          <w:cs/>
        </w:rPr>
        <w:t xml:space="preserve">่ง </w:t>
      </w:r>
      <w:r>
        <w:rPr>
          <w:rFonts w:ascii="Angsana New" w:hAnsi="Angsana New"/>
          <w:sz w:val="30"/>
          <w:szCs w:val="30"/>
          <w:cs/>
        </w:rPr>
        <w:br/>
      </w:r>
      <w:r w:rsidR="00967CC5" w:rsidRPr="00194DD4">
        <w:rPr>
          <w:rFonts w:ascii="Angsana New" w:hAnsi="Angsana New" w:hint="cs"/>
          <w:sz w:val="30"/>
          <w:szCs w:val="30"/>
          <w:cs/>
        </w:rPr>
        <w:t>(</w:t>
      </w:r>
      <w:r w:rsidR="00967CC5" w:rsidRPr="00194DD4">
        <w:rPr>
          <w:rFonts w:ascii="Angsana New" w:hAnsi="Angsana New"/>
          <w:sz w:val="30"/>
          <w:szCs w:val="30"/>
        </w:rPr>
        <w:t>"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="00967CC5" w:rsidRPr="00194DD4">
        <w:rPr>
          <w:rFonts w:ascii="Angsana New" w:hAnsi="Angsana New" w:hint="cs"/>
          <w:sz w:val="30"/>
          <w:szCs w:val="30"/>
          <w:cs/>
        </w:rPr>
        <w:t>ให้บริการ</w:t>
      </w:r>
      <w:r w:rsidR="00967CC5" w:rsidRPr="00194DD4">
        <w:rPr>
          <w:rFonts w:ascii="Angsana New" w:hAnsi="Angsana New"/>
          <w:sz w:val="30"/>
          <w:szCs w:val="30"/>
        </w:rPr>
        <w:t xml:space="preserve">")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โดยผู้ให้บริการจะทำการซ่อมบำรุงอุปกรณ์และเครื่องจักรทั้งหมดภายในโรงไฟฟ้า </w:t>
      </w:r>
      <w:r w:rsidR="00967CC5" w:rsidRPr="00194DD4">
        <w:rPr>
          <w:rFonts w:ascii="Angsana New" w:hAnsi="Angsana New"/>
          <w:sz w:val="30"/>
          <w:szCs w:val="30"/>
          <w:cs/>
        </w:rPr>
        <w:t>ในการนี้บริษัท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="00967CC5">
        <w:rPr>
          <w:rFonts w:ascii="Angsana New" w:hAnsi="Angsana New" w:hint="cs"/>
          <w:sz w:val="30"/>
          <w:szCs w:val="30"/>
          <w:cs/>
        </w:rPr>
        <w:t>ย่อย</w:t>
      </w:r>
      <w:r w:rsidR="00967CC5" w:rsidRPr="00194DD4">
        <w:rPr>
          <w:rFonts w:ascii="Angsana New" w:hAnsi="Angsana New"/>
          <w:sz w:val="30"/>
          <w:szCs w:val="30"/>
          <w:cs/>
        </w:rPr>
        <w:t>มีภาระผูกพันที่จะต้องจ่ายชำระค่าบริการซ่อมบำรุงให้กับผู้ให้บริการดังกล่าวตามราคาที่ระบุไว้</w:t>
      </w:r>
      <w:r w:rsidR="00F47D62">
        <w:rPr>
          <w:rFonts w:ascii="Angsana New" w:hAnsi="Angsana New"/>
          <w:sz w:val="30"/>
          <w:szCs w:val="30"/>
        </w:rPr>
        <w:br/>
      </w:r>
      <w:r w:rsidR="00967CC5" w:rsidRPr="00194DD4">
        <w:rPr>
          <w:rFonts w:ascii="Angsana New" w:hAnsi="Angsana New"/>
          <w:sz w:val="30"/>
          <w:szCs w:val="30"/>
          <w:cs/>
        </w:rPr>
        <w:t>ในสัญญา</w:t>
      </w:r>
      <w:r w:rsidR="00967CC5" w:rsidRPr="00194DD4">
        <w:rPr>
          <w:rFonts w:ascii="Angsana New" w:hAnsi="Angsana New"/>
          <w:sz w:val="30"/>
          <w:szCs w:val="30"/>
        </w:rPr>
        <w:t xml:space="preserve">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สัญญามีอายุ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67CC5" w:rsidRPr="00194DD4">
        <w:rPr>
          <w:rFonts w:ascii="Angsana New" w:hAnsi="Angsana New"/>
          <w:sz w:val="30"/>
          <w:szCs w:val="30"/>
        </w:rPr>
        <w:t xml:space="preserve">2 </w:t>
      </w:r>
      <w:r w:rsidR="00967CC5" w:rsidRPr="00194DD4">
        <w:rPr>
          <w:rFonts w:ascii="Angsana New" w:hAnsi="Angsana New" w:hint="cs"/>
          <w:sz w:val="30"/>
          <w:szCs w:val="30"/>
          <w:cs/>
        </w:rPr>
        <w:t>ปี</w:t>
      </w:r>
    </w:p>
    <w:p w:rsidR="00AE1538" w:rsidRDefault="00AE1538" w:rsidP="00AC112B">
      <w:pPr>
        <w:rPr>
          <w:rFonts w:ascii="Angsana New" w:hAnsi="Angsana New"/>
          <w:b/>
          <w:bCs/>
          <w:sz w:val="30"/>
          <w:szCs w:val="30"/>
        </w:rPr>
      </w:pPr>
    </w:p>
    <w:p w:rsidR="00EB5726" w:rsidRPr="00967CC5" w:rsidRDefault="00AB3794" w:rsidP="00AC112B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0F7759" w:rsidRPr="00967CC5">
        <w:rPr>
          <w:rFonts w:ascii="Angsana New" w:hAnsi="Angsana New"/>
          <w:b/>
          <w:bCs/>
          <w:sz w:val="30"/>
          <w:szCs w:val="30"/>
          <w:cs/>
        </w:rPr>
        <w:t xml:space="preserve">         </w:t>
      </w:r>
      <w:r w:rsidR="000E2BE8" w:rsidRPr="00AC112B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E1AB9" w:rsidRPr="00AC112B">
        <w:rPr>
          <w:rFonts w:ascii="Angsana New" w:hAnsi="Angsana New"/>
          <w:b/>
          <w:bCs/>
          <w:sz w:val="30"/>
          <w:szCs w:val="30"/>
          <w:cs/>
        </w:rPr>
        <w:t>ชั่วคราว</w:t>
      </w:r>
    </w:p>
    <w:p w:rsidR="000E2BE8" w:rsidRDefault="000E2BE8" w:rsidP="000E2BE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="Angsana New" w:hAnsi="Angsana New"/>
          <w:sz w:val="30"/>
          <w:szCs w:val="30"/>
          <w:u w:val="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59"/>
        <w:gridCol w:w="273"/>
        <w:gridCol w:w="1170"/>
        <w:gridCol w:w="273"/>
        <w:gridCol w:w="1168"/>
        <w:gridCol w:w="260"/>
        <w:gridCol w:w="1175"/>
      </w:tblGrid>
      <w:tr w:rsidR="009E0335" w:rsidRPr="0060717F" w:rsidTr="00CB5584">
        <w:trPr>
          <w:trHeight w:val="426"/>
          <w:tblHeader/>
        </w:trPr>
        <w:tc>
          <w:tcPr>
            <w:tcW w:w="1991" w:type="pct"/>
          </w:tcPr>
          <w:p w:rsidR="00F47D62" w:rsidRPr="00B847D1" w:rsidRDefault="00F47D62" w:rsidP="00A5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4" w:type="pct"/>
            <w:gridSpan w:val="3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E0335" w:rsidRPr="0060717F" w:rsidTr="009E0335">
        <w:trPr>
          <w:trHeight w:val="426"/>
          <w:tblHeader/>
        </w:trPr>
        <w:tc>
          <w:tcPr>
            <w:tcW w:w="1992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F47D62" w:rsidRPr="002A51E2" w:rsidRDefault="00FA5D36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="00F47D62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7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7D62" w:rsidRPr="002A51E2" w:rsidRDefault="00FA5D36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F47D62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0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F47D62" w:rsidRPr="002A51E2" w:rsidRDefault="00F47D62" w:rsidP="00A5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9E0335" w:rsidRPr="0060717F" w:rsidTr="009E0335">
        <w:trPr>
          <w:trHeight w:val="426"/>
          <w:tblHeader/>
        </w:trPr>
        <w:tc>
          <w:tcPr>
            <w:tcW w:w="1992" w:type="pct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  <w:vAlign w:val="center"/>
          </w:tcPr>
          <w:p w:rsidR="00F47D62" w:rsidRPr="002A51E2" w:rsidRDefault="00F47D62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  <w:vAlign w:val="center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center"/>
          </w:tcPr>
          <w:p w:rsidR="00F47D62" w:rsidRPr="002A51E2" w:rsidRDefault="00F47D62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  <w:vAlign w:val="center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center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0" w:type="pct"/>
            <w:vAlign w:val="center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E0335" w:rsidRPr="0060717F" w:rsidTr="009E0335">
        <w:trPr>
          <w:trHeight w:val="426"/>
          <w:tblHeader/>
        </w:trPr>
        <w:tc>
          <w:tcPr>
            <w:tcW w:w="1992" w:type="pct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08" w:type="pct"/>
            <w:gridSpan w:val="7"/>
          </w:tcPr>
          <w:p w:rsidR="00F47D62" w:rsidRPr="002A51E2" w:rsidRDefault="00F47D6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B5584" w:rsidRPr="0060717F" w:rsidTr="009E0335">
        <w:trPr>
          <w:trHeight w:val="413"/>
        </w:trPr>
        <w:tc>
          <w:tcPr>
            <w:tcW w:w="1992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679" w:type="pct"/>
          </w:tcPr>
          <w:p w:rsidR="00CB5584" w:rsidRPr="00FE305A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107,530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B5584" w:rsidRPr="00260C47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97"/>
              <w:rPr>
                <w:rFonts w:ascii="Angsana New" w:hAnsi="Angsana New"/>
                <w:sz w:val="30"/>
                <w:szCs w:val="30"/>
              </w:rPr>
            </w:pPr>
            <w:r w:rsidRPr="00260C47">
              <w:rPr>
                <w:rFonts w:ascii="Angsana New" w:hAnsi="Angsana New"/>
                <w:sz w:val="30"/>
                <w:szCs w:val="30"/>
              </w:rPr>
              <w:t>987,667</w:t>
            </w:r>
          </w:p>
        </w:tc>
        <w:tc>
          <w:tcPr>
            <w:tcW w:w="147" w:type="pct"/>
          </w:tcPr>
          <w:p w:rsidR="00CB5584" w:rsidRPr="006F1D18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B5584" w:rsidRPr="00FE305A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107,530</w:t>
            </w:r>
          </w:p>
        </w:tc>
        <w:tc>
          <w:tcPr>
            <w:tcW w:w="140" w:type="pct"/>
          </w:tcPr>
          <w:p w:rsidR="00CB5584" w:rsidRPr="006F1D18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CB5584" w:rsidRPr="00260C47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260C47">
              <w:rPr>
                <w:rFonts w:ascii="Angsana New" w:hAnsi="Angsana New"/>
                <w:sz w:val="30"/>
                <w:szCs w:val="30"/>
              </w:rPr>
              <w:t>987,667</w:t>
            </w:r>
          </w:p>
        </w:tc>
      </w:tr>
      <w:tr w:rsidR="00CB5584" w:rsidRPr="0060717F" w:rsidTr="00CB5584">
        <w:trPr>
          <w:trHeight w:val="413"/>
        </w:trPr>
        <w:tc>
          <w:tcPr>
            <w:tcW w:w="199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679" w:type="pct"/>
            <w:tcBorders>
              <w:bottom w:val="single" w:sz="2" w:space="0" w:color="auto"/>
            </w:tcBorders>
          </w:tcPr>
          <w:p w:rsidR="00CB5584" w:rsidRPr="00B847D1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B5584" w:rsidRPr="00260C47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97"/>
              <w:rPr>
                <w:rFonts w:ascii="Angsana New" w:hAnsi="Angsana New"/>
                <w:sz w:val="30"/>
                <w:szCs w:val="30"/>
              </w:rPr>
            </w:pPr>
            <w:r w:rsidRPr="00260C47">
              <w:rPr>
                <w:rFonts w:ascii="Angsana New" w:hAnsi="Angsana New"/>
                <w:sz w:val="30"/>
                <w:szCs w:val="30"/>
              </w:rPr>
              <w:t>1,044,436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B5584" w:rsidRPr="00B847D1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2" w:space="0" w:color="auto"/>
            </w:tcBorders>
          </w:tcPr>
          <w:p w:rsidR="00CB5584" w:rsidRPr="00260C47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260C47">
              <w:rPr>
                <w:rFonts w:ascii="Angsana New" w:hAnsi="Angsana New"/>
                <w:sz w:val="30"/>
                <w:szCs w:val="30"/>
              </w:rPr>
              <w:t>1,044,436</w:t>
            </w:r>
          </w:p>
        </w:tc>
      </w:tr>
      <w:tr w:rsidR="00CB5584" w:rsidRPr="0060717F" w:rsidTr="00CB5584">
        <w:trPr>
          <w:trHeight w:val="399"/>
        </w:trPr>
        <w:tc>
          <w:tcPr>
            <w:tcW w:w="1991" w:type="pct"/>
          </w:tcPr>
          <w:p w:rsidR="00CB5584" w:rsidRPr="00B847D1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2" w:space="0" w:color="auto"/>
              <w:bottom w:val="double" w:sz="4" w:space="0" w:color="auto"/>
            </w:tcBorders>
          </w:tcPr>
          <w:p w:rsidR="00CB5584" w:rsidRPr="00B847D1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113,530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B5584" w:rsidRPr="00260C47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C47">
              <w:rPr>
                <w:rFonts w:ascii="Angsana New" w:hAnsi="Angsana New"/>
                <w:b/>
                <w:bCs/>
                <w:sz w:val="30"/>
                <w:szCs w:val="30"/>
              </w:rPr>
              <w:t>2,032,103</w:t>
            </w:r>
          </w:p>
        </w:tc>
        <w:tc>
          <w:tcPr>
            <w:tcW w:w="147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B5584" w:rsidRPr="00B847D1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107,530</w:t>
            </w:r>
          </w:p>
        </w:tc>
        <w:tc>
          <w:tcPr>
            <w:tcW w:w="140" w:type="pct"/>
          </w:tcPr>
          <w:p w:rsidR="00CB5584" w:rsidRPr="002A51E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2" w:space="0" w:color="auto"/>
              <w:bottom w:val="double" w:sz="4" w:space="0" w:color="auto"/>
            </w:tcBorders>
          </w:tcPr>
          <w:p w:rsidR="00CB5584" w:rsidRPr="00260C47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C47">
              <w:rPr>
                <w:rFonts w:ascii="Angsana New" w:hAnsi="Angsana New"/>
                <w:b/>
                <w:bCs/>
                <w:sz w:val="30"/>
                <w:szCs w:val="30"/>
              </w:rPr>
              <w:t>2,032,103</w:t>
            </w:r>
          </w:p>
        </w:tc>
      </w:tr>
    </w:tbl>
    <w:p w:rsidR="000E0A01" w:rsidRDefault="000E0A01" w:rsidP="006F1D1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400" w:lineRule="exact"/>
        <w:ind w:left="283" w:right="-45" w:hanging="283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06360" w:rsidRDefault="00C0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F1D18" w:rsidRDefault="00AB3794" w:rsidP="006F1D1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400" w:lineRule="exact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5</w:t>
      </w:r>
      <w:r w:rsidR="006F1D18">
        <w:rPr>
          <w:rFonts w:ascii="Angsana New" w:hAnsi="Angsana New"/>
          <w:sz w:val="30"/>
          <w:szCs w:val="30"/>
          <w:u w:val="none"/>
          <w:lang w:val="en-US"/>
        </w:rPr>
        <w:tab/>
      </w:r>
      <w:r w:rsidR="006F1D18" w:rsidRPr="00B847D1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:rsidR="00AE1538" w:rsidRPr="00AE1538" w:rsidRDefault="00AE1538" w:rsidP="00AE1538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264"/>
        <w:gridCol w:w="273"/>
        <w:gridCol w:w="1166"/>
        <w:gridCol w:w="273"/>
        <w:gridCol w:w="1166"/>
        <w:gridCol w:w="273"/>
        <w:gridCol w:w="1166"/>
      </w:tblGrid>
      <w:tr w:rsidR="009E0335" w:rsidRPr="0060717F" w:rsidTr="009E0335">
        <w:trPr>
          <w:tblHeader/>
        </w:trPr>
        <w:tc>
          <w:tcPr>
            <w:tcW w:w="1505" w:type="pct"/>
          </w:tcPr>
          <w:p w:rsidR="006F1D18" w:rsidRPr="00B847D1" w:rsidRDefault="006F1D18" w:rsidP="0095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E0335" w:rsidRPr="0060717F" w:rsidTr="009E0335">
        <w:trPr>
          <w:tblHeader/>
        </w:trPr>
        <w:tc>
          <w:tcPr>
            <w:tcW w:w="1505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5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2" w:type="pct"/>
          </w:tcPr>
          <w:p w:rsidR="006F1D18" w:rsidRPr="002A51E2" w:rsidRDefault="00FA5D36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FA5D36" w:rsidP="00D3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33757"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9E0335" w:rsidRPr="0060717F" w:rsidTr="009E0335">
        <w:trPr>
          <w:tblHeader/>
        </w:trPr>
        <w:tc>
          <w:tcPr>
            <w:tcW w:w="150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82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E0335" w:rsidRPr="0060717F" w:rsidTr="009E0335">
        <w:trPr>
          <w:tblHeader/>
        </w:trPr>
        <w:tc>
          <w:tcPr>
            <w:tcW w:w="150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10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0335" w:rsidRPr="0060717F" w:rsidTr="009E0335">
        <w:tc>
          <w:tcPr>
            <w:tcW w:w="1505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5" w:type="pct"/>
          </w:tcPr>
          <w:p w:rsidR="00C94F82" w:rsidRPr="002A51E2" w:rsidRDefault="00510CD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82" w:type="pct"/>
          </w:tcPr>
          <w:p w:rsidR="00C94F82" w:rsidRPr="00B847D1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2,072,09</w:t>
            </w:r>
            <w:r w:rsidR="00BE0A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1,303,713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CB5584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1,947,967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913,600</w:t>
            </w:r>
          </w:p>
        </w:tc>
      </w:tr>
      <w:tr w:rsidR="009E0335" w:rsidRPr="0060717F" w:rsidTr="009E0335">
        <w:tc>
          <w:tcPr>
            <w:tcW w:w="1505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8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bottom w:val="single" w:sz="2" w:space="0" w:color="auto"/>
            </w:tcBorders>
          </w:tcPr>
          <w:p w:rsidR="00C94F82" w:rsidRPr="00B847D1" w:rsidRDefault="00CB5584" w:rsidP="00BE0A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1,103,55</w:t>
            </w:r>
            <w:r w:rsidR="00BE0AE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876,220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CB5584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1,054,331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844,493</w:t>
            </w:r>
          </w:p>
        </w:tc>
      </w:tr>
      <w:tr w:rsidR="009E0335" w:rsidRPr="0060717F" w:rsidTr="009E0335">
        <w:tc>
          <w:tcPr>
            <w:tcW w:w="1505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2" w:space="0" w:color="auto"/>
            </w:tcBorders>
          </w:tcPr>
          <w:p w:rsidR="00C94F82" w:rsidRPr="00B847D1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3,175,649</w:t>
            </w:r>
          </w:p>
        </w:tc>
        <w:tc>
          <w:tcPr>
            <w:tcW w:w="147" w:type="pct"/>
          </w:tcPr>
          <w:p w:rsidR="00C94F82" w:rsidRPr="00AE1538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AE1538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538">
              <w:rPr>
                <w:rFonts w:ascii="Angsana New" w:hAnsi="Angsana New"/>
                <w:b/>
                <w:bCs/>
                <w:sz w:val="30"/>
                <w:szCs w:val="30"/>
              </w:rPr>
              <w:t>2,179,933</w:t>
            </w:r>
          </w:p>
        </w:tc>
        <w:tc>
          <w:tcPr>
            <w:tcW w:w="147" w:type="pct"/>
          </w:tcPr>
          <w:p w:rsidR="00C94F82" w:rsidRPr="006F1D18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6F1D18" w:rsidRDefault="00CB5584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3,002,298</w:t>
            </w:r>
          </w:p>
        </w:tc>
        <w:tc>
          <w:tcPr>
            <w:tcW w:w="147" w:type="pct"/>
          </w:tcPr>
          <w:p w:rsidR="00C94F82" w:rsidRPr="006F1D18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AE1538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538">
              <w:rPr>
                <w:rFonts w:ascii="Angsana New" w:hAnsi="Angsana New"/>
                <w:b/>
                <w:bCs/>
                <w:sz w:val="30"/>
                <w:szCs w:val="30"/>
              </w:rPr>
              <w:t>1,758,093</w:t>
            </w:r>
          </w:p>
        </w:tc>
      </w:tr>
      <w:tr w:rsidR="009E0335" w:rsidRPr="0060717F" w:rsidTr="009E0335">
        <w:tc>
          <w:tcPr>
            <w:tcW w:w="1505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bottom w:val="single" w:sz="2" w:space="0" w:color="auto"/>
            </w:tcBorders>
          </w:tcPr>
          <w:p w:rsidR="00C94F82" w:rsidRPr="00B847D1" w:rsidRDefault="00FE305A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15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FE305A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0335" w:rsidRPr="0060717F" w:rsidTr="009E0335">
        <w:tc>
          <w:tcPr>
            <w:tcW w:w="1505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3,175,649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2,179,933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CB5584" w:rsidP="00FA5D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3,002,298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C94F82" w:rsidP="009E0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1,758,093</w:t>
            </w:r>
          </w:p>
        </w:tc>
      </w:tr>
    </w:tbl>
    <w:p w:rsidR="006F1D18" w:rsidRPr="00E910E4" w:rsidRDefault="006F1D18" w:rsidP="006F1D18">
      <w:pPr>
        <w:rPr>
          <w:rFonts w:ascii="Angsana New" w:hAnsi="Angsana New"/>
          <w:sz w:val="30"/>
          <w:szCs w:val="30"/>
          <w:highlight w:val="yellow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261"/>
        <w:gridCol w:w="271"/>
        <w:gridCol w:w="1172"/>
        <w:gridCol w:w="271"/>
        <w:gridCol w:w="1168"/>
        <w:gridCol w:w="269"/>
        <w:gridCol w:w="1170"/>
      </w:tblGrid>
      <w:tr w:rsidR="004D4D83" w:rsidRPr="009850C1" w:rsidTr="006205E5">
        <w:tc>
          <w:tcPr>
            <w:tcW w:w="1990" w:type="pct"/>
          </w:tcPr>
          <w:p w:rsidR="004D4D83" w:rsidRPr="0040350B" w:rsidRDefault="004D4D83" w:rsidP="00A364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717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57" w:type="pct"/>
            <w:gridSpan w:val="3"/>
          </w:tcPr>
          <w:p w:rsidR="004D4D83" w:rsidRPr="0040350B" w:rsidRDefault="004D4D83" w:rsidP="00A364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D4D83" w:rsidRPr="002A51E2" w:rsidRDefault="004D4D83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4D4D83" w:rsidRPr="0040350B" w:rsidRDefault="004D4D83" w:rsidP="00A364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5E5" w:rsidRPr="009850C1" w:rsidTr="006205E5">
        <w:tc>
          <w:tcPr>
            <w:tcW w:w="1990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vAlign w:val="center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vAlign w:val="center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center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center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center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  <w:vAlign w:val="center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center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4D83" w:rsidRPr="009850C1" w:rsidTr="006205E5">
        <w:tc>
          <w:tcPr>
            <w:tcW w:w="1990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35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05E5" w:rsidRPr="009850C1" w:rsidTr="006205E5">
        <w:tc>
          <w:tcPr>
            <w:tcW w:w="1990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80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D4D83" w:rsidRPr="0040350B" w:rsidRDefault="004D4D83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5E5" w:rsidRPr="009850C1" w:rsidTr="006205E5">
        <w:trPr>
          <w:trHeight w:val="80"/>
        </w:trPr>
        <w:tc>
          <w:tcPr>
            <w:tcW w:w="1990" w:type="pct"/>
          </w:tcPr>
          <w:p w:rsidR="004D4D83" w:rsidRPr="0040350B" w:rsidRDefault="004D4D83" w:rsidP="00FA5D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FA5D36">
              <w:rPr>
                <w:rFonts w:ascii="Angsana New" w:hAnsi="Angsana New" w:hint="cs"/>
                <w:b/>
                <w:sz w:val="30"/>
                <w:szCs w:val="30"/>
                <w:cs/>
              </w:rPr>
              <w:t>งวดเ</w:t>
            </w:r>
            <w:r w:rsidR="00FF6773">
              <w:rPr>
                <w:rFonts w:ascii="Angsana New" w:hAnsi="Angsana New" w:hint="cs"/>
                <w:b/>
                <w:sz w:val="30"/>
                <w:szCs w:val="30"/>
                <w:cs/>
              </w:rPr>
              <w:t>ก</w:t>
            </w:r>
            <w:r w:rsidR="00FA5D36">
              <w:rPr>
                <w:rFonts w:ascii="Angsana New" w:hAnsi="Angsana New" w:hint="cs"/>
                <w:b/>
                <w:sz w:val="30"/>
                <w:szCs w:val="30"/>
                <w:cs/>
              </w:rPr>
              <w:t>้า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40350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3214E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40350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FA5D3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93214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4D4D83" w:rsidRPr="00FD62F3" w:rsidRDefault="004D4D83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2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D4D83" w:rsidRPr="00FD62F3" w:rsidRDefault="004D4D83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2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2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4D4D83" w:rsidRPr="00FD62F3" w:rsidRDefault="004D4D83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2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D4D83" w:rsidRPr="002A51E2" w:rsidRDefault="004D4D83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4D4D83" w:rsidRPr="00FD62F3" w:rsidRDefault="004D4D83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2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67CC5" w:rsidRPr="00EA1FE6" w:rsidRDefault="00967CC5" w:rsidP="00631B0C">
      <w:pPr>
        <w:rPr>
          <w:rFonts w:ascii="Angsana New" w:hAnsi="Angsana New"/>
          <w:sz w:val="30"/>
          <w:szCs w:val="30"/>
        </w:rPr>
      </w:pPr>
    </w:p>
    <w:p w:rsidR="00EA1FE6" w:rsidRDefault="00631B0C" w:rsidP="00A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ab/>
      </w:r>
    </w:p>
    <w:p w:rsidR="00EA1FE6" w:rsidRDefault="00EA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1B0C" w:rsidRDefault="00631B0C" w:rsidP="00EA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EA1FE6" w:rsidRDefault="00EA1FE6" w:rsidP="00A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903"/>
        <w:gridCol w:w="1255"/>
        <w:gridCol w:w="273"/>
        <w:gridCol w:w="1168"/>
        <w:gridCol w:w="263"/>
        <w:gridCol w:w="1175"/>
        <w:gridCol w:w="263"/>
        <w:gridCol w:w="1177"/>
      </w:tblGrid>
      <w:tr w:rsidR="006205E5" w:rsidRPr="0040350B" w:rsidTr="000E0A01">
        <w:trPr>
          <w:tblHeader/>
        </w:trPr>
        <w:tc>
          <w:tcPr>
            <w:tcW w:w="1506" w:type="pct"/>
          </w:tcPr>
          <w:p w:rsidR="0040350B" w:rsidRPr="0040350B" w:rsidRDefault="0040350B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4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205E5" w:rsidRPr="0040350B" w:rsidTr="006205E5">
        <w:trPr>
          <w:tblHeader/>
        </w:trPr>
        <w:tc>
          <w:tcPr>
            <w:tcW w:w="150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7" w:type="pct"/>
          </w:tcPr>
          <w:p w:rsidR="0040350B" w:rsidRPr="002A51E2" w:rsidRDefault="00533757" w:rsidP="00FA5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FA5D3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2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40350B" w:rsidRPr="002A51E2" w:rsidRDefault="00533757" w:rsidP="00FA5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FA5D3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3375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2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205E5" w:rsidRPr="0040350B" w:rsidTr="006205E5">
        <w:trPr>
          <w:tblHeader/>
        </w:trPr>
        <w:tc>
          <w:tcPr>
            <w:tcW w:w="150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77" w:type="pct"/>
            <w:vAlign w:val="center"/>
          </w:tcPr>
          <w:p w:rsidR="00C94F82" w:rsidRPr="002A51E2" w:rsidRDefault="00C94F82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center"/>
          </w:tcPr>
          <w:p w:rsidR="00C94F82" w:rsidRPr="002A51E2" w:rsidRDefault="00C94F82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2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vAlign w:val="center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C94F82" w:rsidRPr="0040350B" w:rsidTr="000E0A01">
        <w:trPr>
          <w:tblHeader/>
        </w:trPr>
        <w:tc>
          <w:tcPr>
            <w:tcW w:w="150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06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205E5" w:rsidRPr="0040350B" w:rsidTr="006205E5">
        <w:tc>
          <w:tcPr>
            <w:tcW w:w="1506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05E5" w:rsidRPr="0040350B" w:rsidTr="006205E5">
        <w:tc>
          <w:tcPr>
            <w:tcW w:w="1506" w:type="pct"/>
          </w:tcPr>
          <w:p w:rsidR="00C94F82" w:rsidRPr="00004FF2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94F82" w:rsidRPr="00004FF2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2,054,032</w:t>
            </w:r>
          </w:p>
        </w:tc>
        <w:tc>
          <w:tcPr>
            <w:tcW w:w="14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1,3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>03</w:t>
            </w:r>
            <w:r w:rsidRPr="00004FF2">
              <w:rPr>
                <w:rFonts w:ascii="Angsana New" w:hAnsi="Angsana New"/>
                <w:sz w:val="30"/>
                <w:szCs w:val="30"/>
              </w:rPr>
              <w:t>,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>713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94F82" w:rsidRPr="00004FF2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1,929,900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913,600</w:t>
            </w:r>
          </w:p>
        </w:tc>
      </w:tr>
      <w:tr w:rsidR="006205E5" w:rsidRPr="0040350B" w:rsidTr="006205E5">
        <w:tc>
          <w:tcPr>
            <w:tcW w:w="1506" w:type="pct"/>
          </w:tcPr>
          <w:p w:rsidR="00C94F82" w:rsidRPr="00004FF2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004FF2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584" w:rsidRPr="0040350B" w:rsidTr="006205E5">
        <w:tc>
          <w:tcPr>
            <w:tcW w:w="1506" w:type="pct"/>
          </w:tcPr>
          <w:p w:rsidR="00CB5584" w:rsidRPr="00004FF2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04F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04FF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04F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B5584" w:rsidRPr="00004FF2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</w:t>
            </w:r>
            <w:r w:rsidR="00BE0A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B5584" w:rsidRPr="00004FF2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B5584" w:rsidRPr="00004FF2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7,523</w:t>
            </w:r>
          </w:p>
        </w:tc>
        <w:tc>
          <w:tcPr>
            <w:tcW w:w="142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B5584" w:rsidRPr="00004FF2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5584" w:rsidRPr="0040350B" w:rsidTr="006205E5">
        <w:tc>
          <w:tcPr>
            <w:tcW w:w="1506" w:type="pct"/>
          </w:tcPr>
          <w:p w:rsidR="00CB5584" w:rsidRPr="00004FF2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04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B5584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  <w:tc>
          <w:tcPr>
            <w:tcW w:w="147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B5584" w:rsidRPr="00004FF2" w:rsidRDefault="00C0347D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B5584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  <w:tc>
          <w:tcPr>
            <w:tcW w:w="142" w:type="pct"/>
          </w:tcPr>
          <w:p w:rsidR="00CB5584" w:rsidRPr="00004FF2" w:rsidRDefault="00CB5584" w:rsidP="00CB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B5584" w:rsidRPr="00004FF2" w:rsidRDefault="00CB5584" w:rsidP="00CB55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05E5" w:rsidRPr="0040350B" w:rsidTr="006205E5">
        <w:tc>
          <w:tcPr>
            <w:tcW w:w="1506" w:type="pct"/>
          </w:tcPr>
          <w:p w:rsidR="00C94F82" w:rsidRPr="00004FF2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C94F82" w:rsidRPr="00004FF2" w:rsidRDefault="00510CD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4FF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77" w:type="pct"/>
            <w:tcBorders>
              <w:top w:val="single" w:sz="2" w:space="0" w:color="auto"/>
            </w:tcBorders>
          </w:tcPr>
          <w:p w:rsidR="00C94F82" w:rsidRPr="00004FF2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2,072,09</w:t>
            </w:r>
            <w:r w:rsidR="00BE0AE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</w:rPr>
              <w:t>1,303,713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2" w:space="0" w:color="auto"/>
            </w:tcBorders>
          </w:tcPr>
          <w:p w:rsidR="00C94F82" w:rsidRPr="00004FF2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1,947,967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</w:rPr>
              <w:t>913,600</w:t>
            </w:r>
          </w:p>
        </w:tc>
      </w:tr>
      <w:tr w:rsidR="006205E5" w:rsidRPr="0040350B" w:rsidTr="006205E5">
        <w:tc>
          <w:tcPr>
            <w:tcW w:w="1506" w:type="pct"/>
          </w:tcPr>
          <w:p w:rsidR="00C94F82" w:rsidRPr="00004FF2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04F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C94F82" w:rsidRPr="00004FF2" w:rsidRDefault="00FE305A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96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2" w:space="0" w:color="auto"/>
            </w:tcBorders>
          </w:tcPr>
          <w:p w:rsidR="00C94F82" w:rsidRPr="00004FF2" w:rsidRDefault="00FE305A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05E5" w:rsidRPr="0040350B" w:rsidTr="006205E5">
        <w:tc>
          <w:tcPr>
            <w:tcW w:w="1506" w:type="pct"/>
          </w:tcPr>
          <w:p w:rsidR="00C94F82" w:rsidRPr="00004FF2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94F82" w:rsidRPr="00004FF2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2,072,09</w:t>
            </w:r>
            <w:r w:rsidR="00BE0AE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</w:rPr>
              <w:t>1,303,713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004FF2" w:rsidRDefault="00CB5584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1,947,967</w:t>
            </w:r>
          </w:p>
        </w:tc>
        <w:tc>
          <w:tcPr>
            <w:tcW w:w="142" w:type="pct"/>
          </w:tcPr>
          <w:p w:rsidR="00C94F82" w:rsidRPr="00004FF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004FF2" w:rsidRDefault="00C94F82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</w:rPr>
              <w:t>913,600</w:t>
            </w:r>
          </w:p>
        </w:tc>
      </w:tr>
      <w:tr w:rsidR="006205E5" w:rsidRPr="0040350B" w:rsidTr="006205E5">
        <w:tc>
          <w:tcPr>
            <w:tcW w:w="1506" w:type="pct"/>
          </w:tcPr>
          <w:p w:rsidR="00A019EC" w:rsidRPr="00004FF2" w:rsidRDefault="00A019EC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A019EC" w:rsidRPr="00004FF2" w:rsidRDefault="00A019EC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A019EC" w:rsidRPr="00004FF2" w:rsidDel="00C94F8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019EC" w:rsidRPr="00004FF2" w:rsidRDefault="00A019EC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019EC" w:rsidRPr="00004FF2" w:rsidRDefault="00A019EC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2" w:space="0" w:color="auto"/>
            </w:tcBorders>
          </w:tcPr>
          <w:p w:rsidR="00A019EC" w:rsidRPr="00004FF2" w:rsidDel="00C94F8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019EC" w:rsidRPr="00004FF2" w:rsidRDefault="00A019EC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05E5" w:rsidRPr="0040350B" w:rsidTr="006205E5">
        <w:tc>
          <w:tcPr>
            <w:tcW w:w="1506" w:type="pct"/>
          </w:tcPr>
          <w:p w:rsidR="00A019EC" w:rsidRPr="00004FF2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="00033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4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87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5E5" w:rsidRPr="0040350B" w:rsidTr="006205E5">
        <w:tc>
          <w:tcPr>
            <w:tcW w:w="1506" w:type="pct"/>
          </w:tcPr>
          <w:p w:rsidR="00A019EC" w:rsidRPr="00004FF2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7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A019EC" w:rsidRPr="00004FF2" w:rsidRDefault="00CB5584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1,103,51</w:t>
            </w:r>
            <w:r w:rsidR="00BE0AE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795,601</w:t>
            </w:r>
          </w:p>
        </w:tc>
        <w:tc>
          <w:tcPr>
            <w:tcW w:w="142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A019EC" w:rsidRPr="00004FF2" w:rsidRDefault="00C53275" w:rsidP="000E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1,054,299</w:t>
            </w:r>
          </w:p>
        </w:tc>
        <w:tc>
          <w:tcPr>
            <w:tcW w:w="142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763,874</w:t>
            </w:r>
          </w:p>
        </w:tc>
      </w:tr>
      <w:tr w:rsidR="006205E5" w:rsidRPr="0040350B" w:rsidTr="006205E5">
        <w:tc>
          <w:tcPr>
            <w:tcW w:w="1506" w:type="pct"/>
          </w:tcPr>
          <w:p w:rsidR="00A019EC" w:rsidRPr="00004FF2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  <w:r w:rsidRPr="00004FF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7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A019EC" w:rsidRPr="00004FF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A019EC" w:rsidRPr="00004FF2" w:rsidRDefault="00A019EC" w:rsidP="006205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275" w:rsidRPr="0040350B" w:rsidTr="006205E5">
        <w:tc>
          <w:tcPr>
            <w:tcW w:w="1506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04F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04FF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04F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80,587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53275" w:rsidRPr="00004FF2" w:rsidRDefault="00C53275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53275" w:rsidRPr="00004FF2" w:rsidRDefault="00C53275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80,587</w:t>
            </w:r>
          </w:p>
        </w:tc>
      </w:tr>
      <w:tr w:rsidR="00C53275" w:rsidRPr="0040350B" w:rsidTr="006205E5">
        <w:tc>
          <w:tcPr>
            <w:tcW w:w="1506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6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4FF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C53275" w:rsidRPr="00004FF2" w:rsidRDefault="00C53275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C53275" w:rsidRPr="0040350B" w:rsidTr="006205E5">
        <w:tc>
          <w:tcPr>
            <w:tcW w:w="1506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04FF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04FF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C53275" w:rsidRPr="00004FF2" w:rsidRDefault="00C53275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53275" w:rsidRPr="004B12E1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B12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275" w:rsidRPr="0040350B" w:rsidTr="006205E5">
        <w:tc>
          <w:tcPr>
            <w:tcW w:w="1506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1,103,55</w:t>
            </w:r>
            <w:r w:rsidR="00BE0AE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96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</w:rPr>
              <w:t>876,220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1,054,331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44"/>
              <w:rPr>
                <w:rFonts w:ascii="Angsana New" w:hAnsi="Angsana New"/>
                <w:sz w:val="30"/>
                <w:szCs w:val="30"/>
              </w:rPr>
            </w:pPr>
            <w:r w:rsidRPr="00004FF2">
              <w:rPr>
                <w:rFonts w:ascii="Angsana New" w:hAnsi="Angsana New"/>
                <w:b/>
                <w:bCs/>
                <w:sz w:val="30"/>
                <w:szCs w:val="30"/>
              </w:rPr>
              <w:t>844,493</w:t>
            </w:r>
          </w:p>
        </w:tc>
      </w:tr>
      <w:tr w:rsidR="00C53275" w:rsidRPr="0040350B" w:rsidTr="00357705">
        <w:tc>
          <w:tcPr>
            <w:tcW w:w="1506" w:type="pct"/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04F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C53275" w:rsidRPr="004B12E1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B12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C53275" w:rsidRPr="004B12E1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B12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53275" w:rsidRPr="00004FF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53275" w:rsidRPr="00004FF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275" w:rsidRPr="0040350B" w:rsidTr="00357705">
        <w:tc>
          <w:tcPr>
            <w:tcW w:w="1506" w:type="pct"/>
          </w:tcPr>
          <w:p w:rsidR="00C53275" w:rsidRPr="0040350B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53275" w:rsidRPr="0040350B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1,103,55</w:t>
            </w:r>
            <w:r w:rsidR="00BE0AE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C53275" w:rsidRPr="0040350B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876,220</w:t>
            </w:r>
          </w:p>
        </w:tc>
        <w:tc>
          <w:tcPr>
            <w:tcW w:w="142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C53275" w:rsidRPr="0040350B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1,054,331</w:t>
            </w:r>
          </w:p>
        </w:tc>
        <w:tc>
          <w:tcPr>
            <w:tcW w:w="142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C53275" w:rsidRPr="0040350B" w:rsidRDefault="00C53275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844,493</w:t>
            </w:r>
          </w:p>
        </w:tc>
      </w:tr>
      <w:tr w:rsidR="00C53275" w:rsidRPr="0040350B" w:rsidTr="00357705">
        <w:tc>
          <w:tcPr>
            <w:tcW w:w="1506" w:type="pct"/>
          </w:tcPr>
          <w:p w:rsidR="00C53275" w:rsidRPr="0040350B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C53275" w:rsidDel="00C94F8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3,175,649</w:t>
            </w:r>
          </w:p>
        </w:tc>
        <w:tc>
          <w:tcPr>
            <w:tcW w:w="147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53275" w:rsidRPr="0061377C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2,179,933</w:t>
            </w:r>
          </w:p>
        </w:tc>
        <w:tc>
          <w:tcPr>
            <w:tcW w:w="142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C53275" w:rsidDel="00C94F82" w:rsidRDefault="00C53275" w:rsidP="00C53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3,002,298</w:t>
            </w:r>
          </w:p>
        </w:tc>
        <w:tc>
          <w:tcPr>
            <w:tcW w:w="142" w:type="pct"/>
          </w:tcPr>
          <w:p w:rsidR="00C53275" w:rsidRPr="002A51E2" w:rsidRDefault="00C53275" w:rsidP="00C53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C53275" w:rsidRPr="0040350B" w:rsidDel="00C94F82" w:rsidRDefault="00C53275" w:rsidP="00C03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1,758,093</w:t>
            </w:r>
          </w:p>
        </w:tc>
      </w:tr>
    </w:tbl>
    <w:p w:rsidR="000F7759" w:rsidRPr="000436DA" w:rsidRDefault="000F7759">
      <w:pPr>
        <w:rPr>
          <w:rFonts w:asciiTheme="majorBidi" w:hAnsiTheme="majorBidi" w:cstheme="majorBidi"/>
          <w:sz w:val="30"/>
          <w:szCs w:val="30"/>
        </w:rPr>
      </w:pPr>
    </w:p>
    <w:p w:rsidR="000240CA" w:rsidRPr="00B847D1" w:rsidRDefault="003E632F" w:rsidP="00082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B847D1">
        <w:rPr>
          <w:rFonts w:ascii="Angsana New" w:hAnsi="Angsana New"/>
          <w:sz w:val="30"/>
          <w:szCs w:val="30"/>
        </w:rPr>
        <w:t xml:space="preserve"> 30 </w:t>
      </w:r>
      <w:r w:rsidRPr="00B847D1">
        <w:rPr>
          <w:rFonts w:ascii="Angsana New" w:hAnsi="Angsana New"/>
          <w:sz w:val="30"/>
          <w:szCs w:val="30"/>
          <w:cs/>
        </w:rPr>
        <w:t>วัน</w:t>
      </w:r>
    </w:p>
    <w:p w:rsidR="005B1E27" w:rsidRPr="00B847D1" w:rsidRDefault="005B1E27" w:rsidP="00E950C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  <w:sectPr w:rsidR="005B1E27" w:rsidRPr="00B847D1" w:rsidSect="004F670A">
          <w:headerReference w:type="default" r:id="rId8"/>
          <w:footerReference w:type="default" r:id="rId9"/>
          <w:type w:val="nextColumn"/>
          <w:pgSz w:w="11909" w:h="16834" w:code="9"/>
          <w:pgMar w:top="691" w:right="1109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:rsidR="00EF3FE4" w:rsidRPr="00B847D1" w:rsidRDefault="00AB3794" w:rsidP="0008284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082844">
        <w:rPr>
          <w:rFonts w:ascii="Angsana New" w:hAnsi="Angsana New"/>
          <w:sz w:val="30"/>
          <w:szCs w:val="30"/>
          <w:u w:val="none"/>
          <w:lang w:val="en-US"/>
        </w:rPr>
        <w:tab/>
      </w:r>
      <w:r w:rsidR="005B1E27" w:rsidRPr="00B847D1">
        <w:rPr>
          <w:rFonts w:ascii="Angsana New" w:hAnsi="Angsana New"/>
          <w:sz w:val="30"/>
          <w:szCs w:val="30"/>
          <w:u w:val="none"/>
          <w:cs/>
        </w:rPr>
        <w:t>ลูกหนี้ตามสัญญาเช่าการเงิน</w:t>
      </w:r>
    </w:p>
    <w:p w:rsidR="005B1E27" w:rsidRPr="00B847D1" w:rsidRDefault="005B1E27" w:rsidP="005B1E27">
      <w:pPr>
        <w:rPr>
          <w:rFonts w:ascii="Angsana New" w:hAnsi="Angsana New"/>
          <w:sz w:val="30"/>
          <w:szCs w:val="30"/>
        </w:rPr>
      </w:pPr>
    </w:p>
    <w:tbl>
      <w:tblPr>
        <w:tblW w:w="14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242"/>
        <w:gridCol w:w="236"/>
        <w:gridCol w:w="1204"/>
        <w:gridCol w:w="270"/>
        <w:gridCol w:w="1262"/>
        <w:gridCol w:w="243"/>
        <w:gridCol w:w="1287"/>
        <w:gridCol w:w="270"/>
        <w:gridCol w:w="1260"/>
        <w:gridCol w:w="236"/>
        <w:gridCol w:w="16"/>
        <w:gridCol w:w="1188"/>
        <w:gridCol w:w="270"/>
        <w:gridCol w:w="1168"/>
        <w:gridCol w:w="92"/>
        <w:gridCol w:w="178"/>
        <w:gridCol w:w="92"/>
        <w:gridCol w:w="1078"/>
      </w:tblGrid>
      <w:tr w:rsidR="005B1E27" w:rsidRPr="0060717F" w:rsidTr="005C45F3">
        <w:trPr>
          <w:trHeight w:val="380"/>
        </w:trPr>
        <w:tc>
          <w:tcPr>
            <w:tcW w:w="252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2" w:type="dxa"/>
            <w:gridSpan w:val="18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E27" w:rsidRPr="0060717F" w:rsidTr="005C45F3">
        <w:trPr>
          <w:trHeight w:val="380"/>
        </w:trPr>
        <w:tc>
          <w:tcPr>
            <w:tcW w:w="252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8" w:type="dxa"/>
            <w:gridSpan w:val="5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5B1E27" w:rsidRPr="0060717F" w:rsidTr="005C45F3">
        <w:trPr>
          <w:trHeight w:val="380"/>
        </w:trPr>
        <w:tc>
          <w:tcPr>
            <w:tcW w:w="252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8" w:type="dxa"/>
            <w:gridSpan w:val="5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6406" w:rsidRPr="0060717F" w:rsidTr="005C45F3">
        <w:trPr>
          <w:trHeight w:val="380"/>
        </w:trPr>
        <w:tc>
          <w:tcPr>
            <w:tcW w:w="252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A36406" w:rsidRPr="002A51E2" w:rsidRDefault="00FA5D36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F9143C" w:rsidRPr="00F914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6406" w:rsidRPr="002A51E2" w:rsidRDefault="00FA5D36" w:rsidP="00FA5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F9143C" w:rsidRPr="00F914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43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36406" w:rsidRPr="002A51E2" w:rsidRDefault="00F9143C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4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FA5D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</w:t>
            </w:r>
            <w:r w:rsidR="00FA5D36" w:rsidRPr="00F914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36406" w:rsidRPr="002A51E2" w:rsidRDefault="00FA5D36" w:rsidP="00FA5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Pr="00F914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0" w:type="dxa"/>
            <w:gridSpan w:val="2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F7759" w:rsidRPr="0060717F" w:rsidTr="005C45F3">
        <w:trPr>
          <w:trHeight w:val="380"/>
        </w:trPr>
        <w:tc>
          <w:tcPr>
            <w:tcW w:w="2520" w:type="dxa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0F7759" w:rsidRPr="00B847D1" w:rsidRDefault="000F7759" w:rsidP="00E2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0F7759" w:rsidRPr="00B847D1" w:rsidRDefault="000F7759" w:rsidP="00E2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0F7759" w:rsidRPr="0060717F" w:rsidTr="005C45F3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2" w:type="dxa"/>
            <w:gridSpan w:val="18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F7759" w:rsidRPr="0060717F" w:rsidTr="005C45F3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100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1,028,432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4,561,539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4,546,723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2,884,326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3,757,579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8,563,731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9,332,734</w:t>
            </w:r>
          </w:p>
        </w:tc>
      </w:tr>
      <w:tr w:rsidR="000F7759" w:rsidRPr="0060717F" w:rsidTr="005C45F3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B847D1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</w:t>
            </w:r>
          </w:p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เป็นรายได้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(556,586)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(591,731)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C53275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(1,583,193)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(1,787,513)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(349,132)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(557,412)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(2,488,911)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(2,936,656)</w:t>
            </w:r>
          </w:p>
        </w:tc>
      </w:tr>
      <w:tr w:rsidR="000F7759" w:rsidRPr="00FD374A" w:rsidTr="005C45F3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C53275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0F7759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436,701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C53275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2,978,346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0F7759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2,759,210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759" w:rsidRPr="008C7EC9" w:rsidRDefault="00C53275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2,535,194</w:t>
            </w:r>
          </w:p>
        </w:tc>
        <w:tc>
          <w:tcPr>
            <w:tcW w:w="252" w:type="dxa"/>
            <w:gridSpan w:val="2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59" w:rsidRPr="008C7EC9" w:rsidRDefault="000F7759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3,200,167</w:t>
            </w:r>
          </w:p>
        </w:tc>
        <w:tc>
          <w:tcPr>
            <w:tcW w:w="270" w:type="dxa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C53275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6,074,820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6,396,078</w:t>
            </w:r>
          </w:p>
        </w:tc>
      </w:tr>
      <w:tr w:rsidR="000F7759" w:rsidRPr="0060717F" w:rsidTr="005C45F3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AB26D0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100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AB26D0" w:rsidP="00B73165">
            <w:pPr>
              <w:pStyle w:val="a0"/>
              <w:tabs>
                <w:tab w:val="decimal" w:pos="10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AB26D0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AB26D0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7759" w:rsidRPr="0060717F" w:rsidTr="005C45F3">
        <w:tc>
          <w:tcPr>
            <w:tcW w:w="252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702"/>
                <w:tab w:val="decimal" w:pos="792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436,701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C53275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2,978,346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2,759,210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2,535,194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3,200,167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C53275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6,074,820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0F7759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6,396,078</w:t>
            </w:r>
          </w:p>
        </w:tc>
      </w:tr>
    </w:tbl>
    <w:p w:rsidR="00087A5F" w:rsidRPr="00B847D1" w:rsidRDefault="0008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437D5" w:rsidRPr="00B847D1" w:rsidRDefault="00D644E4" w:rsidP="00B9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A5D36">
        <w:rPr>
          <w:rFonts w:ascii="Angsana New" w:hAnsi="Angsana New"/>
          <w:sz w:val="30"/>
          <w:szCs w:val="30"/>
          <w:cs/>
        </w:rPr>
        <w:t>30 กันย</w:t>
      </w:r>
      <w:r w:rsidR="00FA5D36" w:rsidRPr="00F9143C">
        <w:rPr>
          <w:rFonts w:ascii="Angsana New" w:hAnsi="Angsana New"/>
          <w:sz w:val="30"/>
          <w:szCs w:val="30"/>
          <w:cs/>
        </w:rPr>
        <w:t>ายน</w:t>
      </w:r>
      <w:r w:rsidR="00F9143C">
        <w:rPr>
          <w:rFonts w:ascii="Angsana New" w:hAnsi="Angsana New"/>
          <w:sz w:val="30"/>
          <w:szCs w:val="30"/>
        </w:rPr>
        <w:t xml:space="preserve"> </w:t>
      </w:r>
      <w:r w:rsidR="00C94F82">
        <w:rPr>
          <w:rFonts w:ascii="Angsana New" w:hAnsi="Angsana New" w:hint="cs"/>
          <w:sz w:val="30"/>
          <w:szCs w:val="30"/>
          <w:cs/>
        </w:rPr>
        <w:t>25</w:t>
      </w:r>
      <w:r w:rsidR="00C94F82">
        <w:rPr>
          <w:rFonts w:ascii="Angsana New" w:hAnsi="Angsana New"/>
          <w:sz w:val="30"/>
          <w:szCs w:val="30"/>
        </w:rPr>
        <w:t>60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C94F82" w:rsidRPr="00B847D1">
        <w:rPr>
          <w:rFonts w:ascii="Angsana New" w:hAnsi="Angsana New"/>
          <w:sz w:val="30"/>
          <w:szCs w:val="30"/>
        </w:rPr>
        <w:t>255</w:t>
      </w:r>
      <w:r w:rsidR="00C94F82">
        <w:rPr>
          <w:rFonts w:ascii="Angsana New" w:hAnsi="Angsana New"/>
          <w:sz w:val="30"/>
          <w:szCs w:val="30"/>
        </w:rPr>
        <w:t>9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>กลุ่มบริษัทและบริษัทไม่มีลูกหนี้ตามสัญญาเช่าการเงินที่เกินกำหนดชำระหนี้</w:t>
      </w:r>
    </w:p>
    <w:p w:rsidR="00087A5F" w:rsidRPr="00B847D1" w:rsidRDefault="00087A5F" w:rsidP="005B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087A5F" w:rsidRPr="00B847D1" w:rsidSect="0041506C">
          <w:foot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Default="00AB3794" w:rsidP="0095078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7</w:t>
      </w:r>
      <w:r w:rsidR="0095078A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847D1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E96D9D" w:rsidRDefault="00EC3A78" w:rsidP="00225C7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61"/>
        <w:gridCol w:w="239"/>
        <w:gridCol w:w="1290"/>
      </w:tblGrid>
      <w:tr w:rsidR="00A36406" w:rsidRPr="00FF0DF5" w:rsidTr="005C45F3">
        <w:trPr>
          <w:trHeight w:val="317"/>
        </w:trPr>
        <w:tc>
          <w:tcPr>
            <w:tcW w:w="2718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5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45F3" w:rsidRPr="00FF0DF5" w:rsidTr="005C45F3">
        <w:tc>
          <w:tcPr>
            <w:tcW w:w="2718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vAlign w:val="bottom"/>
          </w:tcPr>
          <w:p w:rsidR="00A36406" w:rsidRPr="002A51E2" w:rsidRDefault="00EE78BB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9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vAlign w:val="bottom"/>
          </w:tcPr>
          <w:p w:rsidR="00A36406" w:rsidRPr="002A51E2" w:rsidRDefault="00EE78BB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A36406" w:rsidRPr="00FF0DF5" w:rsidTr="005C45F3">
        <w:tc>
          <w:tcPr>
            <w:tcW w:w="2718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5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45F3" w:rsidRPr="00FF0DF5" w:rsidTr="005C45F3">
        <w:tc>
          <w:tcPr>
            <w:tcW w:w="2718" w:type="pct"/>
          </w:tcPr>
          <w:p w:rsidR="00EE78BB" w:rsidRPr="00A36406" w:rsidRDefault="00EE78BB" w:rsidP="00EE7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10CD0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="00510CD0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777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EE78BB" w:rsidRDefault="00B02BCC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US" w:eastAsia="en-US"/>
              </w:rPr>
              <w:t>7,626,921</w:t>
            </w:r>
          </w:p>
        </w:tc>
        <w:tc>
          <w:tcPr>
            <w:tcW w:w="129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</w:tcPr>
          <w:p w:rsidR="00EE78BB" w:rsidRPr="002A51E2" w:rsidRDefault="00B02BCC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US" w:eastAsia="en-US"/>
              </w:rPr>
              <w:t>5,360,948</w:t>
            </w:r>
          </w:p>
        </w:tc>
      </w:tr>
      <w:tr w:rsidR="005C45F3" w:rsidRPr="00C60455" w:rsidTr="005C45F3">
        <w:trPr>
          <w:trHeight w:val="178"/>
        </w:trPr>
        <w:tc>
          <w:tcPr>
            <w:tcW w:w="2718" w:type="pct"/>
          </w:tcPr>
          <w:p w:rsidR="00EE78BB" w:rsidRPr="00A36406" w:rsidRDefault="00EE78BB" w:rsidP="00EE7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777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EE78BB" w:rsidRPr="002A51E2" w:rsidRDefault="00D80DDF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596,206</w:t>
            </w:r>
          </w:p>
        </w:tc>
        <w:tc>
          <w:tcPr>
            <w:tcW w:w="129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</w:tcPr>
          <w:p w:rsidR="00EE78BB" w:rsidRPr="002A51E2" w:rsidRDefault="00B02BCC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US" w:eastAsia="en-US"/>
              </w:rPr>
              <w:t>1,350,732</w:t>
            </w:r>
          </w:p>
        </w:tc>
      </w:tr>
      <w:tr w:rsidR="005C45F3" w:rsidRPr="00C60455" w:rsidTr="005C45F3">
        <w:tc>
          <w:tcPr>
            <w:tcW w:w="2718" w:type="pct"/>
          </w:tcPr>
          <w:p w:rsidR="00EE78BB" w:rsidRPr="00A36406" w:rsidRDefault="00EE78BB" w:rsidP="00FA5D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143C" w:rsidRPr="00F914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A5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7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EE78BB" w:rsidRPr="002A51E2" w:rsidRDefault="00D80DDF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8,223,127</w:t>
            </w:r>
          </w:p>
        </w:tc>
        <w:tc>
          <w:tcPr>
            <w:tcW w:w="129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EE78BB" w:rsidRPr="002A51E2" w:rsidRDefault="00B02BCC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02BC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6,711,680</w:t>
            </w:r>
          </w:p>
        </w:tc>
      </w:tr>
      <w:tr w:rsidR="005C45F3" w:rsidRPr="00C60455" w:rsidTr="005C45F3">
        <w:tc>
          <w:tcPr>
            <w:tcW w:w="2718" w:type="pct"/>
          </w:tcPr>
          <w:p w:rsidR="00EE78BB" w:rsidRPr="00A36406" w:rsidRDefault="00EE78BB" w:rsidP="00EE78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7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:rsidR="00EE78BB" w:rsidRPr="002A51E2" w:rsidRDefault="00EE78BB" w:rsidP="00EE78B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tcBorders>
              <w:top w:val="double" w:sz="4" w:space="0" w:color="auto"/>
              <w:bottom w:val="double" w:sz="4" w:space="0" w:color="auto"/>
            </w:tcBorders>
          </w:tcPr>
          <w:p w:rsidR="00EE78BB" w:rsidRPr="002A51E2" w:rsidRDefault="00B143C6" w:rsidP="005C45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7,626,921</w:t>
            </w:r>
          </w:p>
        </w:tc>
      </w:tr>
    </w:tbl>
    <w:p w:rsidR="008E2915" w:rsidRPr="0095078A" w:rsidRDefault="008E2915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E24CC3" w:rsidRPr="0095078A" w:rsidRDefault="00E24CC3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078A">
        <w:rPr>
          <w:rFonts w:ascii="Angsana New" w:hAnsi="Angsana New"/>
          <w:sz w:val="30"/>
          <w:szCs w:val="30"/>
          <w:cs/>
        </w:rPr>
        <w:t>มีการ</w:t>
      </w:r>
      <w:r w:rsidR="00A21B06" w:rsidRPr="0095078A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Pr="0095078A">
        <w:rPr>
          <w:rFonts w:ascii="Angsana New" w:hAnsi="Angsana New"/>
          <w:sz w:val="30"/>
          <w:szCs w:val="30"/>
          <w:cs/>
        </w:rPr>
        <w:t>ในบริษัทย่อยในระหว่างงวด</w:t>
      </w:r>
      <w:r w:rsidR="00772C37">
        <w:rPr>
          <w:rFonts w:ascii="Angsana New" w:hAnsi="Angsana New" w:hint="cs"/>
          <w:sz w:val="30"/>
          <w:szCs w:val="30"/>
          <w:cs/>
        </w:rPr>
        <w:t>เก้า</w:t>
      </w:r>
      <w:r w:rsidRPr="0095078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90257" w:rsidRPr="00F90257">
        <w:rPr>
          <w:rFonts w:ascii="Angsana New" w:hAnsi="Angsana New"/>
          <w:sz w:val="30"/>
          <w:szCs w:val="30"/>
          <w:cs/>
        </w:rPr>
        <w:t xml:space="preserve">30 </w:t>
      </w:r>
      <w:r w:rsidR="00FA5D36">
        <w:rPr>
          <w:rFonts w:ascii="Angsana New" w:hAnsi="Angsana New"/>
          <w:sz w:val="30"/>
          <w:szCs w:val="30"/>
          <w:cs/>
          <w:lang w:val="en-US" w:eastAsia="en-US"/>
        </w:rPr>
        <w:t>กันย</w:t>
      </w:r>
      <w:r w:rsidR="00FA5D36" w:rsidRPr="00F9143C">
        <w:rPr>
          <w:rFonts w:ascii="Angsana New" w:hAnsi="Angsana New"/>
          <w:sz w:val="30"/>
          <w:szCs w:val="30"/>
          <w:cs/>
          <w:lang w:val="en-US" w:eastAsia="en-US"/>
        </w:rPr>
        <w:t>ายน</w:t>
      </w:r>
      <w:r w:rsidR="00F90257" w:rsidRPr="00F90257">
        <w:rPr>
          <w:rFonts w:ascii="Angsana New" w:hAnsi="Angsana New"/>
          <w:sz w:val="30"/>
          <w:szCs w:val="30"/>
          <w:cs/>
        </w:rPr>
        <w:t xml:space="preserve"> </w:t>
      </w:r>
      <w:r w:rsidR="00EE78BB" w:rsidRPr="0095078A">
        <w:rPr>
          <w:rFonts w:ascii="Angsana New" w:hAnsi="Angsana New" w:hint="cs"/>
          <w:sz w:val="30"/>
          <w:szCs w:val="30"/>
          <w:cs/>
        </w:rPr>
        <w:t>25</w:t>
      </w:r>
      <w:r w:rsidR="00EE78BB">
        <w:rPr>
          <w:rFonts w:ascii="Angsana New" w:hAnsi="Angsana New"/>
          <w:sz w:val="30"/>
          <w:szCs w:val="30"/>
          <w:lang w:val="en-US"/>
        </w:rPr>
        <w:t xml:space="preserve">60 </w:t>
      </w:r>
      <w:r w:rsidRPr="0095078A">
        <w:rPr>
          <w:rFonts w:ascii="Angsana New" w:hAnsi="Angsana New"/>
          <w:sz w:val="30"/>
          <w:szCs w:val="30"/>
          <w:cs/>
        </w:rPr>
        <w:t>ดังนี้</w:t>
      </w:r>
    </w:p>
    <w:p w:rsidR="00FF7080" w:rsidRPr="00C4112B" w:rsidRDefault="00FF7080" w:rsidP="00FF70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F7080" w:rsidRPr="00C4112B" w:rsidRDefault="00FF7080" w:rsidP="00FF70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C4112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บริษัท ผลิตไฟฟ้าและพลังงานร่วม จำกัด</w:t>
      </w:r>
    </w:p>
    <w:p w:rsidR="00FF7080" w:rsidRPr="00C4112B" w:rsidRDefault="00FF7080" w:rsidP="00FF70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:rsidR="00FF7080" w:rsidRPr="004317A4" w:rsidRDefault="00FF7080" w:rsidP="00FF70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4112B">
        <w:rPr>
          <w:rFonts w:ascii="Angsana New" w:hAnsi="Angsana New"/>
          <w:sz w:val="30"/>
          <w:szCs w:val="30"/>
          <w:cs/>
        </w:rPr>
        <w:t>ในระหว่า</w:t>
      </w:r>
      <w:r w:rsidRPr="00C4112B">
        <w:rPr>
          <w:rFonts w:ascii="Angsana New" w:hAnsi="Angsana New" w:hint="cs"/>
          <w:sz w:val="30"/>
          <w:szCs w:val="30"/>
          <w:cs/>
        </w:rPr>
        <w:t>ง</w:t>
      </w:r>
      <w:r w:rsidRPr="00C4112B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Pr="00C4112B">
        <w:rPr>
          <w:rFonts w:ascii="Angsana New" w:hAnsi="Angsana New" w:hint="cs"/>
          <w:sz w:val="30"/>
          <w:szCs w:val="30"/>
          <w:cs/>
        </w:rPr>
        <w:t>วดเก้าเดือน</w:t>
      </w:r>
      <w:r w:rsidRPr="00C4112B">
        <w:rPr>
          <w:rFonts w:ascii="Angsana New" w:hAnsi="Angsana New"/>
          <w:sz w:val="30"/>
          <w:szCs w:val="30"/>
          <w:cs/>
        </w:rPr>
        <w:t>สิ้นสุ</w:t>
      </w:r>
      <w:r w:rsidRPr="00C4112B">
        <w:rPr>
          <w:rFonts w:ascii="Angsana New" w:hAnsi="Angsana New" w:hint="cs"/>
          <w:sz w:val="30"/>
          <w:szCs w:val="30"/>
          <w:cs/>
        </w:rPr>
        <w:t>ด</w:t>
      </w:r>
      <w:r w:rsidRPr="00C4112B">
        <w:rPr>
          <w:rFonts w:ascii="Angsana New" w:hAnsi="Angsana New"/>
          <w:sz w:val="30"/>
          <w:szCs w:val="30"/>
          <w:cs/>
        </w:rPr>
        <w:t>วันที่ 30</w:t>
      </w:r>
      <w:r w:rsidRPr="00C4112B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Pr="00C4112B">
        <w:rPr>
          <w:rFonts w:ascii="Angsana New" w:hAnsi="Angsana New"/>
          <w:sz w:val="30"/>
          <w:szCs w:val="30"/>
          <w:cs/>
        </w:rPr>
        <w:t xml:space="preserve">ยน </w:t>
      </w:r>
      <w:r w:rsidRPr="00C4112B">
        <w:rPr>
          <w:rFonts w:ascii="Angsana New" w:hAnsi="Angsana New" w:hint="cs"/>
          <w:sz w:val="30"/>
          <w:szCs w:val="30"/>
          <w:cs/>
        </w:rPr>
        <w:t>25</w:t>
      </w:r>
      <w:r w:rsidRPr="00C4112B">
        <w:rPr>
          <w:rFonts w:ascii="Angsana New" w:hAnsi="Angsana New"/>
          <w:sz w:val="30"/>
          <w:szCs w:val="30"/>
          <w:lang w:val="en-US"/>
        </w:rPr>
        <w:t xml:space="preserve">60 </w:t>
      </w:r>
      <w:r w:rsidRPr="00C4112B">
        <w:rPr>
          <w:rFonts w:ascii="Angsana New" w:hAnsi="Angsana New"/>
          <w:sz w:val="30"/>
          <w:szCs w:val="30"/>
          <w:cs/>
        </w:rPr>
        <w:t xml:space="preserve">บริษัทได้จ่ายชำระค่าหุ้นจากหุ้นสามัญของบริษัท ผลิตไฟฟ้าและพลังงานร่วม จำกัด เพิ่มเติมเป็นจำนวน </w:t>
      </w:r>
      <w:r w:rsidRPr="00C4112B">
        <w:rPr>
          <w:rFonts w:ascii="Angsana New" w:hAnsi="Angsana New"/>
          <w:sz w:val="30"/>
          <w:szCs w:val="30"/>
          <w:lang w:val="en-US"/>
        </w:rPr>
        <w:t>10.5</w:t>
      </w:r>
      <w:r w:rsidRPr="00C4112B">
        <w:rPr>
          <w:rFonts w:ascii="Angsana New" w:hAnsi="Angsana New" w:hint="cs"/>
          <w:sz w:val="30"/>
          <w:szCs w:val="30"/>
          <w:cs/>
        </w:rPr>
        <w:t xml:space="preserve"> </w:t>
      </w:r>
      <w:r w:rsidRPr="00C4112B">
        <w:rPr>
          <w:rFonts w:ascii="Angsana New" w:hAnsi="Angsana New"/>
          <w:sz w:val="30"/>
          <w:szCs w:val="30"/>
          <w:cs/>
        </w:rPr>
        <w:t>ล้านบาท รวม</w:t>
      </w:r>
      <w:r w:rsidRPr="004317A4">
        <w:rPr>
          <w:rFonts w:ascii="Angsana New" w:hAnsi="Angsana New"/>
          <w:sz w:val="30"/>
          <w:szCs w:val="30"/>
          <w:cs/>
        </w:rPr>
        <w:t xml:space="preserve">เป็นทุนจดทะเบียนและชำระแล้วทั้งหมดจำนวน </w:t>
      </w:r>
      <w:r>
        <w:rPr>
          <w:rFonts w:ascii="Angsana New" w:hAnsi="Angsana New"/>
          <w:sz w:val="30"/>
          <w:szCs w:val="30"/>
          <w:lang w:val="en-US"/>
        </w:rPr>
        <w:t xml:space="preserve">371.7 </w:t>
      </w:r>
      <w:r w:rsidRPr="004317A4">
        <w:rPr>
          <w:rFonts w:ascii="Angsana New" w:hAnsi="Angsana New"/>
          <w:sz w:val="30"/>
          <w:szCs w:val="30"/>
          <w:cs/>
        </w:rPr>
        <w:t>ล้านบาท</w:t>
      </w:r>
    </w:p>
    <w:p w:rsidR="00E24CC3" w:rsidRPr="0095078A" w:rsidRDefault="00E24CC3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sz w:val="30"/>
          <w:szCs w:val="30"/>
        </w:rPr>
      </w:pPr>
    </w:p>
    <w:p w:rsidR="002A6639" w:rsidRPr="004317A4" w:rsidRDefault="007F1B2C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4317A4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นที ซินเนอร์ยี่ จำกัด</w:t>
      </w:r>
    </w:p>
    <w:p w:rsidR="004F3B49" w:rsidRPr="004317A4" w:rsidRDefault="004F3B49" w:rsidP="004F3B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F3B49" w:rsidRPr="00C4112B" w:rsidRDefault="004F3B49" w:rsidP="006966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4317A4">
        <w:rPr>
          <w:rFonts w:ascii="Angsana New" w:hAnsi="Angsana New"/>
          <w:sz w:val="30"/>
          <w:szCs w:val="30"/>
          <w:cs/>
        </w:rPr>
        <w:t>ในระหว่า</w:t>
      </w:r>
      <w:r w:rsidRPr="004317A4">
        <w:rPr>
          <w:rFonts w:ascii="Angsana New" w:hAnsi="Angsana New" w:hint="cs"/>
          <w:sz w:val="30"/>
          <w:szCs w:val="30"/>
          <w:cs/>
        </w:rPr>
        <w:t>ง</w:t>
      </w:r>
      <w:r w:rsidR="002941A1" w:rsidRPr="004317A4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0332B6">
        <w:rPr>
          <w:rFonts w:ascii="Angsana New" w:hAnsi="Angsana New" w:hint="cs"/>
          <w:sz w:val="30"/>
          <w:szCs w:val="30"/>
          <w:cs/>
        </w:rPr>
        <w:t>วดเก้า</w:t>
      </w:r>
      <w:r w:rsidRPr="004317A4">
        <w:rPr>
          <w:rFonts w:ascii="Angsana New" w:hAnsi="Angsana New" w:hint="cs"/>
          <w:sz w:val="30"/>
          <w:szCs w:val="30"/>
          <w:cs/>
        </w:rPr>
        <w:t>เดือน</w:t>
      </w:r>
      <w:r w:rsidRPr="004317A4">
        <w:rPr>
          <w:rFonts w:ascii="Angsana New" w:hAnsi="Angsana New"/>
          <w:sz w:val="30"/>
          <w:szCs w:val="30"/>
          <w:cs/>
        </w:rPr>
        <w:t>สิ้นสุ</w:t>
      </w:r>
      <w:r w:rsidRPr="004317A4">
        <w:rPr>
          <w:rFonts w:ascii="Angsana New" w:hAnsi="Angsana New" w:hint="cs"/>
          <w:sz w:val="30"/>
          <w:szCs w:val="30"/>
          <w:cs/>
        </w:rPr>
        <w:t>ด</w:t>
      </w:r>
      <w:r w:rsidRPr="004317A4">
        <w:rPr>
          <w:rFonts w:ascii="Angsana New" w:hAnsi="Angsana New"/>
          <w:sz w:val="30"/>
          <w:szCs w:val="30"/>
          <w:cs/>
        </w:rPr>
        <w:t xml:space="preserve">วันที่ </w:t>
      </w:r>
      <w:r w:rsidR="00FF6773" w:rsidRPr="00F90257">
        <w:rPr>
          <w:rFonts w:ascii="Angsana New" w:hAnsi="Angsana New"/>
          <w:sz w:val="30"/>
          <w:szCs w:val="30"/>
          <w:cs/>
        </w:rPr>
        <w:t xml:space="preserve">30 </w:t>
      </w:r>
      <w:r w:rsidR="00FA5D36">
        <w:rPr>
          <w:rFonts w:ascii="Angsana New" w:hAnsi="Angsana New"/>
          <w:sz w:val="30"/>
          <w:szCs w:val="30"/>
          <w:cs/>
          <w:lang w:val="en-US" w:eastAsia="en-US"/>
        </w:rPr>
        <w:t>กันย</w:t>
      </w:r>
      <w:r w:rsidR="00FA5D36" w:rsidRPr="00F9143C">
        <w:rPr>
          <w:rFonts w:ascii="Angsana New" w:hAnsi="Angsana New"/>
          <w:sz w:val="30"/>
          <w:szCs w:val="30"/>
          <w:cs/>
          <w:lang w:val="en-US" w:eastAsia="en-US"/>
        </w:rPr>
        <w:t>ายน</w:t>
      </w:r>
      <w:r w:rsidR="00FF6773" w:rsidRPr="00F90257">
        <w:rPr>
          <w:rFonts w:ascii="Angsana New" w:hAnsi="Angsana New"/>
          <w:sz w:val="30"/>
          <w:szCs w:val="30"/>
          <w:cs/>
        </w:rPr>
        <w:t xml:space="preserve"> </w:t>
      </w:r>
      <w:r w:rsidR="00FF6773" w:rsidRPr="0095078A">
        <w:rPr>
          <w:rFonts w:ascii="Angsana New" w:hAnsi="Angsana New" w:hint="cs"/>
          <w:sz w:val="30"/>
          <w:szCs w:val="30"/>
          <w:cs/>
        </w:rPr>
        <w:t>25</w:t>
      </w:r>
      <w:r w:rsidR="00FF6773">
        <w:rPr>
          <w:rFonts w:ascii="Angsana New" w:hAnsi="Angsana New"/>
          <w:sz w:val="30"/>
          <w:szCs w:val="30"/>
          <w:lang w:val="en-US"/>
        </w:rPr>
        <w:t xml:space="preserve">60 </w:t>
      </w:r>
      <w:r w:rsidRPr="004317A4">
        <w:rPr>
          <w:rFonts w:ascii="Angsana New" w:hAnsi="Angsana New"/>
          <w:sz w:val="30"/>
          <w:szCs w:val="30"/>
          <w:cs/>
        </w:rPr>
        <w:t>บริษัทได้จ่ายชำระค่าหุ้นจากหุ้นสามัญ</w:t>
      </w:r>
      <w:r w:rsidR="009F006C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 นที </w:t>
      </w:r>
      <w:r w:rsidR="006F516C">
        <w:rPr>
          <w:rFonts w:ascii="Angsana New" w:hAnsi="Angsana New"/>
          <w:sz w:val="30"/>
          <w:szCs w:val="30"/>
          <w:cs/>
          <w:lang w:val="en-US"/>
        </w:rPr>
        <w:br/>
      </w:r>
      <w:r w:rsidR="009F006C">
        <w:rPr>
          <w:rFonts w:ascii="Angsana New" w:hAnsi="Angsana New" w:hint="cs"/>
          <w:sz w:val="30"/>
          <w:szCs w:val="30"/>
          <w:cs/>
          <w:lang w:val="en-US"/>
        </w:rPr>
        <w:t>ซินเนอร์ยี่ จำกัด</w:t>
      </w:r>
      <w:r w:rsidR="006F516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17A4">
        <w:rPr>
          <w:rFonts w:ascii="Angsana New" w:hAnsi="Angsana New"/>
          <w:sz w:val="30"/>
          <w:szCs w:val="30"/>
          <w:cs/>
        </w:rPr>
        <w:t>เพิ่มเติมเป็น</w:t>
      </w:r>
      <w:r w:rsidRPr="00C4112B">
        <w:rPr>
          <w:rFonts w:ascii="Angsana New" w:hAnsi="Angsana New"/>
          <w:sz w:val="30"/>
          <w:szCs w:val="30"/>
          <w:cs/>
        </w:rPr>
        <w:t xml:space="preserve">จำนวน </w:t>
      </w:r>
      <w:r w:rsidR="004928B6" w:rsidRPr="00C4112B">
        <w:rPr>
          <w:rFonts w:ascii="Angsana New" w:hAnsi="Angsana New"/>
          <w:sz w:val="30"/>
          <w:szCs w:val="30"/>
          <w:lang w:val="en-US"/>
        </w:rPr>
        <w:t>551.9</w:t>
      </w:r>
      <w:r w:rsidR="00FA5D36" w:rsidRPr="00C4112B">
        <w:rPr>
          <w:rFonts w:ascii="Angsana New" w:hAnsi="Angsana New"/>
          <w:sz w:val="30"/>
          <w:szCs w:val="30"/>
          <w:lang w:val="en-US"/>
        </w:rPr>
        <w:t xml:space="preserve"> </w:t>
      </w:r>
      <w:r w:rsidRPr="00C4112B">
        <w:rPr>
          <w:rFonts w:ascii="Angsana New" w:hAnsi="Angsana New"/>
          <w:sz w:val="30"/>
          <w:szCs w:val="30"/>
          <w:cs/>
        </w:rPr>
        <w:t xml:space="preserve">ล้านบาท รวมเป็นทุนจดทะเบียนและชำระแล้วทั้งหมดจำนวน </w:t>
      </w:r>
      <w:r w:rsidR="004928B6" w:rsidRPr="00C4112B">
        <w:rPr>
          <w:rFonts w:ascii="Angsana New" w:hAnsi="Angsana New"/>
          <w:sz w:val="30"/>
          <w:szCs w:val="30"/>
          <w:lang w:val="en-US"/>
        </w:rPr>
        <w:t>5,380.8</w:t>
      </w:r>
      <w:r w:rsidR="00FA5D36" w:rsidRPr="00C4112B">
        <w:rPr>
          <w:rFonts w:ascii="Angsana New" w:hAnsi="Angsana New"/>
          <w:sz w:val="30"/>
          <w:szCs w:val="30"/>
          <w:lang w:val="en-US"/>
        </w:rPr>
        <w:t xml:space="preserve"> </w:t>
      </w:r>
      <w:r w:rsidRPr="00C4112B">
        <w:rPr>
          <w:rFonts w:ascii="Angsana New" w:hAnsi="Angsana New"/>
          <w:sz w:val="30"/>
          <w:szCs w:val="30"/>
          <w:cs/>
        </w:rPr>
        <w:t>ล้านบาท</w:t>
      </w:r>
    </w:p>
    <w:p w:rsidR="003E54D2" w:rsidRDefault="003E54D2" w:rsidP="00E950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rPr>
          <w:rFonts w:ascii="Angsana New" w:hAnsi="Angsana New"/>
          <w:b/>
          <w:sz w:val="30"/>
          <w:szCs w:val="30"/>
        </w:rPr>
      </w:pPr>
    </w:p>
    <w:p w:rsidR="003E54D2" w:rsidRPr="009A0343" w:rsidRDefault="003E54D2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9A0343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ไออาร์พีซี คลีน พาวเวอร์  จำกัด</w:t>
      </w:r>
    </w:p>
    <w:p w:rsidR="003E54D2" w:rsidRPr="004317A4" w:rsidRDefault="003E54D2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:rsidR="003E54D2" w:rsidRDefault="003E54D2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317A4">
        <w:rPr>
          <w:rFonts w:ascii="Angsana New" w:hAnsi="Angsana New"/>
          <w:sz w:val="30"/>
          <w:szCs w:val="30"/>
          <w:cs/>
        </w:rPr>
        <w:t>ในระหว่า</w:t>
      </w:r>
      <w:r w:rsidRPr="004317A4">
        <w:rPr>
          <w:rFonts w:ascii="Angsana New" w:hAnsi="Angsana New" w:hint="cs"/>
          <w:sz w:val="30"/>
          <w:szCs w:val="30"/>
          <w:cs/>
        </w:rPr>
        <w:t>ง</w:t>
      </w:r>
      <w:r w:rsidRPr="004317A4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0332B6">
        <w:rPr>
          <w:rFonts w:ascii="Angsana New" w:hAnsi="Angsana New" w:hint="cs"/>
          <w:sz w:val="30"/>
          <w:szCs w:val="30"/>
          <w:cs/>
        </w:rPr>
        <w:t>วดเก้า</w:t>
      </w:r>
      <w:r w:rsidRPr="004317A4">
        <w:rPr>
          <w:rFonts w:ascii="Angsana New" w:hAnsi="Angsana New" w:hint="cs"/>
          <w:sz w:val="30"/>
          <w:szCs w:val="30"/>
          <w:cs/>
        </w:rPr>
        <w:t>เดือน</w:t>
      </w:r>
      <w:r w:rsidRPr="004317A4">
        <w:rPr>
          <w:rFonts w:ascii="Angsana New" w:hAnsi="Angsana New"/>
          <w:sz w:val="30"/>
          <w:szCs w:val="30"/>
          <w:cs/>
        </w:rPr>
        <w:t>สิ้นสุ</w:t>
      </w:r>
      <w:r w:rsidRPr="004317A4">
        <w:rPr>
          <w:rFonts w:ascii="Angsana New" w:hAnsi="Angsana New" w:hint="cs"/>
          <w:sz w:val="30"/>
          <w:szCs w:val="30"/>
          <w:cs/>
        </w:rPr>
        <w:t>ด</w:t>
      </w:r>
      <w:r w:rsidRPr="004317A4">
        <w:rPr>
          <w:rFonts w:ascii="Angsana New" w:hAnsi="Angsana New"/>
          <w:sz w:val="30"/>
          <w:szCs w:val="30"/>
          <w:cs/>
        </w:rPr>
        <w:t xml:space="preserve">วันที่ </w:t>
      </w:r>
      <w:r w:rsidRPr="00F90257">
        <w:rPr>
          <w:rFonts w:ascii="Angsana New" w:hAnsi="Angsana New"/>
          <w:sz w:val="30"/>
          <w:szCs w:val="30"/>
          <w:cs/>
        </w:rPr>
        <w:t xml:space="preserve">30 </w:t>
      </w:r>
      <w:r w:rsidR="00FA5D36">
        <w:rPr>
          <w:rFonts w:ascii="Angsana New" w:hAnsi="Angsana New"/>
          <w:sz w:val="30"/>
          <w:szCs w:val="30"/>
          <w:cs/>
          <w:lang w:val="en-US" w:eastAsia="en-US"/>
        </w:rPr>
        <w:t>กันย</w:t>
      </w:r>
      <w:r w:rsidR="00FA5D36" w:rsidRPr="00F9143C">
        <w:rPr>
          <w:rFonts w:ascii="Angsana New" w:hAnsi="Angsana New"/>
          <w:sz w:val="30"/>
          <w:szCs w:val="30"/>
          <w:cs/>
          <w:lang w:val="en-US" w:eastAsia="en-US"/>
        </w:rPr>
        <w:t>ายน</w:t>
      </w:r>
      <w:r w:rsidRPr="00F90257">
        <w:rPr>
          <w:rFonts w:ascii="Angsana New" w:hAnsi="Angsana New"/>
          <w:sz w:val="30"/>
          <w:szCs w:val="30"/>
          <w:cs/>
        </w:rPr>
        <w:t xml:space="preserve"> </w:t>
      </w:r>
      <w:r w:rsidRPr="0095078A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  <w:lang w:val="en-US"/>
        </w:rPr>
        <w:t xml:space="preserve">60 </w:t>
      </w:r>
      <w:r w:rsidRPr="004317A4">
        <w:rPr>
          <w:rFonts w:ascii="Angsana New" w:hAnsi="Angsana New"/>
          <w:sz w:val="30"/>
          <w:szCs w:val="30"/>
          <w:cs/>
        </w:rPr>
        <w:t xml:space="preserve">บริษัทได้จ่ายชำระค่าหุ้นจากหุ้นสามัญของบริษัท </w:t>
      </w:r>
      <w:r w:rsidR="00FA5D36">
        <w:rPr>
          <w:rFonts w:ascii="Angsana New" w:hAnsi="Angsana New"/>
          <w:sz w:val="30"/>
          <w:szCs w:val="30"/>
          <w:cs/>
        </w:rPr>
        <w:t>ไออาร์พีซี คลีน พาวเวอร์</w:t>
      </w:r>
      <w:r w:rsidRPr="003E54D2">
        <w:rPr>
          <w:rFonts w:ascii="Angsana New" w:hAnsi="Angsana New"/>
          <w:sz w:val="30"/>
          <w:szCs w:val="30"/>
          <w:cs/>
        </w:rPr>
        <w:t xml:space="preserve"> จำกัด</w:t>
      </w:r>
      <w:r w:rsidRPr="004317A4">
        <w:rPr>
          <w:rFonts w:ascii="Angsana New" w:hAnsi="Angsana New"/>
          <w:sz w:val="30"/>
          <w:szCs w:val="30"/>
          <w:cs/>
        </w:rPr>
        <w:t xml:space="preserve"> เพิ่มเติมเป็นจำนวน </w:t>
      </w:r>
      <w:r w:rsidR="004928B6">
        <w:rPr>
          <w:rFonts w:ascii="Angsana New" w:hAnsi="Angsana New"/>
          <w:sz w:val="30"/>
          <w:szCs w:val="30"/>
          <w:lang w:val="en-US"/>
        </w:rPr>
        <w:t>30.6</w:t>
      </w:r>
      <w:r w:rsidRPr="004317A4">
        <w:rPr>
          <w:rFonts w:ascii="Angsana New" w:hAnsi="Angsana New" w:hint="cs"/>
          <w:sz w:val="30"/>
          <w:szCs w:val="30"/>
          <w:cs/>
        </w:rPr>
        <w:t xml:space="preserve"> </w:t>
      </w:r>
      <w:r w:rsidRPr="004317A4">
        <w:rPr>
          <w:rFonts w:ascii="Angsana New" w:hAnsi="Angsana New"/>
          <w:sz w:val="30"/>
          <w:szCs w:val="30"/>
          <w:cs/>
        </w:rPr>
        <w:t xml:space="preserve">ล้านบาท รวมเป็นทุนจดทะเบียนและชำระแล้วทั้งหมดจำนวน </w:t>
      </w:r>
      <w:r w:rsidR="004928B6">
        <w:rPr>
          <w:rFonts w:ascii="Angsana New" w:hAnsi="Angsana New"/>
          <w:sz w:val="30"/>
          <w:szCs w:val="30"/>
          <w:lang w:val="en-US"/>
        </w:rPr>
        <w:t>3,025.6</w:t>
      </w:r>
      <w:r w:rsidRPr="004317A4">
        <w:rPr>
          <w:rFonts w:ascii="Angsana New" w:hAnsi="Angsana New"/>
          <w:sz w:val="30"/>
          <w:szCs w:val="30"/>
        </w:rPr>
        <w:t xml:space="preserve"> </w:t>
      </w:r>
      <w:r w:rsidRPr="004317A4">
        <w:rPr>
          <w:rFonts w:ascii="Angsana New" w:hAnsi="Angsana New"/>
          <w:sz w:val="30"/>
          <w:szCs w:val="30"/>
          <w:cs/>
        </w:rPr>
        <w:t>ล้านบาท</w:t>
      </w:r>
    </w:p>
    <w:p w:rsidR="003E54D2" w:rsidRDefault="003E54D2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C45F3" w:rsidRDefault="005C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E54D2" w:rsidRPr="009A0343" w:rsidRDefault="003E54D2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9A0343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GPSC International Holdings Limited</w:t>
      </w:r>
    </w:p>
    <w:p w:rsidR="00814A48" w:rsidRPr="004317A4" w:rsidRDefault="00814A48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:rsidR="003E54D2" w:rsidRPr="004E353E" w:rsidRDefault="003E54D2" w:rsidP="003E54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  <w:sectPr w:rsidR="003E54D2" w:rsidRPr="004E353E" w:rsidSect="004D72CB"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  <w:r w:rsidRPr="004317A4">
        <w:rPr>
          <w:rFonts w:ascii="Angsana New" w:hAnsi="Angsana New"/>
          <w:sz w:val="30"/>
          <w:szCs w:val="30"/>
          <w:cs/>
        </w:rPr>
        <w:t>ในระหว่า</w:t>
      </w:r>
      <w:r w:rsidRPr="004317A4">
        <w:rPr>
          <w:rFonts w:ascii="Angsana New" w:hAnsi="Angsana New" w:hint="cs"/>
          <w:sz w:val="30"/>
          <w:szCs w:val="30"/>
          <w:cs/>
        </w:rPr>
        <w:t>ง</w:t>
      </w:r>
      <w:r w:rsidRPr="004317A4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0332B6">
        <w:rPr>
          <w:rFonts w:ascii="Angsana New" w:hAnsi="Angsana New" w:hint="cs"/>
          <w:sz w:val="30"/>
          <w:szCs w:val="30"/>
          <w:cs/>
        </w:rPr>
        <w:t>วด</w:t>
      </w:r>
      <w:r w:rsidR="000332B6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4317A4">
        <w:rPr>
          <w:rFonts w:ascii="Angsana New" w:hAnsi="Angsana New" w:hint="cs"/>
          <w:sz w:val="30"/>
          <w:szCs w:val="30"/>
          <w:cs/>
        </w:rPr>
        <w:t>เดือน</w:t>
      </w:r>
      <w:r w:rsidRPr="004317A4">
        <w:rPr>
          <w:rFonts w:ascii="Angsana New" w:hAnsi="Angsana New"/>
          <w:sz w:val="30"/>
          <w:szCs w:val="30"/>
          <w:cs/>
        </w:rPr>
        <w:t>สิ้นสุ</w:t>
      </w:r>
      <w:r w:rsidRPr="004317A4">
        <w:rPr>
          <w:rFonts w:ascii="Angsana New" w:hAnsi="Angsana New" w:hint="cs"/>
          <w:sz w:val="30"/>
          <w:szCs w:val="30"/>
          <w:cs/>
        </w:rPr>
        <w:t>ด</w:t>
      </w:r>
      <w:r w:rsidRPr="004317A4">
        <w:rPr>
          <w:rFonts w:ascii="Angsana New" w:hAnsi="Angsana New"/>
          <w:sz w:val="30"/>
          <w:szCs w:val="30"/>
          <w:cs/>
        </w:rPr>
        <w:t xml:space="preserve">วันที่ </w:t>
      </w:r>
      <w:r w:rsidR="000332B6">
        <w:rPr>
          <w:rFonts w:ascii="Angsana New" w:hAnsi="Angsana New"/>
          <w:sz w:val="30"/>
          <w:szCs w:val="30"/>
          <w:cs/>
        </w:rPr>
        <w:t xml:space="preserve">30 </w:t>
      </w:r>
      <w:r w:rsidR="000332B6">
        <w:rPr>
          <w:rFonts w:ascii="Angsana New" w:hAnsi="Angsana New"/>
          <w:sz w:val="30"/>
          <w:szCs w:val="30"/>
          <w:cs/>
          <w:lang w:val="en-US" w:eastAsia="en-US"/>
        </w:rPr>
        <w:t>กันย</w:t>
      </w:r>
      <w:r w:rsidR="000332B6" w:rsidRPr="00F9143C">
        <w:rPr>
          <w:rFonts w:ascii="Angsana New" w:hAnsi="Angsana New"/>
          <w:sz w:val="30"/>
          <w:szCs w:val="30"/>
          <w:cs/>
          <w:lang w:val="en-US" w:eastAsia="en-US"/>
        </w:rPr>
        <w:t>ายน</w:t>
      </w:r>
      <w:r w:rsidRPr="00F90257">
        <w:rPr>
          <w:rFonts w:ascii="Angsana New" w:hAnsi="Angsana New"/>
          <w:sz w:val="30"/>
          <w:szCs w:val="30"/>
          <w:cs/>
        </w:rPr>
        <w:t xml:space="preserve"> </w:t>
      </w:r>
      <w:r w:rsidRPr="0095078A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  <w:lang w:val="en-US"/>
        </w:rPr>
        <w:t xml:space="preserve">60 </w:t>
      </w:r>
      <w:r w:rsidRPr="004317A4">
        <w:rPr>
          <w:rFonts w:ascii="Angsana New" w:hAnsi="Angsana New"/>
          <w:sz w:val="30"/>
          <w:szCs w:val="30"/>
          <w:cs/>
        </w:rPr>
        <w:t>บริษัทได้จ่ายช</w:t>
      </w:r>
      <w:r>
        <w:rPr>
          <w:rFonts w:ascii="Angsana New" w:hAnsi="Angsana New"/>
          <w:sz w:val="30"/>
          <w:szCs w:val="30"/>
          <w:cs/>
        </w:rPr>
        <w:t>ำระค่าหุ้นจากหุ้นสามัญของบริษัท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E54D2">
        <w:rPr>
          <w:rFonts w:ascii="Angsana New" w:hAnsi="Angsana New"/>
          <w:sz w:val="30"/>
          <w:szCs w:val="30"/>
        </w:rPr>
        <w:t>GPSC International Holdings Limited</w:t>
      </w:r>
      <w:r w:rsidRPr="004317A4">
        <w:rPr>
          <w:rFonts w:ascii="Angsana New" w:hAnsi="Angsana New"/>
          <w:sz w:val="30"/>
          <w:szCs w:val="30"/>
          <w:cs/>
        </w:rPr>
        <w:t xml:space="preserve"> เพิ่มเติมเป็นจำนวน </w:t>
      </w:r>
      <w:r w:rsidR="004928B6">
        <w:rPr>
          <w:rFonts w:ascii="Angsana New" w:hAnsi="Angsana New"/>
          <w:sz w:val="30"/>
          <w:szCs w:val="30"/>
          <w:lang w:val="en-US"/>
        </w:rPr>
        <w:t>93,000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E54D2">
        <w:rPr>
          <w:rFonts w:ascii="Angsana New" w:hAnsi="Angsana New"/>
          <w:sz w:val="30"/>
          <w:szCs w:val="30"/>
          <w:cs/>
        </w:rPr>
        <w:t>เหรียญสหรัฐอเมริกา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หรือเทียบเท่า </w:t>
      </w:r>
      <w:r w:rsidR="004928B6">
        <w:rPr>
          <w:rFonts w:ascii="Angsana New" w:hAnsi="Angsana New"/>
          <w:sz w:val="30"/>
          <w:szCs w:val="30"/>
          <w:lang w:val="en-US"/>
        </w:rPr>
        <w:t>3.2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4317A4">
        <w:rPr>
          <w:rFonts w:ascii="Angsana New" w:hAnsi="Angsana New"/>
          <w:sz w:val="30"/>
          <w:szCs w:val="30"/>
          <w:cs/>
        </w:rPr>
        <w:t xml:space="preserve"> รวมเป็นทุนจดทะเบียนและชำระแล้วทั้งหมดจำนวน </w:t>
      </w:r>
      <w:r>
        <w:rPr>
          <w:rFonts w:ascii="Angsana New" w:hAnsi="Angsana New"/>
          <w:sz w:val="30"/>
          <w:szCs w:val="30"/>
          <w:lang w:val="en-US"/>
        </w:rPr>
        <w:t xml:space="preserve">98,000 </w:t>
      </w:r>
      <w:r w:rsidRPr="003E54D2">
        <w:rPr>
          <w:rFonts w:ascii="Angsana New" w:hAnsi="Angsana New"/>
          <w:sz w:val="30"/>
          <w:szCs w:val="30"/>
          <w:cs/>
        </w:rPr>
        <w:t>เหรียญสหรัฐอเมริกา</w:t>
      </w:r>
    </w:p>
    <w:p w:rsidR="00EF3FE4" w:rsidRDefault="006258F9" w:rsidP="00A3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F90257" w:rsidRPr="00F90257">
        <w:rPr>
          <w:rFonts w:ascii="Angsana New" w:hAnsi="Angsana New"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sz w:val="30"/>
          <w:szCs w:val="30"/>
          <w:cs/>
        </w:rPr>
        <w:t>กันยายน</w:t>
      </w:r>
      <w:r w:rsidR="00F90257" w:rsidRPr="00F90257">
        <w:rPr>
          <w:rFonts w:ascii="Angsana New" w:hAnsi="Angsana New"/>
          <w:sz w:val="30"/>
          <w:szCs w:val="30"/>
          <w:cs/>
        </w:rPr>
        <w:t xml:space="preserve">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EE78BB">
        <w:rPr>
          <w:rFonts w:ascii="Angsana New" w:hAnsi="Angsana New"/>
          <w:sz w:val="30"/>
          <w:szCs w:val="30"/>
          <w:lang w:val="en-US"/>
        </w:rPr>
        <w:t>60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8BB" w:rsidRPr="00B847D1">
        <w:rPr>
          <w:rFonts w:ascii="Angsana New" w:hAnsi="Angsana New"/>
          <w:sz w:val="30"/>
          <w:szCs w:val="30"/>
        </w:rPr>
        <w:t>255</w:t>
      </w:r>
      <w:r w:rsidR="00EE78BB">
        <w:rPr>
          <w:rFonts w:ascii="Angsana New" w:hAnsi="Angsana New"/>
          <w:sz w:val="30"/>
          <w:szCs w:val="30"/>
          <w:lang w:val="en-US"/>
        </w:rPr>
        <w:t>9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0332B6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F90257" w:rsidRPr="00F90257">
        <w:rPr>
          <w:rFonts w:ascii="Angsana New" w:hAnsi="Angsana New"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sz w:val="30"/>
          <w:szCs w:val="30"/>
          <w:cs/>
        </w:rPr>
        <w:t>กันยายน</w:t>
      </w:r>
      <w:r w:rsidR="00F90257" w:rsidRPr="00F90257">
        <w:rPr>
          <w:rFonts w:ascii="Angsana New" w:hAnsi="Angsana New"/>
          <w:sz w:val="30"/>
          <w:szCs w:val="30"/>
          <w:cs/>
        </w:rPr>
        <w:t xml:space="preserve">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EE78BB">
        <w:rPr>
          <w:rFonts w:ascii="Angsana New" w:hAnsi="Angsana New"/>
          <w:sz w:val="30"/>
          <w:szCs w:val="30"/>
          <w:lang w:val="en-US"/>
        </w:rPr>
        <w:t>60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A36406">
        <w:rPr>
          <w:rFonts w:ascii="Angsana New" w:hAnsi="Angsana New" w:hint="cs"/>
          <w:sz w:val="30"/>
          <w:szCs w:val="30"/>
          <w:cs/>
        </w:rPr>
        <w:t xml:space="preserve">และ </w:t>
      </w:r>
      <w:r w:rsidR="00EE78BB">
        <w:rPr>
          <w:rFonts w:ascii="Angsana New" w:hAnsi="Angsana New" w:hint="cs"/>
          <w:sz w:val="30"/>
          <w:szCs w:val="30"/>
          <w:cs/>
        </w:rPr>
        <w:t>255</w:t>
      </w:r>
      <w:r w:rsidR="00EE78BB">
        <w:rPr>
          <w:rFonts w:ascii="Angsana New" w:hAnsi="Angsana New"/>
          <w:sz w:val="30"/>
          <w:szCs w:val="30"/>
          <w:lang w:val="en-US"/>
        </w:rPr>
        <w:t>9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2B3DC3"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EE78BB" w:rsidRPr="00AC112B" w:rsidRDefault="00EE78BB" w:rsidP="00EE78BB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6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900"/>
        <w:gridCol w:w="180"/>
        <w:gridCol w:w="882"/>
        <w:gridCol w:w="180"/>
        <w:gridCol w:w="900"/>
        <w:gridCol w:w="180"/>
        <w:gridCol w:w="801"/>
        <w:gridCol w:w="180"/>
        <w:gridCol w:w="810"/>
        <w:gridCol w:w="180"/>
        <w:gridCol w:w="747"/>
        <w:gridCol w:w="180"/>
        <w:gridCol w:w="900"/>
        <w:gridCol w:w="180"/>
        <w:gridCol w:w="900"/>
        <w:gridCol w:w="180"/>
        <w:gridCol w:w="810"/>
        <w:gridCol w:w="180"/>
        <w:gridCol w:w="774"/>
      </w:tblGrid>
      <w:tr w:rsidR="00EE78BB" w:rsidRPr="00483F5F" w:rsidTr="005C45F3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44" w:type="dxa"/>
            <w:gridSpan w:val="22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EE78BB" w:rsidRPr="00483F5F" w:rsidTr="005C45F3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EE78BB" w:rsidRPr="0061377C" w:rsidRDefault="00EE78BB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962" w:type="dxa"/>
            <w:gridSpan w:val="3"/>
          </w:tcPr>
          <w:p w:rsidR="00EE78BB" w:rsidRPr="00332689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81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37" w:type="dxa"/>
            <w:gridSpan w:val="3"/>
            <w:vAlign w:val="bottom"/>
          </w:tcPr>
          <w:p w:rsidR="00EE78BB" w:rsidRPr="0061377C" w:rsidRDefault="00EE78BB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64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</w:tr>
      <w:tr w:rsidR="00EE78BB" w:rsidRPr="00483F5F" w:rsidTr="005C45F3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EE78BB" w:rsidRPr="0061377C" w:rsidRDefault="00EE78BB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962" w:type="dxa"/>
            <w:gridSpan w:val="3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81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37" w:type="dxa"/>
            <w:gridSpan w:val="3"/>
            <w:vAlign w:val="bottom"/>
          </w:tcPr>
          <w:p w:rsidR="00EE78BB" w:rsidRPr="0061377C" w:rsidRDefault="00EE78BB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ราคาทุน </w:t>
            </w:r>
            <w:r w:rsidRPr="0061377C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64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1E3184" w:rsidRPr="00483F5F" w:rsidTr="005C45F3">
        <w:trPr>
          <w:cantSplit/>
          <w:tblHeader/>
        </w:trPr>
        <w:tc>
          <w:tcPr>
            <w:tcW w:w="2790" w:type="dxa"/>
          </w:tcPr>
          <w:p w:rsidR="001E3184" w:rsidRPr="0061377C" w:rsidRDefault="001E3184" w:rsidP="001E31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0" w:type="dxa"/>
          </w:tcPr>
          <w:p w:rsidR="001E3184" w:rsidRPr="00AC112B" w:rsidRDefault="00F90257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AC112B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AC112B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900" w:type="dxa"/>
          </w:tcPr>
          <w:p w:rsidR="001E3184" w:rsidRPr="0061377C" w:rsidRDefault="00F90257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82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F90257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801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F90257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47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F90257" w:rsidRDefault="00F90257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</w:p>
          <w:p w:rsidR="001E3184" w:rsidRPr="0061377C" w:rsidRDefault="000332B6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0332B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</w:p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F90257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Default="00F90257" w:rsidP="000332B6">
            <w:pPr>
              <w:pStyle w:val="acctmergecolhdg"/>
              <w:spacing w:line="240" w:lineRule="auto"/>
              <w:rPr>
                <w:rFonts w:ascii="Angsana New" w:hAnsi="Angsana New" w:cs="Angsan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 xml:space="preserve">30 </w:t>
            </w:r>
          </w:p>
          <w:p w:rsidR="000332B6" w:rsidRPr="000332B6" w:rsidRDefault="000332B6" w:rsidP="000332B6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0332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กันยายน</w:t>
            </w:r>
          </w:p>
        </w:tc>
      </w:tr>
      <w:tr w:rsidR="001E3184" w:rsidRPr="00483F5F" w:rsidTr="005C45F3">
        <w:trPr>
          <w:cantSplit/>
          <w:tblHeader/>
        </w:trPr>
        <w:tc>
          <w:tcPr>
            <w:tcW w:w="2790" w:type="dxa"/>
          </w:tcPr>
          <w:p w:rsidR="001E3184" w:rsidRPr="0061377C" w:rsidRDefault="001E3184" w:rsidP="001E31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0" w:type="dxa"/>
          </w:tcPr>
          <w:p w:rsidR="001E3184" w:rsidRPr="0061377C" w:rsidRDefault="001E3184" w:rsidP="00E22A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E22A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82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801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47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255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</w:p>
        </w:tc>
      </w:tr>
      <w:tr w:rsidR="001E3184" w:rsidRPr="00483F5F" w:rsidTr="005C45F3">
        <w:trPr>
          <w:cantSplit/>
          <w:trHeight w:val="270"/>
        </w:trPr>
        <w:tc>
          <w:tcPr>
            <w:tcW w:w="2790" w:type="dxa"/>
          </w:tcPr>
          <w:p w:rsidR="001E3184" w:rsidRPr="0061377C" w:rsidRDefault="001E3184" w:rsidP="001E3184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1E3184" w:rsidRPr="0061377C" w:rsidRDefault="001E3184" w:rsidP="001E318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</w:rPr>
              <w:t>(%)</w:t>
            </w:r>
          </w:p>
        </w:tc>
        <w:tc>
          <w:tcPr>
            <w:tcW w:w="10044" w:type="dxa"/>
            <w:gridSpan w:val="19"/>
          </w:tcPr>
          <w:p w:rsidR="001E3184" w:rsidRPr="0061377C" w:rsidRDefault="001E3184" w:rsidP="001E3184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E3184" w:rsidRPr="00483F5F" w:rsidTr="005C45F3">
        <w:trPr>
          <w:cantSplit/>
          <w:trHeight w:val="270"/>
        </w:trPr>
        <w:tc>
          <w:tcPr>
            <w:tcW w:w="2790" w:type="dxa"/>
          </w:tcPr>
          <w:p w:rsidR="001E3184" w:rsidRPr="0061377C" w:rsidRDefault="001E3184" w:rsidP="001E3184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1E3184" w:rsidRPr="0061377C" w:rsidRDefault="001E3184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7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FF7080" w:rsidRPr="00483F5F" w:rsidTr="005C45F3">
        <w:trPr>
          <w:cantSplit/>
          <w:trHeight w:val="270"/>
        </w:trPr>
        <w:tc>
          <w:tcPr>
            <w:tcW w:w="2790" w:type="dxa"/>
          </w:tcPr>
          <w:p w:rsidR="00FF7080" w:rsidRPr="006D7288" w:rsidRDefault="00FF7080" w:rsidP="00FF7080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</w:pP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บริษัท ผลิตไฟฟ้าและพลังงานร่วม</w:t>
            </w:r>
            <w:r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  <w:t xml:space="preserve"> </w:t>
            </w: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371,730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361,220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265,510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255,000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7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265,510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255,000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</w:tr>
      <w:tr w:rsidR="00FF7080" w:rsidRPr="00483F5F" w:rsidTr="005C45F3">
        <w:trPr>
          <w:cantSplit/>
          <w:trHeight w:val="270"/>
        </w:trPr>
        <w:tc>
          <w:tcPr>
            <w:tcW w:w="279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นที ซินเนอร์ยี่ จำกัด</w:t>
            </w: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5,380,751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4,828,813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5,615,988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5,064,049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7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5,615,988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5,064,049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</w:tr>
      <w:tr w:rsidR="00FF7080" w:rsidRPr="00483F5F" w:rsidTr="005C45F3">
        <w:trPr>
          <w:cantSplit/>
          <w:trHeight w:val="270"/>
        </w:trPr>
        <w:tc>
          <w:tcPr>
            <w:tcW w:w="279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ไออาร์พีซี คลีน พาวเวอร์</w:t>
            </w:r>
            <w:r w:rsidRPr="0061377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51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51</w:t>
            </w:r>
          </w:p>
        </w:tc>
        <w:tc>
          <w:tcPr>
            <w:tcW w:w="900" w:type="dxa"/>
            <w:vAlign w:val="bottom"/>
          </w:tcPr>
          <w:p w:rsidR="00FF7080" w:rsidRPr="003E54D2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3,025,575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2,965,575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3E54D2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1,793,043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1,762,443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7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3E54D2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1,793,043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1,762,443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F7080" w:rsidRPr="00483F5F" w:rsidTr="005C45F3">
        <w:trPr>
          <w:cantSplit/>
        </w:trPr>
        <w:tc>
          <w:tcPr>
            <w:tcW w:w="279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eastAsia="Calibri" w:hAnsi="Angsana New"/>
                <w:sz w:val="25"/>
                <w:szCs w:val="25"/>
              </w:rPr>
              <w:t>Ichinoseki Solar Power 1 GK</w:t>
            </w:r>
            <w:r w:rsidRPr="0061377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61377C">
              <w:rPr>
                <w:rFonts w:ascii="Angsana New" w:hAnsi="Angsana New"/>
                <w:sz w:val="25"/>
                <w:szCs w:val="25"/>
              </w:rPr>
              <w:t>(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ทุนชำระแล้วหน่วยพันเยน)</w:t>
            </w:r>
          </w:p>
        </w:tc>
        <w:tc>
          <w:tcPr>
            <w:tcW w:w="81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900" w:type="dxa"/>
            <w:vAlign w:val="bottom"/>
          </w:tcPr>
          <w:p w:rsidR="00FF7080" w:rsidRPr="00AA576E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3E54D2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545,250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7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3E54D2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545,250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F7080" w:rsidRPr="00483F5F" w:rsidTr="005C45F3">
        <w:trPr>
          <w:cantSplit/>
        </w:trPr>
        <w:tc>
          <w:tcPr>
            <w:tcW w:w="279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GPSC International Holdings Limited (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ทุนชำระแล้วหน่ว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ย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พันเหรียญสหรัฐอเมริกา)</w:t>
            </w:r>
          </w:p>
        </w:tc>
        <w:tc>
          <w:tcPr>
            <w:tcW w:w="810" w:type="dxa"/>
            <w:vAlign w:val="bottom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900" w:type="dxa"/>
            <w:vAlign w:val="bottom"/>
          </w:tcPr>
          <w:p w:rsidR="00FF7080" w:rsidRPr="0061377C" w:rsidRDefault="00F15A7E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  <w:vAlign w:val="bottom"/>
          </w:tcPr>
          <w:p w:rsidR="00FF7080" w:rsidRPr="0061377C" w:rsidRDefault="00F15A7E" w:rsidP="00FF7080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2" w:right="-144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</w:rPr>
              <w:t>179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61377C">
              <w:rPr>
                <w:rFonts w:ascii="Angsana New" w:hAnsi="Angsan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</w:rPr>
              <w:t>179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F7080" w:rsidRPr="00483F5F" w:rsidTr="005C45F3">
        <w:trPr>
          <w:cantSplit/>
        </w:trPr>
        <w:tc>
          <w:tcPr>
            <w:tcW w:w="279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FF7080" w:rsidRPr="0061377C" w:rsidRDefault="00FF7080" w:rsidP="00FF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82" w:type="dxa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val="en-US"/>
              </w:rPr>
              <w:t>8,223,127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7,626,921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F7080" w:rsidRPr="005C45F3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5C45F3">
              <w:rPr>
                <w:rFonts w:ascii="Angsana New" w:hAnsi="Angsana New"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val="en-US"/>
              </w:rPr>
              <w:t>8,223,127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7,626,921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FF7080" w:rsidRPr="0061377C" w:rsidRDefault="00FF7080" w:rsidP="00FF70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FF7080" w:rsidRPr="0061377C" w:rsidRDefault="00FF7080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rtl/>
                <w:lang w:bidi="ar-SA"/>
              </w:rPr>
              <w:t>-</w:t>
            </w:r>
          </w:p>
        </w:tc>
      </w:tr>
    </w:tbl>
    <w:p w:rsidR="006D7288" w:rsidRDefault="006D7288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561BF" w:rsidRPr="00B847D1" w:rsidRDefault="006561BF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6561BF" w:rsidRPr="0060717F" w:rsidRDefault="006561BF" w:rsidP="006561BF">
      <w:pPr>
        <w:rPr>
          <w:cs/>
          <w:lang w:val="th-TH"/>
        </w:rPr>
        <w:sectPr w:rsidR="006561BF" w:rsidRPr="0060717F" w:rsidSect="0041506C">
          <w:headerReference w:type="even" r:id="rId11"/>
          <w:footerReference w:type="default" r:id="rId12"/>
          <w:headerReference w:type="first" r:id="rId13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B847D1" w:rsidRDefault="00AB3794" w:rsidP="0095078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8</w:t>
      </w:r>
      <w:r w:rsidR="0095078A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EA6910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  <w:r w:rsidR="00494180" w:rsidRPr="00B847D1">
        <w:rPr>
          <w:rFonts w:ascii="Angsana New" w:hAnsi="Angsana New"/>
          <w:sz w:val="30"/>
          <w:szCs w:val="30"/>
          <w:u w:val="none"/>
          <w:cs/>
        </w:rPr>
        <w:t>และ</w:t>
      </w:r>
      <w:r w:rsidR="000A6C2D" w:rsidRPr="00B847D1">
        <w:rPr>
          <w:rFonts w:ascii="Angsana New" w:hAnsi="Angsana New"/>
          <w:sz w:val="30"/>
          <w:szCs w:val="30"/>
          <w:u w:val="none"/>
          <w:cs/>
        </w:rPr>
        <w:t>การร่วมค้า</w:t>
      </w:r>
    </w:p>
    <w:p w:rsidR="00393193" w:rsidRDefault="00393193" w:rsidP="0039319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259"/>
        <w:gridCol w:w="269"/>
        <w:gridCol w:w="1263"/>
        <w:gridCol w:w="267"/>
        <w:gridCol w:w="1264"/>
        <w:gridCol w:w="269"/>
        <w:gridCol w:w="1263"/>
      </w:tblGrid>
      <w:tr w:rsidR="00D63324" w:rsidRPr="00E16D42" w:rsidTr="006A0BAD">
        <w:trPr>
          <w:tblHeader/>
        </w:trPr>
        <w:tc>
          <w:tcPr>
            <w:tcW w:w="1843" w:type="pct"/>
          </w:tcPr>
          <w:p w:rsidR="00137AE3" w:rsidRPr="00E16D42" w:rsidRDefault="00137AE3" w:rsidP="00676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137AE3" w:rsidRPr="00DC2434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:rsidR="00137AE3" w:rsidRPr="002A51E2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8" w:type="pct"/>
            <w:gridSpan w:val="3"/>
          </w:tcPr>
          <w:p w:rsidR="00137AE3" w:rsidRPr="00DC2434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D63324" w:rsidRPr="00F54C51" w:rsidTr="006A0BAD">
        <w:trPr>
          <w:trHeight w:val="369"/>
          <w:tblHeader/>
        </w:trPr>
        <w:tc>
          <w:tcPr>
            <w:tcW w:w="1843" w:type="pct"/>
          </w:tcPr>
          <w:p w:rsidR="00137AE3" w:rsidRPr="00E16D42" w:rsidRDefault="00137AE3" w:rsidP="00676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137AE3" w:rsidRPr="002A51E2" w:rsidRDefault="00137AE3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5" w:type="pct"/>
          </w:tcPr>
          <w:p w:rsidR="00137AE3" w:rsidRPr="002A51E2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137AE3" w:rsidRPr="002A51E2" w:rsidRDefault="00137AE3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44" w:type="pct"/>
          </w:tcPr>
          <w:p w:rsidR="00137AE3" w:rsidRPr="002A51E2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137AE3" w:rsidRPr="002A51E2" w:rsidRDefault="00137AE3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5" w:type="pct"/>
          </w:tcPr>
          <w:p w:rsidR="00137AE3" w:rsidRPr="002A51E2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137AE3" w:rsidRPr="002A51E2" w:rsidRDefault="00137AE3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137AE3" w:rsidRPr="00E16D42" w:rsidTr="00D63324">
        <w:trPr>
          <w:tblHeader/>
        </w:trPr>
        <w:tc>
          <w:tcPr>
            <w:tcW w:w="1843" w:type="pct"/>
          </w:tcPr>
          <w:p w:rsidR="00137AE3" w:rsidRPr="002A51E2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57" w:type="pct"/>
            <w:gridSpan w:val="7"/>
          </w:tcPr>
          <w:p w:rsidR="00137AE3" w:rsidRPr="002A51E2" w:rsidRDefault="00137AE3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A0BAD" w:rsidRPr="00801255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679" w:type="pct"/>
            <w:vAlign w:val="bottom"/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A0BAD" w:rsidRPr="00801255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0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6A0BAD" w:rsidRPr="00801255" w:rsidRDefault="006A0BAD" w:rsidP="009F006C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A0BAD" w:rsidRPr="00801255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:rsidR="006A0BAD" w:rsidRPr="00801255" w:rsidRDefault="006A0BAD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1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BAD" w:rsidRPr="00E16D42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79" w:type="pct"/>
          </w:tcPr>
          <w:p w:rsidR="006A0BAD" w:rsidRPr="00E16D42" w:rsidRDefault="00B02BCC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2,476,611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0D297E" w:rsidRDefault="00B02BCC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0" w:hanging="171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2,177,010</w:t>
            </w:r>
          </w:p>
        </w:tc>
        <w:tc>
          <w:tcPr>
            <w:tcW w:w="144" w:type="pct"/>
          </w:tcPr>
          <w:p w:rsidR="006A0BAD" w:rsidRPr="000D297E" w:rsidRDefault="006A0BAD" w:rsidP="009F006C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2" w:type="pct"/>
          </w:tcPr>
          <w:p w:rsidR="006A0BAD" w:rsidRPr="000D297E" w:rsidRDefault="00B02BCC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  <w:lang w:val="en-US"/>
              </w:rPr>
              <w:t>2,496,553</w:t>
            </w:r>
          </w:p>
        </w:tc>
        <w:tc>
          <w:tcPr>
            <w:tcW w:w="145" w:type="pct"/>
          </w:tcPr>
          <w:p w:rsidR="006A0BAD" w:rsidRPr="000D297E" w:rsidRDefault="006A0BAD" w:rsidP="009F006C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1" w:type="pct"/>
          </w:tcPr>
          <w:p w:rsidR="006A0BAD" w:rsidRPr="000D297E" w:rsidRDefault="00B02BCC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1" w:hanging="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  <w:lang w:val="en-US"/>
              </w:rPr>
              <w:t>2,258,274</w:t>
            </w:r>
          </w:p>
        </w:tc>
      </w:tr>
      <w:tr w:rsidR="006A0BAD" w:rsidRPr="00E16D42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79" w:type="pct"/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0" w:hanging="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A0BAD" w:rsidRPr="00A666D8" w:rsidRDefault="006A0BAD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1" w:hanging="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BAD" w:rsidRPr="00E16D42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79" w:type="pct"/>
          </w:tcPr>
          <w:p w:rsidR="006A0BAD" w:rsidRPr="00E16D42" w:rsidRDefault="00AA576E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330,486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E16D42" w:rsidRDefault="00B02BCC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234,555</w:t>
            </w:r>
          </w:p>
        </w:tc>
        <w:tc>
          <w:tcPr>
            <w:tcW w:w="144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2" w:type="pct"/>
          </w:tcPr>
          <w:p w:rsidR="006A0BAD" w:rsidRPr="00A6375A" w:rsidRDefault="00AA576E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Default="00B02BCC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BAD" w:rsidRPr="00B06260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79" w:type="pct"/>
          </w:tcPr>
          <w:p w:rsidR="006A0BAD" w:rsidRPr="006030B5" w:rsidRDefault="0054754E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(221,667)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6030B5" w:rsidRDefault="00B02BCC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(239,167)</w:t>
            </w:r>
          </w:p>
        </w:tc>
        <w:tc>
          <w:tcPr>
            <w:tcW w:w="144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6A0BAD" w:rsidRPr="006030B5" w:rsidRDefault="00AA576E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6030B5" w:rsidRDefault="00B02BCC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BAD" w:rsidRPr="00B06260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79" w:type="pct"/>
          </w:tcPr>
          <w:p w:rsidR="006A0BAD" w:rsidRPr="006030B5" w:rsidRDefault="0054754E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6030B5" w:rsidRDefault="00B02BCC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97,356</w:t>
            </w:r>
          </w:p>
        </w:tc>
        <w:tc>
          <w:tcPr>
            <w:tcW w:w="144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6A0BAD" w:rsidRPr="006030B5" w:rsidRDefault="00AA576E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6A0BAD" w:rsidRPr="006030B5" w:rsidRDefault="00B02BCC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97,356</w:t>
            </w:r>
          </w:p>
        </w:tc>
      </w:tr>
      <w:tr w:rsidR="006A0BAD" w:rsidRPr="00B06260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ผลต่างของอัตราแลกเปลี่ยนจาก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  <w:p w:rsidR="00B02BCC" w:rsidRDefault="0054754E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(20,331)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  <w:p w:rsidR="00B02BCC" w:rsidRDefault="00B02BCC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3,831</w:t>
            </w:r>
          </w:p>
        </w:tc>
        <w:tc>
          <w:tcPr>
            <w:tcW w:w="144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B02BCC" w:rsidRDefault="00AA576E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02BCC" w:rsidRDefault="00B02BCC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BAD" w:rsidRPr="00B06260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0332B6" w:rsidRPr="000332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6A0BAD" w:rsidRDefault="0054754E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2,565,099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6A0BAD" w:rsidRDefault="00B02BCC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2,273,585</w:t>
            </w:r>
          </w:p>
        </w:tc>
        <w:tc>
          <w:tcPr>
            <w:tcW w:w="144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6A0BAD" w:rsidRDefault="00AA576E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2,496,553</w:t>
            </w: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6A0BAD" w:rsidRDefault="00B02BCC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2,355,630</w:t>
            </w:r>
          </w:p>
        </w:tc>
      </w:tr>
      <w:tr w:rsidR="006A0BAD" w:rsidRPr="00B06260" w:rsidTr="006A0BAD">
        <w:tc>
          <w:tcPr>
            <w:tcW w:w="1843" w:type="pct"/>
          </w:tcPr>
          <w:p w:rsidR="006A0BAD" w:rsidRPr="002A51E2" w:rsidRDefault="006A0BAD" w:rsidP="009F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:rsidR="006A0BAD" w:rsidRPr="00F54C51" w:rsidRDefault="006A0BAD" w:rsidP="009F006C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5B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2,476,611</w:t>
            </w:r>
          </w:p>
        </w:tc>
        <w:tc>
          <w:tcPr>
            <w:tcW w:w="144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:rsidR="006A0BAD" w:rsidRDefault="006A0BAD" w:rsidP="009F006C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A0BAD" w:rsidRPr="00E16D42" w:rsidRDefault="006A0BAD" w:rsidP="009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:rsidR="006A0BAD" w:rsidRPr="00E16D42" w:rsidRDefault="006A0BAD" w:rsidP="009F006C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5B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2,496,553</w:t>
            </w:r>
          </w:p>
        </w:tc>
      </w:tr>
      <w:tr w:rsidR="006A0BAD" w:rsidRPr="00E16D42" w:rsidTr="00D63324">
        <w:trPr>
          <w:tblHeader/>
        </w:trPr>
        <w:tc>
          <w:tcPr>
            <w:tcW w:w="1843" w:type="pct"/>
          </w:tcPr>
          <w:p w:rsidR="006A0BAD" w:rsidRPr="002A51E2" w:rsidRDefault="006A0BAD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57" w:type="pct"/>
            <w:gridSpan w:val="7"/>
          </w:tcPr>
          <w:p w:rsidR="006A0BAD" w:rsidRPr="002A51E2" w:rsidRDefault="006A0BAD" w:rsidP="00676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Pr="002A51E2" w:rsidRDefault="00137AE3" w:rsidP="00AB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บริษัทร่วม</w:t>
            </w:r>
          </w:p>
        </w:tc>
        <w:tc>
          <w:tcPr>
            <w:tcW w:w="679" w:type="pct"/>
            <w:vAlign w:val="bottom"/>
          </w:tcPr>
          <w:p w:rsidR="00137AE3" w:rsidRPr="00E16D42" w:rsidRDefault="00137AE3" w:rsidP="00676FC6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676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676FC6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676FC6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676FC6">
            <w:pPr>
              <w:pStyle w:val="acctfourfigures"/>
              <w:tabs>
                <w:tab w:val="clear" w:pos="76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676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676FC6">
            <w:pPr>
              <w:pStyle w:val="acctfourfigures"/>
              <w:tabs>
                <w:tab w:val="clear" w:pos="765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E16D42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79" w:type="pct"/>
          </w:tcPr>
          <w:p w:rsidR="00137AE3" w:rsidRPr="00E16D42" w:rsidRDefault="00B02BCC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4,461,337</w:t>
            </w: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0D297E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0" w:hanging="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3,413,934</w:t>
            </w:r>
          </w:p>
        </w:tc>
        <w:tc>
          <w:tcPr>
            <w:tcW w:w="144" w:type="pct"/>
          </w:tcPr>
          <w:p w:rsidR="00137AE3" w:rsidRPr="000D297E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2" w:type="pct"/>
          </w:tcPr>
          <w:p w:rsidR="00137AE3" w:rsidRPr="000D297E" w:rsidRDefault="00B02BCC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  <w:lang w:val="en-US"/>
              </w:rPr>
              <w:t>673,438</w:t>
            </w:r>
          </w:p>
        </w:tc>
        <w:tc>
          <w:tcPr>
            <w:tcW w:w="145" w:type="pct"/>
          </w:tcPr>
          <w:p w:rsidR="00137AE3" w:rsidRPr="000D297E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1" w:type="pct"/>
          </w:tcPr>
          <w:p w:rsidR="00137AE3" w:rsidRPr="000D297E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1" w:hanging="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  <w:lang w:val="en-US"/>
              </w:rPr>
              <w:t>673,438</w:t>
            </w:r>
          </w:p>
        </w:tc>
      </w:tr>
      <w:tr w:rsidR="00D63324" w:rsidRPr="00E16D42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79" w:type="pct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0" w:hanging="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37AE3" w:rsidRPr="00E16D42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Pr="00A666D8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1" w:hanging="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324" w:rsidRPr="00E16D42" w:rsidTr="006A0BAD">
        <w:tc>
          <w:tcPr>
            <w:tcW w:w="1843" w:type="pct"/>
          </w:tcPr>
          <w:p w:rsidR="00137AE3" w:rsidRPr="002A51E2" w:rsidRDefault="00137AE3" w:rsidP="00AE5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79" w:type="pct"/>
          </w:tcPr>
          <w:p w:rsidR="00137AE3" w:rsidRPr="00E16D42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34,390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E16D42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144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54754E" w:rsidP="00D633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400" w:lineRule="exact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Default="00B02BCC" w:rsidP="00D633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400" w:lineRule="exact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AE5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79" w:type="pct"/>
          </w:tcPr>
          <w:p w:rsidR="00137AE3" w:rsidRPr="006030B5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(20,288)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6030B5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jc w:val="both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(40,575)</w:t>
            </w:r>
          </w:p>
        </w:tc>
        <w:tc>
          <w:tcPr>
            <w:tcW w:w="144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5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AE5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54754E" w:rsidRPr="006030B5" w:rsidRDefault="0054754E" w:rsidP="0054754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1,393,648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137AE3" w:rsidRPr="006030B5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jc w:val="both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809,875</w:t>
            </w:r>
          </w:p>
        </w:tc>
        <w:tc>
          <w:tcPr>
            <w:tcW w:w="144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137AE3" w:rsidRPr="00541AD4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5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250,312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137AE3" w:rsidRPr="00541AD4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AE5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0332B6" w:rsidRPr="000332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5,869,087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Pr="000F308C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382" w:hanging="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4,183,870</w:t>
            </w:r>
          </w:p>
        </w:tc>
        <w:tc>
          <w:tcPr>
            <w:tcW w:w="144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Pr="00E16D42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923,750</w:t>
            </w:r>
          </w:p>
        </w:tc>
        <w:tc>
          <w:tcPr>
            <w:tcW w:w="145" w:type="pct"/>
          </w:tcPr>
          <w:p w:rsidR="00137AE3" w:rsidRPr="00E16D42" w:rsidRDefault="00137AE3" w:rsidP="00AE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Pr="00E16D42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673,438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:rsidR="00137AE3" w:rsidRPr="00F54C51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56"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6A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4,461,337</w:t>
            </w:r>
          </w:p>
        </w:tc>
        <w:tc>
          <w:tcPr>
            <w:tcW w:w="144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6A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673,438</w:t>
            </w:r>
          </w:p>
        </w:tc>
      </w:tr>
      <w:tr w:rsidR="00D63324" w:rsidRPr="00B06260" w:rsidTr="00E7455B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63324" w:rsidRPr="00B06260" w:rsidTr="00E7455B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Del="00917F05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Del="003F2BF4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vAlign w:val="bottom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vAlign w:val="bottom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vAlign w:val="bottom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vAlign w:val="bottom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  <w:vAlign w:val="bottom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801255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lastRenderedPageBreak/>
              <w:t>รวม</w:t>
            </w:r>
          </w:p>
        </w:tc>
        <w:tc>
          <w:tcPr>
            <w:tcW w:w="679" w:type="pct"/>
            <w:vAlign w:val="bottom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:rsidR="00137AE3" w:rsidRPr="00801255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801255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center"/>
          </w:tcPr>
          <w:p w:rsidR="00137AE3" w:rsidRPr="00801255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24" w:rsidRPr="00E16D42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79" w:type="pct"/>
          </w:tcPr>
          <w:p w:rsidR="00137AE3" w:rsidRPr="00E16D42" w:rsidRDefault="00B02BCC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6,937,948</w:t>
            </w: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0D297E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180" w:hanging="171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5,590,944</w:t>
            </w:r>
          </w:p>
        </w:tc>
        <w:tc>
          <w:tcPr>
            <w:tcW w:w="144" w:type="pct"/>
          </w:tcPr>
          <w:p w:rsidR="00137AE3" w:rsidRPr="000D297E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2" w:type="pct"/>
          </w:tcPr>
          <w:p w:rsidR="00137AE3" w:rsidRPr="000D297E" w:rsidRDefault="00B02BCC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  <w:lang w:val="en-US"/>
              </w:rPr>
              <w:t>3,169,991</w:t>
            </w:r>
          </w:p>
        </w:tc>
        <w:tc>
          <w:tcPr>
            <w:tcW w:w="145" w:type="pct"/>
          </w:tcPr>
          <w:p w:rsidR="00137AE3" w:rsidRPr="000D297E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1" w:type="pct"/>
          </w:tcPr>
          <w:p w:rsidR="00137AE3" w:rsidRPr="000D297E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81" w:hanging="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  <w:lang w:val="en-US"/>
              </w:rPr>
              <w:t>2,931,712</w:t>
            </w:r>
          </w:p>
        </w:tc>
      </w:tr>
      <w:tr w:rsidR="00D63324" w:rsidRPr="00E16D42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79" w:type="pct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180" w:hanging="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37AE3" w:rsidRPr="00E16D42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Pr="00A666D8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 w:hanging="17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81" w:hanging="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324" w:rsidRPr="00E16D42" w:rsidTr="006A0BAD">
        <w:tc>
          <w:tcPr>
            <w:tcW w:w="1843" w:type="pct"/>
          </w:tcPr>
          <w:p w:rsidR="00137AE3" w:rsidRPr="002A51E2" w:rsidRDefault="00137AE3" w:rsidP="00E61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79" w:type="pct"/>
          </w:tcPr>
          <w:p w:rsidR="00137AE3" w:rsidRPr="00E16D42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364,876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AB2709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235,191</w:t>
            </w:r>
          </w:p>
        </w:tc>
        <w:tc>
          <w:tcPr>
            <w:tcW w:w="144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A037C6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E61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79" w:type="pct"/>
          </w:tcPr>
          <w:p w:rsidR="00137AE3" w:rsidRPr="006030B5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(241,955)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AB2709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(279,742)</w:t>
            </w:r>
          </w:p>
        </w:tc>
        <w:tc>
          <w:tcPr>
            <w:tcW w:w="144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Pr="006030B5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A037C6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E61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79" w:type="pct"/>
          </w:tcPr>
          <w:p w:rsidR="00137AE3" w:rsidRPr="006030B5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1,393,648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AB2709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907,231</w:t>
            </w:r>
          </w:p>
        </w:tc>
        <w:tc>
          <w:tcPr>
            <w:tcW w:w="144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:rsidR="00137AE3" w:rsidRPr="006030B5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250,312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:rsidR="00137AE3" w:rsidRPr="00A037C6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sz w:val="30"/>
                <w:szCs w:val="30"/>
              </w:rPr>
              <w:t>97,356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139F9" w:rsidP="00113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137AE3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  <w:p w:rsidR="000332B6" w:rsidRDefault="0054754E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(20,331)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  <w:p w:rsidR="000332B6" w:rsidRPr="00AB2709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02BC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3,831</w:t>
            </w:r>
          </w:p>
        </w:tc>
        <w:tc>
          <w:tcPr>
            <w:tcW w:w="144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0332B6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:rsidR="000332B6" w:rsidRPr="00A037C6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E61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0332B6" w:rsidRPr="000332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Pr="00B45BAB" w:rsidRDefault="00B45BAB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18" w:hanging="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8,434,186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Pr="00AB2709" w:rsidRDefault="00B02BCC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26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6,457,455</w:t>
            </w:r>
          </w:p>
        </w:tc>
        <w:tc>
          <w:tcPr>
            <w:tcW w:w="144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Default="0054754E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3,420,303</w:t>
            </w:r>
          </w:p>
        </w:tc>
        <w:tc>
          <w:tcPr>
            <w:tcW w:w="145" w:type="pct"/>
          </w:tcPr>
          <w:p w:rsidR="00137AE3" w:rsidRPr="00E16D42" w:rsidRDefault="00137AE3" w:rsidP="00E61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137AE3" w:rsidRPr="00A037C6" w:rsidRDefault="00B02BCC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2B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3,029,068</w:t>
            </w:r>
          </w:p>
        </w:tc>
      </w:tr>
      <w:tr w:rsidR="00D63324" w:rsidRPr="00B06260" w:rsidTr="006A0BAD">
        <w:tc>
          <w:tcPr>
            <w:tcW w:w="1843" w:type="pct"/>
          </w:tcPr>
          <w:p w:rsidR="00137AE3" w:rsidRPr="002A51E2" w:rsidRDefault="00137AE3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:rsidR="00137AE3" w:rsidRPr="00F54C51" w:rsidRDefault="00137AE3" w:rsidP="00D6332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56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5B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6,937,948</w:t>
            </w:r>
          </w:p>
        </w:tc>
        <w:tc>
          <w:tcPr>
            <w:tcW w:w="144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:rsidR="00137AE3" w:rsidRDefault="00137AE3" w:rsidP="00D63324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37AE3" w:rsidRPr="00E16D42" w:rsidRDefault="00137AE3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:rsidR="00137AE3" w:rsidRPr="00E16D42" w:rsidRDefault="00137AE3" w:rsidP="00D6332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56" w:right="-2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5B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3,169,991</w:t>
            </w:r>
          </w:p>
        </w:tc>
      </w:tr>
    </w:tbl>
    <w:p w:rsidR="00533EF4" w:rsidRPr="00B847D1" w:rsidRDefault="00533EF4" w:rsidP="003931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93193" w:rsidRPr="00B847D1" w:rsidRDefault="00393193" w:rsidP="003931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มีการ</w:t>
      </w:r>
      <w:r w:rsidR="00A21B06" w:rsidRPr="00B847D1">
        <w:rPr>
          <w:rFonts w:ascii="Angsana New" w:hAnsi="Angsana New" w:cs="Angsana New" w:hint="cs"/>
          <w:sz w:val="30"/>
          <w:szCs w:val="30"/>
          <w:cs/>
          <w:lang w:val="en-US" w:bidi="th-TH"/>
        </w:rPr>
        <w:t>จ่ายชำระค่าหุ้นเพิ่มเติม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0332B6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E61D90" w:rsidRPr="00E61D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30 </w:t>
      </w:r>
      <w:r w:rsidR="000332B6" w:rsidRPr="000332B6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E61D90" w:rsidRPr="00E61D9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4658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A3640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ดังนี้</w:t>
      </w:r>
    </w:p>
    <w:p w:rsidR="00FF7080" w:rsidRDefault="00FF7080" w:rsidP="00FF7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F7080" w:rsidRPr="008C7EC9" w:rsidRDefault="00FF7080" w:rsidP="00FF708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8C7EC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บริษัท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บางปะอิน โคเจนเนอเรชั่น</w:t>
      </w:r>
      <w:r w:rsidRPr="008C7EC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จำกัด</w:t>
      </w:r>
    </w:p>
    <w:p w:rsidR="00FF7080" w:rsidRPr="008C7EC9" w:rsidRDefault="00FF7080" w:rsidP="00FF7080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F7080" w:rsidRPr="008C7EC9" w:rsidRDefault="00FF7080" w:rsidP="00FF708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0332B6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</w:t>
      </w:r>
      <w:r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E16A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บางปะอิน โคเจนเนอเรชั่น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จำกัด ได้ชำระค่าหุ้นส่วน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ที่เหลือเพิ่มเติมคิดเป็น</w:t>
      </w:r>
      <w:r w:rsidRPr="00004FF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75.0</w:t>
      </w:r>
      <w:r w:rsidRPr="00004FF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04FF2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มูลค่าที่ตราไว้ของบริษัท เป็นจำนวนทั้งสิ้น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250.3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DE1932" w:rsidRPr="00B847D1" w:rsidRDefault="00DE1932" w:rsidP="0087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569CB" w:rsidRPr="008C7EC9" w:rsidRDefault="00184B2B" w:rsidP="0063385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8C7EC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ไซยะบุรี พาวเวอร์ จำกัด</w:t>
      </w:r>
    </w:p>
    <w:p w:rsidR="00DE1932" w:rsidRPr="008C7EC9" w:rsidRDefault="00DE1932" w:rsidP="00875842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E1932" w:rsidRPr="008C7EC9" w:rsidRDefault="00B569CB" w:rsidP="00BC321A">
      <w:pPr>
        <w:pStyle w:val="block"/>
        <w:spacing w:after="0" w:line="240" w:lineRule="atLeast"/>
        <w:ind w:left="518" w:right="-45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0332B6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D24FCB">
        <w:rPr>
          <w:rFonts w:ascii="Angsana New" w:hAnsi="Angsana New" w:cs="Angsana New" w:hint="cs"/>
          <w:sz w:val="30"/>
          <w:szCs w:val="30"/>
          <w:cs/>
          <w:lang w:val="en-US" w:bidi="th-TH"/>
        </w:rPr>
        <w:t>3</w:t>
      </w:r>
      <w:r w:rsidR="00D24FCB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D24FC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332B6" w:rsidRPr="000332B6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8A465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</w:t>
      </w:r>
      <w:r w:rsidR="008A4658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A36406" w:rsidRPr="00E16A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10704"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 </w:t>
      </w:r>
      <w:r w:rsidR="00C01F99">
        <w:rPr>
          <w:rFonts w:ascii="Angsana New" w:hAnsi="Angsana New" w:cs="Angsana New" w:hint="cs"/>
          <w:sz w:val="30"/>
          <w:szCs w:val="30"/>
          <w:cs/>
          <w:lang w:val="en-US" w:bidi="th-TH"/>
        </w:rPr>
        <w:t>นที ซินเนอร์ยี่</w:t>
      </w:r>
      <w:r w:rsidR="00F10704"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ได้ชำระค่าหุ้นส่วนที่เหลือเพิ่มเติม</w:t>
      </w:r>
      <w:r w:rsidR="00171706"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คิดเป็น</w:t>
      </w:r>
      <w:r w:rsidRPr="00004FF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 w:rsidR="00B45BAB">
        <w:rPr>
          <w:rFonts w:ascii="Angsana New" w:hAnsi="Angsana New" w:cs="Angsana New"/>
          <w:sz w:val="30"/>
          <w:szCs w:val="30"/>
          <w:lang w:val="en-US" w:bidi="th-TH"/>
        </w:rPr>
        <w:t>43</w:t>
      </w:r>
      <w:r w:rsidR="00BA14D5">
        <w:rPr>
          <w:rFonts w:ascii="Angsana New" w:hAnsi="Angsana New" w:cs="Angsana New"/>
          <w:sz w:val="30"/>
          <w:szCs w:val="30"/>
          <w:lang w:val="en-US" w:bidi="th-TH"/>
        </w:rPr>
        <w:t>.1</w:t>
      </w:r>
      <w:r w:rsidR="00C62C55" w:rsidRPr="00004FF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04FF2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มูลค่าที่ตราไว้ของ</w:t>
      </w:r>
      <w:r w:rsidR="00184B2B"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ไซยะบุรี พาวเวอร์ จำกัด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เป็นจำนวนทั้งสิ้น </w:t>
      </w:r>
      <w:r w:rsidR="00B45BAB">
        <w:rPr>
          <w:rFonts w:ascii="Angsana New" w:hAnsi="Angsana New" w:cs="Angsana New"/>
          <w:sz w:val="30"/>
          <w:szCs w:val="30"/>
          <w:lang w:val="en-US" w:bidi="th-TH"/>
        </w:rPr>
        <w:t>1,143.3</w:t>
      </w:r>
      <w:r w:rsidR="000332B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5F6CDF" w:rsidRPr="00B847D1" w:rsidRDefault="005F6CDF" w:rsidP="002A6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  <w:sectPr w:rsidR="005F6CDF" w:rsidRPr="00B847D1" w:rsidSect="00E16ACC">
          <w:footerReference w:type="default" r:id="rId14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941B71" w:rsidRDefault="00941B71" w:rsidP="00C8626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494180" w:rsidRPr="00B847D1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0A6C2D" w:rsidRPr="00B847D1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533BA3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533BA3">
        <w:rPr>
          <w:rFonts w:ascii="Angsana New" w:hAnsi="Angsana New" w:cs="Angsana New"/>
          <w:sz w:val="30"/>
          <w:szCs w:val="30"/>
          <w:lang w:bidi="th-TH"/>
        </w:rPr>
        <w:t xml:space="preserve">0 </w:t>
      </w:r>
      <w:r w:rsidR="000332B6" w:rsidRPr="000332B6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="000332B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36406">
        <w:rPr>
          <w:rFonts w:ascii="Angsana New" w:hAnsi="Angsana New" w:cs="Angsana New" w:hint="cs"/>
          <w:sz w:val="30"/>
          <w:szCs w:val="30"/>
          <w:cs/>
          <w:lang w:bidi="th-TH"/>
        </w:rPr>
        <w:t>25</w:t>
      </w:r>
      <w:r w:rsidR="000D1E1A">
        <w:rPr>
          <w:rFonts w:ascii="Angsana New" w:hAnsi="Angsana New" w:cs="Angsana New" w:hint="cs"/>
          <w:sz w:val="30"/>
          <w:szCs w:val="30"/>
          <w:cs/>
          <w:lang w:bidi="th-TH"/>
        </w:rPr>
        <w:t>60</w:t>
      </w:r>
      <w:r w:rsidR="00A3640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0332B6">
        <w:rPr>
          <w:rFonts w:ascii="Angsana New" w:hAnsi="Angsana New" w:cs="Angsana New"/>
          <w:sz w:val="30"/>
          <w:szCs w:val="30"/>
          <w:cs/>
          <w:lang w:bidi="th-TH"/>
        </w:rPr>
        <w:t>แล</w:t>
      </w:r>
      <w:r w:rsidR="000332B6">
        <w:rPr>
          <w:rFonts w:ascii="Angsana New" w:hAnsi="Angsana New" w:cs="Angsana New" w:hint="cs"/>
          <w:sz w:val="30"/>
          <w:szCs w:val="30"/>
          <w:cs/>
          <w:lang w:bidi="th-TH"/>
        </w:rPr>
        <w:t>ะ</w:t>
      </w:r>
      <w:r w:rsidRPr="00B847D1">
        <w:rPr>
          <w:rFonts w:ascii="Angsana New" w:hAnsi="Angsana New" w:cs="Angsana New"/>
          <w:sz w:val="30"/>
          <w:szCs w:val="30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>31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A36406" w:rsidRPr="00B847D1">
        <w:rPr>
          <w:rFonts w:ascii="Angsana New" w:hAnsi="Angsana New" w:cs="Angsana New"/>
          <w:sz w:val="30"/>
          <w:szCs w:val="30"/>
        </w:rPr>
        <w:t>255</w:t>
      </w:r>
      <w:r w:rsidR="000D1E1A">
        <w:rPr>
          <w:rFonts w:ascii="Angsana New" w:hAnsi="Angsana New" w:cs="Angsana New" w:hint="cs"/>
          <w:sz w:val="30"/>
          <w:szCs w:val="30"/>
          <w:cs/>
          <w:lang w:bidi="th-TH"/>
        </w:rPr>
        <w:t>9</w:t>
      </w:r>
      <w:r w:rsidR="00A3640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และเงินปันผลสำหรับงวด</w:t>
      </w:r>
      <w:r w:rsidR="000332B6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4709D9"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="000332B6">
        <w:rPr>
          <w:rFonts w:ascii="Angsana New" w:hAnsi="Angsana New" w:cs="Angsana New" w:hint="cs"/>
          <w:sz w:val="30"/>
          <w:szCs w:val="30"/>
          <w:cs/>
          <w:lang w:bidi="th-TH"/>
        </w:rPr>
        <w:t>้า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="00533BA3" w:rsidRPr="00533BA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30 </w:t>
      </w:r>
      <w:r w:rsidR="000332B6" w:rsidRPr="000332B6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533BA3" w:rsidRPr="00533BA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36406">
        <w:rPr>
          <w:rFonts w:ascii="Angsana New" w:hAnsi="Angsana New" w:cs="Angsana New" w:hint="cs"/>
          <w:sz w:val="30"/>
          <w:szCs w:val="30"/>
          <w:cs/>
          <w:lang w:val="en-US" w:bidi="th-TH"/>
        </w:rPr>
        <w:t>25</w:t>
      </w:r>
      <w:r w:rsidR="000D1E1A"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  <w:r w:rsidR="00A3640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255</w:t>
      </w:r>
      <w:r w:rsidR="000D1E1A">
        <w:rPr>
          <w:rFonts w:ascii="Angsana New" w:hAnsi="Angsana New" w:cs="Angsana New" w:hint="cs"/>
          <w:sz w:val="30"/>
          <w:szCs w:val="30"/>
          <w:cs/>
          <w:lang w:val="en-US" w:bidi="th-TH"/>
        </w:rPr>
        <w:t>9</w:t>
      </w:r>
      <w:r w:rsidR="00A3640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1E3184" w:rsidRPr="0061377C" w:rsidRDefault="001E3184" w:rsidP="001E3184">
      <w:pPr>
        <w:pStyle w:val="block"/>
        <w:tabs>
          <w:tab w:val="left" w:pos="-2835"/>
          <w:tab w:val="left" w:pos="1044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8"/>
          <w:szCs w:val="8"/>
          <w:lang w:val="en-US" w:bidi="th-TH"/>
        </w:rPr>
      </w:pPr>
    </w:p>
    <w:tbl>
      <w:tblPr>
        <w:tblpPr w:leftFromText="180" w:rightFromText="180" w:vertAnchor="text" w:horzAnchor="margin" w:tblpXSpec="center" w:tblpY="43"/>
        <w:tblW w:w="136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00"/>
        <w:gridCol w:w="18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78"/>
        <w:gridCol w:w="902"/>
        <w:gridCol w:w="178"/>
        <w:gridCol w:w="902"/>
        <w:gridCol w:w="180"/>
        <w:gridCol w:w="900"/>
      </w:tblGrid>
      <w:tr w:rsidR="00F1499A" w:rsidRPr="009664BA" w:rsidTr="00F1499A">
        <w:trPr>
          <w:cantSplit/>
          <w:trHeight w:val="371"/>
          <w:tblHeader/>
        </w:trPr>
        <w:tc>
          <w:tcPr>
            <w:tcW w:w="2880" w:type="dxa"/>
          </w:tcPr>
          <w:p w:rsidR="00F1499A" w:rsidRPr="0061377C" w:rsidRDefault="00F1499A" w:rsidP="00F149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0" w:type="dxa"/>
            <w:gridSpan w:val="19"/>
            <w:vAlign w:val="center"/>
          </w:tcPr>
          <w:p w:rsidR="00F1499A" w:rsidRPr="0061377C" w:rsidRDefault="00F1499A" w:rsidP="00F149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1E3184" w:rsidRPr="009664BA" w:rsidTr="00F1499A">
        <w:trPr>
          <w:cantSplit/>
          <w:tblHeader/>
        </w:trPr>
        <w:tc>
          <w:tcPr>
            <w:tcW w:w="2880" w:type="dxa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2" w:type="dxa"/>
            <w:gridSpan w:val="3"/>
          </w:tcPr>
          <w:p w:rsidR="001E3184" w:rsidRPr="0061377C" w:rsidRDefault="001E3184" w:rsidP="005B0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E3184" w:rsidRPr="009664BA" w:rsidTr="00F1499A">
        <w:trPr>
          <w:cantSplit/>
          <w:trHeight w:val="389"/>
          <w:tblHeader/>
        </w:trPr>
        <w:tc>
          <w:tcPr>
            <w:tcW w:w="28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1E3184" w:rsidRPr="0061377C" w:rsidRDefault="00533BA3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33BA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E3184" w:rsidRPr="0061377C" w:rsidRDefault="00533BA3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3BA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E3184" w:rsidRPr="0061377C" w:rsidRDefault="00533BA3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3BA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533BA3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3BA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1E3184" w:rsidRPr="0061377C" w:rsidRDefault="00533BA3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3BA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533BA3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3BA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1E3184" w:rsidRPr="009664BA" w:rsidTr="00F1499A">
        <w:trPr>
          <w:cantSplit/>
          <w:trHeight w:val="389"/>
          <w:tblHeader/>
        </w:trPr>
        <w:tc>
          <w:tcPr>
            <w:tcW w:w="28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1E3184" w:rsidRPr="0061377C" w:rsidRDefault="001E3184" w:rsidP="00E22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E22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</w:tr>
      <w:tr w:rsidR="001E3184" w:rsidRPr="009664BA" w:rsidTr="00F1499A">
        <w:trPr>
          <w:cantSplit/>
          <w:tblHeader/>
        </w:trPr>
        <w:tc>
          <w:tcPr>
            <w:tcW w:w="28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0" w:type="dxa"/>
            <w:gridSpan w:val="15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E3184" w:rsidRPr="009664BA" w:rsidTr="00F1499A">
        <w:trPr>
          <w:cantSplit/>
        </w:trPr>
        <w:tc>
          <w:tcPr>
            <w:tcW w:w="4860" w:type="dxa"/>
            <w:gridSpan w:val="4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F6CDF" w:rsidRPr="009664BA" w:rsidTr="00F1499A">
        <w:trPr>
          <w:cantSplit/>
        </w:trPr>
        <w:tc>
          <w:tcPr>
            <w:tcW w:w="2880" w:type="dxa"/>
          </w:tcPr>
          <w:p w:rsidR="005F6CDF" w:rsidRPr="0061377C" w:rsidRDefault="005F6CDF" w:rsidP="005F6CD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C30BA9" w:rsidP="005F6CDF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1,721,630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1,713,577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5F6CDF" w:rsidRPr="0061377C" w:rsidRDefault="00EF1BA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221,667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A36406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sz w:val="26"/>
                <w:szCs w:val="26"/>
              </w:rPr>
              <w:t>239,167</w:t>
            </w:r>
          </w:p>
        </w:tc>
      </w:tr>
      <w:tr w:rsidR="005F6CDF" w:rsidRPr="009664BA" w:rsidTr="00F1499A">
        <w:trPr>
          <w:cantSplit/>
        </w:trPr>
        <w:tc>
          <w:tcPr>
            <w:tcW w:w="2880" w:type="dxa"/>
          </w:tcPr>
          <w:p w:rsidR="005F6CDF" w:rsidRPr="0061377C" w:rsidRDefault="005F6CDF" w:rsidP="005F6C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C30BA9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552,947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466,579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5F6CDF" w:rsidRPr="0061377C" w:rsidRDefault="00EF1BA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5F6CDF" w:rsidRPr="00A36406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F6CDF" w:rsidRPr="009664BA" w:rsidTr="00F1499A">
        <w:trPr>
          <w:cantSplit/>
        </w:trPr>
        <w:tc>
          <w:tcPr>
            <w:tcW w:w="2880" w:type="dxa"/>
          </w:tcPr>
          <w:p w:rsidR="005F6CDF" w:rsidRPr="0061377C" w:rsidRDefault="005F6CDF" w:rsidP="005F6CDF">
            <w:pPr>
              <w:tabs>
                <w:tab w:val="clear" w:pos="227"/>
                <w:tab w:val="clear" w:pos="454"/>
              </w:tabs>
              <w:ind w:left="19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  <w:cs/>
              </w:rPr>
              <w:t>ริษัท ไฟฟ้า น้ำลิก 1 จำกั</w:t>
            </w:r>
            <w:r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 xml:space="preserve">ด </w:t>
            </w:r>
            <w:r w:rsidRPr="0061377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หน่วยพันเหรียญสหรัฐอเมริกา)</w:t>
            </w:r>
          </w:p>
        </w:tc>
        <w:tc>
          <w:tcPr>
            <w:tcW w:w="90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23,400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23,400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318,653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318,653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F6CDF" w:rsidRPr="0061377C" w:rsidRDefault="00C30BA9" w:rsidP="005F6CDF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290,522</w:t>
            </w:r>
          </w:p>
        </w:tc>
        <w:tc>
          <w:tcPr>
            <w:tcW w:w="178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296,455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5F6CDF" w:rsidRPr="0061377C" w:rsidRDefault="00EF1BAF" w:rsidP="005F6CDF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F6CDF" w:rsidRPr="00A36406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6CDF" w:rsidRPr="009664BA" w:rsidTr="00F1499A">
        <w:trPr>
          <w:cantSplit/>
        </w:trPr>
        <w:tc>
          <w:tcPr>
            <w:tcW w:w="2880" w:type="dxa"/>
          </w:tcPr>
          <w:p w:rsidR="005F6CDF" w:rsidRPr="0061377C" w:rsidRDefault="005F6CDF" w:rsidP="005F6CD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F6CDF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2,496,553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2,496,553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F6CDF" w:rsidRPr="0061377C" w:rsidRDefault="00C30BA9" w:rsidP="005F6CDF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2,565,099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2,476,611</w:t>
            </w:r>
          </w:p>
        </w:tc>
        <w:tc>
          <w:tcPr>
            <w:tcW w:w="178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F6CDF" w:rsidRPr="0061377C" w:rsidRDefault="00EF1BAF" w:rsidP="005F6CDF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221,667</w:t>
            </w:r>
          </w:p>
        </w:tc>
        <w:tc>
          <w:tcPr>
            <w:tcW w:w="180" w:type="dxa"/>
          </w:tcPr>
          <w:p w:rsidR="005F6CDF" w:rsidRPr="0061377C" w:rsidRDefault="005F6CDF" w:rsidP="005F6CD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F6CDF" w:rsidRPr="00A36406" w:rsidRDefault="005F6CDF" w:rsidP="005F6C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239,167</w:t>
            </w:r>
          </w:p>
        </w:tc>
      </w:tr>
      <w:tr w:rsidR="00FC6448" w:rsidRPr="009664BA" w:rsidTr="00F1499A">
        <w:trPr>
          <w:cantSplit/>
        </w:trPr>
        <w:tc>
          <w:tcPr>
            <w:tcW w:w="4860" w:type="dxa"/>
            <w:gridSpan w:val="4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832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C6448" w:rsidRPr="009664BA" w:rsidTr="00F1499A">
        <w:trPr>
          <w:cantSplit/>
        </w:trPr>
        <w:tc>
          <w:tcPr>
            <w:tcW w:w="4860" w:type="dxa"/>
            <w:gridSpan w:val="4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832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448" w:rsidRPr="009664BA" w:rsidTr="00F1499A">
        <w:trPr>
          <w:cantSplit/>
        </w:trPr>
        <w:tc>
          <w:tcPr>
            <w:tcW w:w="2880" w:type="dxa"/>
          </w:tcPr>
          <w:p w:rsidR="00FC6448" w:rsidRPr="0061377C" w:rsidRDefault="00FC6448" w:rsidP="00FC644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บางปะอิน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โคเจนเนอเรชั่น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6448" w:rsidRPr="0061377C" w:rsidRDefault="005F6CDF" w:rsidP="00FC644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1,707,050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FC6448" w:rsidRPr="0061377C" w:rsidRDefault="005F6CDF" w:rsidP="00FC64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673,438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778,728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498,966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A36406" w:rsidRDefault="00B02BCC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sz w:val="26"/>
                <w:szCs w:val="26"/>
              </w:rPr>
              <w:t>40,575</w:t>
            </w:r>
          </w:p>
        </w:tc>
      </w:tr>
      <w:tr w:rsidR="00FC6448" w:rsidRPr="009664BA" w:rsidTr="00F1499A">
        <w:trPr>
          <w:cantSplit/>
          <w:trHeight w:val="377"/>
        </w:trPr>
        <w:tc>
          <w:tcPr>
            <w:tcW w:w="2880" w:type="dxa"/>
          </w:tcPr>
          <w:p w:rsidR="00FC6448" w:rsidRPr="0061377C" w:rsidRDefault="00FC6448" w:rsidP="00FC6448">
            <w:pPr>
              <w:jc w:val="thaiDistribute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5F6CDF" w:rsidP="00FC64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673,438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778,728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498,966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A36406" w:rsidRDefault="00B02BCC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40,575</w:t>
            </w:r>
          </w:p>
        </w:tc>
      </w:tr>
      <w:tr w:rsidR="00FC6448" w:rsidRPr="009664BA" w:rsidTr="00F1499A">
        <w:trPr>
          <w:cantSplit/>
        </w:trPr>
        <w:tc>
          <w:tcPr>
            <w:tcW w:w="3780" w:type="dxa"/>
            <w:gridSpan w:val="2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บริษัทร่วมทางอ้อม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832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448" w:rsidRPr="009664BA" w:rsidTr="00F1499A">
        <w:trPr>
          <w:cantSplit/>
        </w:trPr>
        <w:tc>
          <w:tcPr>
            <w:tcW w:w="2880" w:type="dxa"/>
          </w:tcPr>
          <w:p w:rsidR="00FC6448" w:rsidRPr="0061377C" w:rsidRDefault="00FC6448" w:rsidP="00FC644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ไซยะบุรี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6448" w:rsidRPr="0061377C" w:rsidRDefault="005F6CDF" w:rsidP="00C01F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21,078,005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16,504,664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5,547,763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4,404,428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5,090,359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3,962,371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FC6448" w:rsidRPr="0061377C" w:rsidRDefault="00EF1BAF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6448" w:rsidRPr="00A36406" w:rsidRDefault="00B02BCC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C6448" w:rsidRPr="009664BA" w:rsidTr="00F1499A">
        <w:trPr>
          <w:cantSplit/>
        </w:trPr>
        <w:tc>
          <w:tcPr>
            <w:tcW w:w="2880" w:type="dxa"/>
          </w:tcPr>
          <w:p w:rsidR="00FC6448" w:rsidRPr="0061377C" w:rsidRDefault="00FC6448" w:rsidP="00FC644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5,547,763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4,404,428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5,090,359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3,962,371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61377C" w:rsidRDefault="00EF1BAF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C6448" w:rsidRPr="00A36406" w:rsidRDefault="00B02BCC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FC6448" w:rsidRPr="009664BA" w:rsidTr="00F1499A">
        <w:trPr>
          <w:cantSplit/>
          <w:trHeight w:val="305"/>
        </w:trPr>
        <w:tc>
          <w:tcPr>
            <w:tcW w:w="2880" w:type="dxa"/>
            <w:vAlign w:val="bottom"/>
          </w:tcPr>
          <w:p w:rsidR="00FC6448" w:rsidRPr="0061377C" w:rsidRDefault="00FC6448" w:rsidP="00FC644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8,968,066</w:t>
            </w:r>
          </w:p>
        </w:tc>
        <w:tc>
          <w:tcPr>
            <w:tcW w:w="180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7,574,419</w:t>
            </w:r>
          </w:p>
        </w:tc>
        <w:tc>
          <w:tcPr>
            <w:tcW w:w="180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448" w:rsidRPr="0061377C" w:rsidRDefault="00C30BA9" w:rsidP="00FC6448">
            <w:pPr>
              <w:pStyle w:val="acctfourfigures"/>
              <w:tabs>
                <w:tab w:val="clear" w:pos="765"/>
              </w:tabs>
              <w:spacing w:line="240" w:lineRule="atLeast"/>
              <w:ind w:left="-79" w:right="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8,434,186</w:t>
            </w:r>
          </w:p>
        </w:tc>
        <w:tc>
          <w:tcPr>
            <w:tcW w:w="178" w:type="dxa"/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2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6,937,948</w:t>
            </w:r>
          </w:p>
        </w:tc>
        <w:tc>
          <w:tcPr>
            <w:tcW w:w="178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FC6448" w:rsidRPr="0061377C" w:rsidRDefault="00EF1BAF" w:rsidP="00FC6448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241,955</w:t>
            </w:r>
          </w:p>
        </w:tc>
        <w:tc>
          <w:tcPr>
            <w:tcW w:w="180" w:type="dxa"/>
          </w:tcPr>
          <w:p w:rsidR="00FC6448" w:rsidRPr="0061377C" w:rsidRDefault="00FC6448" w:rsidP="00FC644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C6448" w:rsidRPr="00A36406" w:rsidRDefault="00B02BCC" w:rsidP="00FC644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81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279,742</w:t>
            </w:r>
          </w:p>
        </w:tc>
      </w:tr>
    </w:tbl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tbl>
      <w:tblPr>
        <w:tblpPr w:leftFromText="180" w:rightFromText="180" w:vertAnchor="text" w:horzAnchor="margin" w:tblpXSpec="center" w:tblpY="43"/>
        <w:tblW w:w="15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92"/>
        <w:gridCol w:w="178"/>
        <w:gridCol w:w="892"/>
        <w:gridCol w:w="178"/>
        <w:gridCol w:w="892"/>
        <w:gridCol w:w="178"/>
        <w:gridCol w:w="892"/>
        <w:gridCol w:w="178"/>
        <w:gridCol w:w="850"/>
        <w:gridCol w:w="178"/>
        <w:gridCol w:w="812"/>
        <w:gridCol w:w="178"/>
        <w:gridCol w:w="902"/>
        <w:gridCol w:w="178"/>
        <w:gridCol w:w="812"/>
        <w:gridCol w:w="178"/>
        <w:gridCol w:w="902"/>
        <w:gridCol w:w="178"/>
        <w:gridCol w:w="902"/>
        <w:gridCol w:w="178"/>
        <w:gridCol w:w="892"/>
        <w:gridCol w:w="178"/>
        <w:gridCol w:w="893"/>
      </w:tblGrid>
      <w:tr w:rsidR="00905089" w:rsidRPr="009664BA" w:rsidTr="00635F0C">
        <w:trPr>
          <w:cantSplit/>
          <w:trHeight w:val="371"/>
          <w:tblHeader/>
        </w:trPr>
        <w:tc>
          <w:tcPr>
            <w:tcW w:w="288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491" w:type="dxa"/>
            <w:gridSpan w:val="23"/>
            <w:vAlign w:val="center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05089" w:rsidRPr="009664BA" w:rsidTr="00635F0C">
        <w:trPr>
          <w:cantSplit/>
          <w:trHeight w:val="355"/>
          <w:tblHeader/>
        </w:trPr>
        <w:tc>
          <w:tcPr>
            <w:tcW w:w="288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40" w:type="dxa"/>
            <w:gridSpan w:val="3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  <w:gridSpan w:val="3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2" w:type="dxa"/>
            <w:gridSpan w:val="3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61377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3" w:type="dxa"/>
            <w:gridSpan w:val="3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905089" w:rsidRPr="009664BA" w:rsidTr="00635F0C">
        <w:trPr>
          <w:cantSplit/>
          <w:trHeight w:val="393"/>
          <w:tblHeader/>
        </w:trPr>
        <w:tc>
          <w:tcPr>
            <w:tcW w:w="288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</w:tcPr>
          <w:p w:rsidR="00905089" w:rsidRPr="0061377C" w:rsidRDefault="005D1216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5D1216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905089" w:rsidRPr="0061377C" w:rsidRDefault="005D1216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5D1216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5D1216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5D1216" w:rsidP="000332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905089" w:rsidRPr="0061377C" w:rsidRDefault="005D1216" w:rsidP="000332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21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30 </w:t>
            </w:r>
            <w:r w:rsidR="000332B6" w:rsidRPr="000332B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05089" w:rsidRPr="009664BA" w:rsidTr="00635F0C">
        <w:trPr>
          <w:cantSplit/>
          <w:trHeight w:val="393"/>
          <w:tblHeader/>
        </w:trPr>
        <w:tc>
          <w:tcPr>
            <w:tcW w:w="288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</w:t>
            </w:r>
          </w:p>
        </w:tc>
      </w:tr>
      <w:tr w:rsidR="00905089" w:rsidRPr="009664BA" w:rsidTr="00635F0C">
        <w:trPr>
          <w:cantSplit/>
          <w:trHeight w:val="355"/>
          <w:tblHeader/>
        </w:trPr>
        <w:tc>
          <w:tcPr>
            <w:tcW w:w="288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62" w:type="dxa"/>
            <w:gridSpan w:val="3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1" w:type="dxa"/>
            <w:gridSpan w:val="19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05089" w:rsidRPr="009664BA" w:rsidTr="00635F0C">
        <w:trPr>
          <w:cantSplit/>
          <w:trHeight w:val="371"/>
        </w:trPr>
        <w:tc>
          <w:tcPr>
            <w:tcW w:w="4842" w:type="dxa"/>
            <w:gridSpan w:val="4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</w:tcPr>
          <w:p w:rsidR="00905089" w:rsidRPr="0061377C" w:rsidRDefault="00905089" w:rsidP="00B87A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F1BAF" w:rsidRPr="009664BA" w:rsidTr="00635F0C">
        <w:trPr>
          <w:cantSplit/>
          <w:trHeight w:val="355"/>
        </w:trPr>
        <w:tc>
          <w:tcPr>
            <w:tcW w:w="2880" w:type="dxa"/>
          </w:tcPr>
          <w:p w:rsidR="00EF1BAF" w:rsidRPr="0061377C" w:rsidRDefault="00EF1BAF" w:rsidP="00EF1BAF">
            <w:pPr>
              <w:ind w:left="360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229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221,667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F1BAF" w:rsidRPr="00A137E5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02BCC">
              <w:rPr>
                <w:rFonts w:ascii="Angsana New" w:hAnsi="Angsana New" w:cs="Angsana New"/>
                <w:sz w:val="26"/>
                <w:szCs w:val="26"/>
                <w:lang w:val="en-US"/>
              </w:rPr>
              <w:t>239,167</w:t>
            </w:r>
          </w:p>
        </w:tc>
      </w:tr>
      <w:tr w:rsidR="00EF1BAF" w:rsidRPr="009664BA" w:rsidTr="00635F0C">
        <w:trPr>
          <w:cantSplit/>
          <w:trHeight w:val="355"/>
        </w:trPr>
        <w:tc>
          <w:tcPr>
            <w:tcW w:w="2880" w:type="dxa"/>
          </w:tcPr>
          <w:p w:rsidR="00EF1BAF" w:rsidRPr="0061377C" w:rsidRDefault="00EF1BAF" w:rsidP="00EF1BAF">
            <w:pPr>
              <w:ind w:left="360" w:hanging="360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22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Merge w:val="restart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Merge w:val="restart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EF1BAF" w:rsidRPr="009664BA" w:rsidTr="00635F0C">
        <w:trPr>
          <w:cantSplit/>
          <w:trHeight w:val="709"/>
        </w:trPr>
        <w:tc>
          <w:tcPr>
            <w:tcW w:w="2880" w:type="dxa"/>
          </w:tcPr>
          <w:p w:rsidR="00EF1BAF" w:rsidRPr="0061377C" w:rsidRDefault="00EF1BAF" w:rsidP="00EF1BAF">
            <w:pPr>
              <w:ind w:left="360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  <w:cs/>
              </w:rPr>
              <w:t>ริษัท ไฟฟ้า น้ำลิก 1 จำกัด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</w:rPr>
              <w:t>(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23,400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23,400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318,653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22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318,653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318,653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318,653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F1BAF" w:rsidRPr="009664BA" w:rsidTr="00635F0C">
        <w:trPr>
          <w:cantSplit/>
          <w:trHeight w:val="355"/>
        </w:trPr>
        <w:tc>
          <w:tcPr>
            <w:tcW w:w="2880" w:type="dxa"/>
          </w:tcPr>
          <w:p w:rsidR="00EF1BAF" w:rsidRPr="0061377C" w:rsidRDefault="00EF1BAF" w:rsidP="00EF1BA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2,496,553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22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2,496,553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2,496,553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2,496,553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221,667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239,167</w:t>
            </w:r>
          </w:p>
        </w:tc>
      </w:tr>
      <w:tr w:rsidR="00EF1BAF" w:rsidRPr="009664BA" w:rsidTr="00635F0C">
        <w:trPr>
          <w:cantSplit/>
          <w:trHeight w:val="371"/>
        </w:trPr>
        <w:tc>
          <w:tcPr>
            <w:tcW w:w="4842" w:type="dxa"/>
            <w:gridSpan w:val="4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left" w:pos="191"/>
                <w:tab w:val="decimal" w:pos="692"/>
                <w:tab w:val="decimal" w:pos="92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  <w:tab w:val="decimal" w:pos="908"/>
              </w:tabs>
              <w:spacing w:line="240" w:lineRule="atLeast"/>
              <w:ind w:left="-79" w:right="-2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823"/>
                <w:tab w:val="decimal" w:pos="908"/>
              </w:tabs>
              <w:spacing w:line="240" w:lineRule="atLeast"/>
              <w:ind w:left="-79" w:right="-2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  <w:tab w:val="decimal" w:pos="74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  <w:tab w:val="decimal" w:pos="134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center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4"/>
                <w:tab w:val="decimal" w:pos="922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  <w:tab w:val="decimal" w:pos="922"/>
              </w:tabs>
              <w:spacing w:line="240" w:lineRule="atLeast"/>
              <w:ind w:left="-79" w:right="-19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1BAF" w:rsidRPr="009664BA" w:rsidTr="00635F0C">
        <w:trPr>
          <w:cantSplit/>
          <w:trHeight w:val="371"/>
        </w:trPr>
        <w:tc>
          <w:tcPr>
            <w:tcW w:w="4842" w:type="dxa"/>
            <w:gridSpan w:val="4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vAlign w:val="bottom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left" w:pos="191"/>
                <w:tab w:val="decimal" w:pos="619"/>
                <w:tab w:val="decimal" w:pos="69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2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  <w:tab w:val="decimal" w:pos="823"/>
              </w:tabs>
              <w:spacing w:line="240" w:lineRule="atLeast"/>
              <w:ind w:left="-79" w:right="-22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  <w:tab w:val="decimal" w:pos="74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  <w:vAlign w:val="center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F1BAF" w:rsidRPr="009664BA" w:rsidTr="00635F0C">
        <w:trPr>
          <w:cantSplit/>
          <w:trHeight w:val="355"/>
        </w:trPr>
        <w:tc>
          <w:tcPr>
            <w:tcW w:w="2880" w:type="dxa"/>
          </w:tcPr>
          <w:p w:rsidR="00EF1BAF" w:rsidRPr="0061377C" w:rsidRDefault="00EF1BAF" w:rsidP="00EF1BAF">
            <w:pPr>
              <w:ind w:left="360" w:hanging="360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center" w:pos="41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191"/>
                <w:tab w:val="decimal" w:pos="529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1,707,050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2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673,438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673,438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sz w:val="26"/>
                <w:szCs w:val="26"/>
              </w:rPr>
              <w:t>40,575</w:t>
            </w:r>
          </w:p>
        </w:tc>
      </w:tr>
      <w:tr w:rsidR="00EF1BAF" w:rsidRPr="009664BA" w:rsidTr="00635F0C">
        <w:trPr>
          <w:cantSplit/>
          <w:trHeight w:val="355"/>
        </w:trPr>
        <w:tc>
          <w:tcPr>
            <w:tcW w:w="2880" w:type="dxa"/>
          </w:tcPr>
          <w:p w:rsidR="00EF1BAF" w:rsidRPr="0061377C" w:rsidRDefault="00EF1BAF" w:rsidP="00EF1BA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F1BAF" w:rsidRPr="007A2E48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2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673,438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673,438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2"/>
                <w:tab w:val="decimal" w:pos="1001"/>
                <w:tab w:val="decimal" w:pos="13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40,575</w:t>
            </w:r>
          </w:p>
        </w:tc>
      </w:tr>
      <w:tr w:rsidR="00EF1BAF" w:rsidRPr="009664BA" w:rsidTr="00635F0C">
        <w:trPr>
          <w:cantSplit/>
          <w:trHeight w:val="308"/>
        </w:trPr>
        <w:tc>
          <w:tcPr>
            <w:tcW w:w="2880" w:type="dxa"/>
            <w:vAlign w:val="bottom"/>
          </w:tcPr>
          <w:p w:rsidR="00EF1BAF" w:rsidRPr="0061377C" w:rsidRDefault="00EF1BAF" w:rsidP="00EF1BA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22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3,420,303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2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3,169,991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BAF" w:rsidRPr="0061377C" w:rsidRDefault="00EF1BAF" w:rsidP="00C01F9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22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3,420,303</w:t>
            </w:r>
          </w:p>
        </w:tc>
        <w:tc>
          <w:tcPr>
            <w:tcW w:w="178" w:type="dxa"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3,169,991</w:t>
            </w:r>
          </w:p>
        </w:tc>
        <w:tc>
          <w:tcPr>
            <w:tcW w:w="178" w:type="dxa"/>
            <w:vMerge/>
            <w:tcBorders>
              <w:bottom w:val="nil"/>
            </w:tcBorders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1BAF" w:rsidRPr="00A137E5" w:rsidRDefault="00EF1BAF" w:rsidP="00EF1BA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9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241,955</w:t>
            </w:r>
          </w:p>
        </w:tc>
        <w:tc>
          <w:tcPr>
            <w:tcW w:w="178" w:type="dxa"/>
            <w:vMerge/>
            <w:vAlign w:val="bottom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1BAF" w:rsidRPr="0061377C" w:rsidRDefault="00EF1BAF" w:rsidP="00EF1B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2B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279,742</w:t>
            </w:r>
          </w:p>
        </w:tc>
      </w:tr>
    </w:tbl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61377C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1E3184" w:rsidRPr="00905089" w:rsidRDefault="001E3184" w:rsidP="001E3184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C80896" w:rsidRPr="00225C73" w:rsidRDefault="00C80896" w:rsidP="00C808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  <w:lang w:val="en-GB"/>
        </w:rPr>
        <w:t>บริษัทร่วมและการร่วมค้า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:rsidR="00941B71" w:rsidRDefault="00941B71" w:rsidP="00B569C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4484D" w:rsidRDefault="0034484D" w:rsidP="00B569C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4484D" w:rsidRPr="00B847D1" w:rsidRDefault="0034484D" w:rsidP="00B569C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  <w:sectPr w:rsidR="0034484D" w:rsidRPr="00B847D1" w:rsidSect="0041506C"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225C73" w:rsidRDefault="00AB3794" w:rsidP="00C8089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9</w:t>
      </w:r>
      <w:r w:rsidR="00C8089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:rsidR="00651EEB" w:rsidRPr="00225C73" w:rsidRDefault="00651EEB" w:rsidP="00651EEB">
      <w:pPr>
        <w:rPr>
          <w:rFonts w:ascii="Angsana New" w:hAnsi="Angsana New"/>
          <w:sz w:val="30"/>
          <w:szCs w:val="30"/>
          <w:cs/>
          <w:lang w:val="th-TH"/>
        </w:rPr>
      </w:pPr>
    </w:p>
    <w:p w:rsidR="000A727E" w:rsidRPr="00225C73" w:rsidRDefault="00184B2B" w:rsidP="000A72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b/>
          <w:sz w:val="30"/>
          <w:szCs w:val="30"/>
          <w:cs/>
        </w:rPr>
        <w:tab/>
      </w:r>
      <w:r w:rsidR="000A727E" w:rsidRPr="00225C73">
        <w:rPr>
          <w:rFonts w:ascii="Angsana New" w:hAnsi="Angsana New"/>
          <w:b/>
          <w:sz w:val="30"/>
          <w:szCs w:val="30"/>
          <w:cs/>
        </w:rPr>
        <w:t>ก</w:t>
      </w:r>
      <w:r w:rsidR="000A727E" w:rsidRPr="00225C7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772C37">
        <w:rPr>
          <w:rFonts w:ascii="Angsana New" w:hAnsi="Angsana New" w:hint="cs"/>
          <w:sz w:val="30"/>
          <w:szCs w:val="30"/>
          <w:cs/>
        </w:rPr>
        <w:t>เก้า</w:t>
      </w:r>
      <w:r w:rsidR="000A727E" w:rsidRPr="00225C7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80DE3" w:rsidRPr="00080DE3">
        <w:rPr>
          <w:rFonts w:ascii="Angsana New" w:hAnsi="Angsana New"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sz w:val="30"/>
          <w:szCs w:val="30"/>
          <w:cs/>
        </w:rPr>
        <w:t>กันยายน</w:t>
      </w:r>
      <w:r w:rsidR="00080DE3" w:rsidRPr="00080DE3">
        <w:rPr>
          <w:rFonts w:ascii="Angsana New" w:hAnsi="Angsana New"/>
          <w:sz w:val="30"/>
          <w:szCs w:val="30"/>
          <w:cs/>
        </w:rPr>
        <w:t xml:space="preserve"> </w:t>
      </w:r>
      <w:r w:rsidR="005B073A" w:rsidRPr="00225C73">
        <w:rPr>
          <w:rFonts w:ascii="Angsana New" w:hAnsi="Angsana New" w:hint="cs"/>
          <w:sz w:val="30"/>
          <w:szCs w:val="30"/>
          <w:cs/>
        </w:rPr>
        <w:t>25</w:t>
      </w:r>
      <w:r w:rsidR="005B073A">
        <w:rPr>
          <w:rFonts w:ascii="Angsana New" w:hAnsi="Angsana New" w:hint="cs"/>
          <w:sz w:val="30"/>
          <w:szCs w:val="30"/>
          <w:cs/>
        </w:rPr>
        <w:t>60</w:t>
      </w:r>
      <w:r w:rsidR="005B073A" w:rsidRPr="00225C73">
        <w:rPr>
          <w:rFonts w:ascii="Angsana New" w:hAnsi="Angsana New" w:hint="cs"/>
          <w:sz w:val="30"/>
          <w:szCs w:val="30"/>
          <w:cs/>
        </w:rPr>
        <w:t xml:space="preserve"> </w:t>
      </w:r>
      <w:r w:rsidR="00551D9C" w:rsidRPr="00225C7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B073A" w:rsidRPr="00225C73">
        <w:rPr>
          <w:rFonts w:ascii="Angsana New" w:hAnsi="Angsana New" w:hint="cs"/>
          <w:sz w:val="30"/>
          <w:szCs w:val="30"/>
          <w:cs/>
        </w:rPr>
        <w:t>255</w:t>
      </w:r>
      <w:r w:rsidR="005B073A">
        <w:rPr>
          <w:rFonts w:ascii="Angsana New" w:hAnsi="Angsana New" w:hint="cs"/>
          <w:sz w:val="30"/>
          <w:szCs w:val="30"/>
          <w:cs/>
        </w:rPr>
        <w:t>9</w:t>
      </w:r>
      <w:r w:rsidR="005E40F1">
        <w:rPr>
          <w:rFonts w:ascii="Angsana New" w:hAnsi="Angsana New"/>
          <w:sz w:val="30"/>
          <w:szCs w:val="30"/>
          <w:lang w:val="en-US"/>
        </w:rPr>
        <w:t xml:space="preserve"> </w:t>
      </w:r>
      <w:r w:rsidR="005E40F1">
        <w:rPr>
          <w:rFonts w:ascii="Angsana New" w:hAnsi="Angsana New"/>
          <w:sz w:val="30"/>
          <w:szCs w:val="30"/>
          <w:lang w:val="en-US"/>
        </w:rPr>
        <w:br/>
      </w:r>
      <w:r w:rsidR="000A727E" w:rsidRPr="00225C73">
        <w:rPr>
          <w:rFonts w:ascii="Angsana New" w:hAnsi="Angsana New"/>
          <w:sz w:val="30"/>
          <w:szCs w:val="30"/>
          <w:cs/>
        </w:rPr>
        <w:t>มีดังนี้</w:t>
      </w:r>
    </w:p>
    <w:p w:rsidR="00551D9C" w:rsidRDefault="00551D9C" w:rsidP="000A72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2"/>
        <w:gridCol w:w="271"/>
        <w:gridCol w:w="1085"/>
        <w:gridCol w:w="263"/>
        <w:gridCol w:w="1083"/>
        <w:gridCol w:w="237"/>
        <w:gridCol w:w="1111"/>
      </w:tblGrid>
      <w:tr w:rsidR="007C7554" w:rsidRPr="0058296A" w:rsidTr="000C1EC1">
        <w:trPr>
          <w:tblHeader/>
        </w:trPr>
        <w:tc>
          <w:tcPr>
            <w:tcW w:w="2184" w:type="pct"/>
          </w:tcPr>
          <w:p w:rsidR="00551D9C" w:rsidRPr="00494A5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A51E2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C7554" w:rsidRPr="00184B2B" w:rsidTr="000C1EC1">
        <w:trPr>
          <w:tblHeader/>
        </w:trPr>
        <w:tc>
          <w:tcPr>
            <w:tcW w:w="2184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:rsidR="00551D9C" w:rsidRPr="002A51E2" w:rsidRDefault="000332B6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สำหรับงวดเก้า</w:t>
            </w:r>
            <w:r w:rsidR="00551D9C"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="00551D9C"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080DE3" w:rsidRPr="00080DE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0332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7C7554" w:rsidRPr="0058296A" w:rsidTr="000C1EC1">
        <w:trPr>
          <w:tblHeader/>
        </w:trPr>
        <w:tc>
          <w:tcPr>
            <w:tcW w:w="2184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2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7C7554" w:rsidRPr="0058296A" w:rsidTr="000C1EC1">
        <w:trPr>
          <w:tblHeader/>
        </w:trPr>
        <w:tc>
          <w:tcPr>
            <w:tcW w:w="2184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6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2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8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9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7C7554" w:rsidRPr="0058296A" w:rsidTr="000C1EC1">
        <w:trPr>
          <w:tblHeader/>
        </w:trPr>
        <w:tc>
          <w:tcPr>
            <w:tcW w:w="2184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16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C7554" w:rsidRPr="0058296A" w:rsidTr="000C1EC1">
        <w:trPr>
          <w:tblHeader/>
        </w:trPr>
        <w:tc>
          <w:tcPr>
            <w:tcW w:w="2184" w:type="pct"/>
          </w:tcPr>
          <w:p w:rsidR="00AA1C78" w:rsidRPr="002A51E2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2" w:type="pct"/>
          </w:tcPr>
          <w:p w:rsidR="00AA1C78" w:rsidRPr="002A51E2" w:rsidDel="003267B9" w:rsidRDefault="00B63946" w:rsidP="00F4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46" w:type="pct"/>
          </w:tcPr>
          <w:p w:rsidR="00AA1C78" w:rsidRPr="002A51E2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AA1C78" w:rsidRPr="002A51E2" w:rsidRDefault="00B63946" w:rsidP="00A0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AA1C78" w:rsidRPr="002A51E2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AA1C78" w:rsidRPr="002A51E2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AA1C78" w:rsidRPr="002A51E2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:rsidR="00AA1C78" w:rsidRPr="002A51E2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C7554" w:rsidRPr="0058296A" w:rsidTr="000C1EC1">
        <w:trPr>
          <w:tblHeader/>
        </w:trPr>
        <w:tc>
          <w:tcPr>
            <w:tcW w:w="2184" w:type="pct"/>
          </w:tcPr>
          <w:p w:rsidR="002E0E0E" w:rsidRPr="002A51E2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2" w:type="pct"/>
          </w:tcPr>
          <w:p w:rsidR="002E0E0E" w:rsidRPr="002A51E2" w:rsidDel="003267B9" w:rsidRDefault="00B63946" w:rsidP="00F4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63,881</w:t>
            </w:r>
          </w:p>
        </w:tc>
        <w:tc>
          <w:tcPr>
            <w:tcW w:w="146" w:type="pct"/>
          </w:tcPr>
          <w:p w:rsidR="002E0E0E" w:rsidRPr="002A51E2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2E0E0E" w:rsidRPr="002A51E2" w:rsidRDefault="00B63946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E0E0E" w:rsidRPr="002A51E2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2E0E0E" w:rsidRPr="00035EEF" w:rsidDel="003267B9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14,514</w:t>
            </w:r>
          </w:p>
        </w:tc>
        <w:tc>
          <w:tcPr>
            <w:tcW w:w="128" w:type="pct"/>
          </w:tcPr>
          <w:p w:rsidR="002E0E0E" w:rsidRPr="00A037C6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E0E0E" w:rsidRPr="00035EEF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(14,347)</w:t>
            </w:r>
          </w:p>
        </w:tc>
      </w:tr>
      <w:tr w:rsidR="007C7554" w:rsidRPr="00AB3794" w:rsidTr="000C1EC1">
        <w:trPr>
          <w:tblHeader/>
        </w:trPr>
        <w:tc>
          <w:tcPr>
            <w:tcW w:w="2184" w:type="pct"/>
          </w:tcPr>
          <w:p w:rsidR="002E0E0E" w:rsidRPr="00AB3794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2" w:type="pct"/>
          </w:tcPr>
          <w:p w:rsidR="002E0E0E" w:rsidRPr="000C1EC1" w:rsidRDefault="00B63946" w:rsidP="00F4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323,660</w:t>
            </w:r>
          </w:p>
        </w:tc>
        <w:tc>
          <w:tcPr>
            <w:tcW w:w="146" w:type="pct"/>
          </w:tcPr>
          <w:p w:rsidR="002E0E0E" w:rsidRPr="000C1EC1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2E0E0E" w:rsidRPr="000C1EC1" w:rsidRDefault="00B63946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(2,029)</w:t>
            </w:r>
          </w:p>
        </w:tc>
        <w:tc>
          <w:tcPr>
            <w:tcW w:w="142" w:type="pct"/>
          </w:tcPr>
          <w:p w:rsidR="002E0E0E" w:rsidRPr="00AB3794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2E0E0E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486,141</w:t>
            </w:r>
          </w:p>
        </w:tc>
        <w:tc>
          <w:tcPr>
            <w:tcW w:w="128" w:type="pct"/>
          </w:tcPr>
          <w:p w:rsidR="002E0E0E" w:rsidRPr="00A037C6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E0E0E" w:rsidRPr="00035EEF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(12,271)</w:t>
            </w:r>
          </w:p>
        </w:tc>
      </w:tr>
      <w:tr w:rsidR="007C7554" w:rsidRPr="00AB3794" w:rsidTr="000C1EC1">
        <w:trPr>
          <w:tblHeader/>
        </w:trPr>
        <w:tc>
          <w:tcPr>
            <w:tcW w:w="2184" w:type="pct"/>
          </w:tcPr>
          <w:p w:rsidR="002E0E0E" w:rsidRPr="00AB3794" w:rsidRDefault="002E0E0E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2" w:type="pct"/>
          </w:tcPr>
          <w:p w:rsidR="002E0E0E" w:rsidRPr="000C1EC1" w:rsidRDefault="00B63946" w:rsidP="004D4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15,11</w:t>
            </w:r>
            <w:r w:rsidR="004D45F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2E0E0E" w:rsidRPr="000C1EC1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2E0E0E" w:rsidRPr="000C1EC1" w:rsidRDefault="00B63946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(566)</w:t>
            </w:r>
          </w:p>
        </w:tc>
        <w:tc>
          <w:tcPr>
            <w:tcW w:w="142" w:type="pct"/>
          </w:tcPr>
          <w:p w:rsidR="002E0E0E" w:rsidRPr="00AB3794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2E0E0E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14,519</w:t>
            </w:r>
          </w:p>
        </w:tc>
        <w:tc>
          <w:tcPr>
            <w:tcW w:w="128" w:type="pct"/>
          </w:tcPr>
          <w:p w:rsidR="002E0E0E" w:rsidRPr="00A037C6" w:rsidRDefault="002E0E0E" w:rsidP="002E0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E0E0E" w:rsidRPr="00035EEF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(6,705)</w:t>
            </w:r>
          </w:p>
        </w:tc>
      </w:tr>
      <w:tr w:rsidR="007C7554" w:rsidRPr="00AB3794" w:rsidTr="000C1EC1">
        <w:trPr>
          <w:tblHeader/>
        </w:trPr>
        <w:tc>
          <w:tcPr>
            <w:tcW w:w="2184" w:type="pct"/>
          </w:tcPr>
          <w:p w:rsidR="00AA1C78" w:rsidRPr="00AB3794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2" w:type="pct"/>
          </w:tcPr>
          <w:p w:rsidR="00AA1C78" w:rsidRPr="00A01164" w:rsidRDefault="00B63946" w:rsidP="00F4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16,721</w:t>
            </w:r>
          </w:p>
        </w:tc>
        <w:tc>
          <w:tcPr>
            <w:tcW w:w="146" w:type="pct"/>
          </w:tcPr>
          <w:p w:rsidR="00AA1C78" w:rsidRPr="00A01164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AA1C78" w:rsidRPr="00A01164" w:rsidRDefault="00B63946" w:rsidP="00A0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AA1C78" w:rsidRPr="00AB3794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AA1C78" w:rsidRPr="00AB3794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AA1C78" w:rsidRPr="00AB3794" w:rsidRDefault="00AA1C78" w:rsidP="00AA1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:rsidR="00AA1C78" w:rsidRPr="00AB3794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C7554" w:rsidRPr="00AB3794" w:rsidTr="000C1EC1">
        <w:trPr>
          <w:tblHeader/>
        </w:trPr>
        <w:tc>
          <w:tcPr>
            <w:tcW w:w="2184" w:type="pct"/>
          </w:tcPr>
          <w:p w:rsidR="00080DE3" w:rsidRPr="00AB3794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080DE3" w:rsidRPr="00A01164" w:rsidRDefault="00B63946" w:rsidP="004D4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1,85</w:t>
            </w:r>
            <w:r w:rsidR="004D45F5">
              <w:rPr>
                <w:rFonts w:ascii="Angsana New" w:hAnsi="Angsana New"/>
                <w:sz w:val="30"/>
                <w:szCs w:val="30"/>
                <w:lang w:val="en-US" w:eastAsia="en-US"/>
              </w:rPr>
              <w:t>0,756</w:t>
            </w:r>
          </w:p>
        </w:tc>
        <w:tc>
          <w:tcPr>
            <w:tcW w:w="146" w:type="pct"/>
          </w:tcPr>
          <w:p w:rsidR="00080DE3" w:rsidRPr="00A01164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080DE3" w:rsidRPr="00A01164" w:rsidRDefault="00B63946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(387,743)</w:t>
            </w:r>
          </w:p>
        </w:tc>
        <w:tc>
          <w:tcPr>
            <w:tcW w:w="142" w:type="pct"/>
          </w:tcPr>
          <w:p w:rsidR="00080DE3" w:rsidRPr="00AB3794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3,312,712</w:t>
            </w:r>
          </w:p>
        </w:tc>
        <w:tc>
          <w:tcPr>
            <w:tcW w:w="128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080DE3" w:rsidRPr="00035EEF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(468,349)</w:t>
            </w:r>
          </w:p>
        </w:tc>
      </w:tr>
      <w:tr w:rsidR="007C7554" w:rsidRPr="00AB3794" w:rsidTr="000C1EC1">
        <w:trPr>
          <w:tblHeader/>
        </w:trPr>
        <w:tc>
          <w:tcPr>
            <w:tcW w:w="2184" w:type="pct"/>
          </w:tcPr>
          <w:p w:rsidR="00080DE3" w:rsidRPr="00AB3794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C1EC1" w:rsidRDefault="004D45F5" w:rsidP="00F4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2,270,207</w:t>
            </w:r>
          </w:p>
        </w:tc>
        <w:tc>
          <w:tcPr>
            <w:tcW w:w="146" w:type="pct"/>
          </w:tcPr>
          <w:p w:rsidR="00080DE3" w:rsidRPr="000C1EC1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C1EC1" w:rsidRDefault="00B63946" w:rsidP="00D74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(390,338)</w:t>
            </w:r>
          </w:p>
        </w:tc>
        <w:tc>
          <w:tcPr>
            <w:tcW w:w="142" w:type="pct"/>
          </w:tcPr>
          <w:p w:rsidR="00080DE3" w:rsidRPr="00AB3794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3,827,886</w:t>
            </w:r>
          </w:p>
        </w:tc>
        <w:tc>
          <w:tcPr>
            <w:tcW w:w="128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2E3775" w:rsidRDefault="00B41AF8" w:rsidP="007C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(501,672)</w:t>
            </w:r>
          </w:p>
        </w:tc>
      </w:tr>
    </w:tbl>
    <w:p w:rsidR="000A727E" w:rsidRPr="00AB3794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AB379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379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80DE3" w:rsidRPr="00080DE3">
        <w:rPr>
          <w:rFonts w:ascii="Angsana New" w:hAnsi="Angsana New"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sz w:val="30"/>
          <w:szCs w:val="30"/>
          <w:cs/>
        </w:rPr>
        <w:t>กันยายน</w:t>
      </w:r>
      <w:r w:rsidR="00080DE3">
        <w:rPr>
          <w:rFonts w:ascii="Angsana New" w:hAnsi="Angsana New" w:hint="cs"/>
          <w:sz w:val="30"/>
          <w:szCs w:val="30"/>
          <w:cs/>
        </w:rPr>
        <w:t xml:space="preserve"> </w:t>
      </w:r>
      <w:r w:rsidR="005B073A" w:rsidRPr="00AB3794">
        <w:rPr>
          <w:rFonts w:ascii="Angsana New" w:hAnsi="Angsana New" w:hint="cs"/>
          <w:sz w:val="30"/>
          <w:szCs w:val="30"/>
          <w:cs/>
        </w:rPr>
        <w:t>2560</w:t>
      </w:r>
      <w:r w:rsidR="005B073A" w:rsidRPr="00AB3794">
        <w:rPr>
          <w:rFonts w:ascii="Angsana New" w:hAnsi="Angsana New"/>
          <w:sz w:val="30"/>
          <w:szCs w:val="30"/>
          <w:cs/>
        </w:rPr>
        <w:t xml:space="preserve"> </w:t>
      </w:r>
      <w:r w:rsidRPr="00AB3794">
        <w:rPr>
          <w:rFonts w:ascii="Angsana New" w:hAnsi="Angsana New"/>
          <w:sz w:val="30"/>
          <w:szCs w:val="30"/>
          <w:cs/>
        </w:rPr>
        <w:t>กลุ่มบริษัทได้จำนองที่ดินและสิ่งปลูกสร้าง รวมทั้งเครื่องจักรที่จะมีขึ้นต่อไปในภายหน้าซึ่งมีมูลค่าตามบัญชีสุทธิ</w:t>
      </w:r>
      <w:r w:rsidR="00E42846" w:rsidRPr="00F30D8A">
        <w:rPr>
          <w:rFonts w:ascii="Angsana New" w:hAnsi="Angsana New"/>
          <w:sz w:val="30"/>
          <w:szCs w:val="30"/>
          <w:cs/>
        </w:rPr>
        <w:t>จำนวน</w:t>
      </w:r>
      <w:r w:rsidR="00AA1C78" w:rsidRPr="00F30D8A">
        <w:rPr>
          <w:rFonts w:ascii="Angsana New" w:hAnsi="Angsana New" w:hint="cs"/>
          <w:sz w:val="30"/>
          <w:szCs w:val="30"/>
          <w:cs/>
        </w:rPr>
        <w:t xml:space="preserve"> </w:t>
      </w:r>
      <w:r w:rsidR="00F413BB">
        <w:rPr>
          <w:rFonts w:ascii="Angsana New" w:hAnsi="Angsana New"/>
          <w:sz w:val="30"/>
          <w:szCs w:val="30"/>
        </w:rPr>
        <w:t>10,597.7</w:t>
      </w:r>
      <w:r w:rsidR="00AA1C78" w:rsidRPr="00F30D8A">
        <w:rPr>
          <w:rFonts w:ascii="Angsana New" w:hAnsi="Angsana New"/>
          <w:sz w:val="30"/>
          <w:szCs w:val="30"/>
        </w:rPr>
        <w:t xml:space="preserve"> </w:t>
      </w:r>
      <w:r w:rsidRPr="00F30D8A">
        <w:rPr>
          <w:rFonts w:ascii="Angsana New" w:hAnsi="Angsana New"/>
          <w:sz w:val="30"/>
          <w:szCs w:val="30"/>
          <w:cs/>
        </w:rPr>
        <w:t>ล้าน</w:t>
      </w:r>
      <w:r w:rsidRPr="00AB3794">
        <w:rPr>
          <w:rFonts w:ascii="Angsana New" w:hAnsi="Angsana New"/>
          <w:sz w:val="30"/>
          <w:szCs w:val="30"/>
          <w:cs/>
        </w:rPr>
        <w:t>บาท</w:t>
      </w:r>
      <w:r w:rsidRPr="00AB3794">
        <w:rPr>
          <w:rFonts w:ascii="Angsana New" w:hAnsi="Angsana New"/>
          <w:sz w:val="30"/>
          <w:szCs w:val="30"/>
        </w:rPr>
        <w:t xml:space="preserve"> </w:t>
      </w:r>
      <w:r w:rsidRPr="00AB3794">
        <w:rPr>
          <w:rFonts w:ascii="Angsana New" w:hAnsi="Angsana New"/>
          <w:sz w:val="30"/>
          <w:szCs w:val="30"/>
          <w:cs/>
        </w:rPr>
        <w:t>เพื่อเป็นห</w:t>
      </w:r>
      <w:r w:rsidRPr="00225C73">
        <w:rPr>
          <w:rFonts w:ascii="Angsana New" w:hAnsi="Angsana New"/>
          <w:sz w:val="30"/>
          <w:szCs w:val="30"/>
          <w:cs/>
        </w:rPr>
        <w:t>ลักประกันเงินกู้ยืมระยะยาว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25C73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726060" w:rsidRPr="00225C73">
        <w:rPr>
          <w:rFonts w:ascii="Angsana New" w:hAnsi="Angsana New"/>
          <w:i/>
          <w:iCs/>
          <w:sz w:val="30"/>
          <w:szCs w:val="30"/>
        </w:rPr>
        <w:t>255</w:t>
      </w:r>
      <w:r w:rsidR="00615B7F">
        <w:rPr>
          <w:rFonts w:ascii="Angsana New" w:hAnsi="Angsana New"/>
          <w:i/>
          <w:iCs/>
          <w:sz w:val="30"/>
          <w:szCs w:val="30"/>
        </w:rPr>
        <w:t>9</w:t>
      </w:r>
      <w:r w:rsidR="00726060" w:rsidRPr="00225C73">
        <w:rPr>
          <w:rFonts w:ascii="Angsana New" w:hAnsi="Angsana New"/>
          <w:i/>
          <w:iCs/>
          <w:sz w:val="30"/>
          <w:szCs w:val="30"/>
        </w:rPr>
        <w:t xml:space="preserve">: </w:t>
      </w:r>
      <w:r w:rsidR="00615B7F" w:rsidRPr="00615B7F">
        <w:rPr>
          <w:rFonts w:ascii="Angsana New" w:hAnsi="Angsana New"/>
          <w:i/>
          <w:iCs/>
          <w:sz w:val="30"/>
          <w:szCs w:val="30"/>
        </w:rPr>
        <w:t>23,497.3</w:t>
      </w:r>
      <w:r w:rsidR="00615B7F" w:rsidRPr="00615B7F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25C73">
        <w:rPr>
          <w:rFonts w:ascii="Angsana New" w:hAnsi="Angsana New"/>
          <w:i/>
          <w:iCs/>
          <w:sz w:val="30"/>
          <w:szCs w:val="30"/>
        </w:rPr>
        <w:t>)</w:t>
      </w: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1D9C" w:rsidRDefault="00551D9C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42FFA" w:rsidRDefault="00042FFA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7"/>
        <w:gridCol w:w="272"/>
        <w:gridCol w:w="1097"/>
        <w:gridCol w:w="272"/>
        <w:gridCol w:w="1062"/>
        <w:gridCol w:w="272"/>
        <w:gridCol w:w="1071"/>
      </w:tblGrid>
      <w:tr w:rsidR="00551D9C" w:rsidRPr="0058296A" w:rsidTr="00A666ED">
        <w:trPr>
          <w:tblHeader/>
        </w:trPr>
        <w:tc>
          <w:tcPr>
            <w:tcW w:w="2186" w:type="pct"/>
          </w:tcPr>
          <w:p w:rsidR="00551D9C" w:rsidRPr="00494A5A" w:rsidRDefault="006E1720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814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51D9C" w:rsidRPr="0058296A" w:rsidTr="00A666ED">
        <w:trPr>
          <w:tblHeader/>
        </w:trPr>
        <w:tc>
          <w:tcPr>
            <w:tcW w:w="2186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:rsidR="00551D9C" w:rsidRPr="002A51E2" w:rsidRDefault="000332B6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เก้า</w:t>
            </w:r>
            <w:r w:rsidR="00551D9C"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="00551D9C"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080DE3" w:rsidRPr="00080DE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0332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5B073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7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="005B073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A666ED">
        <w:trPr>
          <w:tblHeader/>
        </w:trPr>
        <w:tc>
          <w:tcPr>
            <w:tcW w:w="2186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14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5B073A" w:rsidRPr="002A51E2" w:rsidRDefault="00267563" w:rsidP="00267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="005B073A"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0" w:type="pct"/>
          </w:tcPr>
          <w:p w:rsidR="005B073A" w:rsidRPr="002A51E2" w:rsidDel="003267B9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47" w:type="pct"/>
          </w:tcPr>
          <w:p w:rsidR="005B073A" w:rsidRPr="002A51E2" w:rsidRDefault="005B073A" w:rsidP="005B0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5B073A" w:rsidRPr="002A51E2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5B073A" w:rsidRPr="002A51E2" w:rsidRDefault="005B073A" w:rsidP="005B0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5B073A" w:rsidRPr="002A51E2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5B073A" w:rsidRPr="002A51E2" w:rsidRDefault="005B073A" w:rsidP="005B0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5B073A" w:rsidRPr="002A51E2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0" w:type="pct"/>
          </w:tcPr>
          <w:p w:rsidR="00080DE3" w:rsidRPr="002A51E2" w:rsidDel="003267B9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21,754</w:t>
            </w:r>
          </w:p>
        </w:tc>
        <w:tc>
          <w:tcPr>
            <w:tcW w:w="147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80DE3" w:rsidRPr="002A51E2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080DE3" w:rsidRPr="00A037C6" w:rsidDel="003267B9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41AF8">
              <w:rPr>
                <w:rFonts w:ascii="Angsana New" w:hAnsi="Angsana New"/>
                <w:sz w:val="30"/>
                <w:szCs w:val="30"/>
              </w:rPr>
              <w:t>14,514</w:t>
            </w:r>
          </w:p>
        </w:tc>
        <w:tc>
          <w:tcPr>
            <w:tcW w:w="147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(14,347)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0" w:type="pct"/>
          </w:tcPr>
          <w:p w:rsidR="00080DE3" w:rsidRPr="000C1EC1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262,924</w:t>
            </w:r>
          </w:p>
        </w:tc>
        <w:tc>
          <w:tcPr>
            <w:tcW w:w="147" w:type="pct"/>
          </w:tcPr>
          <w:p w:rsidR="00080DE3" w:rsidRPr="000C1EC1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80DE3" w:rsidRPr="000C1EC1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(2,029)</w:t>
            </w:r>
          </w:p>
        </w:tc>
        <w:tc>
          <w:tcPr>
            <w:tcW w:w="147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486,005</w:t>
            </w:r>
          </w:p>
        </w:tc>
        <w:tc>
          <w:tcPr>
            <w:tcW w:w="147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(12,271)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080DE3" w:rsidRPr="002A51E2" w:rsidRDefault="00080DE3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0" w:type="pct"/>
          </w:tcPr>
          <w:p w:rsidR="00080DE3" w:rsidRPr="000C1EC1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14,584</w:t>
            </w:r>
          </w:p>
        </w:tc>
        <w:tc>
          <w:tcPr>
            <w:tcW w:w="147" w:type="pct"/>
          </w:tcPr>
          <w:p w:rsidR="00080DE3" w:rsidRPr="000C1EC1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80DE3" w:rsidRPr="000C1EC1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(566)</w:t>
            </w:r>
          </w:p>
        </w:tc>
        <w:tc>
          <w:tcPr>
            <w:tcW w:w="147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14,319</w:t>
            </w:r>
          </w:p>
        </w:tc>
        <w:tc>
          <w:tcPr>
            <w:tcW w:w="147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(6,682)</w:t>
            </w:r>
          </w:p>
        </w:tc>
      </w:tr>
      <w:tr w:rsidR="00B63946" w:rsidRPr="0058296A" w:rsidTr="00A666ED">
        <w:trPr>
          <w:tblHeader/>
        </w:trPr>
        <w:tc>
          <w:tcPr>
            <w:tcW w:w="2186" w:type="pct"/>
          </w:tcPr>
          <w:p w:rsidR="00B63946" w:rsidRPr="002A51E2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0" w:type="pct"/>
          </w:tcPr>
          <w:p w:rsidR="00B63946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16,410</w:t>
            </w:r>
          </w:p>
        </w:tc>
        <w:tc>
          <w:tcPr>
            <w:tcW w:w="147" w:type="pct"/>
          </w:tcPr>
          <w:p w:rsidR="00B63946" w:rsidRPr="000C1EC1" w:rsidRDefault="00B63946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B63946" w:rsidRPr="000C1EC1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63946" w:rsidRPr="002A51E2" w:rsidRDefault="00B63946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B63946" w:rsidRPr="00B41AF8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63946" w:rsidRPr="00A037C6" w:rsidRDefault="00B63946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B63946" w:rsidRPr="00B41AF8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1EC1" w:rsidRPr="0058296A" w:rsidTr="00A666ED">
        <w:trPr>
          <w:tblHeader/>
        </w:trPr>
        <w:tc>
          <w:tcPr>
            <w:tcW w:w="2186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080DE3" w:rsidRPr="00A01164" w:rsidRDefault="00186C9F" w:rsidP="00C32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360,996</w:t>
            </w:r>
          </w:p>
        </w:tc>
        <w:tc>
          <w:tcPr>
            <w:tcW w:w="147" w:type="pct"/>
          </w:tcPr>
          <w:p w:rsidR="00080DE3" w:rsidRPr="00A01164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080DE3" w:rsidRPr="00A01164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(275,510)</w:t>
            </w:r>
          </w:p>
        </w:tc>
        <w:tc>
          <w:tcPr>
            <w:tcW w:w="147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131,697</w:t>
            </w:r>
          </w:p>
        </w:tc>
        <w:tc>
          <w:tcPr>
            <w:tcW w:w="147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sz w:val="30"/>
                <w:szCs w:val="30"/>
                <w:lang w:val="en-US"/>
              </w:rPr>
              <w:t>(468,349)</w:t>
            </w:r>
          </w:p>
        </w:tc>
      </w:tr>
      <w:tr w:rsidR="000C1EC1" w:rsidRPr="001668DC" w:rsidTr="00A666ED">
        <w:trPr>
          <w:tblHeader/>
        </w:trPr>
        <w:tc>
          <w:tcPr>
            <w:tcW w:w="2186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C1EC1" w:rsidRDefault="00186C9F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676,745</w:t>
            </w:r>
          </w:p>
        </w:tc>
        <w:tc>
          <w:tcPr>
            <w:tcW w:w="147" w:type="pct"/>
          </w:tcPr>
          <w:p w:rsidR="00080DE3" w:rsidRPr="000C1EC1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C1EC1" w:rsidRDefault="00B63946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(278,105)</w:t>
            </w:r>
          </w:p>
        </w:tc>
        <w:tc>
          <w:tcPr>
            <w:tcW w:w="147" w:type="pct"/>
          </w:tcPr>
          <w:p w:rsidR="00080DE3" w:rsidRPr="002A51E2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646,535</w:t>
            </w:r>
          </w:p>
        </w:tc>
        <w:tc>
          <w:tcPr>
            <w:tcW w:w="147" w:type="pct"/>
          </w:tcPr>
          <w:p w:rsidR="00080DE3" w:rsidRPr="00A037C6" w:rsidRDefault="00080DE3" w:rsidP="00080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080DE3" w:rsidRPr="00035EEF" w:rsidRDefault="00B41AF8" w:rsidP="000C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1A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(501,649)</w:t>
            </w:r>
          </w:p>
        </w:tc>
      </w:tr>
    </w:tbl>
    <w:p w:rsidR="000A727E" w:rsidRPr="00042FFA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225C73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0A727E" w:rsidRPr="00042FFA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0A727E" w:rsidRPr="003505D0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05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32B6" w:rsidRPr="003505D0">
        <w:rPr>
          <w:rFonts w:ascii="Angsana New" w:hAnsi="Angsana New"/>
          <w:sz w:val="30"/>
          <w:szCs w:val="30"/>
          <w:cs/>
        </w:rPr>
        <w:t>30 กันยายน</w:t>
      </w:r>
      <w:r w:rsidR="00080DE3" w:rsidRPr="003505D0">
        <w:rPr>
          <w:rFonts w:ascii="Angsana New" w:hAnsi="Angsana New" w:hint="cs"/>
          <w:sz w:val="30"/>
          <w:szCs w:val="30"/>
          <w:cs/>
        </w:rPr>
        <w:t xml:space="preserve"> 25</w:t>
      </w:r>
      <w:r w:rsidR="00080DE3" w:rsidRPr="003505D0">
        <w:rPr>
          <w:rFonts w:ascii="Angsana New" w:hAnsi="Angsana New"/>
          <w:sz w:val="30"/>
          <w:szCs w:val="30"/>
        </w:rPr>
        <w:t>60</w:t>
      </w:r>
      <w:r w:rsidRPr="003505D0">
        <w:rPr>
          <w:rFonts w:ascii="Angsana New" w:hAnsi="Angsana New"/>
          <w:sz w:val="30"/>
          <w:szCs w:val="30"/>
          <w:cs/>
        </w:rPr>
        <w:t xml:space="preserve"> บริษัท</w:t>
      </w:r>
      <w:r w:rsidR="003505D0" w:rsidRPr="003505D0">
        <w:rPr>
          <w:rFonts w:ascii="Angsana New" w:hAnsi="Angsana New" w:hint="cs"/>
          <w:sz w:val="30"/>
          <w:szCs w:val="30"/>
          <w:cs/>
        </w:rPr>
        <w:t>ไม่มีการ</w:t>
      </w:r>
      <w:r w:rsidRPr="003505D0">
        <w:rPr>
          <w:rFonts w:ascii="Angsana New" w:hAnsi="Angsana New"/>
          <w:sz w:val="30"/>
          <w:szCs w:val="30"/>
          <w:cs/>
        </w:rPr>
        <w:t>จำนองที่ดินและสิ่งปลูกสร้าง รวมทั้งเครื่องจักร</w:t>
      </w:r>
      <w:r w:rsidR="003505D0" w:rsidRPr="003505D0">
        <w:rPr>
          <w:rFonts w:ascii="Angsana New" w:hAnsi="Angsana New" w:hint="cs"/>
          <w:sz w:val="30"/>
          <w:szCs w:val="30"/>
          <w:cs/>
        </w:rPr>
        <w:t xml:space="preserve"> </w:t>
      </w:r>
      <w:r w:rsidRPr="003505D0">
        <w:rPr>
          <w:rFonts w:ascii="Angsana New" w:hAnsi="Angsana New"/>
          <w:sz w:val="30"/>
          <w:szCs w:val="30"/>
          <w:cs/>
        </w:rPr>
        <w:t>เพื่อเป็นหลักประกัน</w:t>
      </w:r>
      <w:r w:rsidR="003505D0" w:rsidRPr="003505D0">
        <w:rPr>
          <w:rFonts w:ascii="Angsana New" w:hAnsi="Angsana New"/>
          <w:sz w:val="30"/>
          <w:szCs w:val="30"/>
          <w:cs/>
        </w:rPr>
        <w:br/>
      </w:r>
      <w:r w:rsidRPr="003505D0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Pr="003505D0">
        <w:rPr>
          <w:rFonts w:ascii="Angsana New" w:hAnsi="Angsana New"/>
          <w:sz w:val="30"/>
          <w:szCs w:val="30"/>
        </w:rPr>
        <w:t xml:space="preserve"> </w:t>
      </w:r>
      <w:r w:rsidRPr="003505D0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3505D0">
        <w:rPr>
          <w:rFonts w:ascii="Angsana New" w:hAnsi="Angsana New"/>
          <w:i/>
          <w:iCs/>
          <w:sz w:val="30"/>
          <w:szCs w:val="30"/>
          <w:cs/>
        </w:rPr>
        <w:t>ธันวาคม 255</w:t>
      </w:r>
      <w:r w:rsidR="00615B7F" w:rsidRPr="003505D0">
        <w:rPr>
          <w:rFonts w:ascii="Angsana New" w:hAnsi="Angsana New"/>
          <w:i/>
          <w:iCs/>
          <w:sz w:val="30"/>
          <w:szCs w:val="30"/>
        </w:rPr>
        <w:t>9</w:t>
      </w:r>
      <w:r w:rsidRPr="003505D0">
        <w:rPr>
          <w:rFonts w:ascii="Angsana New" w:hAnsi="Angsana New"/>
          <w:i/>
          <w:iCs/>
          <w:sz w:val="30"/>
          <w:szCs w:val="30"/>
        </w:rPr>
        <w:t xml:space="preserve">: </w:t>
      </w:r>
      <w:r w:rsidR="00615B7F" w:rsidRPr="003505D0">
        <w:rPr>
          <w:rFonts w:ascii="Angsana New" w:hAnsi="Angsana New"/>
          <w:i/>
          <w:iCs/>
          <w:sz w:val="30"/>
          <w:szCs w:val="30"/>
        </w:rPr>
        <w:t>13,625.7</w:t>
      </w:r>
      <w:r w:rsidR="00F11768" w:rsidRPr="003505D0">
        <w:rPr>
          <w:rFonts w:ascii="Angsana New" w:hAnsi="Angsana New"/>
          <w:sz w:val="30"/>
          <w:szCs w:val="30"/>
        </w:rPr>
        <w:t xml:space="preserve"> </w:t>
      </w:r>
      <w:r w:rsidRPr="003505D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505D0">
        <w:rPr>
          <w:rFonts w:ascii="Angsana New" w:hAnsi="Angsana New"/>
          <w:i/>
          <w:iCs/>
          <w:sz w:val="30"/>
          <w:szCs w:val="30"/>
        </w:rPr>
        <w:t>)</w:t>
      </w:r>
      <w:r w:rsidRPr="003505D0">
        <w:rPr>
          <w:rFonts w:ascii="Angsana New" w:hAnsi="Angsana New"/>
          <w:sz w:val="30"/>
          <w:szCs w:val="30"/>
          <w:cs/>
        </w:rPr>
        <w:t xml:space="preserve"> </w:t>
      </w:r>
    </w:p>
    <w:p w:rsidR="00745C27" w:rsidRDefault="00745C27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:rsidR="00A666ED" w:rsidRDefault="00A6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F3FE4" w:rsidRPr="00225C73" w:rsidRDefault="00AB3794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10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042FFA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p w:rsidR="000A727E" w:rsidRPr="00225C73" w:rsidRDefault="000A727E" w:rsidP="008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80DE3" w:rsidRPr="00080DE3">
        <w:rPr>
          <w:rFonts w:ascii="Angsana New" w:hAnsi="Angsana New"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sz w:val="30"/>
          <w:szCs w:val="30"/>
          <w:cs/>
        </w:rPr>
        <w:t>กันยายน</w:t>
      </w:r>
      <w:r w:rsidR="00080DE3" w:rsidRPr="00080DE3">
        <w:rPr>
          <w:rFonts w:ascii="Angsana New" w:hAnsi="Angsana New"/>
          <w:sz w:val="30"/>
          <w:szCs w:val="30"/>
          <w:cs/>
        </w:rPr>
        <w:t xml:space="preserve"> </w:t>
      </w:r>
      <w:r w:rsidR="00551D9C" w:rsidRPr="00225C73">
        <w:rPr>
          <w:rFonts w:ascii="Angsana New" w:hAnsi="Angsana New"/>
          <w:sz w:val="30"/>
          <w:szCs w:val="30"/>
          <w:cs/>
        </w:rPr>
        <w:t>25</w:t>
      </w:r>
      <w:r w:rsidR="005B073A">
        <w:rPr>
          <w:rFonts w:ascii="Angsana New" w:hAnsi="Angsana New" w:hint="cs"/>
          <w:sz w:val="30"/>
          <w:szCs w:val="30"/>
          <w:cs/>
        </w:rPr>
        <w:t>60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และ </w:t>
      </w:r>
      <w:r w:rsidRPr="00225C73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551D9C" w:rsidRPr="00225C73">
        <w:rPr>
          <w:rFonts w:ascii="Angsana New" w:hAnsi="Angsana New"/>
          <w:sz w:val="30"/>
          <w:szCs w:val="30"/>
        </w:rPr>
        <w:t>255</w:t>
      </w:r>
      <w:r w:rsidR="005B073A">
        <w:rPr>
          <w:rFonts w:ascii="Angsana New" w:hAnsi="Angsana New" w:hint="cs"/>
          <w:sz w:val="30"/>
          <w:szCs w:val="30"/>
          <w:cs/>
        </w:rPr>
        <w:t>9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มีดังนี้</w:t>
      </w:r>
      <w:r w:rsidRPr="00225C73">
        <w:rPr>
          <w:rFonts w:ascii="Angsana New" w:hAnsi="Angsana New"/>
          <w:sz w:val="30"/>
          <w:szCs w:val="30"/>
        </w:rPr>
        <w:t xml:space="preserve">    </w:t>
      </w:r>
    </w:p>
    <w:p w:rsidR="00551D9C" w:rsidRPr="00E22A6D" w:rsidRDefault="00551D9C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86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3"/>
        <w:gridCol w:w="1257"/>
        <w:gridCol w:w="270"/>
        <w:gridCol w:w="1170"/>
        <w:gridCol w:w="270"/>
        <w:gridCol w:w="1350"/>
      </w:tblGrid>
      <w:tr w:rsidR="00551D9C" w:rsidRPr="00225C73" w:rsidTr="007C7554">
        <w:tc>
          <w:tcPr>
            <w:tcW w:w="342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25C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D9C" w:rsidRPr="00225C73" w:rsidTr="007C7554">
        <w:tc>
          <w:tcPr>
            <w:tcW w:w="342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51D9C" w:rsidRPr="00225C73" w:rsidTr="007C7554">
        <w:tc>
          <w:tcPr>
            <w:tcW w:w="342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51D9C" w:rsidRPr="00225C73" w:rsidRDefault="00080DE3" w:rsidP="00B87A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DE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0332B6" w:rsidRPr="000332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080DE3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DE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0332B6" w:rsidRPr="000332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9055F" w:rsidRPr="00225C73" w:rsidTr="007C7554">
        <w:tc>
          <w:tcPr>
            <w:tcW w:w="342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551D9C" w:rsidRPr="00225C73" w:rsidTr="007C7554">
        <w:tc>
          <w:tcPr>
            <w:tcW w:w="342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B87A92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5C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225C73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B87A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5B073A" w:rsidRPr="00225C73" w:rsidRDefault="002C3E51" w:rsidP="006803D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826,745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37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924,799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2C3E51" w:rsidP="00F27E1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(1,314,339)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7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(1,382,453)</w:t>
            </w:r>
          </w:p>
        </w:tc>
      </w:tr>
      <w:tr w:rsidR="005B073A" w:rsidRPr="00225C73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B87A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2C3E51" w:rsidP="00F27E1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(820,472)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5B073A" w:rsidP="00B87A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377C">
              <w:rPr>
                <w:rFonts w:ascii="Angsana New" w:hAnsi="Angsana New" w:cs="Angsana New"/>
                <w:sz w:val="30"/>
                <w:szCs w:val="30"/>
                <w:lang w:bidi="th-TH"/>
              </w:rPr>
              <w:t>(918,73</w:t>
            </w:r>
            <w:r w:rsidRPr="006137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1377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2C3E51" w:rsidP="007C75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820,472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5B073A" w:rsidP="007C75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918,736</w:t>
            </w:r>
          </w:p>
        </w:tc>
      </w:tr>
      <w:tr w:rsidR="005B073A" w:rsidRPr="00225C73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B87A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B073A" w:rsidRPr="00225C73" w:rsidRDefault="005B073A" w:rsidP="007C75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B073A" w:rsidRPr="00225C73" w:rsidRDefault="005B073A" w:rsidP="007C7554">
            <w:pPr>
              <w:pStyle w:val="acctfourfigures"/>
              <w:tabs>
                <w:tab w:val="clear" w:pos="765"/>
                <w:tab w:val="decimal" w:pos="882"/>
                <w:tab w:val="decimal" w:pos="1134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B073A" w:rsidRPr="00225C73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B87A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2C3E51" w:rsidP="00B87A9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3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6,273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5B073A" w:rsidP="00B87A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2C3E51" w:rsidP="007C75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(493,867)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B87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5B073A" w:rsidP="007C75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(463,717)</w:t>
            </w:r>
          </w:p>
        </w:tc>
      </w:tr>
    </w:tbl>
    <w:p w:rsidR="00E910E4" w:rsidRPr="00E910E4" w:rsidRDefault="00E910E4" w:rsidP="00E910E4">
      <w:pPr>
        <w:rPr>
          <w:vanish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A666ED" w:rsidRPr="009664BA" w:rsidTr="007C7554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A666ED" w:rsidRPr="00551D9C" w:rsidRDefault="00A666ED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</w:tcPr>
          <w:p w:rsidR="00A666ED" w:rsidRPr="00551D9C" w:rsidRDefault="00A666ED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51D9C" w:rsidRPr="009664BA" w:rsidTr="007C7554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51D9C" w:rsidRPr="009664BA" w:rsidTr="007C7554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073A" w:rsidRPr="009664BA" w:rsidTr="007C7554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B073A" w:rsidRPr="00551D9C" w:rsidRDefault="00080DE3" w:rsidP="005B0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DE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0332B6" w:rsidRPr="000332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B073A" w:rsidRPr="00551D9C" w:rsidRDefault="00080DE3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DE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0332B6" w:rsidRPr="000332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9055F" w:rsidRPr="009664BA" w:rsidTr="007C7554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A9055F" w:rsidRPr="00551D9C" w:rsidRDefault="00A9055F" w:rsidP="00A9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551D9C" w:rsidRDefault="00A9055F" w:rsidP="00A905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551D9C" w:rsidRDefault="00A9055F" w:rsidP="00A9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551D9C" w:rsidRDefault="00A9055F" w:rsidP="00A9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551D9C" w:rsidRDefault="00A9055F" w:rsidP="00A9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A905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A9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A9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5B073A" w:rsidRPr="009664BA" w:rsidTr="007C7554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1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9664BA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5B073A" w:rsidRPr="008C7EC9" w:rsidRDefault="002C3E51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820,47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30"/>
                <w:szCs w:val="30"/>
                <w:lang w:bidi="th-TH"/>
              </w:rPr>
              <w:t>918,736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5B073A" w:rsidRPr="00551D9C" w:rsidRDefault="005945EB" w:rsidP="007C75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(1,214,964</w:t>
            </w:r>
            <w:r w:rsidR="002C3E5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7C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(1,279,216)</w:t>
            </w:r>
          </w:p>
        </w:tc>
      </w:tr>
      <w:tr w:rsidR="005B073A" w:rsidRPr="009664BA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5945EB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(820,472</w:t>
            </w:r>
            <w:r w:rsidR="002C3E5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5B073A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30"/>
                <w:szCs w:val="30"/>
                <w:lang w:bidi="th-TH"/>
              </w:rPr>
              <w:t>(918,736)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2C3E51" w:rsidP="007C75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820,47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5B073A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918,736</w:t>
            </w:r>
          </w:p>
        </w:tc>
      </w:tr>
      <w:tr w:rsidR="005B073A" w:rsidRPr="009664BA" w:rsidTr="007C75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2C3E51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5B073A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2C3E51" w:rsidP="007C75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35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(394,492)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5B073A" w:rsidP="007C75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(360,480)</w:t>
            </w:r>
          </w:p>
        </w:tc>
      </w:tr>
    </w:tbl>
    <w:p w:rsidR="00CA04FD" w:rsidRDefault="00CA04FD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66ED" w:rsidRDefault="00A6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A727E" w:rsidRDefault="000A727E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รายการเคลื่อนไหวของสินทรัพย์และหนี้สินภาษีเงินได้รอการตัดบัญชีที่เกิดขึ้นสำหรับงวด</w:t>
      </w:r>
      <w:r w:rsidR="00772C37">
        <w:rPr>
          <w:rFonts w:ascii="Angsana New" w:hAnsi="Angsana New" w:hint="cs"/>
          <w:sz w:val="30"/>
          <w:szCs w:val="30"/>
          <w:cs/>
        </w:rPr>
        <w:t>เก้า</w:t>
      </w:r>
      <w:r w:rsidRPr="00B847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C7554">
        <w:rPr>
          <w:rFonts w:ascii="Angsana New" w:hAnsi="Angsana New"/>
          <w:sz w:val="30"/>
          <w:szCs w:val="30"/>
        </w:rPr>
        <w:br/>
      </w:r>
      <w:r w:rsidR="00080DE3" w:rsidRPr="00080DE3">
        <w:rPr>
          <w:rFonts w:ascii="Angsana New" w:hAnsi="Angsana New"/>
          <w:sz w:val="30"/>
          <w:szCs w:val="30"/>
        </w:rPr>
        <w:t xml:space="preserve">30 </w:t>
      </w:r>
      <w:r w:rsidR="00772C37" w:rsidRPr="00772C37">
        <w:rPr>
          <w:rFonts w:ascii="Angsana New" w:hAnsi="Angsana New"/>
          <w:sz w:val="30"/>
          <w:szCs w:val="30"/>
          <w:cs/>
        </w:rPr>
        <w:t>กันยายน</w:t>
      </w:r>
      <w:r w:rsidR="00080DE3" w:rsidRPr="00080DE3">
        <w:rPr>
          <w:rFonts w:ascii="Angsana New" w:hAnsi="Angsana New"/>
          <w:sz w:val="30"/>
          <w:szCs w:val="30"/>
          <w:cs/>
        </w:rPr>
        <w:t xml:space="preserve"> </w:t>
      </w:r>
      <w:r w:rsidR="00551D9C">
        <w:rPr>
          <w:rFonts w:ascii="Angsana New" w:hAnsi="Angsana New" w:hint="cs"/>
          <w:sz w:val="30"/>
          <w:szCs w:val="30"/>
          <w:cs/>
        </w:rPr>
        <w:t>25</w:t>
      </w:r>
      <w:r w:rsidR="000D1E1A">
        <w:rPr>
          <w:rFonts w:ascii="Angsana New" w:hAnsi="Angsana New" w:hint="cs"/>
          <w:sz w:val="30"/>
          <w:szCs w:val="30"/>
          <w:cs/>
        </w:rPr>
        <w:t>60</w:t>
      </w:r>
      <w:r w:rsidR="00551D9C"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0D1E1A">
        <w:rPr>
          <w:rFonts w:ascii="Angsana New" w:hAnsi="Angsana New" w:hint="cs"/>
          <w:sz w:val="30"/>
          <w:szCs w:val="30"/>
          <w:cs/>
        </w:rPr>
        <w:t>9</w:t>
      </w:r>
      <w:r w:rsidR="00551D9C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5B073A" w:rsidRPr="0061377C" w:rsidRDefault="005B073A" w:rsidP="005B07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6"/>
        <w:gridCol w:w="1079"/>
        <w:gridCol w:w="271"/>
        <w:gridCol w:w="1020"/>
        <w:gridCol w:w="271"/>
        <w:gridCol w:w="1007"/>
        <w:gridCol w:w="261"/>
        <w:gridCol w:w="984"/>
        <w:gridCol w:w="273"/>
        <w:gridCol w:w="1048"/>
      </w:tblGrid>
      <w:tr w:rsidR="005B073A" w:rsidRPr="00B7172C" w:rsidTr="00602A60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51" w:type="pct"/>
            <w:gridSpan w:val="9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C7554" w:rsidRPr="00B7172C" w:rsidTr="002C3E51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9" w:type="pct"/>
            <w:gridSpan w:val="3"/>
            <w:tcBorders>
              <w:bottom w:val="single" w:sz="4" w:space="0" w:color="auto"/>
            </w:tcBorders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1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47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7C7554" w:rsidRPr="00B7172C" w:rsidTr="002C3E51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255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5B073A" w:rsidRPr="0016527C" w:rsidRDefault="005B073A" w:rsidP="009C6F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47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:rsidR="005B073A" w:rsidRPr="0016527C" w:rsidRDefault="00080DE3" w:rsidP="000332B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0332B6"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7C7554" w:rsidRPr="00B7172C" w:rsidTr="00A666ED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="00A9055F"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7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:rsidR="005B073A" w:rsidRPr="0016527C" w:rsidRDefault="00A9055F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B073A" w:rsidRPr="00B7172C" w:rsidTr="00A666ED">
        <w:trPr>
          <w:trHeight w:hRule="exact" w:val="419"/>
        </w:trPr>
        <w:tc>
          <w:tcPr>
            <w:tcW w:w="1649" w:type="pct"/>
          </w:tcPr>
          <w:p w:rsidR="005B073A" w:rsidRPr="0016527C" w:rsidRDefault="005B073A" w:rsidP="005B073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51" w:type="pct"/>
            <w:gridSpan w:val="9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554" w:rsidRPr="00B7172C" w:rsidTr="00A666ED">
        <w:trPr>
          <w:trHeight w:hRule="exact" w:val="419"/>
        </w:trPr>
        <w:tc>
          <w:tcPr>
            <w:tcW w:w="2231" w:type="pct"/>
            <w:gridSpan w:val="2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6" w:type="pct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E51" w:rsidRPr="00B7172C" w:rsidTr="00A666ED">
        <w:trPr>
          <w:trHeight w:hRule="exact" w:val="419"/>
        </w:trPr>
        <w:tc>
          <w:tcPr>
            <w:tcW w:w="1649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2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360" w:lineRule="exact"/>
              <w:ind w:right="-170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57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</w:tr>
      <w:tr w:rsidR="002C3E51" w:rsidRPr="00B7172C" w:rsidTr="00602A60">
        <w:trPr>
          <w:trHeight w:hRule="exact" w:val="419"/>
        </w:trPr>
        <w:tc>
          <w:tcPr>
            <w:tcW w:w="1649" w:type="pct"/>
          </w:tcPr>
          <w:p w:rsidR="002C3E51" w:rsidRPr="0016527C" w:rsidRDefault="002C3E51" w:rsidP="002C3E51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582" w:type="pct"/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824,112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360" w:lineRule="exact"/>
              <w:ind w:right="-170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(75,048)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57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749,064</w:t>
            </w:r>
          </w:p>
        </w:tc>
      </w:tr>
      <w:tr w:rsidR="002C3E51" w:rsidRPr="00B7172C" w:rsidTr="002675A7">
        <w:trPr>
          <w:trHeight w:hRule="exact" w:val="794"/>
        </w:trPr>
        <w:tc>
          <w:tcPr>
            <w:tcW w:w="1649" w:type="pct"/>
          </w:tcPr>
          <w:p w:rsidR="002C3E51" w:rsidRPr="0016527C" w:rsidRDefault="002C3E51" w:rsidP="002C3E51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2C3E51" w:rsidRPr="0016527C" w:rsidRDefault="002C3E51" w:rsidP="002C3E51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2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12,769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360" w:lineRule="exact"/>
              <w:ind w:right="-170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360" w:lineRule="exact"/>
              <w:ind w:right="-170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146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jc w:val="center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jc w:val="center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57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57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14,202</w:t>
            </w:r>
          </w:p>
        </w:tc>
      </w:tr>
      <w:tr w:rsidR="002C3E51" w:rsidRPr="00B7172C" w:rsidTr="00602A60">
        <w:trPr>
          <w:trHeight w:hRule="exact" w:val="419"/>
        </w:trPr>
        <w:tc>
          <w:tcPr>
            <w:tcW w:w="1649" w:type="pct"/>
          </w:tcPr>
          <w:p w:rsidR="002C3E51" w:rsidRPr="0016527C" w:rsidRDefault="002C3E51" w:rsidP="002C3E51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2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360" w:lineRule="exact"/>
              <w:ind w:right="-170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(20,193)</w:t>
            </w:r>
          </w:p>
        </w:tc>
        <w:tc>
          <w:tcPr>
            <w:tcW w:w="146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57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21,479</w:t>
            </w:r>
          </w:p>
        </w:tc>
      </w:tr>
      <w:tr w:rsidR="002C3E51" w:rsidRPr="00B7172C" w:rsidTr="00602A60">
        <w:trPr>
          <w:trHeight w:hRule="exact" w:val="419"/>
        </w:trPr>
        <w:tc>
          <w:tcPr>
            <w:tcW w:w="1649" w:type="pct"/>
          </w:tcPr>
          <w:p w:rsidR="002C3E51" w:rsidRPr="0016527C" w:rsidRDefault="002C3E51" w:rsidP="002C3E51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360" w:lineRule="exact"/>
              <w:ind w:right="-170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6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3E51" w:rsidRPr="00B7172C" w:rsidTr="00602A60">
        <w:trPr>
          <w:trHeight w:hRule="exact" w:val="419"/>
        </w:trPr>
        <w:tc>
          <w:tcPr>
            <w:tcW w:w="1649" w:type="pct"/>
          </w:tcPr>
          <w:p w:rsidR="002C3E51" w:rsidRPr="0016527C" w:rsidRDefault="002C3E51" w:rsidP="002C3E51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924,799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:rsidR="002C3E51" w:rsidRPr="0016527C" w:rsidRDefault="002C3E51" w:rsidP="00A666ED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right="-170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(98,054)</w:t>
            </w:r>
          </w:p>
        </w:tc>
        <w:tc>
          <w:tcPr>
            <w:tcW w:w="146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C3E51" w:rsidRPr="0016527C" w:rsidRDefault="002C3E51" w:rsidP="002C3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:rsidR="002C3E51" w:rsidRPr="0016527C" w:rsidRDefault="002C3E51" w:rsidP="002C3E51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826,745</w:t>
            </w:r>
          </w:p>
        </w:tc>
      </w:tr>
      <w:tr w:rsidR="007C7554" w:rsidRPr="00B7172C" w:rsidTr="00602A60">
        <w:trPr>
          <w:trHeight w:val="326"/>
        </w:trPr>
        <w:tc>
          <w:tcPr>
            <w:tcW w:w="1649" w:type="pct"/>
            <w:vAlign w:val="center"/>
          </w:tcPr>
          <w:p w:rsidR="005B073A" w:rsidRPr="0016527C" w:rsidRDefault="005B073A" w:rsidP="005B073A">
            <w:pPr>
              <w:widowControl w:val="0"/>
              <w:spacing w:line="240" w:lineRule="auto"/>
              <w:ind w:right="-6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5B073A" w:rsidRPr="0016527C" w:rsidRDefault="005B073A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1058"/>
              </w:tabs>
              <w:spacing w:line="240" w:lineRule="auto"/>
              <w:ind w:left="-107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5B073A" w:rsidRPr="0016527C" w:rsidRDefault="005B073A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04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7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5B073A" w:rsidRPr="0016527C" w:rsidRDefault="005B073A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67"/>
                <w:tab w:val="decimal" w:pos="1058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5B073A" w:rsidRPr="0016527C" w:rsidRDefault="005B073A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158"/>
              </w:tabs>
              <w:spacing w:line="240" w:lineRule="auto"/>
              <w:ind w:left="-289" w:right="-2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554" w:rsidRPr="00B7172C" w:rsidTr="00602A60">
        <w:trPr>
          <w:trHeight w:val="419"/>
        </w:trPr>
        <w:tc>
          <w:tcPr>
            <w:tcW w:w="2231" w:type="pct"/>
            <w:gridSpan w:val="2"/>
            <w:vAlign w:val="center"/>
          </w:tcPr>
          <w:p w:rsidR="005B073A" w:rsidRPr="0016527C" w:rsidRDefault="005B073A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7" w:right="78" w:firstLine="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:rsidR="005B073A" w:rsidRPr="0016527C" w:rsidRDefault="005B073A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04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7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67"/>
                <w:tab w:val="decimal" w:pos="1058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5B073A" w:rsidRPr="0016527C" w:rsidRDefault="005B073A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289" w:right="-2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554" w:rsidRPr="00B7172C" w:rsidTr="00602A60">
        <w:trPr>
          <w:trHeight w:val="419"/>
        </w:trPr>
        <w:tc>
          <w:tcPr>
            <w:tcW w:w="1649" w:type="pct"/>
            <w:vAlign w:val="center"/>
          </w:tcPr>
          <w:p w:rsidR="00AC229B" w:rsidRPr="0016527C" w:rsidRDefault="00AC229B" w:rsidP="00AC229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2" w:type="pct"/>
          </w:tcPr>
          <w:p w:rsidR="00AC229B" w:rsidRPr="0016527C" w:rsidRDefault="00AC229B" w:rsidP="0016527C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AC229B" w:rsidRPr="0016527C" w:rsidRDefault="00602A60" w:rsidP="00A666ED">
            <w:pPr>
              <w:pStyle w:val="acctfourfigures"/>
              <w:widowControl w:val="0"/>
              <w:tabs>
                <w:tab w:val="clear" w:pos="765"/>
                <w:tab w:val="decimal" w:pos="794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64,25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bottom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AC229B" w:rsidRPr="0016527C" w:rsidRDefault="00602A60" w:rsidP="00AC229B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AC229B" w:rsidRPr="0016527C" w:rsidRDefault="00602A60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AC229B" w:rsidRPr="0016527C" w:rsidRDefault="002C3E51" w:rsidP="005945EB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(1,214,96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C7554" w:rsidRPr="00B7172C" w:rsidTr="00602A60">
        <w:trPr>
          <w:trHeight w:val="419"/>
        </w:trPr>
        <w:tc>
          <w:tcPr>
            <w:tcW w:w="1649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AC229B" w:rsidRPr="0016527C" w:rsidRDefault="00AC229B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(103,237)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AC229B" w:rsidRPr="0016527C" w:rsidRDefault="00602A60" w:rsidP="00A666ED">
            <w:pPr>
              <w:pStyle w:val="acctfourfigures"/>
              <w:widowControl w:val="0"/>
              <w:tabs>
                <w:tab w:val="clear" w:pos="765"/>
                <w:tab w:val="decimal" w:pos="794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:rsidR="00AC229B" w:rsidRPr="0016527C" w:rsidRDefault="00602A60" w:rsidP="00AC229B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AC229B" w:rsidRPr="0016527C" w:rsidRDefault="00602A60" w:rsidP="005945EB">
            <w:pPr>
              <w:pStyle w:val="acctfourfigures"/>
              <w:widowControl w:val="0"/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3,86</w:t>
            </w:r>
            <w:r w:rsidR="005945E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AC229B" w:rsidRPr="0016527C" w:rsidRDefault="005945EB" w:rsidP="0097446A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(99,375</w:t>
            </w:r>
            <w:r w:rsidR="002C3E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C7554" w:rsidRPr="00B7172C" w:rsidTr="00602A60">
        <w:trPr>
          <w:trHeight w:val="419"/>
        </w:trPr>
        <w:tc>
          <w:tcPr>
            <w:tcW w:w="1649" w:type="pct"/>
            <w:vAlign w:val="center"/>
          </w:tcPr>
          <w:p w:rsidR="00AC229B" w:rsidRPr="0016527C" w:rsidRDefault="00AC229B" w:rsidP="00AC229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229B" w:rsidRPr="0016527C" w:rsidRDefault="00AC229B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(1,382,453)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:rsidR="00AC229B" w:rsidRPr="0016527C" w:rsidRDefault="002C3E51" w:rsidP="005945EB">
            <w:pPr>
              <w:pStyle w:val="acctfourfigures"/>
              <w:widowControl w:val="0"/>
              <w:tabs>
                <w:tab w:val="clear" w:pos="765"/>
                <w:tab w:val="decimal" w:pos="794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64,25</w:t>
            </w:r>
            <w:r w:rsidR="005945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:rsidR="00AC229B" w:rsidRPr="0016527C" w:rsidRDefault="002C3E51" w:rsidP="00AC229B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center"/>
          </w:tcPr>
          <w:p w:rsidR="00AC229B" w:rsidRPr="0016527C" w:rsidRDefault="002C3E51" w:rsidP="007C7554">
            <w:pPr>
              <w:pStyle w:val="acctfourfigures"/>
              <w:widowControl w:val="0"/>
              <w:tabs>
                <w:tab w:val="clear" w:pos="765"/>
                <w:tab w:val="decimal" w:pos="767"/>
              </w:tabs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</w:t>
            </w:r>
            <w:r w:rsidR="005945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:rsidR="00AC229B" w:rsidRPr="0016527C" w:rsidRDefault="002C3E51" w:rsidP="0097446A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(1,314,339)</w:t>
            </w:r>
          </w:p>
        </w:tc>
      </w:tr>
      <w:tr w:rsidR="007C7554" w:rsidRPr="00B7172C" w:rsidTr="00602A60">
        <w:trPr>
          <w:trHeight w:val="64"/>
        </w:trPr>
        <w:tc>
          <w:tcPr>
            <w:tcW w:w="1649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C229B" w:rsidRPr="0016527C" w:rsidRDefault="00AC229B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(457,654)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C229B" w:rsidRPr="0016527C" w:rsidRDefault="002C3E51" w:rsidP="00262383">
            <w:pPr>
              <w:pStyle w:val="acctfourfigures"/>
              <w:widowControl w:val="0"/>
              <w:tabs>
                <w:tab w:val="clear" w:pos="765"/>
                <w:tab w:val="decimal" w:pos="794"/>
              </w:tabs>
              <w:spacing w:line="240" w:lineRule="auto"/>
              <w:ind w:left="-114" w:right="-147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(33,80</w:t>
            </w:r>
            <w:r w:rsidR="002623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C229B" w:rsidRPr="0016527C" w:rsidRDefault="002C3E51" w:rsidP="00AC229B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C229B" w:rsidRPr="002C3E51" w:rsidRDefault="002C3E51" w:rsidP="007C7554">
            <w:pPr>
              <w:pStyle w:val="acctfourfigures"/>
              <w:widowControl w:val="0"/>
              <w:tabs>
                <w:tab w:val="clear" w:pos="765"/>
                <w:tab w:val="decimal" w:pos="767"/>
              </w:tabs>
              <w:spacing w:line="240" w:lineRule="auto"/>
              <w:ind w:left="-107" w:right="-145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3,86</w:t>
            </w:r>
            <w:r w:rsidR="002623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  <w:vAlign w:val="center"/>
          </w:tcPr>
          <w:p w:rsidR="00AC229B" w:rsidRPr="0016527C" w:rsidRDefault="00AC229B" w:rsidP="00AC22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229B" w:rsidRPr="0016527C" w:rsidRDefault="002C3E51" w:rsidP="0097446A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289" w:right="-22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(487,594)</w:t>
            </w:r>
          </w:p>
        </w:tc>
      </w:tr>
      <w:tr w:rsidR="000D1E1A" w:rsidRPr="00B7172C" w:rsidTr="00602A60">
        <w:trPr>
          <w:trHeight w:hRule="exact" w:val="419"/>
        </w:trPr>
        <w:tc>
          <w:tcPr>
            <w:tcW w:w="1649" w:type="pct"/>
            <w:vAlign w:val="bottom"/>
          </w:tcPr>
          <w:p w:rsidR="000D1E1A" w:rsidRPr="0016527C" w:rsidRDefault="000D1E1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51" w:type="pct"/>
            <w:gridSpan w:val="9"/>
          </w:tcPr>
          <w:p w:rsidR="000D1E1A" w:rsidRPr="0016527C" w:rsidRDefault="000D1E1A" w:rsidP="005B073A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A666ED" w:rsidRDefault="00A666ED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6"/>
        <w:gridCol w:w="1079"/>
        <w:gridCol w:w="271"/>
        <w:gridCol w:w="1020"/>
        <w:gridCol w:w="271"/>
        <w:gridCol w:w="1007"/>
        <w:gridCol w:w="261"/>
        <w:gridCol w:w="984"/>
        <w:gridCol w:w="273"/>
        <w:gridCol w:w="1048"/>
      </w:tblGrid>
      <w:tr w:rsidR="005B073A" w:rsidRPr="00B7172C" w:rsidTr="00602A60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51" w:type="pct"/>
            <w:gridSpan w:val="9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9" w:type="pct"/>
            <w:gridSpan w:val="3"/>
            <w:tcBorders>
              <w:bottom w:val="single" w:sz="4" w:space="0" w:color="auto"/>
            </w:tcBorders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1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47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255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5B073A" w:rsidRPr="0016527C" w:rsidRDefault="005B073A" w:rsidP="009C6F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47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:rsidR="005B073A" w:rsidRPr="0016527C" w:rsidRDefault="00080DE3" w:rsidP="000332B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30 </w:t>
            </w:r>
            <w:r w:rsidR="000332B6"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  <w:vAlign w:val="bottom"/>
          </w:tcPr>
          <w:p w:rsidR="005B073A" w:rsidRPr="0016527C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vAlign w:val="bottom"/>
          </w:tcPr>
          <w:p w:rsidR="005B073A" w:rsidRPr="0016527C" w:rsidRDefault="00474F63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="00A9055F"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6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7" w:type="pct"/>
            <w:vAlign w:val="bottom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:rsidR="005B073A" w:rsidRPr="0016527C" w:rsidRDefault="00A9055F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</w:tr>
      <w:tr w:rsidR="005B073A" w:rsidRPr="00B7172C" w:rsidTr="00602A60">
        <w:trPr>
          <w:trHeight w:hRule="exact" w:val="419"/>
        </w:trPr>
        <w:tc>
          <w:tcPr>
            <w:tcW w:w="1649" w:type="pct"/>
          </w:tcPr>
          <w:p w:rsidR="005B073A" w:rsidRPr="0016527C" w:rsidRDefault="005B073A" w:rsidP="005B073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51" w:type="pct"/>
            <w:gridSpan w:val="9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2231" w:type="pct"/>
            <w:gridSpan w:val="2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6" w:type="pct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5B073A" w:rsidRPr="0016527C" w:rsidRDefault="005B073A" w:rsidP="005B073A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073A" w:rsidRPr="0016527C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2" w:type="pct"/>
          </w:tcPr>
          <w:p w:rsidR="00080DE3" w:rsidRPr="0016527C" w:rsidRDefault="00080DE3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080DE3" w:rsidRPr="0016527C" w:rsidRDefault="00D469A9" w:rsidP="00080DE3">
            <w:pPr>
              <w:pStyle w:val="acctfourfigures"/>
              <w:widowControl w:val="0"/>
              <w:tabs>
                <w:tab w:val="clear" w:pos="765"/>
                <w:tab w:val="decimal" w:pos="909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80DE3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64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080DE3" w:rsidRPr="0016527C" w:rsidRDefault="00D469A9" w:rsidP="00D469A9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</w:tcPr>
          <w:p w:rsidR="00080DE3" w:rsidRPr="0016527C" w:rsidRDefault="00080DE3" w:rsidP="00080DE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582" w:type="pct"/>
          </w:tcPr>
          <w:p w:rsidR="00080DE3" w:rsidRPr="0016527C" w:rsidRDefault="00080DE3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925,411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(76,251)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080DE3" w:rsidRPr="0016527C" w:rsidRDefault="00D469A9" w:rsidP="00080DE3">
            <w:pPr>
              <w:pStyle w:val="acctfourfigures"/>
              <w:widowControl w:val="0"/>
              <w:tabs>
                <w:tab w:val="clear" w:pos="765"/>
                <w:tab w:val="decimal" w:pos="909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80DE3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64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849,160</w:t>
            </w:r>
          </w:p>
        </w:tc>
      </w:tr>
      <w:tr w:rsidR="007C7554" w:rsidRPr="00B7172C" w:rsidTr="00602A60">
        <w:trPr>
          <w:trHeight w:hRule="exact" w:val="794"/>
        </w:trPr>
        <w:tc>
          <w:tcPr>
            <w:tcW w:w="1649" w:type="pct"/>
          </w:tcPr>
          <w:p w:rsidR="00080DE3" w:rsidRPr="0016527C" w:rsidRDefault="00080DE3" w:rsidP="00080DE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080DE3" w:rsidRPr="0016527C" w:rsidRDefault="00080DE3" w:rsidP="00080DE3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2" w:type="pct"/>
          </w:tcPr>
          <w:p w:rsidR="00080DE3" w:rsidRPr="0016527C" w:rsidRDefault="00080DE3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80DE3" w:rsidRPr="0016527C" w:rsidRDefault="00080DE3" w:rsidP="0016527C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11,131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080DE3" w:rsidRPr="0016527C" w:rsidRDefault="00080DE3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469A9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080DE3" w:rsidRPr="0016527C" w:rsidRDefault="00080DE3" w:rsidP="00080DE3">
            <w:pPr>
              <w:pStyle w:val="acctfourfigures"/>
              <w:widowControl w:val="0"/>
              <w:tabs>
                <w:tab w:val="clear" w:pos="765"/>
                <w:tab w:val="decimal" w:pos="909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469A9" w:rsidRPr="0016527C" w:rsidRDefault="00D469A9" w:rsidP="00080DE3">
            <w:pPr>
              <w:pStyle w:val="acctfourfigures"/>
              <w:widowControl w:val="0"/>
              <w:tabs>
                <w:tab w:val="clear" w:pos="765"/>
                <w:tab w:val="decimal" w:pos="909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:rsidR="00080DE3" w:rsidRPr="0016527C" w:rsidRDefault="00080DE3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64"/>
              <w:rPr>
                <w:rFonts w:ascii="Angsana New" w:hAnsi="Angsana New"/>
                <w:sz w:val="30"/>
                <w:szCs w:val="30"/>
              </w:rPr>
            </w:pPr>
          </w:p>
          <w:p w:rsidR="00D469A9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64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080DE3" w:rsidRPr="0016527C" w:rsidRDefault="00080DE3" w:rsidP="0097446A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469A9" w:rsidRPr="0016527C" w:rsidRDefault="00D469A9" w:rsidP="005E40F1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12,402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</w:tcPr>
          <w:p w:rsidR="00080DE3" w:rsidRPr="0016527C" w:rsidRDefault="00080DE3" w:rsidP="00080DE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2" w:type="pct"/>
          </w:tcPr>
          <w:p w:rsidR="00080DE3" w:rsidRPr="0016527C" w:rsidRDefault="00080DE3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20,300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19,348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080DE3" w:rsidRPr="0016527C" w:rsidRDefault="00D469A9" w:rsidP="00080DE3">
            <w:pPr>
              <w:pStyle w:val="acctfourfigures"/>
              <w:widowControl w:val="0"/>
              <w:tabs>
                <w:tab w:val="clear" w:pos="765"/>
                <w:tab w:val="decimal" w:pos="909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:rsidR="00080DE3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64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39,648</w:t>
            </w:r>
          </w:p>
        </w:tc>
      </w:tr>
      <w:tr w:rsidR="007C7554" w:rsidRPr="00B7172C" w:rsidTr="00602A60">
        <w:trPr>
          <w:trHeight w:hRule="exact" w:val="419"/>
        </w:trPr>
        <w:tc>
          <w:tcPr>
            <w:tcW w:w="1649" w:type="pct"/>
          </w:tcPr>
          <w:p w:rsidR="00080DE3" w:rsidRPr="0016527C" w:rsidRDefault="00080DE3" w:rsidP="00080DE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080DE3" w:rsidRPr="0016527C" w:rsidRDefault="00080DE3" w:rsidP="007C7554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998,842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(55,632)</w:t>
            </w:r>
          </w:p>
        </w:tc>
        <w:tc>
          <w:tcPr>
            <w:tcW w:w="146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080DE3" w:rsidRPr="0016527C" w:rsidRDefault="00D469A9" w:rsidP="00080DE3">
            <w:pPr>
              <w:pStyle w:val="acctfourfigures"/>
              <w:widowControl w:val="0"/>
              <w:tabs>
                <w:tab w:val="clear" w:pos="765"/>
                <w:tab w:val="decimal" w:pos="909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DE3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:rsidR="00080DE3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943,210</w:t>
            </w:r>
          </w:p>
        </w:tc>
      </w:tr>
      <w:tr w:rsidR="007C7554" w:rsidRPr="00B7172C" w:rsidTr="00602A60">
        <w:trPr>
          <w:trHeight w:val="326"/>
        </w:trPr>
        <w:tc>
          <w:tcPr>
            <w:tcW w:w="1649" w:type="pct"/>
            <w:vAlign w:val="center"/>
          </w:tcPr>
          <w:p w:rsidR="00080DE3" w:rsidRPr="0016527C" w:rsidRDefault="00080DE3" w:rsidP="00080DE3">
            <w:pPr>
              <w:widowControl w:val="0"/>
              <w:spacing w:line="240" w:lineRule="auto"/>
              <w:ind w:right="-6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080DE3" w:rsidRPr="0016527C" w:rsidRDefault="00080DE3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1058"/>
              </w:tabs>
              <w:spacing w:line="240" w:lineRule="auto"/>
              <w:ind w:left="-107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080DE3" w:rsidRPr="0016527C" w:rsidRDefault="00080DE3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04"/>
              </w:tabs>
              <w:spacing w:line="240" w:lineRule="auto"/>
              <w:ind w:left="-114" w:right="-1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7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080DE3" w:rsidRPr="0016527C" w:rsidRDefault="00080DE3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67"/>
                <w:tab w:val="decimal" w:pos="1058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080DE3" w:rsidRPr="0016527C" w:rsidRDefault="00080DE3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  <w:tab w:val="decimal" w:pos="1158"/>
              </w:tabs>
              <w:spacing w:line="240" w:lineRule="auto"/>
              <w:ind w:left="-289" w:right="-2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554" w:rsidRPr="00B7172C" w:rsidTr="00602A60">
        <w:trPr>
          <w:trHeight w:val="419"/>
        </w:trPr>
        <w:tc>
          <w:tcPr>
            <w:tcW w:w="2231" w:type="pct"/>
            <w:gridSpan w:val="2"/>
            <w:vAlign w:val="center"/>
          </w:tcPr>
          <w:p w:rsidR="00080DE3" w:rsidRPr="0016527C" w:rsidRDefault="00080DE3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7" w:right="78" w:firstLine="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:rsidR="00080DE3" w:rsidRPr="0016527C" w:rsidRDefault="00080DE3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04"/>
              </w:tabs>
              <w:spacing w:line="240" w:lineRule="auto"/>
              <w:ind w:left="-114" w:right="-1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7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080DE3" w:rsidRPr="0016527C" w:rsidRDefault="00080DE3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67"/>
                <w:tab w:val="decimal" w:pos="1058"/>
              </w:tabs>
              <w:spacing w:line="240" w:lineRule="auto"/>
              <w:ind w:left="-107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080DE3" w:rsidRPr="0016527C" w:rsidRDefault="00080DE3" w:rsidP="00080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080DE3" w:rsidRPr="0016527C" w:rsidRDefault="00080DE3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9" w:right="-2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554" w:rsidRPr="00B7172C" w:rsidTr="00602A60">
        <w:trPr>
          <w:trHeight w:val="419"/>
        </w:trPr>
        <w:tc>
          <w:tcPr>
            <w:tcW w:w="1649" w:type="pct"/>
            <w:vAlign w:val="center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2" w:type="pct"/>
          </w:tcPr>
          <w:p w:rsidR="00830552" w:rsidRPr="0016527C" w:rsidRDefault="00830552" w:rsidP="0016527C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(1,385,728)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</w:tcPr>
          <w:p w:rsidR="00830552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78,564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830552" w:rsidRPr="0016527C" w:rsidRDefault="00D469A9" w:rsidP="00830552">
            <w:pPr>
              <w:pStyle w:val="acctfourfigures"/>
              <w:widowControl w:val="0"/>
              <w:tabs>
                <w:tab w:val="clear" w:pos="765"/>
                <w:tab w:val="decimal" w:pos="898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:rsidR="00830552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830552" w:rsidRPr="0016527C" w:rsidRDefault="00D469A9" w:rsidP="00D469A9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(1,307,164)</w:t>
            </w:r>
          </w:p>
        </w:tc>
      </w:tr>
      <w:tr w:rsidR="007C7554" w:rsidRPr="00B7172C" w:rsidTr="00602A60">
        <w:trPr>
          <w:trHeight w:val="419"/>
        </w:trPr>
        <w:tc>
          <w:tcPr>
            <w:tcW w:w="1649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830552" w:rsidRPr="0016527C" w:rsidRDefault="00830552" w:rsidP="0016527C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(100,439)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830552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:rsidR="00830552" w:rsidRPr="0016527C" w:rsidRDefault="00D469A9" w:rsidP="00830552">
            <w:pPr>
              <w:pStyle w:val="acctfourfigures"/>
              <w:widowControl w:val="0"/>
              <w:tabs>
                <w:tab w:val="clear" w:pos="765"/>
                <w:tab w:val="decimal" w:pos="898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830552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t>(14,569)</w:t>
            </w:r>
          </w:p>
        </w:tc>
        <w:tc>
          <w:tcPr>
            <w:tcW w:w="147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830552" w:rsidRPr="0016527C" w:rsidRDefault="00D469A9" w:rsidP="00D469A9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(115,008)</w:t>
            </w:r>
          </w:p>
        </w:tc>
      </w:tr>
      <w:tr w:rsidR="007C7554" w:rsidRPr="00B7172C" w:rsidTr="00602A60">
        <w:trPr>
          <w:trHeight w:val="419"/>
        </w:trPr>
        <w:tc>
          <w:tcPr>
            <w:tcW w:w="1649" w:type="pct"/>
            <w:vAlign w:val="center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52" w:rsidRPr="0016527C" w:rsidRDefault="00830552" w:rsidP="0016527C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(1,486,167)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830552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78,564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:rsidR="00830552" w:rsidRPr="0016527C" w:rsidRDefault="00D469A9" w:rsidP="00830552">
            <w:pPr>
              <w:pStyle w:val="acctfourfigures"/>
              <w:widowControl w:val="0"/>
              <w:tabs>
                <w:tab w:val="clear" w:pos="765"/>
                <w:tab w:val="decimal" w:pos="898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830552" w:rsidRPr="0016527C" w:rsidRDefault="00D469A9" w:rsidP="001652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</w:rPr>
              <w:t>(14,569)</w:t>
            </w:r>
          </w:p>
        </w:tc>
        <w:tc>
          <w:tcPr>
            <w:tcW w:w="147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:rsidR="00830552" w:rsidRPr="0016527C" w:rsidRDefault="00D469A9" w:rsidP="00D469A9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(1,422,172)</w:t>
            </w:r>
          </w:p>
        </w:tc>
      </w:tr>
      <w:tr w:rsidR="007C7554" w:rsidRPr="00B7172C" w:rsidTr="00602A60">
        <w:trPr>
          <w:trHeight w:val="64"/>
        </w:trPr>
        <w:tc>
          <w:tcPr>
            <w:tcW w:w="1649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0552" w:rsidRPr="0016527C" w:rsidRDefault="00830552" w:rsidP="0016527C">
            <w:pPr>
              <w:pStyle w:val="acctfourfigures"/>
              <w:widowControl w:val="0"/>
              <w:tabs>
                <w:tab w:val="clear" w:pos="765"/>
                <w:tab w:val="decimal" w:pos="863"/>
              </w:tabs>
              <w:spacing w:line="240" w:lineRule="auto"/>
              <w:ind w:left="-107" w:right="-22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(487,325)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830552" w:rsidRPr="0016527C" w:rsidRDefault="00D469A9" w:rsidP="0097446A">
            <w:pPr>
              <w:pStyle w:val="acctfourfigures"/>
              <w:widowControl w:val="0"/>
              <w:tabs>
                <w:tab w:val="clear" w:pos="765"/>
                <w:tab w:val="decimal" w:pos="804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22,932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0552" w:rsidRPr="0016527C" w:rsidRDefault="00D469A9" w:rsidP="00830552">
            <w:pPr>
              <w:pStyle w:val="acctfourfigures"/>
              <w:widowControl w:val="0"/>
              <w:tabs>
                <w:tab w:val="clear" w:pos="765"/>
                <w:tab w:val="decimal" w:pos="898"/>
              </w:tabs>
              <w:spacing w:line="240" w:lineRule="auto"/>
              <w:ind w:left="-107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830552" w:rsidRPr="0016527C" w:rsidRDefault="00D469A9" w:rsidP="007C75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</w:rPr>
              <w:t>(14,569)</w:t>
            </w:r>
          </w:p>
        </w:tc>
        <w:tc>
          <w:tcPr>
            <w:tcW w:w="147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0552" w:rsidRPr="0016527C" w:rsidRDefault="00D469A9" w:rsidP="00D469A9">
            <w:pPr>
              <w:pStyle w:val="acctfourfigures"/>
              <w:widowControl w:val="0"/>
              <w:tabs>
                <w:tab w:val="clear" w:pos="765"/>
                <w:tab w:val="decimal" w:pos="848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(478,962)</w:t>
            </w:r>
          </w:p>
        </w:tc>
      </w:tr>
    </w:tbl>
    <w:p w:rsidR="00CA04FD" w:rsidRDefault="00CA04FD" w:rsidP="0019453F">
      <w:pPr>
        <w:spacing w:line="240" w:lineRule="auto"/>
        <w:rPr>
          <w:rFonts w:ascii="Angsana New" w:hAnsi="Angsana New"/>
          <w:sz w:val="30"/>
          <w:szCs w:val="30"/>
        </w:rPr>
      </w:pPr>
    </w:p>
    <w:p w:rsidR="00B87A92" w:rsidRDefault="00B87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2"/>
        <w:gridCol w:w="271"/>
        <w:gridCol w:w="1253"/>
        <w:gridCol w:w="271"/>
        <w:gridCol w:w="1263"/>
        <w:gridCol w:w="273"/>
        <w:gridCol w:w="1259"/>
      </w:tblGrid>
      <w:tr w:rsidR="00551D9C" w:rsidRPr="006D227C" w:rsidTr="0097446A">
        <w:tc>
          <w:tcPr>
            <w:tcW w:w="1844" w:type="pct"/>
          </w:tcPr>
          <w:p w:rsidR="00551D9C" w:rsidRPr="0016527C" w:rsidRDefault="00CA04FD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6527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81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96" w:type="pct"/>
            <w:gridSpan w:val="5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80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51D9C" w:rsidRPr="006D227C" w:rsidTr="0097446A">
        <w:tc>
          <w:tcPr>
            <w:tcW w:w="1844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3" w:type="pct"/>
            <w:gridSpan w:val="3"/>
            <w:tcBorders>
              <w:bottom w:val="single" w:sz="4" w:space="0" w:color="auto"/>
            </w:tcBorders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97446A" w:rsidRPr="006D227C" w:rsidTr="0097446A">
        <w:tc>
          <w:tcPr>
            <w:tcW w:w="1844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:rsidR="00551D9C" w:rsidRPr="0016527C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51D9C" w:rsidRPr="0016527C" w:rsidRDefault="00830552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30 </w:t>
            </w:r>
            <w:r w:rsidR="000332B6"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97446A" w:rsidRPr="006D227C" w:rsidTr="0097446A">
        <w:tc>
          <w:tcPr>
            <w:tcW w:w="1844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vAlign w:val="bottom"/>
          </w:tcPr>
          <w:p w:rsidR="00551D9C" w:rsidRPr="0016527C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  <w:r w:rsidR="00F1046F"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:rsidR="00551D9C" w:rsidRPr="0016527C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1046F" w:rsidRPr="0016527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551D9C" w:rsidRPr="006D227C" w:rsidTr="0097446A">
        <w:tc>
          <w:tcPr>
            <w:tcW w:w="1844" w:type="pct"/>
          </w:tcPr>
          <w:p w:rsidR="00551D9C" w:rsidRPr="0016527C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6" w:type="pct"/>
            <w:gridSpan w:val="7"/>
            <w:vAlign w:val="bottom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46A" w:rsidRPr="006D227C" w:rsidTr="0097446A">
        <w:tc>
          <w:tcPr>
            <w:tcW w:w="1844" w:type="pct"/>
          </w:tcPr>
          <w:p w:rsidR="00551D9C" w:rsidRPr="0016527C" w:rsidRDefault="00551D9C" w:rsidP="00225C73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1" w:type="pct"/>
          </w:tcPr>
          <w:p w:rsidR="00551D9C" w:rsidRPr="0016527C" w:rsidRDefault="00551D9C" w:rsidP="00225C73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</w:tcPr>
          <w:p w:rsidR="00551D9C" w:rsidRPr="0016527C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</w:tcPr>
          <w:p w:rsidR="00551D9C" w:rsidRPr="0016527C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7446A" w:rsidRPr="006D227C" w:rsidTr="0097446A">
        <w:tc>
          <w:tcPr>
            <w:tcW w:w="1844" w:type="pct"/>
          </w:tcPr>
          <w:p w:rsidR="005A6638" w:rsidRPr="0016527C" w:rsidRDefault="005A6638" w:rsidP="005A663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81" w:type="pct"/>
          </w:tcPr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5A6638" w:rsidRPr="0016527C" w:rsidRDefault="00602A60" w:rsidP="005A66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</w:tr>
      <w:tr w:rsidR="0097446A" w:rsidRPr="006D227C" w:rsidTr="0097446A">
        <w:tc>
          <w:tcPr>
            <w:tcW w:w="1844" w:type="pct"/>
          </w:tcPr>
          <w:p w:rsidR="005A6638" w:rsidRPr="0016527C" w:rsidRDefault="005A6638" w:rsidP="005A663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81" w:type="pct"/>
          </w:tcPr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820,854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5A6638" w:rsidRPr="0016527C" w:rsidRDefault="005945EB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(75,049</w:t>
            </w:r>
            <w:r w:rsidR="00602A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5A6638" w:rsidRPr="0016527C" w:rsidRDefault="00602A60" w:rsidP="005A66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745,80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97446A" w:rsidRPr="006D227C" w:rsidTr="0097446A">
        <w:tc>
          <w:tcPr>
            <w:tcW w:w="1844" w:type="pct"/>
          </w:tcPr>
          <w:p w:rsidR="005A6638" w:rsidRPr="0016527C" w:rsidRDefault="005A6638" w:rsidP="0016527C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5A6638" w:rsidRPr="0016527C" w:rsidRDefault="005A6638" w:rsidP="0016527C">
            <w:pPr>
              <w:widowControl w:val="0"/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81" w:type="pct"/>
          </w:tcPr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6527C" w:rsidRPr="0016527C" w:rsidRDefault="00602A60" w:rsidP="00A666ED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5A6638" w:rsidRPr="0016527C" w:rsidRDefault="005A6638" w:rsidP="005A66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6527C" w:rsidRPr="0016527C" w:rsidRDefault="00602A60" w:rsidP="005A66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6527C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11,188</w:t>
            </w:r>
          </w:p>
        </w:tc>
      </w:tr>
      <w:tr w:rsidR="0097446A" w:rsidRPr="006D227C" w:rsidTr="0097446A">
        <w:tc>
          <w:tcPr>
            <w:tcW w:w="1844" w:type="pct"/>
          </w:tcPr>
          <w:p w:rsidR="005A6638" w:rsidRPr="0016527C" w:rsidRDefault="005A6638" w:rsidP="005A66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81" w:type="pct"/>
          </w:tcPr>
          <w:p w:rsidR="005A6638" w:rsidRPr="0016527C" w:rsidRDefault="005A66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(20,193)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5A6638" w:rsidRPr="0016527C" w:rsidRDefault="00602A60" w:rsidP="005A66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21,479</w:t>
            </w:r>
          </w:p>
        </w:tc>
      </w:tr>
      <w:tr w:rsidR="0097446A" w:rsidRPr="006D227C" w:rsidTr="0097446A">
        <w:tc>
          <w:tcPr>
            <w:tcW w:w="1844" w:type="pct"/>
          </w:tcPr>
          <w:p w:rsidR="005A6638" w:rsidRPr="0016527C" w:rsidRDefault="005A6638" w:rsidP="005A66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5A6638" w:rsidRPr="0016527C" w:rsidRDefault="005A6638" w:rsidP="00A666ED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6" w:type="pct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5A6638" w:rsidRPr="0016527C" w:rsidRDefault="00602A60" w:rsidP="005A66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5A6638" w:rsidRPr="0016527C" w:rsidRDefault="005A6638" w:rsidP="005A6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5A66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446A" w:rsidRPr="006D227C" w:rsidTr="0097446A">
        <w:tc>
          <w:tcPr>
            <w:tcW w:w="1844" w:type="pct"/>
          </w:tcPr>
          <w:p w:rsidR="00DE0F38" w:rsidRPr="0016527C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E0F38" w:rsidRPr="0016527C" w:rsidRDefault="00DE0F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  <w:tc>
          <w:tcPr>
            <w:tcW w:w="146" w:type="pct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DE0F38" w:rsidRPr="0016527C" w:rsidRDefault="005945EB" w:rsidP="00821BCB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(98,264</w:t>
            </w:r>
            <w:r w:rsidR="00602A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E0F38" w:rsidRPr="0016527C" w:rsidRDefault="00602A60" w:rsidP="00B87A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DE0F38" w:rsidRPr="0016527C" w:rsidRDefault="00602A60" w:rsidP="005945EB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820,47</w:t>
            </w:r>
            <w:r w:rsidR="005945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97446A" w:rsidRPr="006D227C" w:rsidTr="0097446A">
        <w:tc>
          <w:tcPr>
            <w:tcW w:w="1844" w:type="pct"/>
          </w:tcPr>
          <w:p w:rsidR="005B3F6B" w:rsidRPr="0016527C" w:rsidRDefault="005B3F6B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5B3F6B" w:rsidRPr="0016527C" w:rsidRDefault="005B3F6B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5B3F6B" w:rsidRPr="0016527C" w:rsidRDefault="005B3F6B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5B3F6B" w:rsidRPr="0016527C" w:rsidRDefault="005B3F6B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5B3F6B" w:rsidRPr="0016527C" w:rsidRDefault="005B3F6B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5B3F6B" w:rsidRPr="0016527C" w:rsidRDefault="005B3F6B" w:rsidP="00B87A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5B3F6B" w:rsidRPr="0016527C" w:rsidRDefault="005B3F6B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5B3F6B" w:rsidRPr="0016527C" w:rsidRDefault="005B3F6B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7446A" w:rsidRPr="006D227C" w:rsidTr="0097446A">
        <w:tc>
          <w:tcPr>
            <w:tcW w:w="1844" w:type="pct"/>
          </w:tcPr>
          <w:p w:rsidR="00DE0F38" w:rsidRPr="0016527C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1" w:type="pct"/>
          </w:tcPr>
          <w:p w:rsidR="00DE0F38" w:rsidRPr="0016527C" w:rsidRDefault="00DE0F38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10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:rsidR="00DE0F38" w:rsidRPr="0016527C" w:rsidRDefault="00DE0F38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DE0F38" w:rsidRPr="0016527C" w:rsidRDefault="00DE0F38" w:rsidP="00B87A92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DE0F38" w:rsidRPr="0016527C" w:rsidRDefault="00DE0F38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10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446A" w:rsidRPr="006D227C" w:rsidTr="0097446A">
        <w:tc>
          <w:tcPr>
            <w:tcW w:w="1844" w:type="pct"/>
          </w:tcPr>
          <w:p w:rsidR="00DE0F38" w:rsidRPr="0016527C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81" w:type="pct"/>
          </w:tcPr>
          <w:p w:rsidR="00DE0F38" w:rsidRPr="0016527C" w:rsidRDefault="00DE0F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DE0F38" w:rsidRPr="0016527C" w:rsidRDefault="00602A60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64,25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DE0F38" w:rsidRPr="0016527C" w:rsidRDefault="00602A60" w:rsidP="00B87A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DE0F38" w:rsidRPr="0016527C" w:rsidRDefault="00602A60" w:rsidP="005945EB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(1,214,96</w:t>
            </w:r>
            <w:r w:rsidR="00594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7446A" w:rsidRPr="006D227C" w:rsidTr="0097446A">
        <w:tc>
          <w:tcPr>
            <w:tcW w:w="1844" w:type="pct"/>
          </w:tcPr>
          <w:p w:rsidR="00DE0F38" w:rsidRPr="0016527C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DE0F38" w:rsidRPr="0016527C" w:rsidRDefault="00DE0F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DE0F38" w:rsidRPr="0016527C" w:rsidRDefault="00602A60" w:rsidP="00821BCB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64,25</w:t>
            </w:r>
            <w:r w:rsidR="005945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0F38" w:rsidRPr="0016527C" w:rsidRDefault="00602A60" w:rsidP="00B87A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0F38" w:rsidRPr="0016527C" w:rsidRDefault="00602A60" w:rsidP="005945EB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(1,214,96</w:t>
            </w:r>
            <w:r w:rsidR="005945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7446A" w:rsidRPr="00B5204C" w:rsidTr="0097446A">
        <w:tc>
          <w:tcPr>
            <w:tcW w:w="1844" w:type="pct"/>
            <w:vAlign w:val="bottom"/>
          </w:tcPr>
          <w:p w:rsidR="00DE0F38" w:rsidRPr="0016527C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DE0F38" w:rsidRPr="0016527C" w:rsidRDefault="00DE0F38" w:rsidP="0097446A">
            <w:pPr>
              <w:pStyle w:val="acctfourfigures"/>
              <w:widowControl w:val="0"/>
              <w:tabs>
                <w:tab w:val="clear" w:pos="765"/>
                <w:tab w:val="decimal" w:pos="1064"/>
              </w:tabs>
              <w:spacing w:line="360" w:lineRule="exact"/>
              <w:ind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DE0F38" w:rsidRPr="0016527C" w:rsidRDefault="002C3E51" w:rsidP="0097446A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02A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34,012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E0F38" w:rsidRPr="0016527C" w:rsidRDefault="00602A60" w:rsidP="00B87A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DE0F38" w:rsidRPr="0016527C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E0F38" w:rsidRPr="0016527C" w:rsidRDefault="002C3E51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02A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394,492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5B3F6B" w:rsidRDefault="005B3F6B" w:rsidP="00DE0F38">
      <w:pPr>
        <w:spacing w:line="240" w:lineRule="exact"/>
        <w:rPr>
          <w:rFonts w:ascii="Angsana New" w:hAnsi="Angsana New"/>
          <w:sz w:val="30"/>
          <w:szCs w:val="30"/>
        </w:rPr>
      </w:pPr>
    </w:p>
    <w:p w:rsidR="005B3F6B" w:rsidRDefault="005B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2"/>
        <w:gridCol w:w="1261"/>
        <w:gridCol w:w="271"/>
        <w:gridCol w:w="1259"/>
        <w:gridCol w:w="271"/>
        <w:gridCol w:w="1259"/>
        <w:gridCol w:w="274"/>
        <w:gridCol w:w="1253"/>
      </w:tblGrid>
      <w:tr w:rsidR="00474F63" w:rsidRPr="006D227C" w:rsidTr="0097446A">
        <w:tc>
          <w:tcPr>
            <w:tcW w:w="1846" w:type="pct"/>
          </w:tcPr>
          <w:p w:rsidR="00474F63" w:rsidRPr="0016527C" w:rsidRDefault="00F1046F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16527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74F63" w:rsidRPr="0016527C">
              <w:rPr>
                <w:rFonts w:ascii="Angsana New" w:hAnsi="Angsana New"/>
                <w:sz w:val="30"/>
                <w:szCs w:val="30"/>
              </w:rPr>
              <w:br w:type="page"/>
            </w:r>
            <w:r w:rsidR="00474F63" w:rsidRPr="0016527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80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98" w:type="pct"/>
            <w:gridSpan w:val="5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7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74F63" w:rsidRPr="006D227C" w:rsidTr="0097446A">
        <w:tc>
          <w:tcPr>
            <w:tcW w:w="184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4" w:type="pct"/>
            <w:gridSpan w:val="3"/>
            <w:tcBorders>
              <w:bottom w:val="single" w:sz="4" w:space="0" w:color="auto"/>
            </w:tcBorders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7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97446A" w:rsidRPr="006D227C" w:rsidTr="0097446A">
        <w:tc>
          <w:tcPr>
            <w:tcW w:w="184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474F63" w:rsidRPr="0016527C" w:rsidRDefault="00474F63" w:rsidP="00726F9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7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474F63" w:rsidRPr="0016527C" w:rsidRDefault="00830552" w:rsidP="000332B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30 </w:t>
            </w:r>
            <w:r w:rsidR="000332B6" w:rsidRPr="0016527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97446A" w:rsidRPr="006D227C" w:rsidTr="0097446A">
        <w:tc>
          <w:tcPr>
            <w:tcW w:w="184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vAlign w:val="bottom"/>
          </w:tcPr>
          <w:p w:rsidR="00474F63" w:rsidRPr="0016527C" w:rsidRDefault="00474F63" w:rsidP="00726F9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  <w:r w:rsidR="00F1046F"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</w:t>
            </w:r>
          </w:p>
        </w:tc>
        <w:tc>
          <w:tcPr>
            <w:tcW w:w="14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474F63" w:rsidRPr="0016527C" w:rsidRDefault="00474F63" w:rsidP="00726F9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7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1046F" w:rsidRPr="0016527C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474F63" w:rsidRPr="006D227C" w:rsidTr="0097446A">
        <w:tc>
          <w:tcPr>
            <w:tcW w:w="1846" w:type="pct"/>
          </w:tcPr>
          <w:p w:rsidR="00474F63" w:rsidRPr="0016527C" w:rsidRDefault="00474F63" w:rsidP="00726F9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54" w:type="pct"/>
            <w:gridSpan w:val="7"/>
            <w:vAlign w:val="bottom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5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46A" w:rsidRPr="006D227C" w:rsidTr="0097446A">
        <w:tc>
          <w:tcPr>
            <w:tcW w:w="1846" w:type="pct"/>
          </w:tcPr>
          <w:p w:rsidR="00474F63" w:rsidRPr="0016527C" w:rsidRDefault="00474F63" w:rsidP="00726F98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0" w:type="pct"/>
          </w:tcPr>
          <w:p w:rsidR="00474F63" w:rsidRPr="0016527C" w:rsidRDefault="00474F63" w:rsidP="00726F98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</w:tcPr>
          <w:p w:rsidR="00474F63" w:rsidRPr="0016527C" w:rsidRDefault="00474F63" w:rsidP="00726F9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</w:tcPr>
          <w:p w:rsidR="00474F63" w:rsidRPr="0016527C" w:rsidRDefault="00474F63" w:rsidP="00726F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80" w:type="pct"/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80" w:type="pct"/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925,411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(76,251)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849,160</w:t>
            </w: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830552" w:rsidRPr="0016527C" w:rsidRDefault="00830552" w:rsidP="00830552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80" w:type="pct"/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8,589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6527C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</w:t>
            </w:r>
            <w:r w:rsidR="000F7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6527C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830552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6527C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</w:t>
            </w:r>
            <w:r w:rsidR="000F7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20,300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19,348</w:t>
            </w:r>
          </w:p>
        </w:tc>
        <w:tc>
          <w:tcPr>
            <w:tcW w:w="146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39,648</w:t>
            </w: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996,300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0F743D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(55,825</w:t>
            </w:r>
            <w:r w:rsidR="0016527C"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940,47</w:t>
            </w:r>
            <w:r w:rsidR="000F74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830552" w:rsidRPr="0016527C" w:rsidRDefault="00830552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830552" w:rsidRPr="0016527C" w:rsidRDefault="00830552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0" w:type="pct"/>
          </w:tcPr>
          <w:p w:rsidR="00830552" w:rsidRPr="0016527C" w:rsidRDefault="00830552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106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830552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830552" w:rsidRPr="0016527C" w:rsidRDefault="00830552" w:rsidP="00974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80" w:type="pct"/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(1,385,728)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78,56</w:t>
            </w:r>
            <w:r w:rsidR="000F7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830552" w:rsidRPr="0016527C" w:rsidRDefault="000F743D" w:rsidP="0016527C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(1,307,163</w:t>
            </w:r>
            <w:r w:rsidR="0016527C" w:rsidRPr="00165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7446A" w:rsidRPr="006D227C" w:rsidTr="0097446A">
        <w:tc>
          <w:tcPr>
            <w:tcW w:w="1846" w:type="pct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(1,385,728)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78,56</w:t>
            </w:r>
            <w:r w:rsidR="000F74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830552" w:rsidRPr="0016527C" w:rsidRDefault="000F743D" w:rsidP="0016527C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(1,307,163</w:t>
            </w:r>
            <w:r w:rsidR="0016527C"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7446A" w:rsidRPr="00B5204C" w:rsidTr="0097446A">
        <w:tc>
          <w:tcPr>
            <w:tcW w:w="1846" w:type="pct"/>
            <w:vAlign w:val="bottom"/>
          </w:tcPr>
          <w:p w:rsidR="00830552" w:rsidRPr="0016527C" w:rsidRDefault="00830552" w:rsidP="0083055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830552" w:rsidRPr="0016527C" w:rsidRDefault="00830552" w:rsidP="0097446A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(389,428)</w:t>
            </w:r>
          </w:p>
        </w:tc>
        <w:tc>
          <w:tcPr>
            <w:tcW w:w="146" w:type="pct"/>
            <w:vAlign w:val="center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22,740</w:t>
            </w:r>
          </w:p>
        </w:tc>
        <w:tc>
          <w:tcPr>
            <w:tcW w:w="146" w:type="pct"/>
            <w:vAlign w:val="bottom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830552" w:rsidRPr="0016527C" w:rsidRDefault="0016527C" w:rsidP="0097446A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right="-106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0552" w:rsidRPr="0016527C" w:rsidRDefault="00830552" w:rsidP="008305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830552" w:rsidRPr="0016527C" w:rsidRDefault="0016527C" w:rsidP="0016527C">
            <w:pPr>
              <w:pStyle w:val="acctfourfigures"/>
              <w:widowControl w:val="0"/>
              <w:tabs>
                <w:tab w:val="clear" w:pos="765"/>
                <w:tab w:val="decimal" w:pos="1055"/>
              </w:tabs>
              <w:spacing w:line="240" w:lineRule="auto"/>
              <w:ind w:right="-29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52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(366,688)</w:t>
            </w:r>
          </w:p>
        </w:tc>
      </w:tr>
    </w:tbl>
    <w:p w:rsidR="00551D9C" w:rsidRDefault="00551D9C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:rsidR="00033AF5" w:rsidRPr="00B847D1" w:rsidRDefault="00033AF5" w:rsidP="00033AF5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:rsidR="00033AF5" w:rsidRDefault="00033AF5" w:rsidP="00033A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1"/>
        <w:gridCol w:w="897"/>
        <w:gridCol w:w="1263"/>
        <w:gridCol w:w="271"/>
        <w:gridCol w:w="1264"/>
        <w:gridCol w:w="271"/>
        <w:gridCol w:w="1255"/>
        <w:gridCol w:w="252"/>
        <w:gridCol w:w="1276"/>
      </w:tblGrid>
      <w:tr w:rsidR="00033AF5" w:rsidRPr="009664BA" w:rsidTr="006C4C88">
        <w:trPr>
          <w:tblHeader/>
        </w:trPr>
        <w:tc>
          <w:tcPr>
            <w:tcW w:w="1360" w:type="pct"/>
          </w:tcPr>
          <w:p w:rsidR="00033AF5" w:rsidRPr="00D6309F" w:rsidRDefault="00033AF5" w:rsidP="006C4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9" w:type="pct"/>
            <w:gridSpan w:val="3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1" w:type="pct"/>
            <w:gridSpan w:val="3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33AF5" w:rsidRPr="009664BA" w:rsidTr="006C4C88">
        <w:trPr>
          <w:tblHeader/>
        </w:trPr>
        <w:tc>
          <w:tcPr>
            <w:tcW w:w="1360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81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055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0332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  <w:r w:rsidRPr="0083055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3055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Pr="000332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8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33AF5" w:rsidRPr="009664BA" w:rsidTr="006C4C88">
        <w:trPr>
          <w:tblHeader/>
        </w:trPr>
        <w:tc>
          <w:tcPr>
            <w:tcW w:w="1360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1" w:type="pct"/>
            <w:vAlign w:val="center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6" w:type="pct"/>
            <w:vAlign w:val="center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vAlign w:val="center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vAlign w:val="center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36" w:type="pct"/>
            <w:vAlign w:val="center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8" w:type="pct"/>
            <w:vAlign w:val="center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033AF5" w:rsidRPr="009664BA" w:rsidTr="006C4C88">
        <w:trPr>
          <w:tblHeader/>
        </w:trPr>
        <w:tc>
          <w:tcPr>
            <w:tcW w:w="1360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56" w:type="pct"/>
            <w:gridSpan w:val="7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33AF5" w:rsidRPr="009664BA" w:rsidTr="006C4C88">
        <w:tc>
          <w:tcPr>
            <w:tcW w:w="1360" w:type="pct"/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81" w:type="pct"/>
          </w:tcPr>
          <w:p w:rsidR="00033AF5" w:rsidRPr="00E931B1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1,120,92</w:t>
            </w:r>
            <w:r w:rsidR="00036D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1,102,347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:rsidR="00033AF5" w:rsidRPr="00D6309F" w:rsidRDefault="00033AF5" w:rsidP="00185E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1,024,15</w:t>
            </w:r>
            <w:r w:rsidR="00185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8" w:type="pct"/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972,343</w:t>
            </w:r>
          </w:p>
        </w:tc>
      </w:tr>
      <w:tr w:rsidR="00033AF5" w:rsidRPr="009664BA" w:rsidTr="006C4C88">
        <w:tc>
          <w:tcPr>
            <w:tcW w:w="1360" w:type="pct"/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single" w:sz="2" w:space="0" w:color="auto"/>
            </w:tcBorders>
          </w:tcPr>
          <w:p w:rsidR="00033AF5" w:rsidRPr="0045112A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50,29</w:t>
            </w:r>
            <w:r w:rsidR="00036D1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bottom w:val="single" w:sz="2" w:space="0" w:color="auto"/>
            </w:tcBorders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37,891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2" w:space="0" w:color="auto"/>
            </w:tcBorders>
          </w:tcPr>
          <w:p w:rsidR="00033AF5" w:rsidRPr="00D6309F" w:rsidRDefault="00033AF5" w:rsidP="00185E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44,25</w:t>
            </w:r>
            <w:r w:rsidR="00185EE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8" w:type="pct"/>
            <w:tcBorders>
              <w:bottom w:val="single" w:sz="2" w:space="0" w:color="auto"/>
            </w:tcBorders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31,376</w:t>
            </w:r>
          </w:p>
        </w:tc>
      </w:tr>
      <w:tr w:rsidR="00033AF5" w:rsidRPr="009664BA" w:rsidTr="006C4C88">
        <w:tc>
          <w:tcPr>
            <w:tcW w:w="1360" w:type="pct"/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2" w:space="0" w:color="auto"/>
              <w:bottom w:val="double" w:sz="4" w:space="0" w:color="auto"/>
            </w:tcBorders>
          </w:tcPr>
          <w:p w:rsidR="00033AF5" w:rsidRPr="0045112A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1,171,221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2" w:space="0" w:color="auto"/>
              <w:bottom w:val="double" w:sz="4" w:space="0" w:color="auto"/>
            </w:tcBorders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1,140,238</w:t>
            </w:r>
          </w:p>
        </w:tc>
        <w:tc>
          <w:tcPr>
            <w:tcW w:w="14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2" w:space="0" w:color="auto"/>
              <w:bottom w:val="double" w:sz="4" w:space="0" w:color="auto"/>
            </w:tcBorders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1,068,405</w:t>
            </w:r>
          </w:p>
        </w:tc>
        <w:tc>
          <w:tcPr>
            <w:tcW w:w="136" w:type="pct"/>
          </w:tcPr>
          <w:p w:rsidR="00033AF5" w:rsidRPr="002A51E2" w:rsidRDefault="00033AF5" w:rsidP="006C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8" w:type="pct"/>
            <w:tcBorders>
              <w:top w:val="single" w:sz="2" w:space="0" w:color="auto"/>
              <w:bottom w:val="double" w:sz="4" w:space="0" w:color="auto"/>
            </w:tcBorders>
          </w:tcPr>
          <w:p w:rsidR="00033AF5" w:rsidRPr="00D6309F" w:rsidRDefault="00033AF5" w:rsidP="006C4C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>1,003,719</w:t>
            </w:r>
          </w:p>
        </w:tc>
      </w:tr>
    </w:tbl>
    <w:p w:rsidR="00033AF5" w:rsidRPr="00033AF5" w:rsidRDefault="00033AF5" w:rsidP="00033AF5">
      <w:pPr>
        <w:rPr>
          <w:lang w:val="x-none" w:eastAsia="x-none"/>
        </w:rPr>
      </w:pPr>
    </w:p>
    <w:p w:rsidR="00033AF5" w:rsidRDefault="0003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C85191" w:rsidRDefault="00AB3794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</w:t>
      </w:r>
      <w:r w:rsidR="00033AF5">
        <w:rPr>
          <w:rFonts w:ascii="Angsana New" w:hAnsi="Angsana New" w:hint="cs"/>
          <w:sz w:val="30"/>
          <w:szCs w:val="30"/>
          <w:u w:val="none"/>
          <w:cs/>
          <w:lang w:val="th-TH"/>
        </w:rPr>
        <w:t>2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A0E4B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5A0E4B" w:rsidRPr="005A0E4B" w:rsidRDefault="005A0E4B" w:rsidP="005A0E4B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:rsidR="005A0E4B" w:rsidRPr="00FF7080" w:rsidRDefault="005A0E4B" w:rsidP="005A0E4B">
      <w:pPr>
        <w:tabs>
          <w:tab w:val="clear" w:pos="227"/>
          <w:tab w:val="clear" w:pos="454"/>
          <w:tab w:val="left" w:pos="540"/>
        </w:tabs>
        <w:ind w:left="-90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  <w:r w:rsidRPr="005A0E4B">
        <w:rPr>
          <w:sz w:val="30"/>
          <w:szCs w:val="30"/>
          <w:cs/>
          <w:lang w:val="th-TH" w:eastAsia="x-none"/>
        </w:rPr>
        <w:tab/>
      </w:r>
      <w:r w:rsidRPr="00FF7080">
        <w:rPr>
          <w:rFonts w:hint="cs"/>
          <w:b/>
          <w:bCs/>
          <w:i/>
          <w:iCs/>
          <w:sz w:val="30"/>
          <w:szCs w:val="30"/>
          <w:cs/>
          <w:lang w:val="th-TH" w:eastAsia="x-none"/>
        </w:rPr>
        <w:t>เงินกู้ยืมระยะยาวจากสถาบันการเงิน</w:t>
      </w:r>
    </w:p>
    <w:p w:rsidR="005A0E4B" w:rsidRDefault="005A0E4B" w:rsidP="005A0E4B">
      <w:pPr>
        <w:tabs>
          <w:tab w:val="clear" w:pos="227"/>
          <w:tab w:val="clear" w:pos="454"/>
          <w:tab w:val="left" w:pos="540"/>
        </w:tabs>
        <w:ind w:left="-90"/>
        <w:rPr>
          <w:rFonts w:cs="Arial"/>
          <w:sz w:val="30"/>
          <w:szCs w:val="30"/>
          <w:cs/>
          <w:lang w:val="th-TH" w:eastAsia="x-none"/>
        </w:rPr>
      </w:pPr>
    </w:p>
    <w:p w:rsidR="005A0E4B" w:rsidRPr="005A0E4B" w:rsidRDefault="00FF7080" w:rsidP="005A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ในระหว่างงวดเก้าเดือน</w:t>
      </w:r>
      <w:r w:rsidR="005A0E4B" w:rsidRPr="005A0E4B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สิ้นสุดวันที่ </w:t>
      </w:r>
      <w:r w:rsidR="005A0E4B" w:rsidRPr="005A0E4B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5A0E4B" w:rsidRPr="005A0E4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กันยายน </w:t>
      </w:r>
      <w:r w:rsidR="005A0E4B" w:rsidRPr="005A0E4B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="005A0E4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A0E4B"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บริษัทจ่ายชำระคืนเงินกู้ยืมระยะยาวจากสถาบันการเงิน</w:t>
      </w:r>
      <w:r w:rsidR="005A0E4B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5A0E4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เป็นจำนวน </w:t>
      </w:r>
      <w:r w:rsidR="005A0E4B">
        <w:rPr>
          <w:rFonts w:asciiTheme="majorBidi" w:hAnsiTheme="majorBidi" w:cstheme="majorBidi"/>
          <w:sz w:val="30"/>
          <w:szCs w:val="30"/>
          <w:lang w:eastAsia="x-none"/>
        </w:rPr>
        <w:t xml:space="preserve">7,218.7 </w:t>
      </w:r>
      <w:r w:rsidR="005A0E4B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ล้านบาท ซึ่งการชำระคืนดังกล่าว เป็นการชำระคืนก่อนกำหนด</w:t>
      </w:r>
    </w:p>
    <w:p w:rsidR="00C85191" w:rsidRDefault="00C85191" w:rsidP="00C85191">
      <w:pPr>
        <w:rPr>
          <w:rFonts w:cs="Arial"/>
          <w:sz w:val="30"/>
          <w:szCs w:val="30"/>
          <w:cs/>
          <w:lang w:val="th-TH" w:eastAsia="x-none"/>
        </w:rPr>
      </w:pPr>
    </w:p>
    <w:p w:rsidR="005A0E4B" w:rsidRPr="00FF7080" w:rsidRDefault="005A0E4B" w:rsidP="00A666ED">
      <w:pPr>
        <w:ind w:left="540"/>
        <w:jc w:val="thaiDistribute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  <w:r w:rsidRPr="00FF7080">
        <w:rPr>
          <w:rFonts w:hint="cs"/>
          <w:b/>
          <w:bCs/>
          <w:i/>
          <w:iCs/>
          <w:sz w:val="30"/>
          <w:szCs w:val="30"/>
          <w:cs/>
          <w:lang w:val="th-TH" w:eastAsia="x-none"/>
        </w:rPr>
        <w:t>หุ้นกู้</w:t>
      </w:r>
    </w:p>
    <w:p w:rsidR="00A666ED" w:rsidRDefault="00A6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3"/>
        <w:gridCol w:w="1439"/>
        <w:gridCol w:w="1261"/>
        <w:gridCol w:w="237"/>
        <w:gridCol w:w="1290"/>
      </w:tblGrid>
      <w:tr w:rsidR="00AE4427" w:rsidRPr="00FF0DF5" w:rsidTr="00AE4427">
        <w:trPr>
          <w:trHeight w:val="317"/>
        </w:trPr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4" w:type="pct"/>
            <w:gridSpan w:val="3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/</w:t>
            </w:r>
            <w:r w:rsidR="00AE442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AE4427" w:rsidRPr="00FF0DF5" w:rsidTr="00AE4427"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E4427" w:rsidRPr="00FF0DF5" w:rsidTr="00AE4427"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8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vAlign w:val="bottom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AE4427" w:rsidRPr="00FF0DF5" w:rsidTr="00AE4427"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4" w:type="pct"/>
            <w:gridSpan w:val="3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E4427" w:rsidRPr="00FF0DF5" w:rsidTr="00AE4427"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76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5A0E4B" w:rsidRDefault="005A0E4B" w:rsidP="00AE442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28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5,000,000</w:t>
            </w:r>
          </w:p>
        </w:tc>
        <w:tc>
          <w:tcPr>
            <w:tcW w:w="128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</w:tcPr>
          <w:p w:rsidR="005A0E4B" w:rsidRPr="002A51E2" w:rsidRDefault="005A0E4B" w:rsidP="00AE442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E4427" w:rsidRPr="00C60455" w:rsidTr="00AE4427">
        <w:trPr>
          <w:trHeight w:val="178"/>
        </w:trPr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ต้นทุนการออกหุ้นกู้รอตัดจ่าย</w:t>
            </w:r>
          </w:p>
        </w:tc>
        <w:tc>
          <w:tcPr>
            <w:tcW w:w="776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:rsidR="005A0E4B" w:rsidRPr="002A51E2" w:rsidRDefault="00AE4427" w:rsidP="00AE442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28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A0E4B">
              <w:rPr>
                <w:rFonts w:ascii="Angsana New" w:hAnsi="Angsana New"/>
                <w:sz w:val="30"/>
                <w:szCs w:val="30"/>
                <w:lang w:val="en-US" w:eastAsia="en-US"/>
              </w:rPr>
              <w:t>6,905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</w:tcPr>
          <w:p w:rsidR="005A0E4B" w:rsidRPr="002A51E2" w:rsidRDefault="005A0E4B" w:rsidP="00AE442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E4427" w:rsidRPr="00C60455" w:rsidTr="00AE4427">
        <w:tc>
          <w:tcPr>
            <w:tcW w:w="2720" w:type="pct"/>
          </w:tcPr>
          <w:p w:rsidR="005A0E4B" w:rsidRPr="00A36406" w:rsidRDefault="005A0E4B" w:rsidP="005A0E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5A0E4B" w:rsidRPr="002A51E2" w:rsidRDefault="00AE4427" w:rsidP="00AE442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28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4,993,095</w:t>
            </w:r>
          </w:p>
        </w:tc>
        <w:tc>
          <w:tcPr>
            <w:tcW w:w="128" w:type="pct"/>
          </w:tcPr>
          <w:p w:rsidR="005A0E4B" w:rsidRPr="002A51E2" w:rsidRDefault="005A0E4B" w:rsidP="005A0E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5A0E4B" w:rsidRPr="002A51E2" w:rsidRDefault="005A0E4B" w:rsidP="00AE442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5A0E4B" w:rsidRDefault="005A0E4B" w:rsidP="00A666E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E4427" w:rsidRPr="003C6F58" w:rsidRDefault="00AE4427" w:rsidP="00AE442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207E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</w:t>
      </w:r>
      <w:r>
        <w:rPr>
          <w:rFonts w:ascii="Angsana New" w:hAnsi="Angsana New" w:hint="cs"/>
          <w:sz w:val="30"/>
          <w:szCs w:val="30"/>
          <w:cs/>
        </w:rPr>
        <w:t>ั</w:t>
      </w:r>
      <w:r>
        <w:rPr>
          <w:rFonts w:ascii="Angsana New" w:hAnsi="Angsana New"/>
          <w:sz w:val="30"/>
          <w:szCs w:val="30"/>
          <w:cs/>
        </w:rPr>
        <w:t>ทออกหุ้นกู้ไม่ด้อยสิทธิ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ไม่มีหลักประกัน</w:t>
      </w:r>
      <w:r>
        <w:rPr>
          <w:rFonts w:ascii="Angsana New" w:hAnsi="Angsana New" w:hint="cs"/>
          <w:sz w:val="30"/>
          <w:szCs w:val="30"/>
          <w:cs/>
        </w:rPr>
        <w:t>ให้แก่ผู้ลงทุนสถาบันและผู้ลงทุน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รายใหญ่ มีวัตถุประสงค์</w:t>
      </w:r>
      <w:r>
        <w:rPr>
          <w:rFonts w:ascii="Angsana New" w:hAnsi="Angsana New"/>
          <w:sz w:val="30"/>
          <w:szCs w:val="30"/>
          <w:cs/>
        </w:rPr>
        <w:t xml:space="preserve">เพื่อชำระคืนเงินกู้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/>
          <w:sz w:val="30"/>
          <w:szCs w:val="30"/>
          <w:cs/>
        </w:rPr>
        <w:t xml:space="preserve">ใช้ในการดำเนินงาน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8A0786">
        <w:rPr>
          <w:rFonts w:ascii="Angsana New" w:hAnsi="Angsana New"/>
          <w:sz w:val="30"/>
          <w:szCs w:val="30"/>
          <w:cs/>
        </w:rPr>
        <w:t>เป็นเงินทุนหมุนเวียน</w:t>
      </w:r>
      <w:r w:rsidR="003C6F58">
        <w:rPr>
          <w:rFonts w:ascii="Angsana New" w:hAnsi="Angsana New"/>
          <w:sz w:val="30"/>
          <w:szCs w:val="30"/>
        </w:rPr>
        <w:t xml:space="preserve"> </w:t>
      </w:r>
      <w:r w:rsidR="003C6F58">
        <w:rPr>
          <w:rFonts w:ascii="Angsana New" w:hAnsi="Angsana New" w:hint="cs"/>
          <w:sz w:val="30"/>
          <w:szCs w:val="30"/>
          <w:cs/>
        </w:rPr>
        <w:t>โดยบริษัทต้องรักษาอัตราส่วนทางการเงินตามเงื่อนไขที่ระบุไว้ในข้อกำหนดของผู้ออกหุ้นกู้</w:t>
      </w:r>
    </w:p>
    <w:p w:rsidR="00AE4427" w:rsidRDefault="00AE4427" w:rsidP="00A666E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53BF3" w:rsidRPr="00953BF3" w:rsidRDefault="00953BF3" w:rsidP="00A666E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รายละเอียดหุ้นกู้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ของบริษัทมีดังนี้</w:t>
      </w:r>
    </w:p>
    <w:p w:rsidR="00C85191" w:rsidRDefault="00C85191" w:rsidP="00C85191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0"/>
        <w:gridCol w:w="1348"/>
        <w:gridCol w:w="992"/>
        <w:gridCol w:w="1263"/>
        <w:gridCol w:w="1888"/>
      </w:tblGrid>
      <w:tr w:rsidR="00E3393F" w:rsidRPr="009664BA" w:rsidTr="00E3393F">
        <w:trPr>
          <w:tblHeader/>
        </w:trPr>
        <w:tc>
          <w:tcPr>
            <w:tcW w:w="1571" w:type="pct"/>
          </w:tcPr>
          <w:p w:rsidR="00A666ED" w:rsidRPr="00953BF3" w:rsidRDefault="00A666ED" w:rsidP="005F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3BF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วงเงิน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br/>
            </w: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  <w:tc>
          <w:tcPr>
            <w:tcW w:w="713" w:type="pct"/>
          </w:tcPr>
          <w:p w:rsidR="00A666ED" w:rsidRDefault="00A666ED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3BF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มูลค่าที่ตราไว</w:t>
            </w:r>
            <w:r w:rsidR="00FF708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้</w:t>
            </w:r>
          </w:p>
          <w:p w:rsidR="00E3393F" w:rsidRPr="00E3393F" w:rsidRDefault="00E3393F" w:rsidP="00FF7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525" w:type="pct"/>
          </w:tcPr>
          <w:p w:rsidR="00E3393F" w:rsidRDefault="00E3393F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ระยะเวลา</w:t>
            </w:r>
          </w:p>
          <w:p w:rsidR="00A666ED" w:rsidRPr="00E3393F" w:rsidRDefault="00E3393F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="00A666ED"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ปี</w:t>
            </w: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668" w:type="pct"/>
          </w:tcPr>
          <w:p w:rsidR="00E3393F" w:rsidRDefault="00A666ED" w:rsidP="00E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3BF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</w:t>
            </w:r>
            <w:r w:rsidR="0027531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</w:t>
            </w:r>
          </w:p>
          <w:p w:rsidR="00A666ED" w:rsidRPr="00E3393F" w:rsidRDefault="00A666ED" w:rsidP="00E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3393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  <w:tc>
          <w:tcPr>
            <w:tcW w:w="999" w:type="pct"/>
          </w:tcPr>
          <w:p w:rsidR="00A666ED" w:rsidRPr="00953BF3" w:rsidRDefault="00E3393F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วันครบกำหนดไถ่ถอน</w:t>
            </w:r>
          </w:p>
        </w:tc>
      </w:tr>
      <w:tr w:rsidR="00E3393F" w:rsidRPr="009664BA" w:rsidTr="00E3393F">
        <w:trPr>
          <w:tblHeader/>
        </w:trPr>
        <w:tc>
          <w:tcPr>
            <w:tcW w:w="1571" w:type="pct"/>
          </w:tcPr>
          <w:p w:rsidR="00A666ED" w:rsidRPr="00953BF3" w:rsidRDefault="00A666ED" w:rsidP="005F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13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5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68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9" w:type="pct"/>
          </w:tcPr>
          <w:p w:rsidR="00A666ED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3393F" w:rsidRPr="009664BA" w:rsidTr="00E3393F">
        <w:trPr>
          <w:tblHeader/>
        </w:trPr>
        <w:tc>
          <w:tcPr>
            <w:tcW w:w="1571" w:type="pct"/>
          </w:tcPr>
          <w:p w:rsidR="00A666ED" w:rsidRPr="00A666ED" w:rsidRDefault="00A666ED" w:rsidP="005F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หุ้นกู้ไม่ด้อยสิทธิ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24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3,500</w:t>
            </w:r>
          </w:p>
        </w:tc>
        <w:tc>
          <w:tcPr>
            <w:tcW w:w="713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  <w:tc>
          <w:tcPr>
            <w:tcW w:w="525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68" w:type="pct"/>
          </w:tcPr>
          <w:p w:rsidR="00A666ED" w:rsidRPr="00953BF3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2.21</w:t>
            </w:r>
          </w:p>
        </w:tc>
        <w:tc>
          <w:tcPr>
            <w:tcW w:w="999" w:type="pct"/>
          </w:tcPr>
          <w:p w:rsidR="00A666ED" w:rsidRDefault="00A666ED" w:rsidP="005F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E3393F" w:rsidRPr="009664BA" w:rsidTr="00E3393F">
        <w:trPr>
          <w:tblHeader/>
        </w:trPr>
        <w:tc>
          <w:tcPr>
            <w:tcW w:w="1571" w:type="pct"/>
          </w:tcPr>
          <w:p w:rsidR="00A666ED" w:rsidRPr="00A666ED" w:rsidRDefault="00A666ED" w:rsidP="008A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หุ้นกู้ไม่ด้อยสิทธิ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273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24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1,500</w:t>
            </w:r>
          </w:p>
        </w:tc>
        <w:tc>
          <w:tcPr>
            <w:tcW w:w="713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  <w:tc>
          <w:tcPr>
            <w:tcW w:w="525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668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2.82</w:t>
            </w:r>
          </w:p>
        </w:tc>
        <w:tc>
          <w:tcPr>
            <w:tcW w:w="999" w:type="pct"/>
          </w:tcPr>
          <w:p w:rsidR="00A666ED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E3393F" w:rsidRPr="009664BA" w:rsidTr="00E3393F">
        <w:trPr>
          <w:tblHeader/>
        </w:trPr>
        <w:tc>
          <w:tcPr>
            <w:tcW w:w="1571" w:type="pct"/>
          </w:tcPr>
          <w:p w:rsidR="00A666ED" w:rsidRPr="00953BF3" w:rsidRDefault="00A666ED" w:rsidP="008A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13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5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68" w:type="pct"/>
          </w:tcPr>
          <w:p w:rsidR="00A666ED" w:rsidRPr="00953BF3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9" w:type="pct"/>
          </w:tcPr>
          <w:p w:rsidR="00A666ED" w:rsidRDefault="00A666ED" w:rsidP="008A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</w:tbl>
    <w:p w:rsidR="00AE4427" w:rsidRDefault="00AE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3D7076" w:rsidRDefault="0081387C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1</w:t>
      </w:r>
      <w:r w:rsidR="00C85191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3C6F58"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</w:t>
      </w:r>
    </w:p>
    <w:p w:rsidR="006F0CCB" w:rsidRDefault="006F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:rsidR="00F52E52" w:rsidRDefault="00103690" w:rsidP="0010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3690">
        <w:rPr>
          <w:rFonts w:ascii="Angsana New" w:hAnsi="Angsana New"/>
          <w:sz w:val="30"/>
          <w:szCs w:val="30"/>
          <w:cs/>
          <w:lang w:val="th-TH"/>
        </w:rPr>
        <w:t>บริษัทมีคดีความจากการถูกประเมินภาษีเงินได้นิติบุคคลของกรมสรรพากรเกี่ยวกับการบันทึกรายได้สําหร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03690">
        <w:rPr>
          <w:rFonts w:ascii="Angsana New" w:hAnsi="Angsana New"/>
          <w:sz w:val="30"/>
          <w:szCs w:val="30"/>
          <w:cs/>
          <w:lang w:val="th-TH"/>
        </w:rPr>
        <w:t>ปี 2542 และ 2543 ที่มีผลต่อการใช้ประโยชน์ของผลขาดทุนสะสมยกมาทางภาษีในปีถัดมา (ศาลภาษีอากรกลางได้มี</w:t>
      </w:r>
      <w:r w:rsidR="00207802">
        <w:rPr>
          <w:rFonts w:ascii="Angsana New" w:hAnsi="Angsana New"/>
          <w:sz w:val="30"/>
          <w:szCs w:val="30"/>
          <w:cs/>
          <w:lang w:val="th-TH"/>
        </w:rPr>
        <w:br/>
      </w:r>
      <w:r w:rsidRPr="00103690">
        <w:rPr>
          <w:rFonts w:ascii="Angsana New" w:hAnsi="Angsana New"/>
          <w:sz w:val="30"/>
          <w:szCs w:val="30"/>
          <w:cs/>
          <w:lang w:val="th-TH"/>
        </w:rPr>
        <w:t>คําพิพากษาให้บริษัทชนะคดีแล้ว) ต่อมากรมสรรพากรได้ยื่นอุทธรณ์ต่อศาลฎีกา โดยเมื่อวันที่ 12 พฤษภาคม 2558 ศาลภาษีอากรกลางได้อ่านคําพิพากษาศาลฎีกา โดยพิพากษากลับเป็นไม่เพิกถอนหนังสือแจ้งเปลี่ยนแปลงผลขาดทุนสุทธิปี 2542 และ 2543 และคําวินิจฉัยของคณะกรรมการพิจารณาอุทธรณ์ โดยคําพิพากษาศาลฎีกาดังกล่าวเกี่ยวเนื่องกับการใช้ประโยชน์ทางภาษีของบริษัทในปี 2546 และ</w:t>
      </w:r>
      <w:r w:rsidR="00231BF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31BFB">
        <w:rPr>
          <w:rFonts w:ascii="Angsana New" w:hAnsi="Angsana New"/>
          <w:sz w:val="30"/>
          <w:szCs w:val="30"/>
          <w:cs/>
          <w:lang w:val="th-TH"/>
        </w:rPr>
        <w:t xml:space="preserve">2548 </w:t>
      </w:r>
      <w:r w:rsidR="00231BFB">
        <w:rPr>
          <w:rFonts w:ascii="Angsana New" w:hAnsi="Angsana New" w:hint="cs"/>
          <w:sz w:val="30"/>
          <w:szCs w:val="30"/>
          <w:cs/>
          <w:lang w:val="th-TH"/>
        </w:rPr>
        <w:t>ซึ่ง</w:t>
      </w:r>
      <w:r w:rsidRPr="00103690">
        <w:rPr>
          <w:rFonts w:ascii="Angsana New" w:hAnsi="Angsana New"/>
          <w:sz w:val="30"/>
          <w:szCs w:val="30"/>
          <w:cs/>
          <w:lang w:val="th-TH"/>
        </w:rPr>
        <w:t>ในปี 2555 กรมสรรพากรได้ส่งหนังสือมายังบริษัทเพื่อแจ้งประเมินภาษีเงินได้นิติบุคคล สําหรับปี 2546 และ 2548 พร้อมเบี้ยปรับและเงินเพิ่ม รวมเป็นจํานวน 121</w:t>
      </w:r>
      <w:r w:rsidR="004D5FCC">
        <w:rPr>
          <w:rFonts w:ascii="Angsana New" w:hAnsi="Angsana New"/>
          <w:sz w:val="30"/>
          <w:szCs w:val="30"/>
          <w:cs/>
          <w:lang w:val="th-TH"/>
        </w:rPr>
        <w:br/>
      </w:r>
      <w:r w:rsidRPr="00103690">
        <w:rPr>
          <w:rFonts w:ascii="Angsana New" w:hAnsi="Angsana New"/>
          <w:sz w:val="30"/>
          <w:szCs w:val="30"/>
          <w:cs/>
          <w:lang w:val="th-TH"/>
        </w:rPr>
        <w:t>ล้านบาท พร้อมทั้งวางหลักประกันเต็มจํานวนแล้ว</w:t>
      </w:r>
      <w:r w:rsidR="00725A4B" w:rsidRPr="00725A4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31BFB" w:rsidRPr="00EA3054">
        <w:rPr>
          <w:rFonts w:ascii="Angsana New" w:hAnsi="Angsana New" w:hint="cs"/>
          <w:sz w:val="30"/>
          <w:szCs w:val="30"/>
          <w:cs/>
        </w:rPr>
        <w:t>บริษัทได้ดําเนินการยื่นอุทธรณ์ต่อคณะกรรมการพิจารณาอุทธรณ์ในประเด็นเกี่ยวกับการหักรายจ่ายที่เกี่ยวข้องตามมาตรา 65 แห่งประมวลรัษฎากร ซึ่งคณะกรรมการพิจารณาอุทธรณ์วินิจฉัยข้อเท็จจริงเป็นข้อยุติตามที่ศาลฎีกาได้วินิจฉัยไว้แล้ว</w:t>
      </w:r>
      <w:r w:rsidR="00231BFB" w:rsidRPr="00EA3054">
        <w:rPr>
          <w:rFonts w:ascii="Angsana New" w:hAnsi="Angsana New"/>
          <w:sz w:val="30"/>
          <w:szCs w:val="30"/>
        </w:rPr>
        <w:t xml:space="preserve"> </w:t>
      </w:r>
      <w:r w:rsidR="00231BFB" w:rsidRPr="00EA3054">
        <w:rPr>
          <w:rFonts w:ascii="Angsana New" w:hAnsi="Angsana New" w:hint="cs"/>
          <w:sz w:val="30"/>
          <w:szCs w:val="30"/>
          <w:cs/>
        </w:rPr>
        <w:t>อย่างไรก็ตาม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ยังไม่ได้มีการวินิจฉัยมาก่อน</w:t>
      </w:r>
      <w:r w:rsidR="00231BFB">
        <w:rPr>
          <w:rFonts w:ascii="Angsana New" w:hAnsi="Angsana New" w:hint="cs"/>
          <w:sz w:val="30"/>
          <w:szCs w:val="30"/>
          <w:cs/>
        </w:rPr>
        <w:t xml:space="preserve"> </w:t>
      </w:r>
    </w:p>
    <w:p w:rsidR="00F52E52" w:rsidRDefault="00F52E52" w:rsidP="0010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25A4B" w:rsidRPr="00725A4B" w:rsidRDefault="00725A4B" w:rsidP="0010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25A4B">
        <w:rPr>
          <w:rFonts w:ascii="Angsana New" w:hAnsi="Angsana New"/>
          <w:sz w:val="30"/>
          <w:szCs w:val="30"/>
          <w:cs/>
          <w:lang w:val="th-TH"/>
        </w:rPr>
        <w:t xml:space="preserve">ต่อมาเมื่อวันที่ 26 กันยายน 2560 ศาลภาษีอากรกลางได้มีคําพิพากษายกฟ้อง </w:t>
      </w:r>
      <w:r w:rsidR="00103690">
        <w:rPr>
          <w:rFonts w:ascii="Angsana New" w:hAnsi="Angsana New" w:hint="cs"/>
          <w:sz w:val="30"/>
          <w:szCs w:val="30"/>
          <w:cs/>
          <w:lang w:val="th-TH"/>
        </w:rPr>
        <w:t>จึงมีความเป็นไปได้ค่อนข้างแน่ที่บริษัทต้องจ่ายชำระภาระภาษีดังกล่าว และ</w:t>
      </w:r>
      <w:r w:rsidR="00103690" w:rsidRPr="00725A4B">
        <w:rPr>
          <w:rFonts w:ascii="Angsana New" w:hAnsi="Angsana New"/>
          <w:sz w:val="30"/>
          <w:szCs w:val="30"/>
          <w:cs/>
          <w:lang w:val="th-TH"/>
        </w:rPr>
        <w:t>บริษัทได้ตั้งสำรองหนี้สินจากกรณีดังกล่าว รวมเป็นจำนวน</w:t>
      </w:r>
      <w:r w:rsidR="00231BFB">
        <w:rPr>
          <w:rFonts w:ascii="Angsana New" w:hAnsi="Angsana New" w:hint="cs"/>
          <w:sz w:val="30"/>
          <w:szCs w:val="30"/>
          <w:cs/>
          <w:lang w:val="th-TH"/>
        </w:rPr>
        <w:t>สุทธิ</w:t>
      </w:r>
      <w:r w:rsidR="00103690" w:rsidRPr="00725A4B">
        <w:rPr>
          <w:rFonts w:ascii="Angsana New" w:hAnsi="Angsana New"/>
          <w:sz w:val="30"/>
          <w:szCs w:val="30"/>
          <w:cs/>
          <w:lang w:val="th-TH"/>
        </w:rPr>
        <w:t xml:space="preserve"> 101.2 ล้านบาท</w:t>
      </w:r>
      <w:r w:rsidR="00103690">
        <w:rPr>
          <w:rFonts w:ascii="Angsana New" w:hAnsi="Angsana New" w:hint="cs"/>
          <w:sz w:val="30"/>
          <w:szCs w:val="30"/>
          <w:cs/>
          <w:lang w:val="th-TH"/>
        </w:rPr>
        <w:t xml:space="preserve"> อย่างไรก็ตาม</w:t>
      </w:r>
      <w:r w:rsidRPr="00725A4B">
        <w:rPr>
          <w:rFonts w:ascii="Angsana New" w:hAnsi="Angsana New"/>
          <w:sz w:val="30"/>
          <w:szCs w:val="30"/>
          <w:cs/>
          <w:lang w:val="th-TH"/>
        </w:rPr>
        <w:t xml:space="preserve">บริษัทอยู่ระหว่างการพิจารณายื่นอุทธรณ์ในประเด็นการขอใช้สิทธิหักรายจ่ายที่เกี่ยวข้องต่อศาลอุทธรณ์คดีชำนัญพิเศษต่อไป </w:t>
      </w:r>
    </w:p>
    <w:p w:rsidR="00725A4B" w:rsidRPr="00725A4B" w:rsidRDefault="00725A4B" w:rsidP="00725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F3FE4" w:rsidRPr="00B847D1" w:rsidRDefault="003D7076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14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="009A7CBE">
        <w:rPr>
          <w:rFonts w:ascii="Angsana New" w:hAnsi="Angsana New" w:hint="cs"/>
          <w:sz w:val="30"/>
          <w:szCs w:val="30"/>
          <w:u w:val="none"/>
          <w:cs/>
          <w:lang w:val="th-TH"/>
        </w:rPr>
        <w:t>ข้อมูล</w:t>
      </w:r>
      <w:r w:rsidR="00184B2B" w:rsidRPr="00B847D1">
        <w:rPr>
          <w:rFonts w:ascii="Angsana New" w:hAnsi="Angsana New"/>
          <w:sz w:val="30"/>
          <w:szCs w:val="30"/>
          <w:u w:val="none"/>
          <w:cs/>
          <w:lang w:val="th-TH"/>
        </w:rPr>
        <w:t>ทางการเงินจำแนกตามส่วนงาน</w:t>
      </w:r>
    </w:p>
    <w:p w:rsidR="00DE1932" w:rsidRPr="00B847D1" w:rsidRDefault="00DE1932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E1932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B847D1">
        <w:rPr>
          <w:rFonts w:ascii="Angsana New" w:hAnsi="Angsana New"/>
          <w:sz w:val="30"/>
          <w:szCs w:val="30"/>
        </w:rPr>
        <w:t xml:space="preserve">3 </w:t>
      </w:r>
      <w:r w:rsidRPr="00B847D1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หน่วยงานธุรกิจที่สำคัญนี้มีขนาดของกิจการที่แตกต่างกัน และมีการบริหารจัดการแยกต่างหาก เนื่องจากใช้เทคโนโลยีและ</w:t>
      </w:r>
      <w:r w:rsidR="001777C5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B847D1" w:rsidRDefault="00651EEB" w:rsidP="00225C73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lang w:bidi="ar-SA"/>
        </w:rPr>
      </w:pP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1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ผู้ผลิตไฟฟ้าอิสระ</w:t>
      </w: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ผู้ผลิตไฟฟ้ารายเล็ก</w:t>
      </w: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ผู้ผลิตไฟฟ้าขนาดเล็กมาก</w:t>
      </w:r>
    </w:p>
    <w:p w:rsidR="00F52AC2" w:rsidRDefault="00F52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04273" w:rsidRDefault="00184B2B" w:rsidP="00177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A86D1A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A86D1A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:rsidR="001777C5" w:rsidRDefault="001777C5" w:rsidP="00177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309F" w:rsidRDefault="00D6309F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0332B6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830552">
        <w:rPr>
          <w:rFonts w:ascii="Angsana New" w:hAnsi="Angsana New"/>
          <w:i/>
          <w:iCs/>
          <w:sz w:val="30"/>
          <w:szCs w:val="30"/>
        </w:rPr>
        <w:t xml:space="preserve">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 w:rsidR="00474F63">
        <w:rPr>
          <w:rFonts w:ascii="Angsana New" w:hAnsi="Angsana New" w:hint="cs"/>
          <w:i/>
          <w:iCs/>
          <w:sz w:val="30"/>
          <w:szCs w:val="30"/>
          <w:cs/>
        </w:rPr>
        <w:t>60</w:t>
      </w:r>
    </w:p>
    <w:p w:rsidR="00013420" w:rsidRDefault="00013420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080"/>
      </w:tblGrid>
      <w:tr w:rsidR="00013420" w:rsidRPr="0060717F" w:rsidTr="00273A07">
        <w:trPr>
          <w:cantSplit/>
          <w:tblHeader/>
        </w:trPr>
        <w:tc>
          <w:tcPr>
            <w:tcW w:w="2790" w:type="dxa"/>
          </w:tcPr>
          <w:p w:rsidR="00013420" w:rsidRPr="008100D4" w:rsidRDefault="00013420" w:rsidP="005A0E4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91" w:right="-79" w:hanging="191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รายได้จากการขาย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</w:t>
            </w:r>
          </w:p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399,399</w:t>
            </w:r>
          </w:p>
        </w:tc>
        <w:tc>
          <w:tcPr>
            <w:tcW w:w="18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3,634,331</w:t>
            </w:r>
          </w:p>
        </w:tc>
        <w:tc>
          <w:tcPr>
            <w:tcW w:w="18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62,589</w:t>
            </w:r>
          </w:p>
        </w:tc>
        <w:tc>
          <w:tcPr>
            <w:tcW w:w="18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4,096,319</w:t>
            </w: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146,684</w:t>
            </w:r>
          </w:p>
        </w:tc>
        <w:tc>
          <w:tcPr>
            <w:tcW w:w="18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C11D78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146,684</w:t>
            </w:r>
          </w:p>
        </w:tc>
      </w:tr>
      <w:tr w:rsidR="00013420" w:rsidRPr="0060717F" w:rsidTr="00273A07">
        <w:trPr>
          <w:cantSplit/>
        </w:trPr>
        <w:tc>
          <w:tcPr>
            <w:tcW w:w="2790" w:type="dxa"/>
          </w:tcPr>
          <w:p w:rsidR="00013420" w:rsidRPr="008100D4" w:rsidRDefault="00013420" w:rsidP="000134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D82553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116,541</w:t>
            </w:r>
          </w:p>
        </w:tc>
        <w:tc>
          <w:tcPr>
            <w:tcW w:w="18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BD6210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806,79</w:t>
            </w:r>
            <w:r w:rsidR="00BD62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E96D9D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87,849</w:t>
            </w:r>
          </w:p>
        </w:tc>
        <w:tc>
          <w:tcPr>
            <w:tcW w:w="18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1,011,18</w:t>
            </w:r>
            <w:r w:rsidR="00BD621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:rsidR="003D7076" w:rsidRDefault="003D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D6309F" w:rsidRPr="00E96D9D" w:rsidRDefault="00D6309F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0332B6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0332B6" w:rsidRPr="000332B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830552">
        <w:rPr>
          <w:rFonts w:ascii="Angsana New" w:hAnsi="Angsana New"/>
          <w:i/>
          <w:iCs/>
          <w:sz w:val="30"/>
          <w:szCs w:val="30"/>
        </w:rPr>
        <w:t xml:space="preserve">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255</w:t>
      </w:r>
      <w:r w:rsidR="00474F63">
        <w:rPr>
          <w:rFonts w:ascii="Angsana New" w:hAnsi="Angsana New" w:hint="cs"/>
          <w:i/>
          <w:iCs/>
          <w:sz w:val="30"/>
          <w:szCs w:val="30"/>
          <w:cs/>
        </w:rPr>
        <w:t>9</w:t>
      </w:r>
    </w:p>
    <w:p w:rsidR="008D47EE" w:rsidRDefault="008D47EE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080"/>
      </w:tblGrid>
      <w:tr w:rsidR="00013420" w:rsidRPr="0060717F" w:rsidTr="00273A07">
        <w:trPr>
          <w:cantSplit/>
          <w:tblHeader/>
        </w:trPr>
        <w:tc>
          <w:tcPr>
            <w:tcW w:w="2790" w:type="dxa"/>
          </w:tcPr>
          <w:p w:rsidR="00013420" w:rsidRPr="008100D4" w:rsidRDefault="00013420" w:rsidP="005A0E4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013420" w:rsidRPr="008100D4" w:rsidRDefault="00013420" w:rsidP="005A0E4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91" w:right="-79" w:hanging="191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รายได้จากการขาย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</w:t>
            </w:r>
          </w:p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5A0E4B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1,156,768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3,810,533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50,993</w:t>
            </w:r>
          </w:p>
        </w:tc>
        <w:tc>
          <w:tcPr>
            <w:tcW w:w="18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5,018,294</w:t>
            </w:r>
          </w:p>
        </w:tc>
      </w:tr>
      <w:tr w:rsidR="00013420" w:rsidRPr="0060717F" w:rsidTr="00273A07">
        <w:trPr>
          <w:cantSplit/>
          <w:trHeight w:val="302"/>
        </w:trPr>
        <w:tc>
          <w:tcPr>
            <w:tcW w:w="279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158,057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158,057</w:t>
            </w:r>
          </w:p>
        </w:tc>
      </w:tr>
      <w:tr w:rsidR="00013420" w:rsidRPr="0060717F" w:rsidTr="00273A07">
        <w:trPr>
          <w:cantSplit/>
        </w:trPr>
        <w:tc>
          <w:tcPr>
            <w:tcW w:w="2790" w:type="dxa"/>
          </w:tcPr>
          <w:p w:rsidR="00013420" w:rsidRPr="008100D4" w:rsidRDefault="00D82553" w:rsidP="000134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/>
              </w:rPr>
              <w:t>143,031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bidi="th-TH"/>
              </w:rPr>
              <w:t>603,371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bidi="th-TH"/>
              </w:rPr>
              <w:t>34,823</w:t>
            </w:r>
          </w:p>
        </w:tc>
        <w:tc>
          <w:tcPr>
            <w:tcW w:w="18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3420" w:rsidRPr="008100D4" w:rsidRDefault="00013420" w:rsidP="0001342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781,231</w:t>
            </w:r>
          </w:p>
        </w:tc>
      </w:tr>
    </w:tbl>
    <w:p w:rsidR="00013420" w:rsidRDefault="00013420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013420" w:rsidRPr="00E96D9D" w:rsidRDefault="00013420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552879" w:rsidRDefault="00552879" w:rsidP="0055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13420" w:rsidRDefault="00552879" w:rsidP="003D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63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:rsidR="00013420" w:rsidRDefault="0001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552879" w:rsidRPr="008100D4" w:rsidRDefault="00013420" w:rsidP="0001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63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ab/>
      </w:r>
      <w:r w:rsidR="00B558B6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="00B558B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552879" w:rsidRPr="008100D4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="00552879" w:rsidRPr="008100D4">
        <w:rPr>
          <w:rFonts w:ascii="Angsana New" w:hAnsi="Angsana New"/>
          <w:i/>
          <w:iCs/>
          <w:sz w:val="30"/>
          <w:szCs w:val="30"/>
          <w:cs/>
        </w:rPr>
        <w:t>ด</w:t>
      </w:r>
      <w:r w:rsidR="00B558B6">
        <w:rPr>
          <w:rFonts w:ascii="Angsana New" w:hAnsi="Angsana New"/>
          <w:i/>
          <w:iCs/>
          <w:sz w:val="30"/>
          <w:szCs w:val="30"/>
          <w:cs/>
        </w:rPr>
        <w:t xml:space="preserve">ือนสิ้นสุดวันที่ 30 </w:t>
      </w:r>
      <w:r w:rsidR="00B558B6" w:rsidRPr="00B558B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552879">
        <w:rPr>
          <w:rFonts w:ascii="Angsana New" w:hAnsi="Angsana New"/>
          <w:i/>
          <w:iCs/>
          <w:sz w:val="30"/>
          <w:szCs w:val="30"/>
          <w:cs/>
        </w:rPr>
        <w:t xml:space="preserve"> 25</w:t>
      </w:r>
      <w:r w:rsidR="00552879">
        <w:rPr>
          <w:rFonts w:ascii="Angsana New" w:hAnsi="Angsana New"/>
          <w:i/>
          <w:iCs/>
          <w:sz w:val="30"/>
          <w:szCs w:val="30"/>
        </w:rPr>
        <w:t>60</w:t>
      </w:r>
    </w:p>
    <w:p w:rsidR="00552879" w:rsidRPr="008100D4" w:rsidRDefault="00552879" w:rsidP="0055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080"/>
      </w:tblGrid>
      <w:tr w:rsidR="00552879" w:rsidRPr="0060717F" w:rsidTr="00273A07">
        <w:trPr>
          <w:cantSplit/>
          <w:tblHeader/>
        </w:trPr>
        <w:tc>
          <w:tcPr>
            <w:tcW w:w="2790" w:type="dxa"/>
          </w:tcPr>
          <w:p w:rsidR="00552879" w:rsidRPr="008100D4" w:rsidRDefault="00552879" w:rsidP="0076106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552879" w:rsidRPr="0060717F" w:rsidTr="00273A07">
        <w:trPr>
          <w:cantSplit/>
          <w:trHeight w:val="302"/>
        </w:trPr>
        <w:tc>
          <w:tcPr>
            <w:tcW w:w="2790" w:type="dxa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52879" w:rsidRPr="0060717F" w:rsidTr="00273A07">
        <w:trPr>
          <w:cantSplit/>
          <w:trHeight w:val="302"/>
        </w:trPr>
        <w:tc>
          <w:tcPr>
            <w:tcW w:w="2790" w:type="dxa"/>
          </w:tcPr>
          <w:p w:rsidR="004709D9" w:rsidRDefault="004709D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91" w:right="-79" w:hanging="191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รายได้จากการขาย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</w:t>
            </w:r>
          </w:p>
          <w:p w:rsidR="00552879" w:rsidRPr="008100D4" w:rsidRDefault="004709D9" w:rsidP="004709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A82" w:rsidRPr="0060717F" w:rsidTr="00273A07">
        <w:trPr>
          <w:cantSplit/>
          <w:trHeight w:val="302"/>
        </w:trPr>
        <w:tc>
          <w:tcPr>
            <w:tcW w:w="2790" w:type="dxa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21A82" w:rsidRPr="00E96D9D" w:rsidRDefault="00605C39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3,609,114</w:t>
            </w:r>
          </w:p>
        </w:tc>
        <w:tc>
          <w:tcPr>
            <w:tcW w:w="180" w:type="dxa"/>
            <w:vAlign w:val="bottom"/>
          </w:tcPr>
          <w:p w:rsidR="00F21A82" w:rsidRPr="00E96D9D" w:rsidRDefault="00F21A82" w:rsidP="00F21A8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1A82" w:rsidRPr="00E96D9D" w:rsidRDefault="00605C39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10,837,405</w:t>
            </w:r>
          </w:p>
        </w:tc>
        <w:tc>
          <w:tcPr>
            <w:tcW w:w="180" w:type="dxa"/>
            <w:vAlign w:val="bottom"/>
          </w:tcPr>
          <w:p w:rsidR="00F21A82" w:rsidRPr="00E96D9D" w:rsidRDefault="00F21A82" w:rsidP="00F21A8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1A82" w:rsidRPr="00E96D9D" w:rsidRDefault="00605C39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173,233</w:t>
            </w:r>
          </w:p>
        </w:tc>
        <w:tc>
          <w:tcPr>
            <w:tcW w:w="180" w:type="dxa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1A82" w:rsidRPr="008100D4" w:rsidRDefault="00C11D78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1A82" w:rsidRPr="008100D4" w:rsidRDefault="00C11D78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14,619,752</w:t>
            </w:r>
          </w:p>
        </w:tc>
      </w:tr>
      <w:tr w:rsidR="00F21A82" w:rsidRPr="0060717F" w:rsidTr="00273A07">
        <w:trPr>
          <w:cantSplit/>
          <w:trHeight w:val="302"/>
        </w:trPr>
        <w:tc>
          <w:tcPr>
            <w:tcW w:w="2790" w:type="dxa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F21A82" w:rsidRPr="00E96D9D" w:rsidRDefault="00605C39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447,745</w:t>
            </w:r>
          </w:p>
        </w:tc>
        <w:tc>
          <w:tcPr>
            <w:tcW w:w="180" w:type="dxa"/>
            <w:vAlign w:val="bottom"/>
          </w:tcPr>
          <w:p w:rsidR="00F21A82" w:rsidRPr="00E96D9D" w:rsidRDefault="00F21A82" w:rsidP="00F21A8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1A82" w:rsidRPr="00C11D78" w:rsidRDefault="00C11D78" w:rsidP="00C11D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21A82" w:rsidRPr="00E96D9D" w:rsidRDefault="00F21A82" w:rsidP="00F21A8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1A82" w:rsidRPr="00E96D9D" w:rsidRDefault="00C11D78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1A82" w:rsidRPr="008100D4" w:rsidRDefault="00C11D78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1A82" w:rsidRPr="008100D4" w:rsidRDefault="00C11D78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447,745</w:t>
            </w:r>
          </w:p>
        </w:tc>
      </w:tr>
      <w:tr w:rsidR="00F21A82" w:rsidRPr="0060717F" w:rsidTr="00273A07">
        <w:trPr>
          <w:cantSplit/>
        </w:trPr>
        <w:tc>
          <w:tcPr>
            <w:tcW w:w="2790" w:type="dxa"/>
          </w:tcPr>
          <w:p w:rsidR="00F21A82" w:rsidRPr="008100D4" w:rsidRDefault="00D82553" w:rsidP="00F21A8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21A82" w:rsidRPr="00E96D9D" w:rsidRDefault="00C11D78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407,474</w:t>
            </w:r>
          </w:p>
        </w:tc>
        <w:tc>
          <w:tcPr>
            <w:tcW w:w="180" w:type="dxa"/>
            <w:vAlign w:val="bottom"/>
          </w:tcPr>
          <w:p w:rsidR="00F21A82" w:rsidRPr="00E96D9D" w:rsidRDefault="00F21A82" w:rsidP="00F21A8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1A82" w:rsidRPr="00E96D9D" w:rsidRDefault="00C11D78" w:rsidP="00BD621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2,098,69</w:t>
            </w:r>
            <w:r w:rsidR="00BD621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F21A82" w:rsidRPr="00E96D9D" w:rsidRDefault="00F21A82" w:rsidP="00F21A8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1A82" w:rsidRPr="00E96D9D" w:rsidRDefault="00C11D78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237,838</w:t>
            </w:r>
          </w:p>
        </w:tc>
        <w:tc>
          <w:tcPr>
            <w:tcW w:w="180" w:type="dxa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1A82" w:rsidRPr="008100D4" w:rsidRDefault="00C11D78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21A82" w:rsidRPr="008100D4" w:rsidRDefault="00F21A82" w:rsidP="00F21A82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1A82" w:rsidRPr="008100D4" w:rsidRDefault="00C11D78" w:rsidP="00A05D63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2,744,00</w:t>
            </w:r>
            <w:r w:rsidR="00BD621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</w:tbl>
    <w:p w:rsidR="00552879" w:rsidRPr="008100D4" w:rsidRDefault="00552879" w:rsidP="0055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:rsidR="00552879" w:rsidRPr="008100D4" w:rsidRDefault="00B558B6" w:rsidP="0055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สำหรับงวดเก้า</w:t>
      </w:r>
      <w:r w:rsidR="00552879" w:rsidRPr="008100D4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="00552879" w:rsidRPr="008100D4">
        <w:rPr>
          <w:rFonts w:ascii="Angsana New" w:hAnsi="Angsana New"/>
          <w:i/>
          <w:iCs/>
          <w:sz w:val="30"/>
          <w:szCs w:val="30"/>
          <w:cs/>
        </w:rPr>
        <w:t xml:space="preserve">ดือนสิ้นสุดวันที่ 30 </w:t>
      </w:r>
      <w:r w:rsidRPr="00B558B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552879" w:rsidRPr="008100D4">
        <w:rPr>
          <w:rFonts w:ascii="Angsana New" w:hAnsi="Angsana New"/>
          <w:i/>
          <w:iCs/>
          <w:sz w:val="30"/>
          <w:szCs w:val="30"/>
          <w:cs/>
        </w:rPr>
        <w:t xml:space="preserve"> 255</w:t>
      </w:r>
      <w:r w:rsidR="00552879">
        <w:rPr>
          <w:rFonts w:ascii="Angsana New" w:hAnsi="Angsana New"/>
          <w:i/>
          <w:iCs/>
          <w:sz w:val="30"/>
          <w:szCs w:val="30"/>
        </w:rPr>
        <w:t>9</w:t>
      </w:r>
    </w:p>
    <w:p w:rsidR="00552879" w:rsidRPr="00736E7C" w:rsidRDefault="00552879" w:rsidP="0055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080"/>
      </w:tblGrid>
      <w:tr w:rsidR="00552879" w:rsidRPr="0060717F" w:rsidTr="00273A07">
        <w:trPr>
          <w:cantSplit/>
          <w:tblHeader/>
        </w:trPr>
        <w:tc>
          <w:tcPr>
            <w:tcW w:w="2790" w:type="dxa"/>
          </w:tcPr>
          <w:p w:rsidR="00552879" w:rsidRPr="008100D4" w:rsidRDefault="00552879" w:rsidP="0076106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605C39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8100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8100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552879" w:rsidRPr="008100D4" w:rsidRDefault="00552879" w:rsidP="0076106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00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552879" w:rsidRPr="0060717F" w:rsidTr="00273A07">
        <w:trPr>
          <w:cantSplit/>
          <w:trHeight w:val="302"/>
        </w:trPr>
        <w:tc>
          <w:tcPr>
            <w:tcW w:w="2790" w:type="dxa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00D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52879" w:rsidRPr="0060717F" w:rsidTr="00273A07">
        <w:trPr>
          <w:cantSplit/>
          <w:trHeight w:val="302"/>
        </w:trPr>
        <w:tc>
          <w:tcPr>
            <w:tcW w:w="2790" w:type="dxa"/>
          </w:tcPr>
          <w:p w:rsidR="004709D9" w:rsidRDefault="004709D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91" w:right="-79" w:hanging="191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รายได้จากการขาย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</w:t>
            </w:r>
          </w:p>
          <w:p w:rsidR="00552879" w:rsidRPr="008100D4" w:rsidRDefault="004709D9" w:rsidP="004709D9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</w:t>
            </w:r>
            <w:r w:rsidR="00552879"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2879" w:rsidRPr="008100D4" w:rsidRDefault="00552879" w:rsidP="0076106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2879" w:rsidRPr="0060717F" w:rsidTr="00273A07">
        <w:trPr>
          <w:cantSplit/>
          <w:trHeight w:val="302"/>
        </w:trPr>
        <w:tc>
          <w:tcPr>
            <w:tcW w:w="2790" w:type="dxa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3,998,326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11,582,869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148,810</w:t>
            </w:r>
          </w:p>
        </w:tc>
        <w:tc>
          <w:tcPr>
            <w:tcW w:w="180" w:type="dxa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2879" w:rsidRPr="008100D4" w:rsidRDefault="00A94D9E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15,730,005</w:t>
            </w:r>
          </w:p>
        </w:tc>
      </w:tr>
      <w:tr w:rsidR="00552879" w:rsidRPr="0060717F" w:rsidTr="00273A07">
        <w:trPr>
          <w:cantSplit/>
          <w:trHeight w:val="302"/>
        </w:trPr>
        <w:tc>
          <w:tcPr>
            <w:tcW w:w="2790" w:type="dxa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00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483,547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2879" w:rsidRPr="008100D4" w:rsidRDefault="00A94D9E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483,547</w:t>
            </w:r>
          </w:p>
        </w:tc>
      </w:tr>
      <w:tr w:rsidR="00552879" w:rsidRPr="0060717F" w:rsidTr="00273A07">
        <w:trPr>
          <w:cantSplit/>
        </w:trPr>
        <w:tc>
          <w:tcPr>
            <w:tcW w:w="2790" w:type="dxa"/>
          </w:tcPr>
          <w:p w:rsidR="00552879" w:rsidRPr="008100D4" w:rsidRDefault="00D82553" w:rsidP="0055287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100D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val="en-US"/>
              </w:rPr>
              <w:t>435,128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1,903,630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  <w:lang w:bidi="th-TH"/>
              </w:rPr>
              <w:t>187,053</w:t>
            </w:r>
          </w:p>
        </w:tc>
        <w:tc>
          <w:tcPr>
            <w:tcW w:w="180" w:type="dxa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2879" w:rsidRPr="008100D4" w:rsidRDefault="00A94D9E" w:rsidP="000F0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552879" w:rsidRPr="008100D4" w:rsidRDefault="00552879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2879" w:rsidRPr="008100D4" w:rsidRDefault="00A94D9E" w:rsidP="00552879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A94D9E">
              <w:rPr>
                <w:rFonts w:ascii="Angsana New" w:hAnsi="Angsana New" w:cs="Angsana New"/>
                <w:sz w:val="30"/>
                <w:szCs w:val="30"/>
              </w:rPr>
              <w:t>2,525,817</w:t>
            </w:r>
          </w:p>
        </w:tc>
      </w:tr>
    </w:tbl>
    <w:p w:rsidR="00552879" w:rsidRPr="008100D4" w:rsidRDefault="00552879" w:rsidP="0055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129E4" w:rsidRDefault="003D7076" w:rsidP="001129E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</w:rPr>
        <w:t>15</w:t>
      </w:r>
      <w:r w:rsidR="001129E4" w:rsidRPr="001129E4">
        <w:rPr>
          <w:rFonts w:ascii="Angsana New" w:hAnsi="Angsana New"/>
          <w:sz w:val="30"/>
          <w:szCs w:val="30"/>
          <w:u w:val="none"/>
        </w:rPr>
        <w:tab/>
      </w:r>
      <w:r w:rsidR="001129E4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ahoma" w:hAnsi="Tahoma" w:cs="Tahoma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</w:t>
      </w:r>
    </w:p>
    <w:p w:rsidR="00264925" w:rsidRDefault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13420" w:rsidRDefault="0001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129E4" w:rsidRPr="00B25A4E" w:rsidRDefault="001129E4" w:rsidP="001129E4">
      <w:pPr>
        <w:ind w:left="540"/>
        <w:jc w:val="thaiDistribute"/>
        <w:rPr>
          <w:lang w:eastAsia="x-none"/>
        </w:rPr>
      </w:pPr>
      <w:r w:rsidRPr="007C1805">
        <w:rPr>
          <w:rFonts w:ascii="Angsana New" w:hAnsi="Angsana New"/>
          <w:sz w:val="30"/>
          <w:szCs w:val="30"/>
          <w:cs/>
        </w:rPr>
        <w:lastRenderedPageBreak/>
        <w:t xml:space="preserve">อัตราภาษีเงินได้ที่แท้จริงของกลุ่มบริษัทและของบริษัทสำหรับงวดสามเดือนสิ้นสุดวันที่ </w:t>
      </w:r>
      <w:r w:rsidR="00552879" w:rsidRPr="00552879">
        <w:rPr>
          <w:rFonts w:ascii="Angsana New" w:hAnsi="Angsana New"/>
          <w:sz w:val="30"/>
          <w:szCs w:val="30"/>
          <w:cs/>
        </w:rPr>
        <w:t xml:space="preserve">30 </w:t>
      </w:r>
      <w:r w:rsidR="00B558B6" w:rsidRPr="00B558B6">
        <w:rPr>
          <w:rFonts w:ascii="Angsana New" w:hAnsi="Angsana New"/>
          <w:sz w:val="30"/>
          <w:szCs w:val="30"/>
          <w:cs/>
        </w:rPr>
        <w:t>กันยายน</w:t>
      </w:r>
      <w:r w:rsidR="00552879" w:rsidRPr="0055287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7C1805">
        <w:rPr>
          <w:rFonts w:ascii="Angsana New" w:hAnsi="Angsana New"/>
          <w:sz w:val="30"/>
          <w:szCs w:val="30"/>
          <w:cs/>
        </w:rPr>
        <w:t xml:space="preserve"> ได้แก่ร้อยละ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6B4455">
        <w:rPr>
          <w:rFonts w:ascii="Angsana New" w:hAnsi="Angsana New"/>
          <w:sz w:val="30"/>
          <w:szCs w:val="30"/>
        </w:rPr>
        <w:t>8.0</w:t>
      </w:r>
      <w:r w:rsidRPr="007C1805">
        <w:rPr>
          <w:rFonts w:ascii="Angsana New" w:hAnsi="Angsana New"/>
          <w:sz w:val="30"/>
          <w:szCs w:val="30"/>
          <w:cs/>
        </w:rPr>
        <w:t xml:space="preserve"> และ </w:t>
      </w:r>
      <w:r w:rsidR="006B4455">
        <w:rPr>
          <w:rFonts w:ascii="Angsana New" w:hAnsi="Angsana New"/>
          <w:sz w:val="30"/>
          <w:szCs w:val="30"/>
        </w:rPr>
        <w:t>7.0</w:t>
      </w:r>
      <w:r w:rsidR="00B558B6">
        <w:rPr>
          <w:rFonts w:ascii="Angsana New" w:hAnsi="Angsana New"/>
          <w:sz w:val="30"/>
          <w:szCs w:val="30"/>
        </w:rPr>
        <w:t xml:space="preserve"> </w:t>
      </w:r>
      <w:r w:rsidRPr="007C1805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7C1805">
        <w:rPr>
          <w:rFonts w:ascii="Angsana New" w:hAnsi="Angsana New"/>
          <w:i/>
          <w:iCs/>
          <w:sz w:val="30"/>
          <w:szCs w:val="30"/>
          <w:cs/>
        </w:rPr>
        <w:t>(งวดสามเดือนสิ้นสุดวันที่</w:t>
      </w:r>
      <w:r w:rsidRPr="007C1805">
        <w:rPr>
          <w:rFonts w:ascii="Angsana New" w:hAnsi="Angsana New"/>
          <w:i/>
          <w:iCs/>
          <w:sz w:val="30"/>
          <w:szCs w:val="30"/>
        </w:rPr>
        <w:t xml:space="preserve"> </w:t>
      </w:r>
      <w:r w:rsidR="00552879" w:rsidRPr="00552879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B558B6" w:rsidRPr="00B558B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552879" w:rsidRPr="005528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2559</w:t>
      </w:r>
      <w:r w:rsidRPr="007C1805">
        <w:rPr>
          <w:rFonts w:ascii="Angsana New" w:hAnsi="Angsana New"/>
          <w:i/>
          <w:iCs/>
          <w:sz w:val="30"/>
          <w:szCs w:val="30"/>
          <w:cs/>
        </w:rPr>
        <w:t>: ร้อย</w:t>
      </w:r>
      <w:r w:rsidRPr="00A94D9E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1777C5">
        <w:rPr>
          <w:rFonts w:ascii="Angsana New" w:hAnsi="Angsana New"/>
          <w:i/>
          <w:iCs/>
          <w:sz w:val="30"/>
          <w:szCs w:val="30"/>
        </w:rPr>
        <w:t>2.8</w:t>
      </w:r>
      <w:r w:rsidR="00B558B6" w:rsidRPr="00A94D9E">
        <w:rPr>
          <w:rFonts w:ascii="Angsana New" w:hAnsi="Angsana New"/>
          <w:i/>
          <w:iCs/>
          <w:sz w:val="30"/>
          <w:szCs w:val="30"/>
        </w:rPr>
        <w:t xml:space="preserve"> </w:t>
      </w:r>
      <w:r w:rsidRPr="00A94D9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1777C5">
        <w:rPr>
          <w:rFonts w:ascii="Angsana New" w:hAnsi="Angsana New"/>
          <w:i/>
          <w:iCs/>
          <w:sz w:val="30"/>
          <w:szCs w:val="30"/>
        </w:rPr>
        <w:t>3.0</w:t>
      </w:r>
      <w:r>
        <w:rPr>
          <w:rFonts w:ascii="Angsana New" w:hAnsi="Angsana New"/>
          <w:sz w:val="30"/>
          <w:szCs w:val="30"/>
        </w:rPr>
        <w:t xml:space="preserve"> </w:t>
      </w:r>
      <w:r w:rsidRPr="007C1805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7C1805">
        <w:rPr>
          <w:rFonts w:ascii="Angsana New" w:hAnsi="Angsana New"/>
          <w:sz w:val="30"/>
          <w:szCs w:val="30"/>
          <w:cs/>
        </w:rPr>
        <w:t xml:space="preserve"> </w:t>
      </w:r>
      <w:r w:rsidR="00250520">
        <w:rPr>
          <w:rFonts w:ascii="Angsana New" w:hAnsi="Angsana New"/>
          <w:sz w:val="30"/>
          <w:szCs w:val="30"/>
        </w:rPr>
        <w:br/>
      </w:r>
      <w:r w:rsidR="00B558B6">
        <w:rPr>
          <w:rFonts w:ascii="Angsana New" w:hAnsi="Angsana New" w:hint="cs"/>
          <w:sz w:val="30"/>
          <w:szCs w:val="30"/>
          <w:cs/>
        </w:rPr>
        <w:t>และสำหรับงวดเก้า</w:t>
      </w:r>
      <w:r w:rsidR="00AC533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C5337">
        <w:rPr>
          <w:rFonts w:ascii="Angsana New" w:hAnsi="Angsana New"/>
          <w:sz w:val="30"/>
          <w:szCs w:val="30"/>
        </w:rPr>
        <w:t>30</w:t>
      </w:r>
      <w:r w:rsidR="00AC5337">
        <w:rPr>
          <w:rFonts w:ascii="Angsana New" w:hAnsi="Angsana New" w:hint="cs"/>
          <w:sz w:val="30"/>
          <w:szCs w:val="30"/>
          <w:cs/>
        </w:rPr>
        <w:t xml:space="preserve"> </w:t>
      </w:r>
      <w:r w:rsidR="00B558B6" w:rsidRPr="00B558B6">
        <w:rPr>
          <w:rFonts w:ascii="Angsana New" w:hAnsi="Angsana New"/>
          <w:sz w:val="30"/>
          <w:szCs w:val="30"/>
          <w:cs/>
        </w:rPr>
        <w:t>กันยายน</w:t>
      </w:r>
      <w:r w:rsidR="00AC5337">
        <w:rPr>
          <w:rFonts w:ascii="Angsana New" w:hAnsi="Angsana New" w:hint="cs"/>
          <w:sz w:val="30"/>
          <w:szCs w:val="30"/>
          <w:cs/>
        </w:rPr>
        <w:t xml:space="preserve"> </w:t>
      </w:r>
      <w:r w:rsidR="00AC5337">
        <w:rPr>
          <w:rFonts w:ascii="Angsana New" w:hAnsi="Angsana New"/>
          <w:sz w:val="30"/>
          <w:szCs w:val="30"/>
        </w:rPr>
        <w:t xml:space="preserve">2560 </w:t>
      </w:r>
      <w:r w:rsidR="00F01426">
        <w:rPr>
          <w:rFonts w:ascii="Angsana New" w:hAnsi="Angsana New" w:hint="cs"/>
          <w:sz w:val="30"/>
          <w:szCs w:val="30"/>
          <w:cs/>
        </w:rPr>
        <w:t xml:space="preserve">ได้แก่ร้อยละ </w:t>
      </w:r>
      <w:r w:rsidR="006B4455">
        <w:rPr>
          <w:rFonts w:ascii="Angsana New" w:hAnsi="Angsana New"/>
          <w:sz w:val="30"/>
          <w:szCs w:val="30"/>
        </w:rPr>
        <w:t>7.0</w:t>
      </w:r>
      <w:r w:rsidR="00AC5337">
        <w:rPr>
          <w:rFonts w:ascii="Angsana New" w:hAnsi="Angsana New" w:hint="cs"/>
          <w:sz w:val="30"/>
          <w:szCs w:val="30"/>
          <w:cs/>
        </w:rPr>
        <w:t xml:space="preserve"> แ</w:t>
      </w:r>
      <w:r w:rsidR="00F01426">
        <w:rPr>
          <w:rFonts w:ascii="Angsana New" w:hAnsi="Angsana New" w:hint="cs"/>
          <w:sz w:val="30"/>
          <w:szCs w:val="30"/>
          <w:cs/>
        </w:rPr>
        <w:t xml:space="preserve">ละ </w:t>
      </w:r>
      <w:r w:rsidR="006B4455">
        <w:rPr>
          <w:rFonts w:ascii="Angsana New" w:hAnsi="Angsana New"/>
          <w:sz w:val="30"/>
          <w:szCs w:val="30"/>
        </w:rPr>
        <w:t>7.0</w:t>
      </w:r>
      <w:r w:rsidR="00B558B6">
        <w:rPr>
          <w:rFonts w:ascii="Angsana New" w:hAnsi="Angsana New"/>
          <w:sz w:val="30"/>
          <w:szCs w:val="30"/>
        </w:rPr>
        <w:t xml:space="preserve"> </w:t>
      </w:r>
      <w:r w:rsidR="00AC533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C5337">
        <w:rPr>
          <w:rFonts w:ascii="Angsana New" w:hAnsi="Angsana New"/>
          <w:i/>
          <w:iCs/>
          <w:sz w:val="30"/>
          <w:szCs w:val="30"/>
          <w:cs/>
        </w:rPr>
        <w:t>(งว</w:t>
      </w:r>
      <w:r w:rsidR="00AC5337">
        <w:rPr>
          <w:rFonts w:ascii="Angsana New" w:hAnsi="Angsana New" w:hint="cs"/>
          <w:i/>
          <w:iCs/>
          <w:sz w:val="30"/>
          <w:szCs w:val="30"/>
          <w:cs/>
        </w:rPr>
        <w:t>ด</w:t>
      </w:r>
      <w:r w:rsidR="00B558B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AC5337" w:rsidRPr="007C1805">
        <w:rPr>
          <w:rFonts w:ascii="Angsana New" w:hAnsi="Angsana New"/>
          <w:i/>
          <w:iCs/>
          <w:sz w:val="30"/>
          <w:szCs w:val="30"/>
          <w:cs/>
        </w:rPr>
        <w:t>เดือนสิ้นสุดวันที่</w:t>
      </w:r>
      <w:r w:rsidR="00AC5337" w:rsidRPr="007C1805">
        <w:rPr>
          <w:rFonts w:ascii="Angsana New" w:hAnsi="Angsana New"/>
          <w:i/>
          <w:iCs/>
          <w:sz w:val="30"/>
          <w:szCs w:val="30"/>
        </w:rPr>
        <w:t xml:space="preserve"> </w:t>
      </w:r>
      <w:r w:rsidR="00B558B6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B558B6" w:rsidRPr="00B558B6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AC5337" w:rsidRPr="005528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C5337">
        <w:rPr>
          <w:rFonts w:ascii="Angsana New" w:hAnsi="Angsana New"/>
          <w:i/>
          <w:iCs/>
          <w:sz w:val="30"/>
          <w:szCs w:val="30"/>
        </w:rPr>
        <w:t>2559</w:t>
      </w:r>
      <w:r w:rsidR="00AC5337" w:rsidRPr="007C1805">
        <w:rPr>
          <w:rFonts w:ascii="Angsana New" w:hAnsi="Angsana New"/>
          <w:i/>
          <w:iCs/>
          <w:sz w:val="30"/>
          <w:szCs w:val="30"/>
          <w:cs/>
        </w:rPr>
        <w:t>: ร้อย</w:t>
      </w:r>
      <w:r w:rsidR="00AC5337" w:rsidRPr="00A94D9E">
        <w:rPr>
          <w:rFonts w:ascii="Angsana New" w:hAnsi="Angsana New"/>
          <w:i/>
          <w:iCs/>
          <w:sz w:val="30"/>
          <w:szCs w:val="30"/>
          <w:cs/>
        </w:rPr>
        <w:t>ละ</w:t>
      </w:r>
      <w:r w:rsidR="00AC5337" w:rsidRPr="00A94D9E">
        <w:rPr>
          <w:rFonts w:ascii="Angsana New" w:hAnsi="Angsana New"/>
          <w:i/>
          <w:iCs/>
          <w:sz w:val="30"/>
          <w:szCs w:val="30"/>
        </w:rPr>
        <w:t xml:space="preserve"> </w:t>
      </w:r>
      <w:r w:rsidR="00A94D9E" w:rsidRPr="00A94D9E">
        <w:rPr>
          <w:rFonts w:ascii="Angsana New" w:hAnsi="Angsana New"/>
          <w:i/>
          <w:iCs/>
          <w:sz w:val="30"/>
          <w:szCs w:val="30"/>
        </w:rPr>
        <w:t>4.7</w:t>
      </w:r>
      <w:r w:rsidR="00AC5337" w:rsidRPr="00A94D9E">
        <w:rPr>
          <w:rFonts w:ascii="Angsana New" w:hAnsi="Angsana New"/>
          <w:i/>
          <w:iCs/>
          <w:sz w:val="30"/>
          <w:szCs w:val="30"/>
        </w:rPr>
        <w:t xml:space="preserve"> </w:t>
      </w:r>
      <w:r w:rsidR="00AC5337" w:rsidRPr="00A94D9E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264925">
        <w:rPr>
          <w:rFonts w:ascii="Angsana New" w:hAnsi="Angsana New"/>
          <w:i/>
          <w:iCs/>
          <w:sz w:val="30"/>
          <w:szCs w:val="30"/>
        </w:rPr>
        <w:t xml:space="preserve"> 5.1</w:t>
      </w:r>
      <w:r w:rsidR="00AC5337" w:rsidRPr="00A94D9E">
        <w:rPr>
          <w:rFonts w:ascii="Angsana New" w:hAnsi="Angsana New"/>
          <w:i/>
          <w:iCs/>
          <w:sz w:val="30"/>
          <w:szCs w:val="30"/>
        </w:rPr>
        <w:t xml:space="preserve"> </w:t>
      </w:r>
      <w:r w:rsidR="00AC5337" w:rsidRPr="00A94D9E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AC5337" w:rsidRPr="007C1805">
        <w:rPr>
          <w:rFonts w:ascii="Angsana New" w:hAnsi="Angsana New"/>
          <w:i/>
          <w:iCs/>
          <w:sz w:val="30"/>
          <w:szCs w:val="30"/>
          <w:cs/>
        </w:rPr>
        <w:t>)</w:t>
      </w:r>
      <w:r w:rsidR="00AC5337" w:rsidRPr="007C1805">
        <w:rPr>
          <w:rFonts w:ascii="Angsana New" w:hAnsi="Angsana New"/>
          <w:sz w:val="30"/>
          <w:szCs w:val="30"/>
          <w:cs/>
        </w:rPr>
        <w:t xml:space="preserve"> </w:t>
      </w:r>
      <w:r w:rsidRPr="00594C5F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:rsidR="001129E4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F3FE4" w:rsidRPr="00E96D9D" w:rsidRDefault="003D7076" w:rsidP="00A042B0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16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E96D9D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225C73" w:rsidRDefault="00F437D5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55569D" w:rsidRDefault="0055569D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225C73">
        <w:rPr>
          <w:rFonts w:ascii="Angsana New" w:hAnsi="Angsana New"/>
          <w:sz w:val="30"/>
          <w:szCs w:val="30"/>
          <w:cs/>
        </w:rPr>
        <w:t>สามเดือน</w:t>
      </w:r>
      <w:r w:rsidR="004B554C">
        <w:rPr>
          <w:rFonts w:ascii="Angsana New" w:hAnsi="Angsana New" w:hint="cs"/>
          <w:sz w:val="30"/>
          <w:szCs w:val="30"/>
          <w:cs/>
        </w:rPr>
        <w:t>และเก้า</w:t>
      </w:r>
      <w:r w:rsidR="00AC5337">
        <w:rPr>
          <w:rFonts w:ascii="Angsana New" w:hAnsi="Angsana New" w:hint="cs"/>
          <w:sz w:val="30"/>
          <w:szCs w:val="30"/>
          <w:cs/>
        </w:rPr>
        <w:t>เดือน</w:t>
      </w:r>
      <w:r w:rsidRPr="00225C7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74914" w:rsidRPr="00774914">
        <w:rPr>
          <w:rFonts w:ascii="Angsana New" w:hAnsi="Angsana New"/>
          <w:sz w:val="30"/>
          <w:szCs w:val="30"/>
          <w:cs/>
        </w:rPr>
        <w:t xml:space="preserve">30 </w:t>
      </w:r>
      <w:r w:rsidR="004B554C" w:rsidRPr="004B554C">
        <w:rPr>
          <w:rFonts w:ascii="Angsana New" w:hAnsi="Angsana New"/>
          <w:sz w:val="30"/>
          <w:szCs w:val="30"/>
          <w:cs/>
        </w:rPr>
        <w:t>กันยายน</w:t>
      </w:r>
      <w:r w:rsidR="00774914" w:rsidRPr="00774914">
        <w:rPr>
          <w:rFonts w:ascii="Angsana New" w:hAnsi="Angsana New"/>
          <w:sz w:val="30"/>
          <w:szCs w:val="30"/>
          <w:cs/>
        </w:rPr>
        <w:t xml:space="preserve"> </w:t>
      </w:r>
      <w:r w:rsidR="00D6309F" w:rsidRPr="00225C73">
        <w:rPr>
          <w:rFonts w:ascii="Angsana New" w:hAnsi="Angsana New" w:hint="cs"/>
          <w:sz w:val="30"/>
          <w:szCs w:val="30"/>
          <w:cs/>
        </w:rPr>
        <w:t>25</w:t>
      </w:r>
      <w:r w:rsidR="00474F63">
        <w:rPr>
          <w:rFonts w:ascii="Angsana New" w:hAnsi="Angsana New" w:hint="cs"/>
          <w:sz w:val="30"/>
          <w:szCs w:val="30"/>
          <w:cs/>
        </w:rPr>
        <w:t>60</w:t>
      </w:r>
      <w:r w:rsidR="00D6309F" w:rsidRPr="00225C73"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474F63">
        <w:rPr>
          <w:rFonts w:ascii="Angsana New" w:hAnsi="Angsana New" w:hint="cs"/>
          <w:sz w:val="30"/>
          <w:szCs w:val="30"/>
          <w:cs/>
        </w:rPr>
        <w:t>9</w:t>
      </w:r>
      <w:r w:rsidR="00D6309F" w:rsidRPr="00225C73">
        <w:rPr>
          <w:rFonts w:ascii="Angsana New" w:hAnsi="Angsana New" w:hint="cs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ของบริษัทและจำนวนหุ้นสามัญที่ออกจำหน่ายแล้วในระหว่างงวดตามวิธี</w:t>
      </w:r>
      <w:r w:rsidR="00250520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ถัวเฉลี่ยถ่วงน้ำหนัก ซึ่งแสดงการคำนวณได้ดังนี้</w:t>
      </w:r>
    </w:p>
    <w:p w:rsidR="00D6309F" w:rsidRDefault="00D6309F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63"/>
        <w:gridCol w:w="274"/>
        <w:gridCol w:w="1087"/>
        <w:gridCol w:w="274"/>
        <w:gridCol w:w="1081"/>
        <w:gridCol w:w="258"/>
        <w:gridCol w:w="1085"/>
      </w:tblGrid>
      <w:tr w:rsidR="00250520" w:rsidRPr="00D6309F" w:rsidTr="00250520">
        <w:trPr>
          <w:tblHeader/>
        </w:trPr>
        <w:tc>
          <w:tcPr>
            <w:tcW w:w="2184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50520" w:rsidRPr="00D6309F" w:rsidTr="00250520">
        <w:trPr>
          <w:tblHeader/>
        </w:trPr>
        <w:tc>
          <w:tcPr>
            <w:tcW w:w="21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8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 w:rsidR="00F1046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3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 w:rsidR="00F1046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474F63" w:rsidRPr="00D6309F" w:rsidTr="00250520">
        <w:trPr>
          <w:tblHeader/>
        </w:trPr>
        <w:tc>
          <w:tcPr>
            <w:tcW w:w="21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16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774914" w:rsidRPr="00D6309F" w:rsidTr="00250520">
        <w:tc>
          <w:tcPr>
            <w:tcW w:w="2184" w:type="pct"/>
          </w:tcPr>
          <w:p w:rsidR="00774914" w:rsidRPr="002A51E2" w:rsidRDefault="0077491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A2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A22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74E81" w:rsidRPr="00074E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6" w:type="pct"/>
            <w:gridSpan w:val="7"/>
          </w:tcPr>
          <w:p w:rsidR="00774914" w:rsidRPr="002A51E2" w:rsidRDefault="0077491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50520" w:rsidRPr="00D6309F" w:rsidTr="00250520">
        <w:tc>
          <w:tcPr>
            <w:tcW w:w="2184" w:type="pct"/>
          </w:tcPr>
          <w:p w:rsidR="00774914" w:rsidRPr="00D6309F" w:rsidRDefault="00774914" w:rsidP="0077491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309F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27" w:type="pct"/>
          </w:tcPr>
          <w:p w:rsidR="00774914" w:rsidRPr="002A51E2" w:rsidRDefault="00E61B5D" w:rsidP="0026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888,37</w:t>
            </w:r>
            <w:r w:rsidR="00264925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774914" w:rsidRPr="00303ED7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sz w:val="30"/>
                <w:szCs w:val="30"/>
                <w:lang w:val="en-US"/>
              </w:rPr>
              <w:t>724,180</w:t>
            </w: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:rsidR="00774914" w:rsidRPr="002A51E2" w:rsidRDefault="00E61B5D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753,85</w:t>
            </w:r>
            <w:r w:rsidR="00F5022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774914" w:rsidRPr="00303ED7" w:rsidRDefault="000F743D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728,350</w:t>
            </w:r>
          </w:p>
        </w:tc>
      </w:tr>
      <w:tr w:rsidR="00250520" w:rsidRPr="00D6309F" w:rsidTr="00250520">
        <w:tc>
          <w:tcPr>
            <w:tcW w:w="2184" w:type="pct"/>
          </w:tcPr>
          <w:p w:rsidR="00774914" w:rsidRPr="00A76097" w:rsidRDefault="00774914" w:rsidP="0077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27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774914" w:rsidRPr="00AA22F6" w:rsidRDefault="00774914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:rsidR="00774914" w:rsidRPr="002A51E2" w:rsidRDefault="00774914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774914" w:rsidRPr="00AA22F6" w:rsidRDefault="00774914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2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520" w:rsidRPr="00D6309F" w:rsidTr="00250520">
        <w:tc>
          <w:tcPr>
            <w:tcW w:w="2184" w:type="pct"/>
          </w:tcPr>
          <w:p w:rsidR="00774914" w:rsidRPr="00A76097" w:rsidRDefault="00774914" w:rsidP="00250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ตามวิธีถัวเฉลี่ยถ่วงน้ำหนัก</w:t>
            </w:r>
          </w:p>
        </w:tc>
        <w:tc>
          <w:tcPr>
            <w:tcW w:w="627" w:type="pct"/>
            <w:tcBorders>
              <w:bottom w:val="single" w:sz="2" w:space="0" w:color="auto"/>
            </w:tcBorders>
          </w:tcPr>
          <w:p w:rsidR="00774914" w:rsidRPr="002A51E2" w:rsidRDefault="00E61B5D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4D9E">
              <w:rPr>
                <w:rFonts w:ascii="Angsana New" w:hAnsi="Angsana New"/>
                <w:sz w:val="30"/>
                <w:szCs w:val="30"/>
                <w:lang w:val="en-US"/>
              </w:rPr>
              <w:t>1,498,301</w:t>
            </w: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2" w:space="0" w:color="auto"/>
            </w:tcBorders>
          </w:tcPr>
          <w:p w:rsidR="00774914" w:rsidRPr="00303ED7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sz w:val="30"/>
                <w:szCs w:val="30"/>
                <w:lang w:val="en-US"/>
              </w:rPr>
              <w:t>1,498,301</w:t>
            </w: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2" w:space="0" w:color="auto"/>
            </w:tcBorders>
          </w:tcPr>
          <w:p w:rsidR="00774914" w:rsidRPr="002A51E2" w:rsidRDefault="00E61B5D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4D9E">
              <w:rPr>
                <w:rFonts w:ascii="Angsana New" w:hAnsi="Angsana New"/>
                <w:sz w:val="30"/>
                <w:szCs w:val="30"/>
                <w:lang w:val="en-US"/>
              </w:rPr>
              <w:t>1,498,301</w:t>
            </w:r>
          </w:p>
        </w:tc>
        <w:tc>
          <w:tcPr>
            <w:tcW w:w="139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2" w:space="0" w:color="auto"/>
            </w:tcBorders>
          </w:tcPr>
          <w:p w:rsidR="00774914" w:rsidRPr="00AA22F6" w:rsidRDefault="00A94D9E" w:rsidP="00A94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01"/>
              <w:rPr>
                <w:rFonts w:ascii="Angsana New" w:hAnsi="Angsana New"/>
                <w:sz w:val="30"/>
                <w:szCs w:val="30"/>
              </w:rPr>
            </w:pPr>
            <w:r w:rsidRPr="00A94D9E">
              <w:rPr>
                <w:rFonts w:ascii="Angsana New" w:hAnsi="Angsana New"/>
                <w:sz w:val="30"/>
                <w:szCs w:val="30"/>
              </w:rPr>
              <w:t>1,498,301</w:t>
            </w:r>
          </w:p>
        </w:tc>
      </w:tr>
      <w:tr w:rsidR="00250520" w:rsidRPr="00D6309F" w:rsidTr="00250520">
        <w:tc>
          <w:tcPr>
            <w:tcW w:w="2184" w:type="pct"/>
          </w:tcPr>
          <w:p w:rsidR="00774914" w:rsidRPr="00D6309F" w:rsidRDefault="00774914" w:rsidP="0077491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309F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D6309F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27" w:type="pct"/>
            <w:tcBorders>
              <w:top w:val="single" w:sz="2" w:space="0" w:color="auto"/>
              <w:bottom w:val="double" w:sz="4" w:space="0" w:color="auto"/>
            </w:tcBorders>
          </w:tcPr>
          <w:p w:rsidR="00774914" w:rsidRPr="002A51E2" w:rsidRDefault="00E61B5D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0.59</w:t>
            </w: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2" w:space="0" w:color="auto"/>
              <w:bottom w:val="double" w:sz="4" w:space="0" w:color="auto"/>
            </w:tcBorders>
          </w:tcPr>
          <w:p w:rsidR="00774914" w:rsidRPr="00303ED7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0.48</w:t>
            </w:r>
          </w:p>
        </w:tc>
        <w:tc>
          <w:tcPr>
            <w:tcW w:w="148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774914" w:rsidRPr="002A51E2" w:rsidRDefault="00E61B5D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0.50</w:t>
            </w:r>
          </w:p>
        </w:tc>
        <w:tc>
          <w:tcPr>
            <w:tcW w:w="139" w:type="pct"/>
          </w:tcPr>
          <w:p w:rsidR="00774914" w:rsidRPr="002A51E2" w:rsidRDefault="00774914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2" w:space="0" w:color="auto"/>
              <w:bottom w:val="double" w:sz="4" w:space="0" w:color="auto"/>
            </w:tcBorders>
          </w:tcPr>
          <w:p w:rsidR="00774914" w:rsidRPr="000A045B" w:rsidRDefault="000F743D" w:rsidP="000F7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0.49</w:t>
            </w:r>
          </w:p>
        </w:tc>
      </w:tr>
      <w:tr w:rsidR="00250520" w:rsidRPr="00D6309F" w:rsidTr="003D7076">
        <w:tc>
          <w:tcPr>
            <w:tcW w:w="2184" w:type="pct"/>
          </w:tcPr>
          <w:p w:rsidR="00250520" w:rsidRPr="00D6309F" w:rsidRDefault="00250520" w:rsidP="0077491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250520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250520" w:rsidRPr="002A51E2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250520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50520" w:rsidRPr="002A51E2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:rsidR="00250520" w:rsidRDefault="00250520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250520" w:rsidRPr="002A51E2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250520" w:rsidRPr="000A045B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0520" w:rsidRPr="00D6309F" w:rsidTr="00250520">
        <w:tc>
          <w:tcPr>
            <w:tcW w:w="2184" w:type="pct"/>
          </w:tcPr>
          <w:p w:rsidR="00250520" w:rsidRPr="00D6309F" w:rsidRDefault="004B554C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250520" w:rsidRPr="00AA2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250520" w:rsidRPr="00AA22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B55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7" w:type="pct"/>
          </w:tcPr>
          <w:p w:rsidR="00250520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250520" w:rsidRPr="002A51E2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250520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50520" w:rsidRPr="002A51E2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:rsidR="00250520" w:rsidRDefault="00250520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250520" w:rsidRPr="002A51E2" w:rsidRDefault="00250520" w:rsidP="0077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250520" w:rsidRPr="000A045B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0520" w:rsidRPr="00D6309F" w:rsidTr="00250520">
        <w:tc>
          <w:tcPr>
            <w:tcW w:w="2184" w:type="pct"/>
          </w:tcPr>
          <w:p w:rsidR="00250520" w:rsidRPr="00AA22F6" w:rsidRDefault="00250520" w:rsidP="0025052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A22F6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27" w:type="pct"/>
          </w:tcPr>
          <w:p w:rsidR="00250520" w:rsidRPr="00303ED7" w:rsidRDefault="00E61B5D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1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2,452,99</w:t>
            </w:r>
            <w:r w:rsidR="0058362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50520" w:rsidRPr="00303ED7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sz w:val="30"/>
                <w:szCs w:val="30"/>
                <w:lang w:val="en-US"/>
              </w:rPr>
              <w:t>2,281,252</w:t>
            </w:r>
          </w:p>
        </w:tc>
        <w:tc>
          <w:tcPr>
            <w:tcW w:w="148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250520" w:rsidRPr="00303ED7" w:rsidRDefault="00E61B5D" w:rsidP="00841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2,217,84</w:t>
            </w:r>
            <w:r w:rsidR="00F5022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39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50520" w:rsidRPr="00303ED7" w:rsidRDefault="00A94D9E" w:rsidP="000F7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sz w:val="30"/>
                <w:szCs w:val="30"/>
                <w:lang w:val="en-US"/>
              </w:rPr>
              <w:t>2,2</w:t>
            </w:r>
            <w:r w:rsidR="000F743D">
              <w:rPr>
                <w:rFonts w:ascii="Angsana New" w:hAnsi="Angsana New"/>
                <w:sz w:val="30"/>
                <w:szCs w:val="30"/>
                <w:lang w:val="en-US"/>
              </w:rPr>
              <w:t>08,013</w:t>
            </w:r>
          </w:p>
        </w:tc>
      </w:tr>
      <w:tr w:rsidR="00250520" w:rsidRPr="00D6309F" w:rsidTr="00250520">
        <w:tc>
          <w:tcPr>
            <w:tcW w:w="2184" w:type="pct"/>
          </w:tcPr>
          <w:p w:rsidR="00250520" w:rsidRPr="00250520" w:rsidRDefault="00250520" w:rsidP="0025052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50520">
              <w:rPr>
                <w:rFonts w:ascii="Angsana New" w:hAnsi="Angsana New" w:cs="Angsana New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27" w:type="pct"/>
          </w:tcPr>
          <w:p w:rsidR="00250520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250520" w:rsidRPr="002A51E2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250520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84"/>
              </w:tabs>
              <w:spacing w:after="0" w:line="240" w:lineRule="auto"/>
              <w:ind w:left="-115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50520" w:rsidRPr="002A51E2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:rsidR="00250520" w:rsidRDefault="00250520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27"/>
              </w:tabs>
              <w:spacing w:after="0" w:line="240" w:lineRule="auto"/>
              <w:ind w:left="-115" w:right="-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250520" w:rsidRPr="002A51E2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250520" w:rsidRPr="000A045B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0520" w:rsidRPr="00D6309F" w:rsidTr="00250520">
        <w:tc>
          <w:tcPr>
            <w:tcW w:w="2184" w:type="pct"/>
          </w:tcPr>
          <w:p w:rsidR="00250520" w:rsidRPr="00250520" w:rsidRDefault="00250520" w:rsidP="00250520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cs/>
              </w:rPr>
            </w:pPr>
            <w:r w:rsidRPr="00250520">
              <w:rPr>
                <w:rFonts w:ascii="Angsana New" w:hAnsi="Angsana New" w:cs="Angsana New"/>
                <w:cs/>
              </w:rPr>
              <w:t>ตามวิธีถัวเฉลี่ยถ่วงน้ำหนัก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250520" w:rsidRPr="00AA22F6" w:rsidRDefault="00E61B5D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A94D9E">
              <w:rPr>
                <w:rFonts w:ascii="Angsana New" w:hAnsi="Angsana New"/>
                <w:sz w:val="30"/>
                <w:szCs w:val="30"/>
              </w:rPr>
              <w:t>1,498,301</w:t>
            </w:r>
          </w:p>
        </w:tc>
        <w:tc>
          <w:tcPr>
            <w:tcW w:w="148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250520" w:rsidRPr="00AA22F6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A94D9E">
              <w:rPr>
                <w:rFonts w:ascii="Angsana New" w:hAnsi="Angsana New"/>
                <w:sz w:val="30"/>
                <w:szCs w:val="30"/>
              </w:rPr>
              <w:t>1,498,301</w:t>
            </w:r>
          </w:p>
        </w:tc>
        <w:tc>
          <w:tcPr>
            <w:tcW w:w="148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250520" w:rsidRPr="00AA22F6" w:rsidRDefault="00E61B5D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98"/>
              <w:rPr>
                <w:rFonts w:ascii="Angsana New" w:hAnsi="Angsana New"/>
                <w:sz w:val="30"/>
                <w:szCs w:val="30"/>
              </w:rPr>
            </w:pPr>
            <w:r w:rsidRPr="00A94D9E">
              <w:rPr>
                <w:rFonts w:ascii="Angsana New" w:hAnsi="Angsana New"/>
                <w:sz w:val="30"/>
                <w:szCs w:val="30"/>
              </w:rPr>
              <w:t>1,498,301</w:t>
            </w:r>
          </w:p>
        </w:tc>
        <w:tc>
          <w:tcPr>
            <w:tcW w:w="139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250520" w:rsidRPr="00AA22F6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94D9E">
              <w:rPr>
                <w:rFonts w:ascii="Angsana New" w:hAnsi="Angsana New"/>
                <w:sz w:val="30"/>
                <w:szCs w:val="30"/>
              </w:rPr>
              <w:t>1,498,301</w:t>
            </w:r>
          </w:p>
        </w:tc>
      </w:tr>
      <w:tr w:rsidR="00250520" w:rsidRPr="00D6309F" w:rsidTr="00250520">
        <w:tc>
          <w:tcPr>
            <w:tcW w:w="2184" w:type="pct"/>
          </w:tcPr>
          <w:p w:rsidR="00250520" w:rsidRPr="00AA22F6" w:rsidRDefault="00250520" w:rsidP="0025052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A22F6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AA22F6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250520" w:rsidRPr="00303ED7" w:rsidRDefault="00E61B5D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1.64</w:t>
            </w:r>
          </w:p>
        </w:tc>
        <w:tc>
          <w:tcPr>
            <w:tcW w:w="148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250520" w:rsidRPr="00303ED7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1.52</w:t>
            </w:r>
          </w:p>
        </w:tc>
        <w:tc>
          <w:tcPr>
            <w:tcW w:w="148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0520" w:rsidRPr="00303ED7" w:rsidRDefault="00E61B5D" w:rsidP="00E85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1.48</w:t>
            </w:r>
          </w:p>
        </w:tc>
        <w:tc>
          <w:tcPr>
            <w:tcW w:w="139" w:type="pct"/>
          </w:tcPr>
          <w:p w:rsidR="00250520" w:rsidRPr="00AA22F6" w:rsidRDefault="00250520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250520" w:rsidRPr="00303ED7" w:rsidRDefault="00A94D9E" w:rsidP="0025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4D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</w:t>
            </w:r>
            <w:r w:rsidR="000F74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774914" w:rsidRDefault="007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</w:p>
    <w:p w:rsidR="00013420" w:rsidRDefault="0001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D70649" w:rsidRPr="00C63C95" w:rsidRDefault="003D7076" w:rsidP="00D7064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283" w:right="-45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17</w:t>
      </w:r>
      <w:r w:rsidR="00D70649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D70649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D70649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</w:t>
      </w:r>
      <w:r w:rsidR="00D70649" w:rsidRPr="00C63C95">
        <w:rPr>
          <w:rFonts w:ascii="Angsana New" w:hAnsi="Angsana New"/>
          <w:sz w:val="30"/>
          <w:szCs w:val="30"/>
          <w:u w:val="none"/>
          <w:cs/>
          <w:lang w:val="th-TH"/>
        </w:rPr>
        <w:t>เงินปันผล</w:t>
      </w:r>
    </w:p>
    <w:p w:rsidR="00D70649" w:rsidRPr="00C63C95" w:rsidRDefault="00D70649" w:rsidP="00D70649">
      <w:pPr>
        <w:spacing w:line="240" w:lineRule="auto"/>
        <w:rPr>
          <w:rFonts w:ascii="Angsana New" w:hAnsi="Angsana New"/>
          <w:sz w:val="30"/>
          <w:szCs w:val="30"/>
        </w:rPr>
      </w:pPr>
    </w:p>
    <w:p w:rsidR="00E61B5D" w:rsidRPr="00E61B5D" w:rsidRDefault="00E61B5D" w:rsidP="00E6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28D4">
        <w:rPr>
          <w:rFonts w:ascii="Angsana New" w:hAnsi="Angsana New"/>
          <w:sz w:val="30"/>
          <w:szCs w:val="30"/>
          <w:cs/>
        </w:rPr>
        <w:t>ในการประชุ</w:t>
      </w:r>
      <w:r w:rsidRPr="005B28D4">
        <w:rPr>
          <w:rFonts w:ascii="Angsana New" w:hAnsi="Angsana New" w:hint="cs"/>
          <w:sz w:val="30"/>
          <w:szCs w:val="30"/>
          <w:cs/>
        </w:rPr>
        <w:t>มคณะกรรมการ</w:t>
      </w:r>
      <w:r w:rsidRPr="005B28D4"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="00526063">
        <w:rPr>
          <w:rFonts w:ascii="Angsana New" w:hAnsi="Angsana New"/>
          <w:sz w:val="30"/>
          <w:szCs w:val="30"/>
        </w:rPr>
        <w:t>15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สิงหาคม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ได้</w:t>
      </w:r>
      <w:r w:rsidRPr="005B28D4">
        <w:rPr>
          <w:rFonts w:ascii="Angsana New" w:hAnsi="Angsana New"/>
          <w:sz w:val="30"/>
          <w:szCs w:val="30"/>
          <w:cs/>
        </w:rPr>
        <w:t>มีมติอนุมัติการ</w:t>
      </w:r>
      <w:r w:rsidRPr="005B28D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 สำหรับผลประกอบการของบริษัทครึ่งแรกของปี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5B28D4">
        <w:rPr>
          <w:rFonts w:ascii="Angsana New" w:hAnsi="Angsana New"/>
          <w:sz w:val="30"/>
          <w:szCs w:val="30"/>
        </w:rPr>
        <w:t xml:space="preserve">1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5B28D4">
        <w:rPr>
          <w:rFonts w:ascii="Angsana New" w:hAnsi="Angsana New"/>
          <w:sz w:val="30"/>
          <w:szCs w:val="30"/>
        </w:rPr>
        <w:t xml:space="preserve">30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2560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B28D4">
        <w:rPr>
          <w:rFonts w:ascii="Angsana New" w:hAnsi="Angsana New"/>
          <w:sz w:val="30"/>
          <w:szCs w:val="30"/>
          <w:cs/>
        </w:rPr>
        <w:t>ในอัตราหุ้นละ 0.</w:t>
      </w:r>
      <w:r>
        <w:rPr>
          <w:rFonts w:ascii="Angsana New" w:hAnsi="Angsana New"/>
          <w:sz w:val="30"/>
          <w:szCs w:val="30"/>
        </w:rPr>
        <w:t>4</w:t>
      </w:r>
      <w:r w:rsidRPr="005B28D4">
        <w:rPr>
          <w:rFonts w:ascii="Angsana New" w:hAnsi="Angsana New"/>
          <w:sz w:val="30"/>
          <w:szCs w:val="30"/>
        </w:rPr>
        <w:t>5</w:t>
      </w:r>
      <w:r w:rsidRPr="005B28D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</w:rPr>
        <w:t>67</w:t>
      </w:r>
      <w:r w:rsidRPr="005B28D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.2</w:t>
      </w:r>
      <w:r w:rsidRPr="005B28D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11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</w:p>
    <w:p w:rsidR="00E61B5D" w:rsidRDefault="00E61B5D" w:rsidP="00AC5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70649" w:rsidRDefault="00D70649" w:rsidP="00AC5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F01426"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เมษายน </w:t>
      </w:r>
      <w:r w:rsidR="00F01426"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ผู้ถือหุ้นมีมติ</w:t>
      </w:r>
      <w:r>
        <w:rPr>
          <w:rFonts w:ascii="Angsana New" w:hAnsi="Angsana New"/>
          <w:sz w:val="30"/>
          <w:szCs w:val="30"/>
          <w:cs/>
        </w:rPr>
        <w:t>อนุมัติ</w:t>
      </w:r>
      <w:r w:rsidR="00250520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การจ่ายเงินปันผลสำหรับปี 255</w:t>
      </w:r>
      <w:r w:rsidR="00F0142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F01426">
        <w:rPr>
          <w:rFonts w:ascii="Angsana New" w:hAnsi="Angsana New"/>
          <w:sz w:val="30"/>
          <w:szCs w:val="30"/>
        </w:rPr>
        <w:t>1.1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="00F01426">
        <w:rPr>
          <w:rFonts w:ascii="Angsana New" w:hAnsi="Angsana New"/>
          <w:sz w:val="30"/>
          <w:szCs w:val="30"/>
        </w:rPr>
        <w:t xml:space="preserve"> 1,723.0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 0.</w:t>
      </w:r>
      <w:r w:rsidR="00F0142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 w:rsidR="00250520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ในเดือนกันยายน 255</w:t>
      </w:r>
      <w:r w:rsidR="00F0142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F01426">
        <w:rPr>
          <w:rFonts w:ascii="Angsana New" w:hAnsi="Angsana New"/>
          <w:sz w:val="30"/>
          <w:szCs w:val="30"/>
        </w:rPr>
        <w:t>0.7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="00F01426">
        <w:rPr>
          <w:rFonts w:ascii="Angsana New" w:hAnsi="Angsana New"/>
          <w:sz w:val="30"/>
          <w:szCs w:val="30"/>
        </w:rPr>
        <w:t>1,048.8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เงินปันผลดังกล่าวได</w:t>
      </w:r>
      <w:r>
        <w:rPr>
          <w:rFonts w:ascii="Angsana New" w:hAnsi="Angsana New"/>
          <w:sz w:val="30"/>
          <w:szCs w:val="30"/>
          <w:cs/>
        </w:rPr>
        <w:t xml:space="preserve">้จ่ายให้แก่ผู้ถือหุ้นในวันที่ </w:t>
      </w:r>
      <w:r w:rsidR="00F01426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01426">
        <w:rPr>
          <w:rFonts w:ascii="Angsana New" w:hAnsi="Angsana New"/>
          <w:sz w:val="30"/>
          <w:szCs w:val="30"/>
        </w:rPr>
        <w:t>2560</w:t>
      </w:r>
    </w:p>
    <w:p w:rsidR="0034283B" w:rsidRDefault="0034283B" w:rsidP="00AC5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94D9E" w:rsidRDefault="00A94D9E" w:rsidP="00A94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28D4">
        <w:rPr>
          <w:rFonts w:ascii="Angsana New" w:hAnsi="Angsana New"/>
          <w:sz w:val="30"/>
          <w:szCs w:val="30"/>
          <w:cs/>
        </w:rPr>
        <w:t>ในการประชุ</w:t>
      </w:r>
      <w:r w:rsidRPr="005B28D4">
        <w:rPr>
          <w:rFonts w:ascii="Angsana New" w:hAnsi="Angsana New" w:hint="cs"/>
          <w:sz w:val="30"/>
          <w:szCs w:val="30"/>
          <w:cs/>
        </w:rPr>
        <w:t>มคณะกรรมการ</w:t>
      </w:r>
      <w:r w:rsidRPr="005B28D4"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 w:rsidRPr="005B28D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สิงหาคม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ได้</w:t>
      </w:r>
      <w:r w:rsidRPr="005B28D4">
        <w:rPr>
          <w:rFonts w:ascii="Angsana New" w:hAnsi="Angsana New"/>
          <w:sz w:val="30"/>
          <w:szCs w:val="30"/>
          <w:cs/>
        </w:rPr>
        <w:t>มีมติอนุมัติการ</w:t>
      </w:r>
      <w:r w:rsidRPr="005B28D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 สำหรับผลประกอบการของบริษัทครึ่งแรกของปี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5B28D4">
        <w:rPr>
          <w:rFonts w:ascii="Angsana New" w:hAnsi="Angsana New"/>
          <w:sz w:val="30"/>
          <w:szCs w:val="30"/>
        </w:rPr>
        <w:t xml:space="preserve">1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/>
          <w:sz w:val="30"/>
          <w:szCs w:val="30"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5B28D4">
        <w:rPr>
          <w:rFonts w:ascii="Angsana New" w:hAnsi="Angsana New"/>
          <w:sz w:val="30"/>
          <w:szCs w:val="30"/>
        </w:rPr>
        <w:t xml:space="preserve">30 </w:t>
      </w:r>
      <w:r w:rsidRPr="005B28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2559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B28D4">
        <w:rPr>
          <w:rFonts w:ascii="Angsana New" w:hAnsi="Angsana New"/>
          <w:sz w:val="30"/>
          <w:szCs w:val="30"/>
          <w:cs/>
        </w:rPr>
        <w:t>ในอัตราหุ้นละ 0.</w:t>
      </w:r>
      <w:r>
        <w:rPr>
          <w:rFonts w:ascii="Angsana New" w:hAnsi="Angsana New"/>
          <w:sz w:val="30"/>
          <w:szCs w:val="30"/>
        </w:rPr>
        <w:t>4</w:t>
      </w:r>
      <w:r w:rsidRPr="005B28D4">
        <w:rPr>
          <w:rFonts w:ascii="Angsana New" w:hAnsi="Angsana New"/>
          <w:sz w:val="30"/>
          <w:szCs w:val="30"/>
        </w:rPr>
        <w:t>5</w:t>
      </w:r>
      <w:r w:rsidRPr="005B28D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</w:rPr>
        <w:t>67</w:t>
      </w:r>
      <w:r w:rsidRPr="005B28D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.2</w:t>
      </w:r>
      <w:r w:rsidRPr="005B28D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</w:t>
      </w:r>
      <w:r w:rsidRPr="005B28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14</w:t>
      </w:r>
      <w:r w:rsidRPr="005B28D4">
        <w:rPr>
          <w:rFonts w:ascii="Angsana New" w:hAnsi="Angsana New"/>
          <w:sz w:val="30"/>
          <w:szCs w:val="30"/>
          <w:cs/>
        </w:rPr>
        <w:t xml:space="preserve"> </w:t>
      </w:r>
      <w:r w:rsidRPr="005B28D4">
        <w:rPr>
          <w:rFonts w:ascii="Angsana New" w:hAnsi="Angsana New" w:hint="cs"/>
          <w:sz w:val="30"/>
          <w:szCs w:val="30"/>
          <w:cs/>
        </w:rPr>
        <w:t>กันยายน</w:t>
      </w:r>
      <w:r w:rsidRPr="005B28D4"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/>
          <w:sz w:val="30"/>
          <w:szCs w:val="30"/>
        </w:rPr>
        <w:t>9</w:t>
      </w:r>
    </w:p>
    <w:p w:rsidR="00A94D9E" w:rsidRDefault="00A94D9E" w:rsidP="003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D7076" w:rsidRDefault="0034283B" w:rsidP="003D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B847D1">
        <w:rPr>
          <w:rFonts w:ascii="Angsana New" w:hAnsi="Angsana New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2559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ผู้ถือหุ้นมีมติ</w:t>
      </w:r>
      <w:r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  <w:cs/>
        </w:rPr>
        <w:br/>
        <w:t>การจ่ายเงินปันผลสำหรับปี 255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 xml:space="preserve">0.95 </w:t>
      </w:r>
      <w:r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1,423.4 </w:t>
      </w:r>
      <w:r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 0.</w:t>
      </w:r>
      <w:r>
        <w:rPr>
          <w:rFonts w:ascii="Angsana New" w:hAnsi="Angsana New"/>
          <w:sz w:val="30"/>
          <w:szCs w:val="30"/>
        </w:rPr>
        <w:t xml:space="preserve">35 </w:t>
      </w:r>
      <w:r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>
        <w:rPr>
          <w:rFonts w:ascii="Angsana New" w:hAnsi="Angsana New"/>
          <w:sz w:val="30"/>
          <w:szCs w:val="30"/>
          <w:cs/>
        </w:rPr>
        <w:br/>
        <w:t>ในเดือนกันยายน 255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rFonts w:ascii="Angsana New" w:hAnsi="Angsana New"/>
          <w:sz w:val="30"/>
          <w:szCs w:val="30"/>
        </w:rPr>
        <w:t xml:space="preserve">0.60 </w:t>
      </w:r>
      <w:r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>
        <w:rPr>
          <w:rFonts w:ascii="Angsana New" w:hAnsi="Angsana New"/>
          <w:sz w:val="30"/>
          <w:szCs w:val="30"/>
        </w:rPr>
        <w:t xml:space="preserve">899.0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เงินปันผลดังกล่าวได</w:t>
      </w:r>
      <w:r>
        <w:rPr>
          <w:rFonts w:ascii="Angsana New" w:hAnsi="Angsana New"/>
          <w:sz w:val="30"/>
          <w:szCs w:val="30"/>
          <w:cs/>
        </w:rPr>
        <w:t xml:space="preserve">้จ่ายให้แก่ผู้ถือหุ้นในวันที่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="003D7076">
        <w:rPr>
          <w:rFonts w:ascii="Angsana New" w:hAnsi="Angsana New"/>
          <w:sz w:val="30"/>
          <w:szCs w:val="30"/>
          <w:cs/>
        </w:rPr>
        <w:br w:type="page"/>
      </w:r>
    </w:p>
    <w:p w:rsidR="0089682B" w:rsidRPr="00AC112B" w:rsidRDefault="00A004AD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AC112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3D7076"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085AAC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AC112B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B847D1" w:rsidRDefault="00651EEB" w:rsidP="0019453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88"/>
        <w:gridCol w:w="271"/>
        <w:gridCol w:w="1240"/>
        <w:gridCol w:w="271"/>
        <w:gridCol w:w="1240"/>
        <w:gridCol w:w="252"/>
        <w:gridCol w:w="1298"/>
      </w:tblGrid>
      <w:tr w:rsidR="001D6E9E" w:rsidRPr="0060717F" w:rsidTr="00250520">
        <w:trPr>
          <w:tblHeader/>
        </w:trPr>
        <w:tc>
          <w:tcPr>
            <w:tcW w:w="1893" w:type="pct"/>
          </w:tcPr>
          <w:p w:rsidR="001D6E9E" w:rsidRPr="00B847D1" w:rsidRDefault="001D6E9E" w:rsidP="00A00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5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FB53AF" w:rsidRPr="0060717F" w:rsidTr="00250520">
        <w:trPr>
          <w:tblHeader/>
        </w:trPr>
        <w:tc>
          <w:tcPr>
            <w:tcW w:w="1893" w:type="pct"/>
          </w:tcPr>
          <w:p w:rsidR="00D6309F" w:rsidRPr="002A51E2" w:rsidRDefault="00D6309F" w:rsidP="00A00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C57035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0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4B554C" w:rsidRPr="004B55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D6309F" w:rsidRPr="002A51E2" w:rsidRDefault="00C57035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0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4B554C" w:rsidRPr="004B55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FB53AF" w:rsidRPr="0060717F" w:rsidTr="00250520">
        <w:trPr>
          <w:tblHeader/>
        </w:trPr>
        <w:tc>
          <w:tcPr>
            <w:tcW w:w="189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 w:rsidR="00F1046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 w:rsidR="00F1046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474F63" w:rsidRPr="0060717F" w:rsidTr="00250520">
        <w:trPr>
          <w:tblHeader/>
        </w:trPr>
        <w:tc>
          <w:tcPr>
            <w:tcW w:w="189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07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B53AF" w:rsidRPr="0060717F" w:rsidTr="00250520">
        <w:tc>
          <w:tcPr>
            <w:tcW w:w="1893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ภาระผูกพันด้านรายจ่ายฝ่ายทุน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53AF" w:rsidRPr="0060717F" w:rsidTr="00250520">
        <w:tc>
          <w:tcPr>
            <w:tcW w:w="1893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474F63" w:rsidRPr="00B847D1" w:rsidRDefault="00474F63" w:rsidP="00FB53AF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53AF" w:rsidRPr="0060717F" w:rsidTr="00250520">
        <w:tc>
          <w:tcPr>
            <w:tcW w:w="1893" w:type="pct"/>
          </w:tcPr>
          <w:p w:rsidR="00474F63" w:rsidRPr="00B847D1" w:rsidRDefault="000642DB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  <w:cs/>
              </w:rPr>
              <w:t xml:space="preserve">จ้างออกแบบ ก่อสร้างและติดตั้งระบบเครื่องจักรและอุปกรณ์  และก่อสร้าง    </w:t>
            </w:r>
          </w:p>
        </w:tc>
        <w:tc>
          <w:tcPr>
            <w:tcW w:w="641" w:type="pct"/>
          </w:tcPr>
          <w:p w:rsidR="00474F63" w:rsidRPr="002A51E2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B847D1" w:rsidRDefault="00474F63" w:rsidP="00FB53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51E2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474F63" w:rsidRPr="00B847D1" w:rsidRDefault="00474F63" w:rsidP="00FB53AF">
            <w:pPr>
              <w:pStyle w:val="acctfourfigures"/>
              <w:tabs>
                <w:tab w:val="clear" w:pos="765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53AF" w:rsidRPr="0060717F" w:rsidTr="00250520">
        <w:tc>
          <w:tcPr>
            <w:tcW w:w="1893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อาคารและสิ่งปลูกสร้างอื่นสำหรับโครงการที่ยังไม่แล้วเสร็จ</w:t>
            </w:r>
          </w:p>
        </w:tc>
        <w:tc>
          <w:tcPr>
            <w:tcW w:w="641" w:type="pct"/>
            <w:vAlign w:val="bottom"/>
          </w:tcPr>
          <w:p w:rsidR="00474F63" w:rsidRPr="002A79DE" w:rsidRDefault="00E61B5D" w:rsidP="00AE4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AE4427">
              <w:rPr>
                <w:rFonts w:ascii="Angsana New" w:hAnsi="Angsana New"/>
                <w:sz w:val="30"/>
                <w:szCs w:val="30"/>
                <w:lang w:val="en-US" w:eastAsia="en-US"/>
              </w:rPr>
              <w:t>450,009</w:t>
            </w:r>
          </w:p>
        </w:tc>
        <w:tc>
          <w:tcPr>
            <w:tcW w:w="146" w:type="pct"/>
          </w:tcPr>
          <w:p w:rsidR="00474F63" w:rsidRPr="002A79DE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0642DB" w:rsidRPr="002A79DE" w:rsidRDefault="000642DB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474F63" w:rsidRPr="002A79DE" w:rsidRDefault="000642DB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2A79DE">
              <w:rPr>
                <w:rFonts w:ascii="Angsana New" w:hAnsi="Angsana New"/>
                <w:sz w:val="30"/>
                <w:szCs w:val="30"/>
              </w:rPr>
              <w:t>2,267,739</w:t>
            </w:r>
          </w:p>
        </w:tc>
        <w:tc>
          <w:tcPr>
            <w:tcW w:w="146" w:type="pct"/>
          </w:tcPr>
          <w:p w:rsidR="00474F63" w:rsidRPr="002A79DE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  <w:vAlign w:val="bottom"/>
          </w:tcPr>
          <w:p w:rsidR="00474F63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211,718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0642DB" w:rsidRDefault="000642DB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  <w:p w:rsidR="00474F63" w:rsidRPr="00B847D1" w:rsidRDefault="000642DB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</w:rPr>
              <w:t>104,637</w:t>
            </w:r>
          </w:p>
        </w:tc>
      </w:tr>
      <w:tr w:rsidR="00250520" w:rsidRPr="0060717F" w:rsidTr="00250520">
        <w:tc>
          <w:tcPr>
            <w:tcW w:w="1893" w:type="pct"/>
          </w:tcPr>
          <w:p w:rsidR="00250520" w:rsidRPr="00B847D1" w:rsidRDefault="00250520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250520" w:rsidRPr="002A79DE" w:rsidRDefault="00250520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250520" w:rsidRPr="002A79DE" w:rsidRDefault="00250520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250520" w:rsidRPr="002A79DE" w:rsidRDefault="00250520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50520" w:rsidRPr="002A79DE" w:rsidRDefault="00250520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250520" w:rsidRPr="002A79DE" w:rsidRDefault="00250520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250520" w:rsidRPr="002A51E2" w:rsidRDefault="00250520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250520" w:rsidRPr="00B847D1" w:rsidRDefault="00250520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3AF" w:rsidRPr="0060717F" w:rsidTr="00250520">
        <w:tc>
          <w:tcPr>
            <w:tcW w:w="1893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641" w:type="pct"/>
          </w:tcPr>
          <w:p w:rsidR="00474F63" w:rsidRPr="002A79DE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79DE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79DE" w:rsidRDefault="00474F63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2A79DE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474F63" w:rsidRPr="002A79DE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474F63" w:rsidRPr="00B847D1" w:rsidRDefault="00474F63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3AF" w:rsidRPr="0060717F" w:rsidTr="00250520">
        <w:tc>
          <w:tcPr>
            <w:tcW w:w="1893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</w:tcPr>
          <w:p w:rsidR="000642DB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88,4</w:t>
            </w:r>
            <w:r w:rsidR="003D7076"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0642DB" w:rsidRPr="002A79DE" w:rsidRDefault="000642DB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2A79DE">
              <w:rPr>
                <w:rFonts w:ascii="Angsana New" w:hAnsi="Angsana New"/>
                <w:sz w:val="30"/>
                <w:szCs w:val="30"/>
              </w:rPr>
              <w:t>84,982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0642DB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86,</w:t>
            </w:r>
            <w:r w:rsidR="003D7076">
              <w:rPr>
                <w:rFonts w:ascii="Angsana New" w:hAnsi="Angsana New"/>
                <w:sz w:val="30"/>
                <w:szCs w:val="30"/>
                <w:lang w:val="en-US" w:eastAsia="en-US"/>
              </w:rPr>
              <w:t>234</w:t>
            </w:r>
          </w:p>
        </w:tc>
        <w:tc>
          <w:tcPr>
            <w:tcW w:w="13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0642DB" w:rsidRPr="000642DB" w:rsidRDefault="000642DB" w:rsidP="00250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</w:rPr>
              <w:t>82,718</w:t>
            </w:r>
          </w:p>
        </w:tc>
      </w:tr>
      <w:tr w:rsidR="00FB53AF" w:rsidRPr="0060717F" w:rsidTr="00250520">
        <w:tc>
          <w:tcPr>
            <w:tcW w:w="1893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</w:tcPr>
          <w:p w:rsidR="000642DB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169,544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0642DB" w:rsidRPr="002A79DE" w:rsidRDefault="000642DB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2A79DE">
              <w:rPr>
                <w:rFonts w:ascii="Angsana New" w:hAnsi="Angsana New"/>
                <w:sz w:val="30"/>
                <w:szCs w:val="30"/>
              </w:rPr>
              <w:t>194,778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</w:tcPr>
          <w:p w:rsidR="000642DB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160,486</w:t>
            </w:r>
          </w:p>
        </w:tc>
        <w:tc>
          <w:tcPr>
            <w:tcW w:w="13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:rsidR="000642DB" w:rsidRPr="000642DB" w:rsidRDefault="000642DB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</w:rPr>
              <w:t>185,721</w:t>
            </w:r>
          </w:p>
        </w:tc>
      </w:tr>
      <w:tr w:rsidR="00FB53AF" w:rsidRPr="0060717F" w:rsidTr="00250520">
        <w:tc>
          <w:tcPr>
            <w:tcW w:w="1893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2A79DE" w:rsidRDefault="00E61B5D" w:rsidP="0032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210,035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  <w:tcBorders>
              <w:bottom w:val="single" w:sz="2" w:space="0" w:color="auto"/>
            </w:tcBorders>
          </w:tcPr>
          <w:p w:rsidR="000642DB" w:rsidRPr="002A79DE" w:rsidRDefault="000642DB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2A79DE">
              <w:rPr>
                <w:rFonts w:ascii="Angsana New" w:hAnsi="Angsana New"/>
                <w:sz w:val="30"/>
                <w:szCs w:val="30"/>
              </w:rPr>
              <w:t>231,194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  <w:tcBorders>
              <w:bottom w:val="single" w:sz="2" w:space="0" w:color="auto"/>
            </w:tcBorders>
          </w:tcPr>
          <w:p w:rsidR="000642DB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168,058</w:t>
            </w:r>
          </w:p>
        </w:tc>
        <w:tc>
          <w:tcPr>
            <w:tcW w:w="13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  <w:tcBorders>
              <w:bottom w:val="single" w:sz="2" w:space="0" w:color="auto"/>
            </w:tcBorders>
          </w:tcPr>
          <w:p w:rsidR="000642DB" w:rsidRPr="000642DB" w:rsidRDefault="000642DB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</w:rPr>
              <w:t>192,970</w:t>
            </w:r>
          </w:p>
        </w:tc>
      </w:tr>
      <w:tr w:rsidR="00FB53AF" w:rsidRPr="0060717F" w:rsidTr="00250520">
        <w:tc>
          <w:tcPr>
            <w:tcW w:w="1893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79DE" w:rsidRDefault="00E61B5D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468,0</w:t>
            </w:r>
            <w:r w:rsidR="003D707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79DE" w:rsidRDefault="000642DB" w:rsidP="00FB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9DE">
              <w:rPr>
                <w:rFonts w:ascii="Angsana New" w:hAnsi="Angsana New"/>
                <w:b/>
                <w:bCs/>
                <w:sz w:val="30"/>
                <w:szCs w:val="30"/>
              </w:rPr>
              <w:t>510,954</w:t>
            </w:r>
          </w:p>
        </w:tc>
        <w:tc>
          <w:tcPr>
            <w:tcW w:w="146" w:type="pct"/>
          </w:tcPr>
          <w:p w:rsidR="000642DB" w:rsidRPr="002A79DE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79DE" w:rsidRDefault="00E61B5D" w:rsidP="00176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414,7</w:t>
            </w:r>
            <w:r w:rsidR="003D707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3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0642DB" w:rsidP="00D2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2DB">
              <w:rPr>
                <w:rFonts w:ascii="Angsana New" w:hAnsi="Angsana New"/>
                <w:b/>
                <w:bCs/>
                <w:sz w:val="30"/>
                <w:szCs w:val="30"/>
              </w:rPr>
              <w:t>461,409</w:t>
            </w:r>
          </w:p>
        </w:tc>
      </w:tr>
    </w:tbl>
    <w:p w:rsidR="00250520" w:rsidRDefault="00250520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45C9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73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C845C9" w:rsidRPr="00FB53AF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A6316B" w:rsidRDefault="00A6316B" w:rsidP="00A631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บริษัทย่อย</w:t>
      </w:r>
      <w:r w:rsidR="0034283B">
        <w:rPr>
          <w:rFonts w:ascii="Angsana New" w:hAnsi="Angsana New" w:hint="cs"/>
          <w:sz w:val="30"/>
          <w:szCs w:val="30"/>
          <w:cs/>
        </w:rPr>
        <w:t>ในต่างประเทศ</w:t>
      </w:r>
      <w:r>
        <w:rPr>
          <w:rFonts w:ascii="Angsana New" w:hAnsi="Angsana New"/>
          <w:sz w:val="30"/>
          <w:szCs w:val="30"/>
          <w:cs/>
        </w:rPr>
        <w:t xml:space="preserve">มีสัญญาซื้อเงินตราต่างประเทศล่วงหน้าโดยทำสัญญาแลกเปลี่ยนเงินสกุลเหรียญสหรัฐอเมริกาด้วยเงินสกุลเยน ณ วันที่ </w:t>
      </w:r>
      <w:r w:rsidR="00C57035" w:rsidRPr="00C57035">
        <w:rPr>
          <w:rFonts w:ascii="Angsana New" w:hAnsi="Angsana New"/>
          <w:sz w:val="30"/>
          <w:szCs w:val="30"/>
        </w:rPr>
        <w:t xml:space="preserve">30 </w:t>
      </w:r>
      <w:r w:rsidR="004B554C" w:rsidRPr="004B554C">
        <w:rPr>
          <w:rFonts w:ascii="Angsana New" w:hAnsi="Angsana New"/>
          <w:sz w:val="30"/>
          <w:szCs w:val="30"/>
          <w:cs/>
        </w:rPr>
        <w:t>กันยายน</w:t>
      </w:r>
      <w:r w:rsidR="004B554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มียอดคงเหลือจำนวน </w:t>
      </w:r>
      <w:r w:rsidR="00E61B5D">
        <w:rPr>
          <w:rFonts w:ascii="Angsana New" w:hAnsi="Angsana New"/>
          <w:sz w:val="30"/>
          <w:szCs w:val="30"/>
        </w:rPr>
        <w:t>1.4</w:t>
      </w:r>
      <w:r w:rsidR="004B554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4317A4">
        <w:rPr>
          <w:rFonts w:ascii="Angsana New" w:hAnsi="Angsana New" w:hint="cs"/>
          <w:sz w:val="30"/>
          <w:szCs w:val="30"/>
          <w:cs/>
        </w:rPr>
        <w:t xml:space="preserve">เทียบเท่าจำนวนเงิน </w:t>
      </w:r>
      <w:r w:rsidR="00E61B5D">
        <w:rPr>
          <w:rFonts w:ascii="Angsana New" w:hAnsi="Angsana New"/>
          <w:sz w:val="30"/>
          <w:szCs w:val="30"/>
        </w:rPr>
        <w:t>159.7</w:t>
      </w:r>
      <w:r w:rsidRPr="004317A4">
        <w:rPr>
          <w:rFonts w:ascii="Angsana New" w:hAnsi="Angsana New"/>
          <w:sz w:val="30"/>
          <w:szCs w:val="30"/>
        </w:rPr>
        <w:t xml:space="preserve"> </w:t>
      </w:r>
      <w:r w:rsidRPr="004317A4">
        <w:rPr>
          <w:rFonts w:ascii="Angsana New" w:hAnsi="Angsana New" w:hint="cs"/>
          <w:sz w:val="30"/>
          <w:szCs w:val="30"/>
          <w:cs/>
        </w:rPr>
        <w:t xml:space="preserve">ล้านเยน หรือเทียบเท่า </w:t>
      </w:r>
      <w:r w:rsidR="00E61B5D">
        <w:rPr>
          <w:rFonts w:ascii="Angsana New" w:hAnsi="Angsana New"/>
          <w:sz w:val="30"/>
          <w:szCs w:val="30"/>
        </w:rPr>
        <w:t>47.3</w:t>
      </w:r>
      <w:r w:rsidRPr="004317A4">
        <w:rPr>
          <w:rFonts w:ascii="Angsana New" w:hAnsi="Angsana New"/>
          <w:sz w:val="30"/>
          <w:szCs w:val="30"/>
        </w:rPr>
        <w:t xml:space="preserve"> </w:t>
      </w:r>
      <w:r w:rsidRPr="004317A4">
        <w:rPr>
          <w:rFonts w:ascii="Angsana New" w:hAnsi="Angsana New" w:hint="cs"/>
          <w:sz w:val="30"/>
          <w:szCs w:val="30"/>
          <w:cs/>
        </w:rPr>
        <w:t>ล้านบาท สัญญาดังกล่าวจ</w:t>
      </w:r>
      <w:r w:rsidR="00B0572E">
        <w:rPr>
          <w:rFonts w:ascii="Angsana New" w:hAnsi="Angsana New" w:hint="cs"/>
          <w:sz w:val="30"/>
          <w:szCs w:val="30"/>
          <w:cs/>
        </w:rPr>
        <w:t>ะสิ้นสุดใน</w:t>
      </w:r>
      <w:r w:rsidRPr="00C4112B">
        <w:rPr>
          <w:rFonts w:ascii="Angsana New" w:hAnsi="Angsana New" w:hint="cs"/>
          <w:sz w:val="30"/>
          <w:szCs w:val="30"/>
          <w:cs/>
        </w:rPr>
        <w:t xml:space="preserve">เดือนมกราคม </w:t>
      </w:r>
      <w:r w:rsidRPr="00C4112B">
        <w:rPr>
          <w:rFonts w:ascii="Angsana New" w:hAnsi="Angsana New"/>
          <w:sz w:val="30"/>
          <w:szCs w:val="30"/>
        </w:rPr>
        <w:t>2561</w:t>
      </w:r>
      <w:r w:rsidR="003D7076">
        <w:rPr>
          <w:rFonts w:ascii="Angsana New" w:hAnsi="Angsana New"/>
          <w:sz w:val="30"/>
          <w:szCs w:val="30"/>
        </w:rPr>
        <w:br/>
      </w:r>
      <w:r w:rsidR="006225D5" w:rsidRPr="00A6316B">
        <w:rPr>
          <w:rFonts w:ascii="Angsana New" w:hAnsi="Angsana New"/>
          <w:i/>
          <w:iCs/>
          <w:sz w:val="30"/>
          <w:szCs w:val="30"/>
        </w:rPr>
        <w:t>(</w:t>
      </w:r>
      <w:r w:rsidR="006225D5">
        <w:rPr>
          <w:rFonts w:ascii="Angsana New" w:hAnsi="Angsana New"/>
          <w:i/>
          <w:iCs/>
          <w:sz w:val="30"/>
          <w:szCs w:val="30"/>
        </w:rPr>
        <w:t xml:space="preserve">31 </w:t>
      </w:r>
      <w:r w:rsidR="006225D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225D5">
        <w:rPr>
          <w:rFonts w:ascii="Angsana New" w:hAnsi="Angsana New"/>
          <w:i/>
          <w:iCs/>
          <w:sz w:val="30"/>
          <w:szCs w:val="30"/>
        </w:rPr>
        <w:t xml:space="preserve"> 2559: 18.1</w:t>
      </w:r>
      <w:r w:rsidR="006225D5" w:rsidRPr="00A6316B">
        <w:rPr>
          <w:rFonts w:ascii="Angsana New" w:hAnsi="Angsana New"/>
          <w:i/>
          <w:iCs/>
          <w:sz w:val="30"/>
          <w:szCs w:val="30"/>
        </w:rPr>
        <w:t xml:space="preserve"> </w:t>
      </w:r>
      <w:r w:rsidR="006225D5" w:rsidRPr="00A6316B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ล้านเหรียญสหรัฐอเมริกา เทียบเท่าจำนวนเงิน </w:t>
      </w:r>
      <w:r w:rsidR="006225D5">
        <w:rPr>
          <w:rFonts w:ascii="Angsana New" w:hAnsi="Angsana New"/>
          <w:i/>
          <w:iCs/>
          <w:sz w:val="30"/>
          <w:szCs w:val="30"/>
        </w:rPr>
        <w:t>2,080.1</w:t>
      </w:r>
      <w:r w:rsidR="006225D5" w:rsidRPr="00A6316B">
        <w:rPr>
          <w:rFonts w:ascii="Angsana New" w:hAnsi="Angsana New"/>
          <w:i/>
          <w:iCs/>
          <w:sz w:val="30"/>
          <w:szCs w:val="30"/>
        </w:rPr>
        <w:t xml:space="preserve"> </w:t>
      </w:r>
      <w:r w:rsidR="006225D5">
        <w:rPr>
          <w:rFonts w:ascii="Angsana New" w:hAnsi="Angsana New" w:hint="cs"/>
          <w:i/>
          <w:iCs/>
          <w:sz w:val="30"/>
          <w:szCs w:val="30"/>
          <w:cs/>
        </w:rPr>
        <w:t xml:space="preserve">ล้านเยน หรือเทียบเท่า </w:t>
      </w:r>
      <w:r w:rsidR="006225D5">
        <w:rPr>
          <w:rFonts w:ascii="Angsana New" w:hAnsi="Angsana New"/>
          <w:i/>
          <w:iCs/>
          <w:sz w:val="30"/>
          <w:szCs w:val="30"/>
        </w:rPr>
        <w:t xml:space="preserve">641.6 </w:t>
      </w:r>
      <w:r w:rsidR="006225D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225D5" w:rsidRPr="00A6316B">
        <w:rPr>
          <w:rFonts w:ascii="Angsana New" w:hAnsi="Angsana New"/>
          <w:i/>
          <w:iCs/>
          <w:sz w:val="30"/>
          <w:szCs w:val="30"/>
        </w:rPr>
        <w:t>)</w:t>
      </w:r>
    </w:p>
    <w:p w:rsidR="00A6316B" w:rsidRPr="006225D5" w:rsidRDefault="00A6316B" w:rsidP="00A631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D2900" w:rsidRDefault="00A6316B" w:rsidP="003D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6316B">
        <w:rPr>
          <w:rFonts w:ascii="Angsana New" w:hAnsi="Angsana New" w:hint="cs"/>
          <w:sz w:val="30"/>
          <w:szCs w:val="30"/>
          <w:cs/>
        </w:rPr>
        <w:t>บริษัทย่</w:t>
      </w:r>
      <w:r w:rsidRPr="00C4112B">
        <w:rPr>
          <w:rFonts w:ascii="Angsana New" w:hAnsi="Angsana New" w:hint="cs"/>
          <w:sz w:val="30"/>
          <w:szCs w:val="30"/>
          <w:cs/>
        </w:rPr>
        <w:t>อย</w:t>
      </w:r>
      <w:r w:rsidR="0034283B" w:rsidRPr="00C4112B">
        <w:rPr>
          <w:rFonts w:ascii="Angsana New" w:hAnsi="Angsana New" w:hint="cs"/>
          <w:sz w:val="30"/>
          <w:szCs w:val="30"/>
          <w:cs/>
        </w:rPr>
        <w:t>ในประเทศ</w:t>
      </w:r>
      <w:r w:rsidRPr="00C4112B">
        <w:rPr>
          <w:rFonts w:ascii="Angsana New" w:hAnsi="Angsana New" w:hint="cs"/>
          <w:sz w:val="30"/>
          <w:szCs w:val="30"/>
          <w:cs/>
        </w:rPr>
        <w:t>มีสัญญาซื้อเงินตราต่า</w:t>
      </w:r>
      <w:r w:rsidR="006D2900" w:rsidRPr="00C4112B">
        <w:rPr>
          <w:rFonts w:ascii="Angsana New" w:hAnsi="Angsana New" w:hint="cs"/>
          <w:sz w:val="30"/>
          <w:szCs w:val="30"/>
          <w:cs/>
        </w:rPr>
        <w:t>งประเทศล่วงหน้าคงเหลือ ณ วันที่</w:t>
      </w:r>
      <w:r w:rsidRPr="00C4112B">
        <w:rPr>
          <w:rFonts w:ascii="Angsana New" w:hAnsi="Angsana New"/>
          <w:sz w:val="30"/>
          <w:szCs w:val="30"/>
        </w:rPr>
        <w:t xml:space="preserve"> </w:t>
      </w:r>
      <w:r w:rsidR="00C57035" w:rsidRPr="00C4112B">
        <w:rPr>
          <w:rFonts w:ascii="Angsana New" w:hAnsi="Angsana New"/>
          <w:sz w:val="30"/>
          <w:szCs w:val="30"/>
        </w:rPr>
        <w:t xml:space="preserve">30 </w:t>
      </w:r>
      <w:r w:rsidR="004B554C" w:rsidRPr="00C4112B">
        <w:rPr>
          <w:rFonts w:ascii="Angsana New" w:hAnsi="Angsana New"/>
          <w:sz w:val="30"/>
          <w:szCs w:val="30"/>
          <w:cs/>
        </w:rPr>
        <w:t>กันยายน</w:t>
      </w:r>
      <w:r w:rsidR="00C57035" w:rsidRPr="00C4112B">
        <w:rPr>
          <w:rFonts w:ascii="Angsana New" w:hAnsi="Angsana New"/>
          <w:sz w:val="30"/>
          <w:szCs w:val="30"/>
        </w:rPr>
        <w:t xml:space="preserve"> </w:t>
      </w:r>
      <w:r w:rsidR="00250D98" w:rsidRPr="00C4112B">
        <w:rPr>
          <w:rFonts w:ascii="Angsana New" w:hAnsi="Angsana New"/>
          <w:sz w:val="30"/>
          <w:szCs w:val="30"/>
        </w:rPr>
        <w:t xml:space="preserve">2560 </w:t>
      </w:r>
      <w:r w:rsidRPr="00C4112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4112B" w:rsidRPr="00C4112B">
        <w:rPr>
          <w:rFonts w:ascii="Angsana New" w:hAnsi="Angsana New"/>
          <w:sz w:val="30"/>
          <w:szCs w:val="30"/>
        </w:rPr>
        <w:t>0.6</w:t>
      </w:r>
      <w:r w:rsidRPr="00C4112B">
        <w:rPr>
          <w:rFonts w:ascii="Angsana New" w:hAnsi="Angsana New"/>
          <w:sz w:val="30"/>
          <w:szCs w:val="30"/>
        </w:rPr>
        <w:t xml:space="preserve"> </w:t>
      </w:r>
      <w:r w:rsidRPr="00C4112B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เทียบเท่าจำนวนเงิน </w:t>
      </w:r>
      <w:r w:rsidR="00C4112B" w:rsidRPr="00C4112B">
        <w:rPr>
          <w:rFonts w:ascii="Angsana New" w:hAnsi="Angsana New"/>
          <w:sz w:val="30"/>
          <w:szCs w:val="30"/>
        </w:rPr>
        <w:t>20.6</w:t>
      </w:r>
      <w:r w:rsidRPr="00C4112B">
        <w:rPr>
          <w:rFonts w:ascii="Angsana New" w:hAnsi="Angsana New"/>
          <w:sz w:val="30"/>
          <w:szCs w:val="30"/>
        </w:rPr>
        <w:t xml:space="preserve"> </w:t>
      </w:r>
      <w:r w:rsidRPr="00C4112B">
        <w:rPr>
          <w:rFonts w:ascii="Angsana New" w:hAnsi="Angsana New" w:hint="cs"/>
          <w:sz w:val="30"/>
          <w:szCs w:val="30"/>
          <w:cs/>
        </w:rPr>
        <w:t>ล้านบาท สัญญาดังกล่าวจะสิ้นสุดใน</w:t>
      </w:r>
      <w:r w:rsidR="00EC5C6A" w:rsidRPr="00C4112B">
        <w:rPr>
          <w:rFonts w:ascii="Angsana New" w:hAnsi="Angsana New" w:hint="cs"/>
          <w:sz w:val="30"/>
          <w:szCs w:val="30"/>
          <w:cs/>
        </w:rPr>
        <w:t>ระหว่าง</w:t>
      </w:r>
      <w:r w:rsidRPr="00C4112B">
        <w:rPr>
          <w:rFonts w:ascii="Angsana New" w:hAnsi="Angsana New"/>
          <w:sz w:val="30"/>
          <w:szCs w:val="30"/>
          <w:cs/>
        </w:rPr>
        <w:t>เดือน</w:t>
      </w:r>
      <w:r w:rsidR="00C4112B" w:rsidRPr="00C4112B">
        <w:rPr>
          <w:rFonts w:ascii="Angsana New" w:hAnsi="Angsana New" w:hint="cs"/>
          <w:sz w:val="30"/>
          <w:szCs w:val="30"/>
          <w:cs/>
        </w:rPr>
        <w:t>ธันวาคม</w:t>
      </w:r>
      <w:r w:rsidR="006F7D76" w:rsidRPr="00C4112B">
        <w:rPr>
          <w:rFonts w:ascii="Angsana New" w:hAnsi="Angsana New"/>
          <w:sz w:val="30"/>
          <w:szCs w:val="30"/>
        </w:rPr>
        <w:t xml:space="preserve"> 2560 </w:t>
      </w:r>
      <w:r w:rsidR="00C4112B" w:rsidRPr="00C4112B">
        <w:rPr>
          <w:rFonts w:ascii="Angsana New" w:hAnsi="Angsana New" w:hint="cs"/>
          <w:sz w:val="30"/>
          <w:szCs w:val="30"/>
          <w:cs/>
        </w:rPr>
        <w:t>ถึงเดือนกุมภาพันธ์</w:t>
      </w:r>
      <w:r w:rsidR="006F7D76" w:rsidRPr="00C4112B">
        <w:rPr>
          <w:rFonts w:ascii="Angsana New" w:hAnsi="Angsana New" w:hint="cs"/>
          <w:sz w:val="30"/>
          <w:szCs w:val="30"/>
          <w:cs/>
        </w:rPr>
        <w:t xml:space="preserve"> </w:t>
      </w:r>
      <w:r w:rsidR="006F7D76" w:rsidRPr="00C4112B">
        <w:rPr>
          <w:rFonts w:ascii="Angsana New" w:hAnsi="Angsana New"/>
          <w:sz w:val="30"/>
          <w:szCs w:val="30"/>
        </w:rPr>
        <w:t>2561</w:t>
      </w:r>
      <w:r w:rsidRPr="00A6316B">
        <w:rPr>
          <w:rFonts w:ascii="Angsana New" w:hAnsi="Angsana New" w:hint="cs"/>
          <w:sz w:val="30"/>
          <w:szCs w:val="30"/>
          <w:cs/>
        </w:rPr>
        <w:t xml:space="preserve"> </w:t>
      </w:r>
      <w:r w:rsidRPr="00A6316B">
        <w:rPr>
          <w:rFonts w:ascii="Angsana New" w:hAnsi="Angsana New"/>
          <w:i/>
          <w:iCs/>
          <w:sz w:val="30"/>
          <w:szCs w:val="30"/>
        </w:rPr>
        <w:t>(</w:t>
      </w:r>
      <w:r w:rsidR="006D2900">
        <w:rPr>
          <w:rFonts w:ascii="Angsana New" w:hAnsi="Angsana New"/>
          <w:i/>
          <w:iCs/>
          <w:sz w:val="30"/>
          <w:szCs w:val="30"/>
        </w:rPr>
        <w:t>31</w:t>
      </w:r>
      <w:r w:rsidR="00FB53AF">
        <w:rPr>
          <w:rFonts w:ascii="Angsana New" w:hAnsi="Angsana New"/>
          <w:i/>
          <w:iCs/>
          <w:sz w:val="30"/>
          <w:szCs w:val="30"/>
        </w:rPr>
        <w:t xml:space="preserve"> </w:t>
      </w:r>
      <w:r w:rsidR="006D290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D2900">
        <w:rPr>
          <w:rFonts w:ascii="Angsana New" w:hAnsi="Angsana New"/>
          <w:i/>
          <w:iCs/>
          <w:sz w:val="30"/>
          <w:szCs w:val="30"/>
        </w:rPr>
        <w:t xml:space="preserve"> 2559</w:t>
      </w:r>
      <w:r w:rsidR="00344C3D">
        <w:rPr>
          <w:rFonts w:ascii="Angsana New" w:hAnsi="Angsana New"/>
          <w:i/>
          <w:iCs/>
          <w:sz w:val="30"/>
          <w:szCs w:val="30"/>
        </w:rPr>
        <w:t xml:space="preserve">: </w:t>
      </w:r>
      <w:r w:rsidR="006D2900">
        <w:rPr>
          <w:rFonts w:ascii="Angsana New" w:hAnsi="Angsana New"/>
          <w:i/>
          <w:iCs/>
          <w:sz w:val="30"/>
          <w:szCs w:val="30"/>
        </w:rPr>
        <w:t>0.8</w:t>
      </w:r>
      <w:r w:rsidRPr="00A6316B">
        <w:rPr>
          <w:rFonts w:ascii="Angsana New" w:hAnsi="Angsana New"/>
          <w:i/>
          <w:iCs/>
          <w:sz w:val="30"/>
          <w:szCs w:val="30"/>
        </w:rPr>
        <w:t xml:space="preserve"> </w:t>
      </w:r>
      <w:r w:rsidRPr="00A6316B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ล้านเหรียญสหรัฐอเมริกา เทียบเท่าจำนวนเงิน </w:t>
      </w:r>
      <w:r w:rsidR="006D2900">
        <w:rPr>
          <w:rFonts w:ascii="Angsana New" w:hAnsi="Angsana New"/>
          <w:i/>
          <w:iCs/>
          <w:sz w:val="30"/>
          <w:szCs w:val="30"/>
        </w:rPr>
        <w:t>28.1</w:t>
      </w:r>
      <w:r w:rsidRPr="00A6316B">
        <w:rPr>
          <w:rFonts w:ascii="Angsana New" w:hAnsi="Angsana New"/>
          <w:i/>
          <w:iCs/>
          <w:sz w:val="30"/>
          <w:szCs w:val="30"/>
        </w:rPr>
        <w:t xml:space="preserve"> </w:t>
      </w:r>
      <w:r w:rsidRPr="00A6316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6316B">
        <w:rPr>
          <w:rFonts w:ascii="Angsana New" w:hAnsi="Angsana New"/>
          <w:i/>
          <w:iCs/>
          <w:sz w:val="30"/>
          <w:szCs w:val="30"/>
        </w:rPr>
        <w:t>)</w:t>
      </w:r>
    </w:p>
    <w:p w:rsidR="003D7076" w:rsidRDefault="003D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D2900" w:rsidRPr="008C2429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24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8C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แลกเปลี่ยนอัตราดอกเบี้ย</w:t>
      </w:r>
    </w:p>
    <w:p w:rsidR="006D2900" w:rsidRPr="00FB53AF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8143B4" w:rsidRDefault="006D2900" w:rsidP="00AD6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C2429">
        <w:rPr>
          <w:rFonts w:ascii="Angsana New" w:hAnsi="Angsana New" w:hint="cs"/>
          <w:sz w:val="30"/>
          <w:szCs w:val="30"/>
          <w:cs/>
        </w:rPr>
        <w:t>บริษัทย่อย</w:t>
      </w:r>
      <w:r w:rsidR="0034283B">
        <w:rPr>
          <w:rFonts w:ascii="Angsana New" w:hAnsi="Angsana New" w:hint="cs"/>
          <w:sz w:val="30"/>
          <w:szCs w:val="30"/>
          <w:cs/>
        </w:rPr>
        <w:t>ในต่างประเทศ</w:t>
      </w:r>
      <w:r w:rsidRPr="008C2429">
        <w:rPr>
          <w:rFonts w:ascii="Angsana New" w:hAnsi="Angsana New" w:hint="cs"/>
          <w:sz w:val="30"/>
          <w:szCs w:val="30"/>
          <w:cs/>
        </w:rPr>
        <w:t xml:space="preserve">ได้ตกลงทำสัญญาแลกเปลี่ยนอัตราดอกเบี้ยกับธนาคารพาณิชย์ต่างประเทศแห่งหนึ่ง </w:t>
      </w:r>
      <w:r w:rsidR="0034283B"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เพื่อเป็นเครื่องมือบริหารความเสี่ยงที่เกี่ยวเนื่องกับเง</w:t>
      </w:r>
      <w:r>
        <w:rPr>
          <w:rFonts w:ascii="Angsana New" w:hAnsi="Angsana New" w:hint="cs"/>
          <w:sz w:val="30"/>
          <w:szCs w:val="30"/>
          <w:cs/>
        </w:rPr>
        <w:t>ินกู้ยืมระยะยาวในสกุลเงินเยน</w:t>
      </w:r>
      <w:r w:rsidRPr="008C2429">
        <w:rPr>
          <w:rFonts w:ascii="Angsana New" w:hAnsi="Angsana New" w:hint="cs"/>
          <w:sz w:val="30"/>
          <w:szCs w:val="30"/>
          <w:cs/>
        </w:rPr>
        <w:t>ที่มีอัตราดอกเบี้ยที่ปรับขึ้นลง</w:t>
      </w:r>
      <w:r w:rsidR="0034283B"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ตามอัตราตลาด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2429">
        <w:rPr>
          <w:rFonts w:ascii="Angsana New" w:hAnsi="Angsana New" w:hint="cs"/>
          <w:sz w:val="30"/>
          <w:szCs w:val="30"/>
          <w:cs/>
        </w:rPr>
        <w:t xml:space="preserve">โดยมีระยะเวลาตั้งแต่วันที่ </w:t>
      </w:r>
      <w:r w:rsidRPr="008C2429">
        <w:rPr>
          <w:rFonts w:ascii="Angsana New" w:hAnsi="Angsana New"/>
          <w:sz w:val="30"/>
          <w:szCs w:val="30"/>
        </w:rPr>
        <w:t xml:space="preserve">28 </w:t>
      </w:r>
      <w:r w:rsidRPr="008C242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C2429">
        <w:rPr>
          <w:rFonts w:ascii="Angsana New" w:hAnsi="Angsana New"/>
          <w:sz w:val="30"/>
          <w:szCs w:val="30"/>
        </w:rPr>
        <w:t xml:space="preserve">2561 </w:t>
      </w:r>
      <w:r w:rsidRPr="008C2429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31 </w:t>
      </w:r>
      <w:r w:rsidRPr="008C24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C2429">
        <w:rPr>
          <w:rFonts w:ascii="Angsana New" w:hAnsi="Angsana New"/>
          <w:sz w:val="30"/>
          <w:szCs w:val="30"/>
        </w:rPr>
        <w:t xml:space="preserve">2579 </w:t>
      </w:r>
      <w:r w:rsidRPr="008C2429">
        <w:rPr>
          <w:rFonts w:ascii="Angsana New" w:hAnsi="Angsana New" w:hint="cs"/>
          <w:sz w:val="30"/>
          <w:szCs w:val="30"/>
          <w:cs/>
        </w:rPr>
        <w:t>โดยบริษัทย่อยตกลงที่จะแลกเปลี่ยนอัตราดอกเบี้ยจากอัตราดอกเบี้ยลอยตัวตามอัตรา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JPY-LIBOR </w:t>
      </w:r>
      <w:r w:rsidRPr="008C2429">
        <w:rPr>
          <w:rFonts w:ascii="Angsana New" w:hAnsi="Angsana New" w:hint="cs"/>
          <w:sz w:val="30"/>
          <w:szCs w:val="30"/>
          <w:cs/>
        </w:rPr>
        <w:t>บวก</w:t>
      </w:r>
      <w:r w:rsidR="0097734C">
        <w:rPr>
          <w:rFonts w:ascii="Angsana New" w:hAnsi="Angsana New" w:hint="cs"/>
          <w:sz w:val="30"/>
          <w:szCs w:val="30"/>
          <w:cs/>
        </w:rPr>
        <w:t>อัตรา</w:t>
      </w:r>
      <w:r w:rsidR="001F2A88">
        <w:rPr>
          <w:rFonts w:ascii="Angsana New" w:hAnsi="Angsana New" w:hint="cs"/>
          <w:sz w:val="30"/>
          <w:szCs w:val="30"/>
          <w:cs/>
        </w:rPr>
        <w:t>ส่วนเพิ่ม เป็นอัตราดอกเบี้ยคงที่</w:t>
      </w:r>
      <w:r w:rsidRPr="008C2429">
        <w:rPr>
          <w:rFonts w:ascii="Angsana New" w:hAnsi="Angsana New" w:hint="cs"/>
          <w:sz w:val="30"/>
          <w:szCs w:val="30"/>
          <w:cs/>
        </w:rPr>
        <w:t xml:space="preserve"> ต่อปี </w:t>
      </w:r>
    </w:p>
    <w:p w:rsidR="00AD6B32" w:rsidRDefault="00AD6B32" w:rsidP="00AD6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1D6E9E" w:rsidRPr="00B847D1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สัญญาบริการซ่อมบำรุงระยะยาว</w:t>
      </w:r>
    </w:p>
    <w:p w:rsidR="001D6E9E" w:rsidRPr="00FB53AF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D7076" w:rsidRDefault="0042748C" w:rsidP="0042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42748C">
        <w:rPr>
          <w:rFonts w:ascii="Angsana New" w:hAnsi="Angsana New"/>
          <w:sz w:val="30"/>
          <w:szCs w:val="30"/>
          <w:cs/>
        </w:rPr>
        <w:t>บริษัทและบริษัทย่อยแห่งหนึ่งมีสัญญาจัดหาและบริการซ่อมบำรุงเครื่องผลิตกระแสไฟฟ้ารวมถึงอุปกรณ์เกี่ยวเนื่องต่าง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2748C">
        <w:rPr>
          <w:rFonts w:ascii="Angsana New" w:hAnsi="Angsana New"/>
          <w:sz w:val="30"/>
          <w:szCs w:val="30"/>
          <w:cs/>
        </w:rPr>
        <w:t>กับบริษัทหลายแห่งทั้งในประเทศและต่างประเทศ ("ผู้ให้บริการ") โดยผู้ให้บริการจะจัดหาและซ่อมแซมอะไหล่สำหรับการซ่อมบำรุงประจำปี และ/หรือการซ่อมบำรุงตามระยะเวลาที่กำหนด  ในการนี้บริษัท</w:t>
      </w:r>
      <w:r w:rsidR="006627D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2748C">
        <w:rPr>
          <w:rFonts w:ascii="Angsana New" w:hAnsi="Angsana New"/>
          <w:sz w:val="30"/>
          <w:szCs w:val="30"/>
          <w:cs/>
        </w:rPr>
        <w:t>มีภาระผูกพันที่จะต้องจ่ายชำระค่าอะไหล่และค่าบริการซ่อมบำรุงให้กับผู้ให้บริการดังกล่าวต</w:t>
      </w:r>
      <w:r w:rsidR="006627D7">
        <w:rPr>
          <w:rFonts w:ascii="Angsana New" w:hAnsi="Angsana New"/>
          <w:sz w:val="30"/>
          <w:szCs w:val="30"/>
          <w:cs/>
        </w:rPr>
        <w:t xml:space="preserve">ามราคาที่ระบุไว้ โดยสัญญามีอายุ </w:t>
      </w:r>
      <w:r w:rsidR="003A08E6">
        <w:rPr>
          <w:rFonts w:ascii="Angsana New" w:hAnsi="Angsana New"/>
          <w:sz w:val="30"/>
          <w:szCs w:val="30"/>
          <w:cs/>
        </w:rPr>
        <w:t>10</w:t>
      </w:r>
      <w:r w:rsidR="003A08E6">
        <w:rPr>
          <w:rFonts w:ascii="Angsana New" w:hAnsi="Angsana New" w:hint="cs"/>
          <w:sz w:val="30"/>
          <w:szCs w:val="30"/>
          <w:cs/>
        </w:rPr>
        <w:t xml:space="preserve"> </w:t>
      </w:r>
      <w:r w:rsidR="003A08E6">
        <w:rPr>
          <w:rFonts w:ascii="Angsana New" w:hAnsi="Angsana New"/>
          <w:sz w:val="30"/>
          <w:szCs w:val="30"/>
          <w:cs/>
        </w:rPr>
        <w:t>-</w:t>
      </w:r>
      <w:r w:rsidR="003A08E6">
        <w:rPr>
          <w:rFonts w:ascii="Angsana New" w:hAnsi="Angsana New" w:hint="cs"/>
          <w:sz w:val="30"/>
          <w:szCs w:val="30"/>
          <w:cs/>
        </w:rPr>
        <w:t xml:space="preserve"> </w:t>
      </w:r>
      <w:r w:rsidRPr="0042748C">
        <w:rPr>
          <w:rFonts w:ascii="Angsana New" w:hAnsi="Angsana New"/>
          <w:sz w:val="30"/>
          <w:szCs w:val="30"/>
          <w:cs/>
        </w:rPr>
        <w:t>17 ปี สัญ</w:t>
      </w:r>
      <w:r>
        <w:rPr>
          <w:rFonts w:ascii="Angsana New" w:hAnsi="Angsana New"/>
          <w:sz w:val="30"/>
          <w:szCs w:val="30"/>
          <w:cs/>
        </w:rPr>
        <w:t>ญาสิ้นสุดเมื่อครบอายุสัญญา หรือ</w:t>
      </w:r>
      <w:r w:rsidRPr="0042748C">
        <w:rPr>
          <w:rFonts w:ascii="Angsana New" w:hAnsi="Angsana New"/>
          <w:sz w:val="30"/>
          <w:szCs w:val="30"/>
          <w:cs/>
        </w:rPr>
        <w:t>ครบ</w:t>
      </w:r>
      <w:r w:rsidR="006627D7">
        <w:rPr>
          <w:rFonts w:ascii="Angsana New" w:hAnsi="Angsana New"/>
          <w:sz w:val="30"/>
          <w:szCs w:val="30"/>
          <w:cs/>
        </w:rPr>
        <w:t>กำหนดชั่วโมงการเดินเครื่อง หรือ</w:t>
      </w:r>
      <w:r w:rsidRPr="0042748C">
        <w:rPr>
          <w:rFonts w:ascii="Angsana New" w:hAnsi="Angsana New"/>
          <w:sz w:val="30"/>
          <w:szCs w:val="30"/>
          <w:cs/>
        </w:rPr>
        <w:t>ถึงช่วงเวลาการซ่อมบำรุงที่ระบุไว้ในแต่ละสัญญา</w:t>
      </w:r>
    </w:p>
    <w:p w:rsidR="0042748C" w:rsidRDefault="0042748C" w:rsidP="0042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</w:p>
    <w:p w:rsidR="00C845C9" w:rsidRPr="003D275A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FF0000"/>
          <w:sz w:val="30"/>
          <w:szCs w:val="30"/>
          <w:cs/>
          <w:lang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</w:t>
      </w:r>
      <w:r w:rsidR="00176074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ขายผลิตภัณฑ์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845C9" w:rsidRPr="003D275A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บริษัทและบริษัทย่อยแห่งหนึ่งมีสัญญาซื้อกระแสไฟฟ้ากับการไฟฟ้าฝ่ายผลิต</w:t>
      </w:r>
      <w:r w:rsidR="00C6318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แห่งประเทศไทย (“กฟผ.”) เป็นเวลา</w:t>
      </w:r>
      <w:r w:rsidR="00C6318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ปี โดยบริษัทและบริษ</w:t>
      </w:r>
      <w:r w:rsidR="006B4A39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ัทย่อยจะจำหน่ายกระแสไฟฟ้าให้แก่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กฟผ. ในปริมาณและราคาที่ตกลงกัน  ในฐานะที่เป็นคู่สัญญากับ กฟผ. บริษัทและบริษัทย่อยจะต้องปฏิบัติตามเงื่อนไขและข้อกำหนดต่างๆ ตามที่กำหนดไว้ในสัญญา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C845C9" w:rsidRPr="003D275A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highlight w:val="yellow"/>
          <w:lang w:eastAsia="th-TH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ในเดือนธันวาคม 2557 กฟผ. ได้แจ้งมายังบริษัทว่าจะไม่รับซื้อไฟฟ้าจากโรงไฟฟ้าศรีราชาในปี 2558 - 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cs/>
        </w:rPr>
        <w:t>2</w:t>
      </w:r>
      <w:r w:rsidR="00FB53A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อย่างไรก็ดี กฟผ.ยังคงต้องจ่ายค่าความพร้อมเป็นรายเดือนให้บริษัท ทั้งนี้ผู้บริหารคาดว่าเรื่องดังกล่าวเป็นประโยชน์ต่อ</w:t>
      </w:r>
      <w:r w:rsidR="00C6318C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ผลการดำเนินงานของบริษัทโดยรวม</w:t>
      </w:r>
      <w:r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6D2900" w:rsidP="003C6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กลุ่มบริษัทได้มีสัญญาซื้อขายไฟฟ้า น้ำและไอน้ำกับบริษัทในประเทศหลายแห่ง</w:t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จำนวนหลายสัญญา 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โดยสัญญา</w:t>
      </w:r>
      <w:r w:rsidR="003C6EE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ส่วนใหญ่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มีอายุ 15 ปี ปริมาณการซื้อขายและราคาให้เป็นไปตามที่ระบุไว้ในสัญญา</w:t>
      </w:r>
    </w:p>
    <w:p w:rsidR="00503A5D" w:rsidRDefault="00503A5D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42748C" w:rsidRDefault="0042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53AF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สัญญาร่วมทุน</w:t>
      </w:r>
      <w:r w:rsidRPr="00FB53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C845C9" w:rsidRPr="003D275A" w:rsidRDefault="00C845C9" w:rsidP="00FB5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53AF">
        <w:rPr>
          <w:rFonts w:ascii="Angsana New" w:hAnsi="Angsana New"/>
          <w:sz w:val="30"/>
          <w:szCs w:val="30"/>
          <w:cs/>
        </w:rPr>
        <w:t xml:space="preserve">ตามสัญญา </w:t>
      </w:r>
      <w:r w:rsidRPr="00FB53AF">
        <w:rPr>
          <w:rFonts w:ascii="Angsana New" w:hAnsi="Angsana New"/>
          <w:sz w:val="30"/>
          <w:szCs w:val="30"/>
        </w:rPr>
        <w:t>Equity Contribution Agreement</w:t>
      </w:r>
      <w:r w:rsidRPr="00FB53AF">
        <w:rPr>
          <w:rFonts w:ascii="Angsana New" w:hAnsi="Angsana New"/>
          <w:sz w:val="30"/>
          <w:szCs w:val="30"/>
          <w:cs/>
        </w:rPr>
        <w:t xml:space="preserve"> </w:t>
      </w:r>
      <w:r w:rsidR="00022CAB">
        <w:rPr>
          <w:rFonts w:ascii="Angsana New" w:hAnsi="Angsana New" w:hint="cs"/>
          <w:sz w:val="30"/>
          <w:szCs w:val="30"/>
          <w:cs/>
        </w:rPr>
        <w:t xml:space="preserve">จำนวนหลายสัญญา ระหว่างบริษัทในกลุ่มกับธนาคารผู้ให้กู้ยืม </w:t>
      </w:r>
      <w:r w:rsidR="00022CAB">
        <w:rPr>
          <w:rFonts w:ascii="Angsana New" w:hAnsi="Angsana New"/>
          <w:sz w:val="30"/>
          <w:szCs w:val="30"/>
          <w:cs/>
        </w:rPr>
        <w:br/>
      </w:r>
      <w:r w:rsidRPr="00FB53AF">
        <w:rPr>
          <w:rFonts w:ascii="Angsana New" w:hAnsi="Angsana New"/>
          <w:sz w:val="30"/>
          <w:szCs w:val="30"/>
          <w:cs/>
        </w:rPr>
        <w:t xml:space="preserve">(ในฐานะ </w:t>
      </w:r>
      <w:r w:rsidRPr="00FB53AF">
        <w:rPr>
          <w:rFonts w:ascii="Angsana New" w:hAnsi="Angsana New"/>
          <w:sz w:val="30"/>
          <w:szCs w:val="30"/>
        </w:rPr>
        <w:t>Intercreditor Agent</w:t>
      </w:r>
      <w:r w:rsidRPr="00FB53AF">
        <w:rPr>
          <w:rFonts w:ascii="Angsana New" w:hAnsi="Angsana New"/>
          <w:sz w:val="30"/>
          <w:szCs w:val="30"/>
          <w:cs/>
        </w:rPr>
        <w:t xml:space="preserve">) และผู้ถือหุ้น </w:t>
      </w:r>
      <w:r w:rsidR="00022CAB">
        <w:rPr>
          <w:rFonts w:ascii="Angsana New" w:hAnsi="Angsana New" w:hint="cs"/>
          <w:sz w:val="30"/>
          <w:szCs w:val="30"/>
          <w:cs/>
        </w:rPr>
        <w:t>บริษัทและ</w:t>
      </w:r>
      <w:r w:rsidRPr="00FB53AF">
        <w:rPr>
          <w:rFonts w:ascii="Angsana New" w:hAnsi="Angsana New"/>
          <w:sz w:val="30"/>
          <w:szCs w:val="30"/>
          <w:cs/>
        </w:rPr>
        <w:t>บริษัทย่อยในฐานะผู้ถือหุ้น</w:t>
      </w:r>
      <w:r w:rsidR="00022CAB">
        <w:rPr>
          <w:rFonts w:ascii="Angsana New" w:hAnsi="Angsana New" w:hint="cs"/>
          <w:sz w:val="30"/>
          <w:szCs w:val="30"/>
          <w:cs/>
        </w:rPr>
        <w:t>ของแต่ละบริษัทดังกล่าว</w:t>
      </w:r>
      <w:r w:rsidRPr="00FB53AF">
        <w:rPr>
          <w:rFonts w:ascii="Angsana New" w:hAnsi="Angsana New"/>
          <w:sz w:val="30"/>
          <w:szCs w:val="30"/>
          <w:cs/>
        </w:rPr>
        <w:t xml:space="preserve"> มีภาระผูกพันที่ต้องจ่ายเงินลงทุน</w:t>
      </w:r>
      <w:r w:rsidR="00022CAB">
        <w:rPr>
          <w:rFonts w:ascii="Angsana New" w:hAnsi="Angsana New" w:hint="cs"/>
          <w:sz w:val="30"/>
          <w:szCs w:val="30"/>
          <w:cs/>
        </w:rPr>
        <w:t>ให้กับบริษัทในกลุ่ม เมื่อบริษัทในกลุ่มจะทำการ</w:t>
      </w:r>
      <w:r w:rsidRPr="00FB53AF">
        <w:rPr>
          <w:rFonts w:ascii="Angsana New" w:hAnsi="Angsana New"/>
          <w:sz w:val="30"/>
          <w:szCs w:val="30"/>
          <w:cs/>
        </w:rPr>
        <w:t>เบิกใช้เงินกู้กับ</w:t>
      </w:r>
      <w:r w:rsidR="00022CAB">
        <w:rPr>
          <w:rFonts w:ascii="Angsana New" w:hAnsi="Angsana New" w:hint="cs"/>
          <w:sz w:val="30"/>
          <w:szCs w:val="30"/>
          <w:cs/>
        </w:rPr>
        <w:t>ธนาคาร</w:t>
      </w:r>
      <w:r w:rsidRPr="00FB53AF">
        <w:rPr>
          <w:rFonts w:ascii="Angsana New" w:hAnsi="Angsana New"/>
          <w:sz w:val="30"/>
          <w:szCs w:val="30"/>
          <w:cs/>
        </w:rPr>
        <w:t>ผู้ให้กู้</w:t>
      </w:r>
      <w:r w:rsidR="00022CAB">
        <w:rPr>
          <w:rFonts w:ascii="Angsana New" w:hAnsi="Angsana New" w:hint="cs"/>
          <w:sz w:val="30"/>
          <w:szCs w:val="30"/>
          <w:cs/>
        </w:rPr>
        <w:t xml:space="preserve"> </w:t>
      </w:r>
      <w:r w:rsidRPr="00FB53AF">
        <w:rPr>
          <w:rFonts w:ascii="Angsana New" w:hAnsi="Angsana New"/>
          <w:sz w:val="30"/>
          <w:szCs w:val="30"/>
          <w:cs/>
        </w:rPr>
        <w:t>เพื่อรักษาส</w:t>
      </w:r>
      <w:r w:rsidR="00022CAB">
        <w:rPr>
          <w:rFonts w:ascii="Angsana New" w:hAnsi="Angsana New"/>
          <w:sz w:val="30"/>
          <w:szCs w:val="30"/>
          <w:cs/>
        </w:rPr>
        <w:t>ัดส่วนหนี้สินต่อทุนให้เทียบเท่า</w:t>
      </w:r>
      <w:r w:rsidR="00022CAB">
        <w:rPr>
          <w:rFonts w:ascii="Angsana New" w:hAnsi="Angsana New" w:hint="cs"/>
          <w:sz w:val="30"/>
          <w:szCs w:val="30"/>
          <w:cs/>
        </w:rPr>
        <w:t>สัดส่วนที่ระบุไว้ในสัญญา</w:t>
      </w:r>
    </w:p>
    <w:p w:rsidR="004F44D7" w:rsidRPr="00FB53AF" w:rsidRDefault="004F44D7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สัญญาเงินกู้</w:t>
      </w: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3061">
        <w:rPr>
          <w:rFonts w:ascii="Angsana New" w:hAnsi="Angsana New"/>
          <w:sz w:val="30"/>
          <w:szCs w:val="30"/>
          <w:cs/>
        </w:rPr>
        <w:t xml:space="preserve">ภายใต้สัญญาเงินกู้ยืมของกลุ่มบริษัทกับสถาบันการเงินหลายแห่ง </w:t>
      </w:r>
      <w:r w:rsidRPr="0093306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33061">
        <w:rPr>
          <w:rFonts w:ascii="Angsana New" w:hAnsi="Angsana New"/>
          <w:sz w:val="30"/>
          <w:szCs w:val="30"/>
          <w:cs/>
        </w:rPr>
        <w:t>บริษัทในฐานะผู้ถือหุ้นมีภาระผูกพันบางประการตามที่ระบุในสัญญา เช่น การดำรงสัดส่วนการถือหุ้น การสนับสนุนทางการเงินตามสัดส่วน</w:t>
      </w:r>
      <w:r w:rsidR="006458F2">
        <w:rPr>
          <w:rFonts w:ascii="Angsana New" w:hAnsi="Angsana New"/>
          <w:sz w:val="30"/>
          <w:szCs w:val="30"/>
        </w:rPr>
        <w:br/>
      </w:r>
      <w:r w:rsidRPr="00933061">
        <w:rPr>
          <w:rFonts w:ascii="Angsana New" w:hAnsi="Angsana New"/>
          <w:sz w:val="30"/>
          <w:szCs w:val="30"/>
          <w:cs/>
        </w:rPr>
        <w:t>การถือหุ้น และการลงทุน</w:t>
      </w:r>
      <w:r w:rsidRPr="00933061">
        <w:rPr>
          <w:rFonts w:ascii="Angsana New" w:hAnsi="Angsana New" w:hint="cs"/>
          <w:sz w:val="30"/>
          <w:szCs w:val="30"/>
          <w:cs/>
        </w:rPr>
        <w:t>เ</w:t>
      </w:r>
      <w:r w:rsidRPr="00933061">
        <w:rPr>
          <w:rFonts w:ascii="Angsana New" w:hAnsi="Angsana New"/>
          <w:sz w:val="30"/>
          <w:szCs w:val="30"/>
          <w:cs/>
        </w:rPr>
        <w:t>พิ่มเติมพื่อรักษาสัดส่วนหนี้สินต่อทุน เป็นต้น</w:t>
      </w:r>
    </w:p>
    <w:p w:rsidR="00503A5D" w:rsidRDefault="0050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6D2900" w:rsidP="00FB53AF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  <w:r w:rsidRPr="006D2900">
        <w:rPr>
          <w:sz w:val="30"/>
          <w:szCs w:val="30"/>
          <w:cs/>
        </w:rPr>
        <w:t>ธนาคารในประเทศและสถาบันการเงินต่างประเทศที่มีสาขาในประเทศไทย</w:t>
      </w:r>
      <w:r w:rsidRPr="006D2900">
        <w:rPr>
          <w:rFonts w:hint="cs"/>
          <w:sz w:val="30"/>
          <w:szCs w:val="30"/>
          <w:cs/>
        </w:rPr>
        <w:t>หลาย</w:t>
      </w:r>
      <w:r w:rsidRPr="006D2900">
        <w:rPr>
          <w:sz w:val="30"/>
          <w:szCs w:val="30"/>
          <w:cs/>
        </w:rPr>
        <w:t>แห่งได้ออกหนังสือค้ำประกั</w:t>
      </w:r>
      <w:r w:rsidRPr="006D2900">
        <w:rPr>
          <w:rFonts w:hint="cs"/>
          <w:sz w:val="30"/>
          <w:szCs w:val="30"/>
          <w:cs/>
        </w:rPr>
        <w:t>น</w:t>
      </w:r>
      <w:r w:rsidR="00FB53AF">
        <w:rPr>
          <w:sz w:val="30"/>
          <w:szCs w:val="30"/>
        </w:rPr>
        <w:br/>
      </w:r>
      <w:r w:rsidRPr="006D2900">
        <w:rPr>
          <w:rFonts w:hint="cs"/>
          <w:sz w:val="30"/>
          <w:szCs w:val="30"/>
          <w:cs/>
        </w:rPr>
        <w:t>กลุ่ม</w:t>
      </w:r>
      <w:r w:rsidRPr="006D2900">
        <w:rPr>
          <w:sz w:val="30"/>
          <w:szCs w:val="30"/>
          <w:cs/>
        </w:rPr>
        <w:t>บริษัทและบริษัทให้กับหน่วยงานรัฐบาล</w:t>
      </w:r>
      <w:r w:rsidRPr="006D2900">
        <w:rPr>
          <w:rFonts w:hint="cs"/>
          <w:sz w:val="30"/>
          <w:szCs w:val="30"/>
          <w:cs/>
        </w:rPr>
        <w:t xml:space="preserve"> รัฐวิสาหกิจ</w:t>
      </w:r>
      <w:r w:rsidRPr="006D2900">
        <w:rPr>
          <w:sz w:val="30"/>
          <w:szCs w:val="30"/>
          <w:cs/>
        </w:rPr>
        <w:t>บางแห่งและบริษัทเอกชนหลายแห่งสำหรับ</w:t>
      </w:r>
      <w:r w:rsidRPr="006D2900">
        <w:rPr>
          <w:rFonts w:hint="cs"/>
          <w:sz w:val="30"/>
          <w:szCs w:val="30"/>
          <w:cs/>
        </w:rPr>
        <w:t xml:space="preserve">ซื้อขายไฟและก๊าซธรรมชาติ </w:t>
      </w:r>
      <w:r w:rsidRPr="006D2900">
        <w:rPr>
          <w:sz w:val="30"/>
          <w:szCs w:val="30"/>
          <w:cs/>
        </w:rPr>
        <w:t>การใช้ไฟ</w:t>
      </w:r>
      <w:r w:rsidRPr="006D2900">
        <w:rPr>
          <w:sz w:val="30"/>
          <w:szCs w:val="30"/>
        </w:rPr>
        <w:t xml:space="preserve"> </w:t>
      </w:r>
      <w:r w:rsidRPr="006D2900">
        <w:rPr>
          <w:sz w:val="30"/>
          <w:szCs w:val="30"/>
          <w:cs/>
        </w:rPr>
        <w:t xml:space="preserve">ซื้อเครื่องจักร และสัญญาเช่า </w:t>
      </w:r>
      <w:r w:rsidRPr="006D2900">
        <w:rPr>
          <w:rFonts w:hint="cs"/>
          <w:sz w:val="30"/>
          <w:szCs w:val="30"/>
          <w:cs/>
        </w:rPr>
        <w:t xml:space="preserve">โดยมียอดคงเหลือ </w:t>
      </w:r>
      <w:r w:rsidRPr="006D2900">
        <w:rPr>
          <w:sz w:val="30"/>
          <w:szCs w:val="30"/>
          <w:cs/>
        </w:rPr>
        <w:t>ณ วันที</w:t>
      </w:r>
      <w:r w:rsidRPr="006D2900">
        <w:rPr>
          <w:rFonts w:hint="cs"/>
          <w:sz w:val="30"/>
          <w:szCs w:val="30"/>
          <w:cs/>
        </w:rPr>
        <w:t xml:space="preserve">่ </w:t>
      </w:r>
      <w:r w:rsidR="00C57035" w:rsidRPr="00C57035">
        <w:rPr>
          <w:sz w:val="30"/>
          <w:szCs w:val="30"/>
        </w:rPr>
        <w:t xml:space="preserve">30 </w:t>
      </w:r>
      <w:r w:rsidR="004B554C" w:rsidRPr="004B554C">
        <w:rPr>
          <w:sz w:val="30"/>
          <w:szCs w:val="30"/>
          <w:cs/>
        </w:rPr>
        <w:t>กันยายน</w:t>
      </w:r>
      <w:r w:rsidR="00C57035">
        <w:rPr>
          <w:sz w:val="30"/>
          <w:szCs w:val="30"/>
        </w:rPr>
        <w:t xml:space="preserve"> </w:t>
      </w:r>
      <w:r>
        <w:rPr>
          <w:sz w:val="30"/>
          <w:szCs w:val="30"/>
        </w:rPr>
        <w:t>2560</w:t>
      </w:r>
      <w:r w:rsidR="00FB53AF">
        <w:rPr>
          <w:sz w:val="30"/>
          <w:szCs w:val="30"/>
        </w:rPr>
        <w:t xml:space="preserve"> </w:t>
      </w:r>
      <w:r w:rsidRPr="006D2900">
        <w:rPr>
          <w:sz w:val="30"/>
          <w:szCs w:val="30"/>
          <w:cs/>
        </w:rPr>
        <w:t>เป็นจำนวน</w:t>
      </w:r>
      <w:r w:rsidRPr="00C4112B">
        <w:rPr>
          <w:sz w:val="30"/>
          <w:szCs w:val="30"/>
          <w:cs/>
        </w:rPr>
        <w:t>รวม</w:t>
      </w:r>
      <w:r w:rsidRPr="00C4112B">
        <w:rPr>
          <w:sz w:val="30"/>
          <w:szCs w:val="30"/>
        </w:rPr>
        <w:t xml:space="preserve"> </w:t>
      </w:r>
      <w:r w:rsidR="00126E80">
        <w:rPr>
          <w:sz w:val="30"/>
          <w:szCs w:val="30"/>
        </w:rPr>
        <w:t>1,503.9</w:t>
      </w:r>
      <w:r w:rsidRPr="00C4112B">
        <w:rPr>
          <w:sz w:val="30"/>
          <w:szCs w:val="30"/>
        </w:rPr>
        <w:t xml:space="preserve"> </w:t>
      </w:r>
      <w:r w:rsidRPr="00C4112B">
        <w:rPr>
          <w:sz w:val="30"/>
          <w:szCs w:val="30"/>
          <w:cs/>
        </w:rPr>
        <w:t>ล้านบาท</w:t>
      </w:r>
      <w:r w:rsidRPr="00C4112B">
        <w:rPr>
          <w:sz w:val="30"/>
          <w:szCs w:val="30"/>
        </w:rPr>
        <w:t xml:space="preserve"> </w:t>
      </w:r>
      <w:r w:rsidRPr="00C4112B">
        <w:rPr>
          <w:sz w:val="30"/>
          <w:szCs w:val="30"/>
          <w:cs/>
        </w:rPr>
        <w:t xml:space="preserve">และ </w:t>
      </w:r>
      <w:r w:rsidR="00126E80">
        <w:rPr>
          <w:sz w:val="30"/>
          <w:szCs w:val="30"/>
        </w:rPr>
        <w:t>207.7</w:t>
      </w:r>
      <w:r w:rsidRPr="00C4112B">
        <w:rPr>
          <w:sz w:val="30"/>
          <w:szCs w:val="30"/>
        </w:rPr>
        <w:t xml:space="preserve"> </w:t>
      </w:r>
      <w:r w:rsidRPr="00C4112B">
        <w:rPr>
          <w:sz w:val="30"/>
          <w:szCs w:val="30"/>
          <w:cs/>
        </w:rPr>
        <w:t>ล้าน</w:t>
      </w:r>
      <w:r w:rsidRPr="006D2900">
        <w:rPr>
          <w:sz w:val="30"/>
          <w:szCs w:val="30"/>
          <w:cs/>
        </w:rPr>
        <w:t>บาทตามลำดับ</w:t>
      </w:r>
      <w:r w:rsidRPr="006D2900">
        <w:rPr>
          <w:sz w:val="30"/>
          <w:szCs w:val="30"/>
        </w:rPr>
        <w:t xml:space="preserve"> </w:t>
      </w:r>
      <w:r w:rsidRPr="006D2900">
        <w:rPr>
          <w:i/>
          <w:iCs/>
          <w:sz w:val="30"/>
          <w:szCs w:val="30"/>
        </w:rPr>
        <w:t>(</w:t>
      </w:r>
      <w:r w:rsidRPr="006D2900">
        <w:rPr>
          <w:i/>
          <w:iCs/>
          <w:spacing w:val="-10"/>
          <w:sz w:val="30"/>
          <w:szCs w:val="30"/>
        </w:rPr>
        <w:t xml:space="preserve">31 </w:t>
      </w:r>
      <w:r w:rsidRPr="006D2900">
        <w:rPr>
          <w:i/>
          <w:iCs/>
          <w:spacing w:val="-10"/>
          <w:sz w:val="30"/>
          <w:szCs w:val="30"/>
          <w:cs/>
        </w:rPr>
        <w:t xml:space="preserve">ธันวาคม </w:t>
      </w:r>
      <w:r w:rsidRPr="006D2900">
        <w:rPr>
          <w:i/>
          <w:iCs/>
          <w:spacing w:val="-4"/>
          <w:sz w:val="30"/>
          <w:szCs w:val="30"/>
        </w:rPr>
        <w:t>2559</w:t>
      </w:r>
      <w:r w:rsidRPr="006D2900">
        <w:rPr>
          <w:i/>
          <w:iCs/>
          <w:sz w:val="30"/>
          <w:szCs w:val="30"/>
        </w:rPr>
        <w:t>:</w:t>
      </w:r>
      <w:r w:rsidR="00344C3D">
        <w:rPr>
          <w:i/>
          <w:iCs/>
          <w:sz w:val="30"/>
          <w:szCs w:val="30"/>
        </w:rPr>
        <w:t xml:space="preserve"> </w:t>
      </w:r>
      <w:r w:rsidRPr="006D2900">
        <w:rPr>
          <w:i/>
          <w:iCs/>
          <w:sz w:val="30"/>
          <w:szCs w:val="30"/>
        </w:rPr>
        <w:t xml:space="preserve">1,443.0 </w:t>
      </w:r>
      <w:r w:rsidRPr="006D2900">
        <w:rPr>
          <w:i/>
          <w:iCs/>
          <w:sz w:val="30"/>
          <w:szCs w:val="30"/>
          <w:cs/>
        </w:rPr>
        <w:t>ล้านบาท</w:t>
      </w:r>
      <w:r w:rsidRPr="006D2900">
        <w:rPr>
          <w:i/>
          <w:iCs/>
          <w:sz w:val="30"/>
          <w:szCs w:val="30"/>
        </w:rPr>
        <w:t xml:space="preserve"> </w:t>
      </w:r>
      <w:r w:rsidRPr="006D2900">
        <w:rPr>
          <w:i/>
          <w:iCs/>
          <w:sz w:val="30"/>
          <w:szCs w:val="30"/>
          <w:cs/>
        </w:rPr>
        <w:t xml:space="preserve">และ </w:t>
      </w:r>
      <w:r w:rsidRPr="006D2900">
        <w:rPr>
          <w:i/>
          <w:iCs/>
          <w:sz w:val="30"/>
          <w:szCs w:val="30"/>
        </w:rPr>
        <w:t xml:space="preserve">196.0 </w:t>
      </w:r>
      <w:r w:rsidRPr="006D2900">
        <w:rPr>
          <w:i/>
          <w:iCs/>
          <w:sz w:val="30"/>
          <w:szCs w:val="30"/>
          <w:cs/>
        </w:rPr>
        <w:t>ล้านบาทตามลำดับ</w:t>
      </w:r>
      <w:r w:rsidRPr="006D2900">
        <w:rPr>
          <w:i/>
          <w:iCs/>
          <w:sz w:val="30"/>
          <w:szCs w:val="30"/>
        </w:rPr>
        <w:t>)</w:t>
      </w:r>
    </w:p>
    <w:p w:rsidR="00292BCE" w:rsidRDefault="00292BCE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C845C9" w:rsidRPr="00933061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933061">
        <w:rPr>
          <w:b/>
          <w:bCs/>
          <w:i/>
          <w:iCs/>
          <w:sz w:val="30"/>
          <w:szCs w:val="30"/>
          <w:cs/>
        </w:rPr>
        <w:t>สัญญาเช่าที่ดินระยะยาว</w:t>
      </w:r>
    </w:p>
    <w:p w:rsidR="00C845C9" w:rsidRPr="00612E0B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22"/>
          <w:szCs w:val="22"/>
        </w:rPr>
      </w:pPr>
    </w:p>
    <w:p w:rsidR="006D2900" w:rsidRDefault="006D290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6D2900">
        <w:rPr>
          <w:sz w:val="30"/>
          <w:szCs w:val="30"/>
          <w:cs/>
        </w:rPr>
        <w:t xml:space="preserve">บริษัทย่อยแห่งหนึ่งมีสัญญาเช่าที่ดินซึ่งบอกเลิกไม่ได้กับกิจการแห่งหนึ่งในต่างประเทศ เพื่อใช้ในการประกอบธุรกิจผลิตไฟฟ้าในประเทศญี่ปุ่น สัญญาเช่ามีอายุ </w:t>
      </w:r>
      <w:r w:rsidRPr="006D2900">
        <w:rPr>
          <w:sz w:val="30"/>
          <w:szCs w:val="30"/>
        </w:rPr>
        <w:t>20</w:t>
      </w:r>
      <w:r w:rsidRPr="006D2900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โดยมีค่าเช่าเท่ากับ </w:t>
      </w:r>
      <w:r w:rsidRPr="006D2900">
        <w:rPr>
          <w:sz w:val="30"/>
          <w:szCs w:val="30"/>
        </w:rPr>
        <w:t xml:space="preserve">45.0 </w:t>
      </w:r>
      <w:r w:rsidRPr="006D2900">
        <w:rPr>
          <w:sz w:val="30"/>
          <w:szCs w:val="30"/>
          <w:cs/>
        </w:rPr>
        <w:t>ล้านเยนต่อปี</w:t>
      </w:r>
    </w:p>
    <w:p w:rsidR="008124DD" w:rsidRDefault="008124DD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  <w:cs/>
        </w:rPr>
      </w:pPr>
    </w:p>
    <w:p w:rsidR="006D2900" w:rsidRDefault="006D2900" w:rsidP="006D2900">
      <w:pPr>
        <w:pStyle w:val="NormalWeb"/>
        <w:spacing w:before="0" w:beforeAutospacing="0" w:after="0" w:afterAutospacing="0"/>
        <w:ind w:left="540" w:right="-25"/>
        <w:jc w:val="thaiDistribute"/>
        <w:rPr>
          <w:sz w:val="30"/>
          <w:szCs w:val="30"/>
        </w:rPr>
      </w:pPr>
      <w:r w:rsidRPr="00933061">
        <w:rPr>
          <w:sz w:val="30"/>
          <w:szCs w:val="30"/>
          <w:cs/>
        </w:rPr>
        <w:t>บริษัทย่อยแห่งหนึ่งมีสัญญาเช่าที่ดิน</w:t>
      </w:r>
      <w:r>
        <w:rPr>
          <w:sz w:val="30"/>
          <w:szCs w:val="30"/>
          <w:cs/>
        </w:rPr>
        <w:t>กับบุคคลธรรมดา</w:t>
      </w:r>
      <w:r>
        <w:rPr>
          <w:rFonts w:hint="cs"/>
          <w:sz w:val="30"/>
          <w:szCs w:val="30"/>
          <w:cs/>
        </w:rPr>
        <w:t>บุคคลหนึ่ง</w:t>
      </w:r>
      <w:r>
        <w:rPr>
          <w:sz w:val="30"/>
          <w:szCs w:val="30"/>
          <w:cs/>
        </w:rPr>
        <w:t>ใน</w:t>
      </w:r>
      <w:r w:rsidRPr="00933061">
        <w:rPr>
          <w:sz w:val="30"/>
          <w:szCs w:val="30"/>
          <w:cs/>
        </w:rPr>
        <w:t>ประเทศ เพื่อใช้ในการประกอบธุ</w:t>
      </w:r>
      <w:r>
        <w:rPr>
          <w:sz w:val="30"/>
          <w:szCs w:val="30"/>
          <w:cs/>
        </w:rPr>
        <w:t>รกิจผลิตไฟฟ้า</w:t>
      </w:r>
      <w:r>
        <w:rPr>
          <w:rFonts w:hint="cs"/>
          <w:sz w:val="30"/>
          <w:szCs w:val="30"/>
          <w:cs/>
        </w:rPr>
        <w:t>จากพลังงานแสงอาทิตย์</w:t>
      </w:r>
      <w:r w:rsidRPr="00933061">
        <w:rPr>
          <w:sz w:val="30"/>
          <w:szCs w:val="30"/>
          <w:cs/>
        </w:rPr>
        <w:t xml:space="preserve"> สัญญาเช่ามีอายุ </w:t>
      </w:r>
      <w:r>
        <w:rPr>
          <w:sz w:val="30"/>
          <w:szCs w:val="30"/>
        </w:rPr>
        <w:t>25</w:t>
      </w:r>
      <w:r w:rsidRPr="00933061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</w:t>
      </w:r>
      <w:r>
        <w:rPr>
          <w:rFonts w:hint="cs"/>
          <w:sz w:val="30"/>
          <w:szCs w:val="30"/>
          <w:cs/>
        </w:rPr>
        <w:t>ชำระครั้งแรกในวันที่ลงนามในสัญญา</w:t>
      </w:r>
      <w:r w:rsidRPr="00933061">
        <w:rPr>
          <w:sz w:val="30"/>
          <w:szCs w:val="30"/>
          <w:cs/>
        </w:rPr>
        <w:t xml:space="preserve">เท่ากับ </w:t>
      </w:r>
      <w:r>
        <w:rPr>
          <w:sz w:val="30"/>
          <w:szCs w:val="30"/>
        </w:rPr>
        <w:t>6.0</w:t>
      </w:r>
      <w:r w:rsidRPr="00933061"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และค่าเช่ารายปีงวดแรกปีละ </w:t>
      </w:r>
      <w:r>
        <w:rPr>
          <w:sz w:val="30"/>
          <w:szCs w:val="30"/>
        </w:rPr>
        <w:t xml:space="preserve">1.5 </w:t>
      </w:r>
      <w:r>
        <w:rPr>
          <w:rFonts w:hint="cs"/>
          <w:sz w:val="30"/>
          <w:szCs w:val="30"/>
          <w:cs/>
        </w:rPr>
        <w:t>ล้านบาท โดยอัตรา</w:t>
      </w:r>
      <w:r w:rsidR="008124DD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ค่าเช่าจะปรับเพิ่มร้อยละ 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ทุกสามปี ค่าเช่างวดแรกครบกำหนดชำระวันที่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 xml:space="preserve">สิงหาคม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>และงวดถัดๆไปจะชำระ</w:t>
      </w:r>
      <w:r w:rsidR="008124DD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ในวันที่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สิงหาคม ของทุกปี</w:t>
      </w:r>
    </w:p>
    <w:p w:rsidR="0042748C" w:rsidRDefault="0042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A700DC" w:rsidRDefault="00A700DC" w:rsidP="00A700D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19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EC033F">
        <w:rPr>
          <w:rFonts w:ascii="Angsana New" w:hAnsi="Angsana New" w:hint="cs"/>
          <w:sz w:val="30"/>
          <w:szCs w:val="30"/>
          <w:u w:val="none"/>
          <w:cs/>
          <w:lang w:val="th-TH"/>
        </w:rPr>
        <w:t>มาตรฐานการรายงานการทางการเงินที่ยังไม่ได้ใช้</w:t>
      </w:r>
    </w:p>
    <w:p w:rsidR="00EC033F" w:rsidRDefault="00EC033F" w:rsidP="00EC033F">
      <w:pPr>
        <w:tabs>
          <w:tab w:val="clear" w:pos="227"/>
          <w:tab w:val="clear" w:pos="454"/>
          <w:tab w:val="clear" w:pos="680"/>
          <w:tab w:val="clear" w:pos="907"/>
        </w:tabs>
        <w:rPr>
          <w:rFonts w:cs="Arial"/>
          <w:cs/>
          <w:lang w:val="th-TH" w:eastAsia="x-none"/>
        </w:rPr>
      </w:pPr>
    </w:p>
    <w:p w:rsidR="00EC033F" w:rsidRDefault="00EC033F" w:rsidP="00DE3D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EC033F">
        <w:rPr>
          <w:rFonts w:ascii="Angsana New" w:hAnsi="Angsana New" w:cs="Angsana New"/>
          <w:sz w:val="30"/>
          <w:szCs w:val="30"/>
          <w:cs/>
          <w:lang w:val="en-US" w:bidi="th-TH"/>
        </w:rPr>
        <w:t>ออก</w:t>
      </w:r>
      <w:r w:rsidRPr="00EC033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ยังไม่มี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ผล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บังคับใช้</w:t>
      </w:r>
      <w:r w:rsidR="00DE3DF2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EC033F">
        <w:rPr>
          <w:rFonts w:ascii="Angsana New" w:hAnsi="Angsana New" w:cs="Angsana New"/>
          <w:sz w:val="30"/>
          <w:szCs w:val="30"/>
          <w:cs/>
          <w:lang w:val="en-US" w:bidi="th-TH"/>
        </w:rPr>
        <w:t>ออกและ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ปรับปรุงใหม่เหล่านี้</w:t>
      </w:r>
      <w:r w:rsidR="00DE3DF2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อาจ</w:t>
      </w:r>
      <w:r w:rsidRPr="00EC033F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เกี่ยวข้องกับการดำเนินงานของ</w:t>
      </w:r>
      <w:r w:rsidRPr="00EC033F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EC033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ถือปฏิบัติกับงบการเงินสำหรับรอบระยะเวลาบัญชีที่เริ่มในหรือหลังวันที่ </w:t>
      </w:r>
      <w:r w:rsidRPr="00195DC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C033F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ไม่มีแผนที่จะนำมาตรฐานการรายงานทางการเงินเหล่านี้มาใช้ก่อน</w:t>
      </w:r>
      <w:r w:rsidR="00DE3DF2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วันถือปฏิบัติ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EC033F" w:rsidRDefault="00EC033F" w:rsidP="00EC03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EC033F" w:rsidRPr="00203012" w:rsidTr="00451F05">
        <w:trPr>
          <w:tblHeader/>
        </w:trPr>
        <w:tc>
          <w:tcPr>
            <w:tcW w:w="4050" w:type="dxa"/>
            <w:vAlign w:val="bottom"/>
          </w:tcPr>
          <w:p w:rsidR="00EC033F" w:rsidRPr="00203012" w:rsidRDefault="00EC033F" w:rsidP="00451F0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EC033F" w:rsidRPr="00203012" w:rsidRDefault="00EC033F" w:rsidP="00451F0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EC033F" w:rsidRPr="00203012" w:rsidTr="00451F05">
        <w:trPr>
          <w:trHeight w:val="155"/>
          <w:tblHeader/>
        </w:trPr>
        <w:tc>
          <w:tcPr>
            <w:tcW w:w="4050" w:type="dxa"/>
          </w:tcPr>
          <w:p w:rsidR="00EC033F" w:rsidRPr="00203012" w:rsidRDefault="00EC033F" w:rsidP="00451F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EC033F" w:rsidRPr="00203012" w:rsidRDefault="00EC033F" w:rsidP="00451F0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EC033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สัญญาก่อสร้าง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21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การจ่ายโดยใช้หุ้นเป็นเกณฑ์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การรวมธุรกิจ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27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29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การเปิดเผยข้อมูลของข้อตกลงสัมปทานบริการ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สิทธิในส่วนได้เสียจากกองทุนรื้อถอน การบูรณะ และการปรับปรุงสภาพแวดล้อม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12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ข้อตกลงสัมปทานบริการ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ข้อจำกัดสินทรัพย์ตามโครงการผลประโยชน์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ข้อกำหนดเงินทุนขั้นต่ำและปฏิสัมพันธ์ของรายการเหล่านี้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สำหรับมาตรฐานการบัญชี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 (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2560)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เรื่อง</w:t>
            </w:r>
            <w:r w:rsidRPr="00DE3DF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E3DF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สัญญาสำหรับการก่อสร้างอสังหาริมทรัพย์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i/>
                <w:iCs/>
                <w:color w:val="FF0000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17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การจ่ายสินทรัพย์ที่ไม่ใช่เงินสดให้เจ้าของ</w:t>
            </w:r>
          </w:p>
        </w:tc>
      </w:tr>
      <w:tr w:rsidR="00EC033F" w:rsidRPr="00996A0B" w:rsidTr="00451F05">
        <w:tc>
          <w:tcPr>
            <w:tcW w:w="405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18 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DE3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EC033F" w:rsidRPr="00DE3DF2" w:rsidRDefault="00EC033F" w:rsidP="00451F0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DF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การโอนสินทรัพย์จากลูกค้า</w:t>
            </w:r>
          </w:p>
        </w:tc>
      </w:tr>
    </w:tbl>
    <w:p w:rsidR="00085AAC" w:rsidRDefault="00085AAC" w:rsidP="0008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85C16" w:rsidRPr="00CE7340" w:rsidRDefault="00285C16" w:rsidP="0028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285C1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3F6F38">
        <w:rPr>
          <w:rFonts w:ascii="Angsana New" w:hAnsi="Angsana New"/>
          <w:sz w:val="30"/>
          <w:szCs w:val="30"/>
          <w:cs/>
        </w:rPr>
        <w:t>ถึงผลกระทบที่อาจเกิดขึ้นต่อ</w:t>
      </w:r>
      <w:r w:rsidRPr="00285C16">
        <w:rPr>
          <w:rFonts w:ascii="Angsana New" w:hAnsi="Angsana New"/>
          <w:sz w:val="30"/>
          <w:szCs w:val="30"/>
          <w:cs/>
        </w:rPr>
        <w:t>งบการเงินรวม</w:t>
      </w:r>
      <w:r w:rsidRPr="00285C16">
        <w:rPr>
          <w:rFonts w:ascii="Angsana New" w:hAnsi="Angsana New" w:hint="cs"/>
          <w:sz w:val="30"/>
          <w:szCs w:val="30"/>
          <w:cs/>
        </w:rPr>
        <w:t>และ</w:t>
      </w:r>
      <w:r w:rsidRPr="00285C1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EF07EA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จากการถือปฏิบัติตามมาตรฐานการรายงานทางการเงินที่</w:t>
      </w:r>
      <w:r w:rsidRPr="00285C16">
        <w:rPr>
          <w:rFonts w:ascii="Angsana New" w:hAnsi="Angsana New"/>
          <w:sz w:val="30"/>
          <w:szCs w:val="30"/>
          <w:cs/>
        </w:rPr>
        <w:t>ออกและ</w:t>
      </w:r>
      <w:r w:rsidRPr="00EF07EA">
        <w:rPr>
          <w:rFonts w:ascii="Angsana New" w:hAnsi="Angsana New"/>
          <w:sz w:val="30"/>
          <w:szCs w:val="30"/>
          <w:cs/>
        </w:rPr>
        <w:t xml:space="preserve">ปรับปรุงใหม่เหล่านี้ </w:t>
      </w:r>
      <w:r w:rsidRPr="003F6F38">
        <w:rPr>
          <w:rFonts w:ascii="Angsana New" w:hAnsi="Angsana New" w:hint="cs"/>
          <w:sz w:val="30"/>
          <w:szCs w:val="30"/>
          <w:cs/>
        </w:rPr>
        <w:t>ซึ่งคาดว่าไม่มีผลกระทบ</w:t>
      </w:r>
      <w:r w:rsidR="00DE3DF2">
        <w:rPr>
          <w:rFonts w:ascii="Angsana New" w:hAnsi="Angsana New"/>
          <w:sz w:val="30"/>
          <w:szCs w:val="30"/>
          <w:cs/>
        </w:rPr>
        <w:br/>
      </w:r>
      <w:r w:rsidRPr="003F6F38">
        <w:rPr>
          <w:rFonts w:ascii="Angsana New" w:hAnsi="Angsana New" w:hint="cs"/>
          <w:sz w:val="30"/>
          <w:szCs w:val="30"/>
          <w:cs/>
        </w:rPr>
        <w:t>ที่มีสาระสำคัญต่องบการเงินในงวดที่ถือปฏิบัติ</w:t>
      </w:r>
      <w:r w:rsidRPr="006D32E8">
        <w:rPr>
          <w:rFonts w:ascii="Angsana New" w:hAnsi="Angsana New" w:hint="cs"/>
          <w:sz w:val="30"/>
          <w:szCs w:val="30"/>
          <w:cs/>
        </w:rPr>
        <w:t xml:space="preserve">  </w:t>
      </w:r>
    </w:p>
    <w:p w:rsidR="003D7076" w:rsidRDefault="003D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84C3E" w:rsidRPr="00C84C3E" w:rsidRDefault="00A700DC" w:rsidP="00C84C3E">
      <w:pPr>
        <w:tabs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C84C3E" w:rsidRPr="00C84C3E">
        <w:rPr>
          <w:rFonts w:ascii="Angsana New" w:hAnsi="Angsana New"/>
          <w:b/>
          <w:bCs/>
          <w:sz w:val="30"/>
          <w:szCs w:val="30"/>
        </w:rPr>
        <w:tab/>
      </w:r>
      <w:r w:rsidR="00C84C3E" w:rsidRPr="00C84C3E">
        <w:rPr>
          <w:rFonts w:ascii="Angsana New" w:hAnsi="Angsana New"/>
          <w:b/>
          <w:bCs/>
          <w:sz w:val="30"/>
          <w:szCs w:val="30"/>
        </w:rPr>
        <w:tab/>
      </w:r>
      <w:r w:rsidR="00C84C3E" w:rsidRPr="00C84C3E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:rsidR="002630A8" w:rsidRDefault="002630A8" w:rsidP="00C8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84C3E" w:rsidRDefault="00C84C3E" w:rsidP="00C8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z w:val="30"/>
          <w:szCs w:val="30"/>
          <w:cs/>
        </w:rPr>
        <w:br/>
        <w:t xml:space="preserve">งบการเงินระหว่างกาลปี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:rsidR="00910FF6" w:rsidRDefault="00C84C3E" w:rsidP="00C84C3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-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350"/>
        <w:gridCol w:w="335"/>
        <w:gridCol w:w="1375"/>
        <w:gridCol w:w="268"/>
        <w:gridCol w:w="1352"/>
      </w:tblGrid>
      <w:tr w:rsidR="00910FF6" w:rsidRPr="00843B42" w:rsidTr="000821A9">
        <w:trPr>
          <w:tblHeader/>
        </w:trPr>
        <w:tc>
          <w:tcPr>
            <w:tcW w:w="4590" w:type="dxa"/>
          </w:tcPr>
          <w:p w:rsidR="00910FF6" w:rsidRPr="00C168D4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680" w:type="dxa"/>
            <w:gridSpan w:val="5"/>
            <w:hideMark/>
          </w:tcPr>
          <w:p w:rsidR="00910FF6" w:rsidRPr="00995D3D" w:rsidRDefault="00910FF6" w:rsidP="00196C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D3D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995D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910FF6" w:rsidRPr="00843B42" w:rsidTr="000821A9">
        <w:trPr>
          <w:tblHeader/>
        </w:trPr>
        <w:tc>
          <w:tcPr>
            <w:tcW w:w="4590" w:type="dxa"/>
          </w:tcPr>
          <w:p w:rsidR="00910FF6" w:rsidRPr="00C168D4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:rsidR="00910FF6" w:rsidRPr="00995D3D" w:rsidRDefault="00910FF6" w:rsidP="00196C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D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0FF6" w:rsidRPr="00843B42" w:rsidTr="000821A9">
        <w:trPr>
          <w:tblHeader/>
        </w:trPr>
        <w:tc>
          <w:tcPr>
            <w:tcW w:w="4590" w:type="dxa"/>
          </w:tcPr>
          <w:p w:rsidR="00910FF6" w:rsidRPr="00E96A07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10FF6" w:rsidRPr="00E96A07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:rsidR="00910FF6" w:rsidRPr="00E96A07" w:rsidRDefault="00910FF6" w:rsidP="00196C18">
            <w:pPr>
              <w:pStyle w:val="BodyText"/>
              <w:tabs>
                <w:tab w:val="left" w:pos="16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hideMark/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br/>
              <w:t>จัดประเภทใหม่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hideMark/>
          </w:tcPr>
          <w:p w:rsidR="00910FF6" w:rsidRPr="00E96A07" w:rsidRDefault="00910FF6" w:rsidP="00196C18">
            <w:pPr>
              <w:pStyle w:val="BodyText"/>
              <w:spacing w:after="0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10FF6" w:rsidRPr="009A0B5B" w:rsidTr="000821A9">
        <w:trPr>
          <w:tblHeader/>
        </w:trPr>
        <w:tc>
          <w:tcPr>
            <w:tcW w:w="4590" w:type="dxa"/>
            <w:hideMark/>
          </w:tcPr>
          <w:p w:rsidR="00910FF6" w:rsidRPr="00E96A07" w:rsidRDefault="00910FF6" w:rsidP="00196C1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0FF6" w:rsidRPr="009A0B5B" w:rsidTr="000821A9">
        <w:tc>
          <w:tcPr>
            <w:tcW w:w="4590" w:type="dxa"/>
          </w:tcPr>
          <w:p w:rsidR="00910FF6" w:rsidRPr="00E96A07" w:rsidRDefault="00910FF6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4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="00995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95D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5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95D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995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335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1A7CEA" w:rsidRPr="000821A9" w:rsidTr="0072449F">
        <w:tc>
          <w:tcPr>
            <w:tcW w:w="4590" w:type="dxa"/>
          </w:tcPr>
          <w:p w:rsidR="001A7CEA" w:rsidRDefault="001A7CEA" w:rsidP="0072449F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1A7CEA" w:rsidRDefault="001A7CEA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1A7CEA" w:rsidRDefault="001A7CEA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5" w:type="dxa"/>
          </w:tcPr>
          <w:p w:rsidR="001A7CEA" w:rsidRPr="00E96A07" w:rsidRDefault="001A7CEA" w:rsidP="0072449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1A7CEA" w:rsidRDefault="001A7CEA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1A7CEA" w:rsidRDefault="001A7CEA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2,529,589</w:t>
            </w:r>
          </w:p>
        </w:tc>
        <w:tc>
          <w:tcPr>
            <w:tcW w:w="268" w:type="dxa"/>
          </w:tcPr>
          <w:p w:rsidR="001A7CEA" w:rsidRPr="00E96A07" w:rsidRDefault="001A7CEA" w:rsidP="0072449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1A7CEA" w:rsidRDefault="001A7CEA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A7CEA" w:rsidRDefault="001A7CEA" w:rsidP="007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2,529,589</w:t>
            </w:r>
          </w:p>
        </w:tc>
      </w:tr>
      <w:tr w:rsidR="000821A9" w:rsidRPr="000821A9" w:rsidTr="000821A9">
        <w:tc>
          <w:tcPr>
            <w:tcW w:w="4590" w:type="dxa"/>
          </w:tcPr>
          <w:p w:rsidR="000821A9" w:rsidRPr="000821A9" w:rsidRDefault="00F06769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</w:t>
            </w:r>
            <w:r w:rsidR="009560E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0821A9" w:rsidRPr="000821A9" w:rsidRDefault="009560EA" w:rsidP="0095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2,463,160</w:t>
            </w:r>
          </w:p>
        </w:tc>
        <w:tc>
          <w:tcPr>
            <w:tcW w:w="335" w:type="dxa"/>
          </w:tcPr>
          <w:p w:rsidR="000821A9" w:rsidRPr="00E96A07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0821A9" w:rsidRPr="00E96A07" w:rsidRDefault="009560EA" w:rsidP="0095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(2,463,160)</w:t>
            </w:r>
          </w:p>
        </w:tc>
        <w:tc>
          <w:tcPr>
            <w:tcW w:w="268" w:type="dxa"/>
          </w:tcPr>
          <w:p w:rsidR="000821A9" w:rsidRPr="00E96A07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0821A9" w:rsidRPr="000821A9" w:rsidRDefault="009560EA" w:rsidP="0095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1A9" w:rsidRPr="000821A9" w:rsidTr="000821A9">
        <w:tc>
          <w:tcPr>
            <w:tcW w:w="4590" w:type="dxa"/>
          </w:tcPr>
          <w:p w:rsidR="000821A9" w:rsidRPr="000821A9" w:rsidRDefault="000821A9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0821A9" w:rsidRPr="000821A9" w:rsidRDefault="000821A9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398,354</w:t>
            </w:r>
          </w:p>
        </w:tc>
        <w:tc>
          <w:tcPr>
            <w:tcW w:w="335" w:type="dxa"/>
          </w:tcPr>
          <w:p w:rsidR="000821A9" w:rsidRPr="00E96A07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0821A9" w:rsidRPr="00E96A07" w:rsidRDefault="000821A9" w:rsidP="0095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(66,429)</w:t>
            </w:r>
          </w:p>
        </w:tc>
        <w:tc>
          <w:tcPr>
            <w:tcW w:w="268" w:type="dxa"/>
          </w:tcPr>
          <w:p w:rsidR="000821A9" w:rsidRPr="00E96A07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0821A9" w:rsidRPr="000821A9" w:rsidRDefault="000821A9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331,925</w:t>
            </w:r>
          </w:p>
        </w:tc>
      </w:tr>
      <w:tr w:rsidR="00910FF6" w:rsidRPr="009A0B5B" w:rsidTr="000821A9">
        <w:tc>
          <w:tcPr>
            <w:tcW w:w="4590" w:type="dxa"/>
          </w:tcPr>
          <w:p w:rsidR="00910FF6" w:rsidRPr="008F45E3" w:rsidRDefault="00910FF6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350" w:type="dxa"/>
          </w:tcPr>
          <w:p w:rsidR="00910FF6" w:rsidRPr="00FA45BE" w:rsidRDefault="00910FF6" w:rsidP="0091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78,467</w:t>
            </w:r>
          </w:p>
        </w:tc>
        <w:tc>
          <w:tcPr>
            <w:tcW w:w="335" w:type="dxa"/>
          </w:tcPr>
          <w:p w:rsidR="00910FF6" w:rsidRPr="002A7D08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</w:tcPr>
          <w:p w:rsidR="00910FF6" w:rsidRPr="008F45E3" w:rsidRDefault="00910FF6" w:rsidP="0095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(78,467)</w:t>
            </w:r>
          </w:p>
        </w:tc>
        <w:tc>
          <w:tcPr>
            <w:tcW w:w="268" w:type="dxa"/>
          </w:tcPr>
          <w:p w:rsidR="00910FF6" w:rsidRPr="002A7D08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52" w:type="dxa"/>
          </w:tcPr>
          <w:p w:rsidR="00910FF6" w:rsidRPr="008F45E3" w:rsidRDefault="00910FF6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FF6" w:rsidRPr="009A0B5B" w:rsidTr="000821A9">
        <w:tc>
          <w:tcPr>
            <w:tcW w:w="4590" w:type="dxa"/>
          </w:tcPr>
          <w:p w:rsidR="00910FF6" w:rsidRDefault="00910FF6" w:rsidP="00910FF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ส่วนลดทุนจากการจัดโครงสร้างการดำเนินธุรกิจ</w:t>
            </w:r>
          </w:p>
          <w:p w:rsidR="00910FF6" w:rsidRPr="008F45E3" w:rsidRDefault="00910FF6" w:rsidP="00910FF6">
            <w:pPr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350" w:type="dxa"/>
          </w:tcPr>
          <w:p w:rsidR="00910FF6" w:rsidRDefault="00910FF6" w:rsidP="0091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  <w:p w:rsidR="00910FF6" w:rsidRPr="008F45E3" w:rsidRDefault="00910FF6" w:rsidP="0091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(1,196,681)</w:t>
            </w:r>
          </w:p>
        </w:tc>
        <w:tc>
          <w:tcPr>
            <w:tcW w:w="335" w:type="dxa"/>
          </w:tcPr>
          <w:p w:rsidR="00910FF6" w:rsidRPr="002A7D08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</w:tcPr>
          <w:p w:rsidR="00910FF6" w:rsidRDefault="00910FF6" w:rsidP="0095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  <w:p w:rsidR="00910FF6" w:rsidRPr="008F45E3" w:rsidRDefault="00910FF6" w:rsidP="0095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1,196,681</w:t>
            </w:r>
          </w:p>
        </w:tc>
        <w:tc>
          <w:tcPr>
            <w:tcW w:w="268" w:type="dxa"/>
          </w:tcPr>
          <w:p w:rsidR="00910FF6" w:rsidRPr="002A7D08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52" w:type="dxa"/>
          </w:tcPr>
          <w:p w:rsidR="00910FF6" w:rsidRDefault="00910FF6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  <w:p w:rsidR="00910FF6" w:rsidRPr="008F45E3" w:rsidRDefault="00910FF6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FF6" w:rsidRPr="009A0B5B" w:rsidTr="000821A9">
        <w:tc>
          <w:tcPr>
            <w:tcW w:w="4590" w:type="dxa"/>
          </w:tcPr>
          <w:p w:rsidR="00910FF6" w:rsidRPr="00E96A07" w:rsidRDefault="001B02A8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</w:t>
            </w:r>
            <w:r w:rsidR="00910F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0FF6">
              <w:rPr>
                <w:rFonts w:ascii="Angsana New" w:hAnsi="Angsana New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1350" w:type="dxa"/>
          </w:tcPr>
          <w:p w:rsidR="00910FF6" w:rsidRPr="00FA45BE" w:rsidRDefault="00910FF6" w:rsidP="0091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</w:tcPr>
          <w:p w:rsidR="00910FF6" w:rsidRPr="00141630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910FF6" w:rsidRPr="008C7B33" w:rsidRDefault="00910FF6" w:rsidP="0095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(1,118,214)</w:t>
            </w:r>
          </w:p>
        </w:tc>
        <w:tc>
          <w:tcPr>
            <w:tcW w:w="268" w:type="dxa"/>
          </w:tcPr>
          <w:p w:rsidR="00910FF6" w:rsidRPr="008C7B33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2" w:type="dxa"/>
          </w:tcPr>
          <w:p w:rsidR="00910FF6" w:rsidRPr="008C7B33" w:rsidRDefault="00910FF6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(1,118,214)</w:t>
            </w:r>
          </w:p>
        </w:tc>
      </w:tr>
      <w:tr w:rsidR="00910FF6" w:rsidRPr="009A0B5B" w:rsidTr="000821A9">
        <w:tc>
          <w:tcPr>
            <w:tcW w:w="4590" w:type="dxa"/>
          </w:tcPr>
          <w:p w:rsidR="00910FF6" w:rsidRDefault="00910FF6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10FF6" w:rsidRDefault="00910FF6" w:rsidP="0091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</w:tcPr>
          <w:p w:rsidR="00910FF6" w:rsidRPr="00141630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910FF6" w:rsidRPr="00A52C73" w:rsidRDefault="00910FF6" w:rsidP="0095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/>
              </w:rPr>
            </w:pPr>
            <w:r w:rsidRPr="00A52C7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910FF6" w:rsidRPr="008C7B33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2" w:type="dxa"/>
          </w:tcPr>
          <w:p w:rsidR="00910FF6" w:rsidRDefault="00910FF6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84C3E" w:rsidRDefault="00C84C3E" w:rsidP="00C84C3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-90"/>
        <w:jc w:val="thaiDistribute"/>
        <w:rPr>
          <w:rFonts w:ascii="Angsana New" w:hAnsi="Angsana New"/>
          <w:sz w:val="30"/>
          <w:szCs w:val="30"/>
        </w:rPr>
      </w:pPr>
    </w:p>
    <w:p w:rsidR="009560EA" w:rsidRDefault="009560EA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350"/>
        <w:gridCol w:w="335"/>
        <w:gridCol w:w="1375"/>
        <w:gridCol w:w="268"/>
        <w:gridCol w:w="1352"/>
      </w:tblGrid>
      <w:tr w:rsidR="00910FF6" w:rsidRPr="00843B42" w:rsidTr="000821A9">
        <w:trPr>
          <w:tblHeader/>
        </w:trPr>
        <w:tc>
          <w:tcPr>
            <w:tcW w:w="4590" w:type="dxa"/>
          </w:tcPr>
          <w:p w:rsidR="00910FF6" w:rsidRPr="00C168D4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680" w:type="dxa"/>
            <w:gridSpan w:val="5"/>
            <w:hideMark/>
          </w:tcPr>
          <w:p w:rsidR="00910FF6" w:rsidRPr="0050077B" w:rsidRDefault="00910FF6" w:rsidP="00196C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77B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Pr="00500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910FF6" w:rsidRPr="00843B42" w:rsidTr="000821A9">
        <w:trPr>
          <w:tblHeader/>
        </w:trPr>
        <w:tc>
          <w:tcPr>
            <w:tcW w:w="4590" w:type="dxa"/>
          </w:tcPr>
          <w:p w:rsidR="00910FF6" w:rsidRPr="00C168D4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680" w:type="dxa"/>
            <w:gridSpan w:val="5"/>
          </w:tcPr>
          <w:p w:rsidR="00910FF6" w:rsidRPr="0050077B" w:rsidRDefault="00910FF6" w:rsidP="00196C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07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5007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910FF6" w:rsidRPr="00843B42" w:rsidTr="000821A9">
        <w:trPr>
          <w:tblHeader/>
        </w:trPr>
        <w:tc>
          <w:tcPr>
            <w:tcW w:w="4590" w:type="dxa"/>
          </w:tcPr>
          <w:p w:rsidR="00910FF6" w:rsidRPr="00E96A07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10FF6" w:rsidRPr="00E96A07" w:rsidRDefault="00910FF6" w:rsidP="00196C18">
            <w:pPr>
              <w:pStyle w:val="BodyText"/>
              <w:spacing w:after="0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:rsidR="00910FF6" w:rsidRPr="00E96A07" w:rsidRDefault="00910FF6" w:rsidP="00196C18">
            <w:pPr>
              <w:pStyle w:val="BodyText"/>
              <w:tabs>
                <w:tab w:val="left" w:pos="16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hideMark/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br/>
              <w:t>จัดประเภทใหม่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hideMark/>
          </w:tcPr>
          <w:p w:rsidR="00910FF6" w:rsidRPr="00E96A07" w:rsidRDefault="00910FF6" w:rsidP="00196C18">
            <w:pPr>
              <w:pStyle w:val="BodyText"/>
              <w:spacing w:after="0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6A0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A0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10FF6" w:rsidRPr="009A0B5B" w:rsidTr="000821A9">
        <w:trPr>
          <w:tblHeader/>
        </w:trPr>
        <w:tc>
          <w:tcPr>
            <w:tcW w:w="4590" w:type="dxa"/>
            <w:hideMark/>
          </w:tcPr>
          <w:p w:rsidR="00910FF6" w:rsidRPr="00E96A07" w:rsidRDefault="00910FF6" w:rsidP="00196C1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:rsidR="00910FF6" w:rsidRPr="00E96A07" w:rsidRDefault="00910FF6" w:rsidP="00196C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96A0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0FF6" w:rsidRPr="009A0B5B" w:rsidTr="000821A9">
        <w:tc>
          <w:tcPr>
            <w:tcW w:w="4590" w:type="dxa"/>
          </w:tcPr>
          <w:p w:rsidR="00910FF6" w:rsidRPr="00995D3D" w:rsidRDefault="00910FF6" w:rsidP="00196C1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F4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="00995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95D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5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95D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995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335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910FF6" w:rsidRPr="00E96A07" w:rsidRDefault="00910FF6" w:rsidP="00196C18">
            <w:pPr>
              <w:pStyle w:val="BodyText"/>
              <w:tabs>
                <w:tab w:val="decimal" w:pos="1055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1A7CEA" w:rsidRPr="009A0B5B" w:rsidTr="0072449F">
        <w:tc>
          <w:tcPr>
            <w:tcW w:w="4590" w:type="dxa"/>
          </w:tcPr>
          <w:p w:rsidR="001A7CEA" w:rsidRPr="000821A9" w:rsidRDefault="001A7CEA" w:rsidP="0072449F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1A7CEA" w:rsidRDefault="001A7CE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</w:p>
          <w:p w:rsidR="001A7CEA" w:rsidRPr="000821A9" w:rsidRDefault="001A7CE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</w:tcPr>
          <w:p w:rsidR="001A7CEA" w:rsidRPr="00E96A07" w:rsidRDefault="001A7CEA" w:rsidP="0072449F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1A7CEA" w:rsidRDefault="001A7CE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A7CEA" w:rsidRPr="000821A9" w:rsidRDefault="001A7CE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2,733,089</w:t>
            </w:r>
          </w:p>
        </w:tc>
        <w:tc>
          <w:tcPr>
            <w:tcW w:w="268" w:type="dxa"/>
          </w:tcPr>
          <w:p w:rsidR="001A7CEA" w:rsidRPr="00E96A07" w:rsidRDefault="001A7CEA" w:rsidP="0072449F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1A7CEA" w:rsidRDefault="001A7CE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A7CEA" w:rsidRPr="000821A9" w:rsidRDefault="001A7CEA" w:rsidP="007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2,733,089</w:t>
            </w:r>
          </w:p>
        </w:tc>
      </w:tr>
      <w:tr w:rsidR="004F3E8F" w:rsidRPr="004F3E8F" w:rsidTr="000821A9">
        <w:tc>
          <w:tcPr>
            <w:tcW w:w="4590" w:type="dxa"/>
          </w:tcPr>
          <w:p w:rsidR="004F3E8F" w:rsidRPr="004F3E8F" w:rsidRDefault="00F06769" w:rsidP="00196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</w:t>
            </w:r>
            <w:r w:rsidR="004F3E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F3E8F" w:rsidRPr="009560EA" w:rsidRDefault="004F3E8F" w:rsidP="000F5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 w:rsidRPr="009560EA"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2,666,66</w:t>
            </w:r>
            <w:r w:rsidR="00D31878"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0</w:t>
            </w:r>
          </w:p>
        </w:tc>
        <w:tc>
          <w:tcPr>
            <w:tcW w:w="335" w:type="dxa"/>
          </w:tcPr>
          <w:p w:rsidR="004F3E8F" w:rsidRPr="00E96A07" w:rsidRDefault="004F3E8F" w:rsidP="004F3E8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4F3E8F" w:rsidRPr="00E96A07" w:rsidRDefault="004F3E8F" w:rsidP="0095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9560EA">
              <w:rPr>
                <w:rFonts w:ascii="Angsana New" w:hAnsi="Angsana New"/>
                <w:sz w:val="30"/>
                <w:szCs w:val="30"/>
                <w:lang w:val="en-US"/>
              </w:rPr>
              <w:t>(2,666,660)</w:t>
            </w:r>
          </w:p>
        </w:tc>
        <w:tc>
          <w:tcPr>
            <w:tcW w:w="268" w:type="dxa"/>
          </w:tcPr>
          <w:p w:rsidR="004F3E8F" w:rsidRPr="00E96A07" w:rsidRDefault="004F3E8F" w:rsidP="004F3E8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4F3E8F" w:rsidRPr="004F3E8F" w:rsidRDefault="004F3E8F" w:rsidP="0095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1A9" w:rsidRPr="009A0B5B" w:rsidTr="000821A9">
        <w:tc>
          <w:tcPr>
            <w:tcW w:w="4590" w:type="dxa"/>
          </w:tcPr>
          <w:p w:rsidR="000821A9" w:rsidRPr="000821A9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0821A9" w:rsidRPr="000821A9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247,262</w:t>
            </w:r>
          </w:p>
        </w:tc>
        <w:tc>
          <w:tcPr>
            <w:tcW w:w="335" w:type="dxa"/>
          </w:tcPr>
          <w:p w:rsidR="000821A9" w:rsidRPr="00E96A07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:rsidR="000821A9" w:rsidRPr="000821A9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(66,429)</w:t>
            </w:r>
          </w:p>
        </w:tc>
        <w:tc>
          <w:tcPr>
            <w:tcW w:w="268" w:type="dxa"/>
          </w:tcPr>
          <w:p w:rsidR="000821A9" w:rsidRPr="00E96A07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0821A9" w:rsidRPr="000821A9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/>
              <w:ind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180,833</w:t>
            </w:r>
          </w:p>
        </w:tc>
      </w:tr>
      <w:tr w:rsidR="000821A9" w:rsidRPr="009A0B5B" w:rsidTr="000821A9">
        <w:tc>
          <w:tcPr>
            <w:tcW w:w="4590" w:type="dxa"/>
          </w:tcPr>
          <w:p w:rsidR="000821A9" w:rsidRPr="008F45E3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5BE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350" w:type="dxa"/>
          </w:tcPr>
          <w:p w:rsidR="000821A9" w:rsidRPr="00FA45BE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78,467</w:t>
            </w:r>
          </w:p>
        </w:tc>
        <w:tc>
          <w:tcPr>
            <w:tcW w:w="335" w:type="dxa"/>
          </w:tcPr>
          <w:p w:rsidR="000821A9" w:rsidRPr="002A7D08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</w:tcPr>
          <w:p w:rsidR="000821A9" w:rsidRPr="008F45E3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(78,467)</w:t>
            </w:r>
          </w:p>
        </w:tc>
        <w:tc>
          <w:tcPr>
            <w:tcW w:w="268" w:type="dxa"/>
          </w:tcPr>
          <w:p w:rsidR="000821A9" w:rsidRPr="002A7D08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52" w:type="dxa"/>
          </w:tcPr>
          <w:p w:rsidR="000821A9" w:rsidRPr="008F45E3" w:rsidRDefault="000821A9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1A9" w:rsidRPr="009A0B5B" w:rsidTr="000821A9">
        <w:tc>
          <w:tcPr>
            <w:tcW w:w="4590" w:type="dxa"/>
          </w:tcPr>
          <w:p w:rsidR="000821A9" w:rsidRPr="00E96A07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1350" w:type="dxa"/>
          </w:tcPr>
          <w:p w:rsidR="000821A9" w:rsidRPr="00910FF6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</w:tcPr>
          <w:p w:rsidR="000821A9" w:rsidRPr="002A7D08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</w:tcPr>
          <w:p w:rsidR="000821A9" w:rsidRPr="008F45E3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78,467</w:t>
            </w:r>
          </w:p>
        </w:tc>
        <w:tc>
          <w:tcPr>
            <w:tcW w:w="268" w:type="dxa"/>
          </w:tcPr>
          <w:p w:rsidR="000821A9" w:rsidRPr="002A7D08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52" w:type="dxa"/>
          </w:tcPr>
          <w:p w:rsidR="000821A9" w:rsidRPr="008F45E3" w:rsidRDefault="000821A9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</w:rPr>
              <w:t>78,467</w:t>
            </w:r>
          </w:p>
        </w:tc>
      </w:tr>
      <w:tr w:rsidR="000821A9" w:rsidRPr="009A0B5B" w:rsidTr="000821A9">
        <w:tc>
          <w:tcPr>
            <w:tcW w:w="4590" w:type="dxa"/>
          </w:tcPr>
          <w:p w:rsidR="000821A9" w:rsidRDefault="000821A9" w:rsidP="000821A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821A9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</w:tcPr>
          <w:p w:rsidR="000821A9" w:rsidRPr="00141630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0821A9" w:rsidRPr="00A52C73" w:rsidRDefault="000821A9" w:rsidP="0008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/>
              <w:ind w:left="-108" w:right="-15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/>
              </w:rPr>
            </w:pPr>
            <w:r w:rsidRPr="00A52C7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821A9" w:rsidRPr="008C7B33" w:rsidRDefault="000821A9" w:rsidP="000821A9">
            <w:pPr>
              <w:pStyle w:val="BodyText"/>
              <w:tabs>
                <w:tab w:val="decimal" w:pos="1055"/>
              </w:tabs>
              <w:spacing w:after="0"/>
              <w:ind w:left="-108" w:right="-15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2" w:type="dxa"/>
          </w:tcPr>
          <w:p w:rsidR="000821A9" w:rsidRDefault="000821A9" w:rsidP="0008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910FF6" w:rsidRDefault="00910FF6" w:rsidP="00C84C3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-90"/>
        <w:jc w:val="thaiDistribute"/>
        <w:rPr>
          <w:rFonts w:ascii="Angsana New" w:hAnsi="Angsana New"/>
          <w:sz w:val="30"/>
          <w:szCs w:val="30"/>
        </w:rPr>
      </w:pPr>
    </w:p>
    <w:p w:rsidR="00910FF6" w:rsidRPr="00CD675F" w:rsidRDefault="00910FF6" w:rsidP="0091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>เพื่อให้สอดคล้องกับการจัดประเภทรายการตามประกาศกรมพัฒนาธุรกิจการค้า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(ฉบับที่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2559</w:t>
      </w:r>
    </w:p>
    <w:p w:rsidR="002630A8" w:rsidRDefault="0026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sectPr w:rsidR="002630A8" w:rsidSect="006C4C88">
      <w:footerReference w:type="default" r:id="rId16"/>
      <w:pgSz w:w="11909" w:h="16834" w:code="9"/>
      <w:pgMar w:top="691" w:right="1109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73" w:rsidRDefault="00F23073">
      <w:r>
        <w:separator/>
      </w:r>
    </w:p>
  </w:endnote>
  <w:endnote w:type="continuationSeparator" w:id="0">
    <w:p w:rsidR="00F23073" w:rsidRDefault="00F2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AD708A">
      <w:rPr>
        <w:rFonts w:ascii="Angsana New" w:hAnsi="Angsana New"/>
        <w:noProof/>
        <w:sz w:val="30"/>
        <w:szCs w:val="30"/>
      </w:rPr>
      <w:t>16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AD708A">
      <w:rPr>
        <w:rFonts w:ascii="Angsana New" w:hAnsi="Angsana New"/>
        <w:noProof/>
        <w:sz w:val="30"/>
        <w:szCs w:val="30"/>
      </w:rPr>
      <w:t>45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AD708A">
      <w:rPr>
        <w:rFonts w:ascii="Angsana New" w:hAnsi="Angsana New"/>
        <w:noProof/>
        <w:sz w:val="30"/>
        <w:szCs w:val="30"/>
      </w:rPr>
      <w:t>46</w:t>
    </w:r>
    <w:r w:rsidRPr="00B93B6B">
      <w:rPr>
        <w:rFonts w:ascii="Angsana New" w:hAnsi="Angsana New"/>
        <w:sz w:val="30"/>
        <w:szCs w:val="30"/>
      </w:rPr>
      <w:fldChar w:fldCharType="end"/>
    </w:r>
  </w:p>
  <w:p w:rsidR="006C4C88" w:rsidRPr="0020635E" w:rsidRDefault="006C4C8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AD708A">
      <w:rPr>
        <w:rFonts w:ascii="Angsana New" w:hAnsi="Angsana New"/>
        <w:noProof/>
        <w:sz w:val="30"/>
        <w:szCs w:val="30"/>
      </w:rPr>
      <w:t>48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AD708A">
      <w:rPr>
        <w:rFonts w:ascii="Angsana New" w:hAnsi="Angsana New"/>
        <w:noProof/>
        <w:sz w:val="30"/>
        <w:szCs w:val="30"/>
      </w:rPr>
      <w:t>50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Pr="003F2371" w:rsidRDefault="006C4C88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AD708A">
      <w:rPr>
        <w:rStyle w:val="PageNumber"/>
        <w:rFonts w:ascii="Angsana New" w:hAnsi="Angsana New"/>
        <w:noProof/>
        <w:sz w:val="30"/>
        <w:szCs w:val="30"/>
      </w:rPr>
      <w:t>71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6C4C88" w:rsidRPr="0020635E" w:rsidRDefault="006C4C8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73" w:rsidRDefault="00F23073">
      <w:r>
        <w:separator/>
      </w:r>
    </w:p>
  </w:footnote>
  <w:footnote w:type="continuationSeparator" w:id="0">
    <w:p w:rsidR="00F23073" w:rsidRDefault="00F23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 w:rsidP="00BA3D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C4C88" w:rsidRPr="00A443A3" w:rsidRDefault="006C4C88" w:rsidP="00BA3D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6C4C88" w:rsidRPr="007D68D9" w:rsidRDefault="006C4C88" w:rsidP="00BA3D2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กัน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ยาย</w:t>
    </w:r>
    <w:r w:rsidRPr="00074E81">
      <w:rPr>
        <w:rFonts w:ascii="Angsana New" w:hAnsi="Angsana New" w:cs="Angsana New"/>
        <w:bCs/>
        <w:sz w:val="32"/>
        <w:szCs w:val="32"/>
        <w:cs/>
        <w:lang w:val="en-US" w:bidi="th-TH"/>
      </w:rPr>
      <w:t>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6C4C88" w:rsidRPr="00241A98" w:rsidRDefault="006C4C88" w:rsidP="00BA3D2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6"/>
  </w:num>
  <w:num w:numId="5">
    <w:abstractNumId w:val="8"/>
  </w:num>
  <w:num w:numId="6">
    <w:abstractNumId w:val="11"/>
  </w:num>
  <w:num w:numId="7">
    <w:abstractNumId w:val="4"/>
  </w:num>
  <w:num w:numId="8">
    <w:abstractNumId w:val="14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6"/>
  </w:num>
  <w:num w:numId="18">
    <w:abstractNumId w:val="6"/>
  </w:num>
  <w:num w:numId="1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DEE"/>
    <w:rsid w:val="0000471B"/>
    <w:rsid w:val="00004836"/>
    <w:rsid w:val="000048E7"/>
    <w:rsid w:val="00004DAD"/>
    <w:rsid w:val="00004FF2"/>
    <w:rsid w:val="00005801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420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4C9E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2B6"/>
    <w:rsid w:val="0003332B"/>
    <w:rsid w:val="00033652"/>
    <w:rsid w:val="00033902"/>
    <w:rsid w:val="00033AF5"/>
    <w:rsid w:val="00033CFE"/>
    <w:rsid w:val="00033FF2"/>
    <w:rsid w:val="0003497B"/>
    <w:rsid w:val="00035B85"/>
    <w:rsid w:val="0003637C"/>
    <w:rsid w:val="0003641B"/>
    <w:rsid w:val="000368A5"/>
    <w:rsid w:val="00036B25"/>
    <w:rsid w:val="00036D17"/>
    <w:rsid w:val="0003772C"/>
    <w:rsid w:val="00037BE6"/>
    <w:rsid w:val="00040FE3"/>
    <w:rsid w:val="00041093"/>
    <w:rsid w:val="000413E4"/>
    <w:rsid w:val="0004149F"/>
    <w:rsid w:val="00041522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AD"/>
    <w:rsid w:val="000436DA"/>
    <w:rsid w:val="00043C71"/>
    <w:rsid w:val="00043D57"/>
    <w:rsid w:val="00043F74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116"/>
    <w:rsid w:val="0004722F"/>
    <w:rsid w:val="00047267"/>
    <w:rsid w:val="000474F8"/>
    <w:rsid w:val="000475F7"/>
    <w:rsid w:val="00047C0D"/>
    <w:rsid w:val="00047E37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A9C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87A"/>
    <w:rsid w:val="00062166"/>
    <w:rsid w:val="00062593"/>
    <w:rsid w:val="00062D04"/>
    <w:rsid w:val="00062F05"/>
    <w:rsid w:val="00062F15"/>
    <w:rsid w:val="000631F7"/>
    <w:rsid w:val="000636D2"/>
    <w:rsid w:val="00063CC0"/>
    <w:rsid w:val="000642DB"/>
    <w:rsid w:val="0006439B"/>
    <w:rsid w:val="000643EC"/>
    <w:rsid w:val="00064505"/>
    <w:rsid w:val="00064B82"/>
    <w:rsid w:val="00064D8E"/>
    <w:rsid w:val="00064FC7"/>
    <w:rsid w:val="00065392"/>
    <w:rsid w:val="0006580A"/>
    <w:rsid w:val="0006603F"/>
    <w:rsid w:val="0006687E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E1"/>
    <w:rsid w:val="00072B4B"/>
    <w:rsid w:val="00072C08"/>
    <w:rsid w:val="000734AE"/>
    <w:rsid w:val="00073690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81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0DE3"/>
    <w:rsid w:val="000815B0"/>
    <w:rsid w:val="00081A53"/>
    <w:rsid w:val="000821A9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4CE"/>
    <w:rsid w:val="00084DB3"/>
    <w:rsid w:val="00084E80"/>
    <w:rsid w:val="00084EF2"/>
    <w:rsid w:val="00085156"/>
    <w:rsid w:val="00085160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C21"/>
    <w:rsid w:val="00092DC5"/>
    <w:rsid w:val="00092EAA"/>
    <w:rsid w:val="000937E0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354"/>
    <w:rsid w:val="000A467B"/>
    <w:rsid w:val="000A48C6"/>
    <w:rsid w:val="000A48D6"/>
    <w:rsid w:val="000A4BF4"/>
    <w:rsid w:val="000A4CE5"/>
    <w:rsid w:val="000A510F"/>
    <w:rsid w:val="000A5783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69B"/>
    <w:rsid w:val="000B287F"/>
    <w:rsid w:val="000B2B90"/>
    <w:rsid w:val="000B3127"/>
    <w:rsid w:val="000B31EA"/>
    <w:rsid w:val="000B3C17"/>
    <w:rsid w:val="000B49D8"/>
    <w:rsid w:val="000B4B7F"/>
    <w:rsid w:val="000B4B90"/>
    <w:rsid w:val="000B518C"/>
    <w:rsid w:val="000B54CF"/>
    <w:rsid w:val="000B5CB6"/>
    <w:rsid w:val="000B6070"/>
    <w:rsid w:val="000B6083"/>
    <w:rsid w:val="000B634F"/>
    <w:rsid w:val="000B6638"/>
    <w:rsid w:val="000B70C9"/>
    <w:rsid w:val="000B73B0"/>
    <w:rsid w:val="000B7612"/>
    <w:rsid w:val="000B77F4"/>
    <w:rsid w:val="000B7ACE"/>
    <w:rsid w:val="000C0076"/>
    <w:rsid w:val="000C0990"/>
    <w:rsid w:val="000C0D71"/>
    <w:rsid w:val="000C0E2D"/>
    <w:rsid w:val="000C0EDA"/>
    <w:rsid w:val="000C18E1"/>
    <w:rsid w:val="000C1EC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813"/>
    <w:rsid w:val="000C7179"/>
    <w:rsid w:val="000C72C9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97E"/>
    <w:rsid w:val="000D2AE2"/>
    <w:rsid w:val="000D2D4B"/>
    <w:rsid w:val="000D327A"/>
    <w:rsid w:val="000D3585"/>
    <w:rsid w:val="000D3CE8"/>
    <w:rsid w:val="000D3DFF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846"/>
    <w:rsid w:val="000E0A01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818"/>
    <w:rsid w:val="000E5CEB"/>
    <w:rsid w:val="000E5F8F"/>
    <w:rsid w:val="000E6098"/>
    <w:rsid w:val="000E613D"/>
    <w:rsid w:val="000E6638"/>
    <w:rsid w:val="000E6CFE"/>
    <w:rsid w:val="000E73A3"/>
    <w:rsid w:val="000F00D3"/>
    <w:rsid w:val="000F04F4"/>
    <w:rsid w:val="000F05BC"/>
    <w:rsid w:val="000F06E3"/>
    <w:rsid w:val="000F0780"/>
    <w:rsid w:val="000F0B6D"/>
    <w:rsid w:val="000F0D5E"/>
    <w:rsid w:val="000F1A62"/>
    <w:rsid w:val="000F1B78"/>
    <w:rsid w:val="000F1C6C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376"/>
    <w:rsid w:val="000F577F"/>
    <w:rsid w:val="000F6293"/>
    <w:rsid w:val="000F640A"/>
    <w:rsid w:val="000F651D"/>
    <w:rsid w:val="000F65F7"/>
    <w:rsid w:val="000F69BE"/>
    <w:rsid w:val="000F6DC0"/>
    <w:rsid w:val="000F6F3C"/>
    <w:rsid w:val="000F743D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C3F"/>
    <w:rsid w:val="001021F6"/>
    <w:rsid w:val="00102505"/>
    <w:rsid w:val="00102C76"/>
    <w:rsid w:val="0010353C"/>
    <w:rsid w:val="00103690"/>
    <w:rsid w:val="00103D53"/>
    <w:rsid w:val="00103D77"/>
    <w:rsid w:val="00103E59"/>
    <w:rsid w:val="00103EC8"/>
    <w:rsid w:val="00104984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A43"/>
    <w:rsid w:val="00110210"/>
    <w:rsid w:val="001107D5"/>
    <w:rsid w:val="0011092B"/>
    <w:rsid w:val="00110AC5"/>
    <w:rsid w:val="00110C11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25E"/>
    <w:rsid w:val="0011338B"/>
    <w:rsid w:val="001135ED"/>
    <w:rsid w:val="001139F9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8E7"/>
    <w:rsid w:val="00121C22"/>
    <w:rsid w:val="00121C93"/>
    <w:rsid w:val="001221CA"/>
    <w:rsid w:val="001223E7"/>
    <w:rsid w:val="001227DB"/>
    <w:rsid w:val="001228CE"/>
    <w:rsid w:val="00122BE0"/>
    <w:rsid w:val="00122C22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3E27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E80"/>
    <w:rsid w:val="00126F66"/>
    <w:rsid w:val="00126F7F"/>
    <w:rsid w:val="0012758E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DCD"/>
    <w:rsid w:val="0013226C"/>
    <w:rsid w:val="001322BD"/>
    <w:rsid w:val="0013286C"/>
    <w:rsid w:val="00132B4D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0A"/>
    <w:rsid w:val="00135566"/>
    <w:rsid w:val="001355C9"/>
    <w:rsid w:val="001359A9"/>
    <w:rsid w:val="00135D94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AE3"/>
    <w:rsid w:val="00137BF9"/>
    <w:rsid w:val="00140205"/>
    <w:rsid w:val="00140292"/>
    <w:rsid w:val="00140FED"/>
    <w:rsid w:val="0014162E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975"/>
    <w:rsid w:val="00151A16"/>
    <w:rsid w:val="00151CB7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534F"/>
    <w:rsid w:val="0015554F"/>
    <w:rsid w:val="001556E8"/>
    <w:rsid w:val="00155853"/>
    <w:rsid w:val="00155C03"/>
    <w:rsid w:val="001562E9"/>
    <w:rsid w:val="001565BA"/>
    <w:rsid w:val="0015677A"/>
    <w:rsid w:val="00156A40"/>
    <w:rsid w:val="00156F87"/>
    <w:rsid w:val="00157005"/>
    <w:rsid w:val="0015727D"/>
    <w:rsid w:val="001572C9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D"/>
    <w:rsid w:val="001616E3"/>
    <w:rsid w:val="00161A7D"/>
    <w:rsid w:val="00161BA6"/>
    <w:rsid w:val="00161D59"/>
    <w:rsid w:val="0016220E"/>
    <w:rsid w:val="00162BCD"/>
    <w:rsid w:val="00163223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27C"/>
    <w:rsid w:val="00165397"/>
    <w:rsid w:val="00165A5A"/>
    <w:rsid w:val="001665F6"/>
    <w:rsid w:val="001668BF"/>
    <w:rsid w:val="001668DC"/>
    <w:rsid w:val="00166ADE"/>
    <w:rsid w:val="001670B6"/>
    <w:rsid w:val="001670C0"/>
    <w:rsid w:val="00167628"/>
    <w:rsid w:val="001676FF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7F4"/>
    <w:rsid w:val="00174A21"/>
    <w:rsid w:val="00174A43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E13"/>
    <w:rsid w:val="00176FC2"/>
    <w:rsid w:val="001771CB"/>
    <w:rsid w:val="001777C5"/>
    <w:rsid w:val="001777F9"/>
    <w:rsid w:val="001779C5"/>
    <w:rsid w:val="00177DB9"/>
    <w:rsid w:val="00180274"/>
    <w:rsid w:val="00180981"/>
    <w:rsid w:val="00180A5F"/>
    <w:rsid w:val="00180E2B"/>
    <w:rsid w:val="00181018"/>
    <w:rsid w:val="00181023"/>
    <w:rsid w:val="00181457"/>
    <w:rsid w:val="00181781"/>
    <w:rsid w:val="001817CD"/>
    <w:rsid w:val="00181A91"/>
    <w:rsid w:val="00182238"/>
    <w:rsid w:val="00182A49"/>
    <w:rsid w:val="0018335E"/>
    <w:rsid w:val="001835EB"/>
    <w:rsid w:val="00183B3B"/>
    <w:rsid w:val="001846DE"/>
    <w:rsid w:val="00184B2B"/>
    <w:rsid w:val="00184B6C"/>
    <w:rsid w:val="00184C1A"/>
    <w:rsid w:val="001850A8"/>
    <w:rsid w:val="00185E2D"/>
    <w:rsid w:val="00185EE7"/>
    <w:rsid w:val="00185EED"/>
    <w:rsid w:val="001861BB"/>
    <w:rsid w:val="00186C9F"/>
    <w:rsid w:val="00186DBE"/>
    <w:rsid w:val="00187062"/>
    <w:rsid w:val="001871A3"/>
    <w:rsid w:val="00187323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A29"/>
    <w:rsid w:val="001A2DDF"/>
    <w:rsid w:val="001A371B"/>
    <w:rsid w:val="001A3BF2"/>
    <w:rsid w:val="001A3CB2"/>
    <w:rsid w:val="001A3CF7"/>
    <w:rsid w:val="001A3DF6"/>
    <w:rsid w:val="001A3EAB"/>
    <w:rsid w:val="001A4043"/>
    <w:rsid w:val="001A411A"/>
    <w:rsid w:val="001A41F2"/>
    <w:rsid w:val="001A4507"/>
    <w:rsid w:val="001A49CE"/>
    <w:rsid w:val="001A4CB2"/>
    <w:rsid w:val="001A4DFB"/>
    <w:rsid w:val="001A5172"/>
    <w:rsid w:val="001A54B0"/>
    <w:rsid w:val="001A567D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CEA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528"/>
    <w:rsid w:val="001B7673"/>
    <w:rsid w:val="001B777B"/>
    <w:rsid w:val="001B7C01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254B"/>
    <w:rsid w:val="001C2A00"/>
    <w:rsid w:val="001C2AB1"/>
    <w:rsid w:val="001C326E"/>
    <w:rsid w:val="001C3706"/>
    <w:rsid w:val="001C3925"/>
    <w:rsid w:val="001C3D4C"/>
    <w:rsid w:val="001C4550"/>
    <w:rsid w:val="001C4680"/>
    <w:rsid w:val="001C4B4B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77F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ACA"/>
    <w:rsid w:val="001E3DB7"/>
    <w:rsid w:val="001E45E3"/>
    <w:rsid w:val="001E4F73"/>
    <w:rsid w:val="001E5303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2A88"/>
    <w:rsid w:val="001F3253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802"/>
    <w:rsid w:val="00207E3C"/>
    <w:rsid w:val="00210334"/>
    <w:rsid w:val="0021036C"/>
    <w:rsid w:val="0021078E"/>
    <w:rsid w:val="00210835"/>
    <w:rsid w:val="00211221"/>
    <w:rsid w:val="00211B89"/>
    <w:rsid w:val="00211BC8"/>
    <w:rsid w:val="00211F77"/>
    <w:rsid w:val="00212289"/>
    <w:rsid w:val="0021261A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292E"/>
    <w:rsid w:val="00223213"/>
    <w:rsid w:val="00223C59"/>
    <w:rsid w:val="00223F8A"/>
    <w:rsid w:val="002243C9"/>
    <w:rsid w:val="00224F9C"/>
    <w:rsid w:val="002251EB"/>
    <w:rsid w:val="002255E6"/>
    <w:rsid w:val="00225822"/>
    <w:rsid w:val="00225A3A"/>
    <w:rsid w:val="00225C73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D2"/>
    <w:rsid w:val="00231BFB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A00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797"/>
    <w:rsid w:val="00240DF7"/>
    <w:rsid w:val="00240FF2"/>
    <w:rsid w:val="0024128C"/>
    <w:rsid w:val="00241359"/>
    <w:rsid w:val="0024172D"/>
    <w:rsid w:val="00241A98"/>
    <w:rsid w:val="00241E48"/>
    <w:rsid w:val="00242019"/>
    <w:rsid w:val="0024278B"/>
    <w:rsid w:val="0024294C"/>
    <w:rsid w:val="00242C0E"/>
    <w:rsid w:val="00242E07"/>
    <w:rsid w:val="00242E45"/>
    <w:rsid w:val="00243040"/>
    <w:rsid w:val="00243B05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18"/>
    <w:rsid w:val="00250520"/>
    <w:rsid w:val="002508A0"/>
    <w:rsid w:val="00250934"/>
    <w:rsid w:val="00250D98"/>
    <w:rsid w:val="00251150"/>
    <w:rsid w:val="00251248"/>
    <w:rsid w:val="002514DF"/>
    <w:rsid w:val="0025154A"/>
    <w:rsid w:val="00251A6E"/>
    <w:rsid w:val="00251BEC"/>
    <w:rsid w:val="002525F1"/>
    <w:rsid w:val="00252C60"/>
    <w:rsid w:val="00252DF0"/>
    <w:rsid w:val="00252F47"/>
    <w:rsid w:val="002531C6"/>
    <w:rsid w:val="00253459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C2B"/>
    <w:rsid w:val="00255CA4"/>
    <w:rsid w:val="0025628A"/>
    <w:rsid w:val="00256B44"/>
    <w:rsid w:val="00256C03"/>
    <w:rsid w:val="00256CEF"/>
    <w:rsid w:val="002571B5"/>
    <w:rsid w:val="002575A1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2128"/>
    <w:rsid w:val="00262383"/>
    <w:rsid w:val="00262463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25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5A7"/>
    <w:rsid w:val="0026772A"/>
    <w:rsid w:val="0026787C"/>
    <w:rsid w:val="00270E4F"/>
    <w:rsid w:val="0027111F"/>
    <w:rsid w:val="0027118A"/>
    <w:rsid w:val="002714D1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61A"/>
    <w:rsid w:val="00273A07"/>
    <w:rsid w:val="002740EC"/>
    <w:rsid w:val="002741F8"/>
    <w:rsid w:val="002747CA"/>
    <w:rsid w:val="00274B36"/>
    <w:rsid w:val="00274E0A"/>
    <w:rsid w:val="00274FEB"/>
    <w:rsid w:val="0027524B"/>
    <w:rsid w:val="0027531B"/>
    <w:rsid w:val="0027585D"/>
    <w:rsid w:val="00275B8E"/>
    <w:rsid w:val="00275D12"/>
    <w:rsid w:val="00275D77"/>
    <w:rsid w:val="00275E1D"/>
    <w:rsid w:val="00275F3B"/>
    <w:rsid w:val="00275F58"/>
    <w:rsid w:val="00275F89"/>
    <w:rsid w:val="00276025"/>
    <w:rsid w:val="002760AD"/>
    <w:rsid w:val="00276801"/>
    <w:rsid w:val="00276995"/>
    <w:rsid w:val="00276A74"/>
    <w:rsid w:val="00276AB5"/>
    <w:rsid w:val="00276B04"/>
    <w:rsid w:val="00276B94"/>
    <w:rsid w:val="00276F13"/>
    <w:rsid w:val="002777F0"/>
    <w:rsid w:val="002778CB"/>
    <w:rsid w:val="002778CC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468"/>
    <w:rsid w:val="00283155"/>
    <w:rsid w:val="0028330E"/>
    <w:rsid w:val="00283483"/>
    <w:rsid w:val="002835FB"/>
    <w:rsid w:val="002837DE"/>
    <w:rsid w:val="00283F14"/>
    <w:rsid w:val="002840D2"/>
    <w:rsid w:val="002847A7"/>
    <w:rsid w:val="00284974"/>
    <w:rsid w:val="00284C27"/>
    <w:rsid w:val="00284EA4"/>
    <w:rsid w:val="00285350"/>
    <w:rsid w:val="00285956"/>
    <w:rsid w:val="00285B11"/>
    <w:rsid w:val="00285C16"/>
    <w:rsid w:val="00285C37"/>
    <w:rsid w:val="00285E52"/>
    <w:rsid w:val="002860EC"/>
    <w:rsid w:val="002861C4"/>
    <w:rsid w:val="00286617"/>
    <w:rsid w:val="0028677D"/>
    <w:rsid w:val="00286D95"/>
    <w:rsid w:val="00287052"/>
    <w:rsid w:val="0028772E"/>
    <w:rsid w:val="0028775D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BCE"/>
    <w:rsid w:val="00292CCB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4CC"/>
    <w:rsid w:val="00297C0A"/>
    <w:rsid w:val="00297D28"/>
    <w:rsid w:val="00297DE1"/>
    <w:rsid w:val="002A0016"/>
    <w:rsid w:val="002A016B"/>
    <w:rsid w:val="002A058A"/>
    <w:rsid w:val="002A0ED1"/>
    <w:rsid w:val="002A145C"/>
    <w:rsid w:val="002A1B39"/>
    <w:rsid w:val="002A2039"/>
    <w:rsid w:val="002A2103"/>
    <w:rsid w:val="002A23B7"/>
    <w:rsid w:val="002A2505"/>
    <w:rsid w:val="002A2579"/>
    <w:rsid w:val="002A27F5"/>
    <w:rsid w:val="002A2D24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9DE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5E0"/>
    <w:rsid w:val="002B3907"/>
    <w:rsid w:val="002B3AAA"/>
    <w:rsid w:val="002B3CD2"/>
    <w:rsid w:val="002B3D61"/>
    <w:rsid w:val="002B3DC3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E51"/>
    <w:rsid w:val="002C3F9F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6D4"/>
    <w:rsid w:val="002C6715"/>
    <w:rsid w:val="002C6F54"/>
    <w:rsid w:val="002C786C"/>
    <w:rsid w:val="002C7990"/>
    <w:rsid w:val="002C7B0C"/>
    <w:rsid w:val="002D0312"/>
    <w:rsid w:val="002D0351"/>
    <w:rsid w:val="002D0597"/>
    <w:rsid w:val="002D0899"/>
    <w:rsid w:val="002D0C03"/>
    <w:rsid w:val="002D1529"/>
    <w:rsid w:val="002D1650"/>
    <w:rsid w:val="002D16E7"/>
    <w:rsid w:val="002D203E"/>
    <w:rsid w:val="002D2ABB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6FC"/>
    <w:rsid w:val="002E0B36"/>
    <w:rsid w:val="002E0B87"/>
    <w:rsid w:val="002E0BDE"/>
    <w:rsid w:val="002E0E0E"/>
    <w:rsid w:val="002E1324"/>
    <w:rsid w:val="002E1339"/>
    <w:rsid w:val="002E14DE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D8B"/>
    <w:rsid w:val="002E71E6"/>
    <w:rsid w:val="002F010E"/>
    <w:rsid w:val="002F0361"/>
    <w:rsid w:val="002F06DB"/>
    <w:rsid w:val="002F0774"/>
    <w:rsid w:val="002F08C0"/>
    <w:rsid w:val="002F0CF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56"/>
    <w:rsid w:val="002F3178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0C5"/>
    <w:rsid w:val="0030221A"/>
    <w:rsid w:val="00302604"/>
    <w:rsid w:val="00302ACB"/>
    <w:rsid w:val="00302F1B"/>
    <w:rsid w:val="003030CD"/>
    <w:rsid w:val="00303224"/>
    <w:rsid w:val="00303E58"/>
    <w:rsid w:val="003042F8"/>
    <w:rsid w:val="0030453A"/>
    <w:rsid w:val="00304739"/>
    <w:rsid w:val="00304850"/>
    <w:rsid w:val="00304A1D"/>
    <w:rsid w:val="00304C4D"/>
    <w:rsid w:val="003051B2"/>
    <w:rsid w:val="003057AE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830"/>
    <w:rsid w:val="00307A28"/>
    <w:rsid w:val="00307B04"/>
    <w:rsid w:val="00307B09"/>
    <w:rsid w:val="00310610"/>
    <w:rsid w:val="00310D51"/>
    <w:rsid w:val="00310E0F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87"/>
    <w:rsid w:val="003150A9"/>
    <w:rsid w:val="00315100"/>
    <w:rsid w:val="003152CE"/>
    <w:rsid w:val="00315618"/>
    <w:rsid w:val="003158D9"/>
    <w:rsid w:val="00315B6B"/>
    <w:rsid w:val="003168FE"/>
    <w:rsid w:val="00317461"/>
    <w:rsid w:val="00317A8D"/>
    <w:rsid w:val="00317DC2"/>
    <w:rsid w:val="00317F62"/>
    <w:rsid w:val="0032076C"/>
    <w:rsid w:val="003207F9"/>
    <w:rsid w:val="003209CC"/>
    <w:rsid w:val="00320C5C"/>
    <w:rsid w:val="00320ECE"/>
    <w:rsid w:val="003214B2"/>
    <w:rsid w:val="00321BDB"/>
    <w:rsid w:val="00321DBD"/>
    <w:rsid w:val="00322382"/>
    <w:rsid w:val="003223B9"/>
    <w:rsid w:val="00322B9D"/>
    <w:rsid w:val="00323183"/>
    <w:rsid w:val="0032345E"/>
    <w:rsid w:val="00323773"/>
    <w:rsid w:val="00323B9C"/>
    <w:rsid w:val="00324055"/>
    <w:rsid w:val="0032418A"/>
    <w:rsid w:val="00324FC4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689"/>
    <w:rsid w:val="00332B67"/>
    <w:rsid w:val="00333409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95"/>
    <w:rsid w:val="003350EB"/>
    <w:rsid w:val="003356B3"/>
    <w:rsid w:val="00335A61"/>
    <w:rsid w:val="00335D90"/>
    <w:rsid w:val="00335E72"/>
    <w:rsid w:val="00336721"/>
    <w:rsid w:val="00336765"/>
    <w:rsid w:val="00337E17"/>
    <w:rsid w:val="0034055D"/>
    <w:rsid w:val="00340938"/>
    <w:rsid w:val="003409AE"/>
    <w:rsid w:val="00341592"/>
    <w:rsid w:val="00341F49"/>
    <w:rsid w:val="00342234"/>
    <w:rsid w:val="003424EC"/>
    <w:rsid w:val="0034283B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6B87"/>
    <w:rsid w:val="00347085"/>
    <w:rsid w:val="0034785A"/>
    <w:rsid w:val="003505D0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96"/>
    <w:rsid w:val="00354996"/>
    <w:rsid w:val="003549D9"/>
    <w:rsid w:val="00354CC4"/>
    <w:rsid w:val="003552B2"/>
    <w:rsid w:val="0035545C"/>
    <w:rsid w:val="003554B4"/>
    <w:rsid w:val="00355CF8"/>
    <w:rsid w:val="00356503"/>
    <w:rsid w:val="00356736"/>
    <w:rsid w:val="0035674C"/>
    <w:rsid w:val="00356984"/>
    <w:rsid w:val="00356BB1"/>
    <w:rsid w:val="00356C33"/>
    <w:rsid w:val="00356E97"/>
    <w:rsid w:val="00357034"/>
    <w:rsid w:val="003571CE"/>
    <w:rsid w:val="0035722C"/>
    <w:rsid w:val="00357705"/>
    <w:rsid w:val="003601DC"/>
    <w:rsid w:val="0036080B"/>
    <w:rsid w:val="00360822"/>
    <w:rsid w:val="0036086B"/>
    <w:rsid w:val="00360B8D"/>
    <w:rsid w:val="00360F4E"/>
    <w:rsid w:val="00361297"/>
    <w:rsid w:val="00361358"/>
    <w:rsid w:val="0036154E"/>
    <w:rsid w:val="00361578"/>
    <w:rsid w:val="00361841"/>
    <w:rsid w:val="00362060"/>
    <w:rsid w:val="00362CD2"/>
    <w:rsid w:val="00362DD7"/>
    <w:rsid w:val="00364204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83"/>
    <w:rsid w:val="00370B4C"/>
    <w:rsid w:val="00370F88"/>
    <w:rsid w:val="00370FD5"/>
    <w:rsid w:val="00370FE2"/>
    <w:rsid w:val="00371603"/>
    <w:rsid w:val="00371971"/>
    <w:rsid w:val="00371E50"/>
    <w:rsid w:val="00371EB9"/>
    <w:rsid w:val="0037228B"/>
    <w:rsid w:val="00372389"/>
    <w:rsid w:val="00372441"/>
    <w:rsid w:val="00372B63"/>
    <w:rsid w:val="00372BDB"/>
    <w:rsid w:val="00372E04"/>
    <w:rsid w:val="00373163"/>
    <w:rsid w:val="00373810"/>
    <w:rsid w:val="00373865"/>
    <w:rsid w:val="003739BA"/>
    <w:rsid w:val="00373FB3"/>
    <w:rsid w:val="003754F4"/>
    <w:rsid w:val="003759BE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0E21"/>
    <w:rsid w:val="00381126"/>
    <w:rsid w:val="0038156F"/>
    <w:rsid w:val="003815DA"/>
    <w:rsid w:val="0038167F"/>
    <w:rsid w:val="003818A8"/>
    <w:rsid w:val="003819E7"/>
    <w:rsid w:val="00381E62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2A6"/>
    <w:rsid w:val="003857BB"/>
    <w:rsid w:val="00385DEA"/>
    <w:rsid w:val="0038602B"/>
    <w:rsid w:val="00386549"/>
    <w:rsid w:val="0038724C"/>
    <w:rsid w:val="003872DB"/>
    <w:rsid w:val="0038757B"/>
    <w:rsid w:val="00387859"/>
    <w:rsid w:val="00387983"/>
    <w:rsid w:val="00387CEB"/>
    <w:rsid w:val="00387D54"/>
    <w:rsid w:val="00390270"/>
    <w:rsid w:val="003903F2"/>
    <w:rsid w:val="003905C2"/>
    <w:rsid w:val="00390860"/>
    <w:rsid w:val="00390874"/>
    <w:rsid w:val="00390BCD"/>
    <w:rsid w:val="003911E7"/>
    <w:rsid w:val="003912B1"/>
    <w:rsid w:val="00391417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29"/>
    <w:rsid w:val="0039499A"/>
    <w:rsid w:val="003949A0"/>
    <w:rsid w:val="00394A21"/>
    <w:rsid w:val="00394B9F"/>
    <w:rsid w:val="00394C7B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15E"/>
    <w:rsid w:val="0039717E"/>
    <w:rsid w:val="00397BD0"/>
    <w:rsid w:val="00397D97"/>
    <w:rsid w:val="003A01AA"/>
    <w:rsid w:val="003A044D"/>
    <w:rsid w:val="003A06AE"/>
    <w:rsid w:val="003A08E6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700F"/>
    <w:rsid w:val="003A7932"/>
    <w:rsid w:val="003A7AA2"/>
    <w:rsid w:val="003B01A2"/>
    <w:rsid w:val="003B01FE"/>
    <w:rsid w:val="003B0D8B"/>
    <w:rsid w:val="003B14DD"/>
    <w:rsid w:val="003B1810"/>
    <w:rsid w:val="003B1BFA"/>
    <w:rsid w:val="003B23F1"/>
    <w:rsid w:val="003B2847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F5D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8A3"/>
    <w:rsid w:val="003C58C2"/>
    <w:rsid w:val="003C5B79"/>
    <w:rsid w:val="003C5E30"/>
    <w:rsid w:val="003C64EB"/>
    <w:rsid w:val="003C676F"/>
    <w:rsid w:val="003C6E78"/>
    <w:rsid w:val="003C6EE5"/>
    <w:rsid w:val="003C6F5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3A6"/>
    <w:rsid w:val="003D2422"/>
    <w:rsid w:val="003D3708"/>
    <w:rsid w:val="003D4953"/>
    <w:rsid w:val="003D4D57"/>
    <w:rsid w:val="003D4DC6"/>
    <w:rsid w:val="003D59EC"/>
    <w:rsid w:val="003D5C4E"/>
    <w:rsid w:val="003D618B"/>
    <w:rsid w:val="003D6289"/>
    <w:rsid w:val="003D6D64"/>
    <w:rsid w:val="003D6D9A"/>
    <w:rsid w:val="003D6E75"/>
    <w:rsid w:val="003D7076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4D2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E59"/>
    <w:rsid w:val="003E7EBA"/>
    <w:rsid w:val="003E7FEB"/>
    <w:rsid w:val="003F0953"/>
    <w:rsid w:val="003F0F16"/>
    <w:rsid w:val="003F16F3"/>
    <w:rsid w:val="003F1743"/>
    <w:rsid w:val="003F1CBD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B59"/>
    <w:rsid w:val="003F4E33"/>
    <w:rsid w:val="003F51C2"/>
    <w:rsid w:val="003F5255"/>
    <w:rsid w:val="003F533A"/>
    <w:rsid w:val="003F546F"/>
    <w:rsid w:val="003F562C"/>
    <w:rsid w:val="003F567E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DFE"/>
    <w:rsid w:val="0040049A"/>
    <w:rsid w:val="00400598"/>
    <w:rsid w:val="004007FA"/>
    <w:rsid w:val="00400998"/>
    <w:rsid w:val="00401010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B7F"/>
    <w:rsid w:val="00410054"/>
    <w:rsid w:val="0041039A"/>
    <w:rsid w:val="00410470"/>
    <w:rsid w:val="00410889"/>
    <w:rsid w:val="0041248E"/>
    <w:rsid w:val="004124C2"/>
    <w:rsid w:val="00413300"/>
    <w:rsid w:val="0041330B"/>
    <w:rsid w:val="00413661"/>
    <w:rsid w:val="00413778"/>
    <w:rsid w:val="004139EA"/>
    <w:rsid w:val="0041402E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3E02"/>
    <w:rsid w:val="0042420A"/>
    <w:rsid w:val="0042428C"/>
    <w:rsid w:val="00424506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48C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A0E"/>
    <w:rsid w:val="00435235"/>
    <w:rsid w:val="00435291"/>
    <w:rsid w:val="004353F1"/>
    <w:rsid w:val="00435998"/>
    <w:rsid w:val="00435A2E"/>
    <w:rsid w:val="00435B1E"/>
    <w:rsid w:val="00435FBA"/>
    <w:rsid w:val="00436078"/>
    <w:rsid w:val="0043690E"/>
    <w:rsid w:val="004372E8"/>
    <w:rsid w:val="00437812"/>
    <w:rsid w:val="00437C3D"/>
    <w:rsid w:val="00437E67"/>
    <w:rsid w:val="00440048"/>
    <w:rsid w:val="00440701"/>
    <w:rsid w:val="00440B6D"/>
    <w:rsid w:val="0044153B"/>
    <w:rsid w:val="00441546"/>
    <w:rsid w:val="0044155E"/>
    <w:rsid w:val="00441D59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C81"/>
    <w:rsid w:val="0045543C"/>
    <w:rsid w:val="0045547B"/>
    <w:rsid w:val="00455AEA"/>
    <w:rsid w:val="00455BCB"/>
    <w:rsid w:val="00455F49"/>
    <w:rsid w:val="0045612B"/>
    <w:rsid w:val="00456226"/>
    <w:rsid w:val="0045666F"/>
    <w:rsid w:val="00456790"/>
    <w:rsid w:val="004567B5"/>
    <w:rsid w:val="00457161"/>
    <w:rsid w:val="00457797"/>
    <w:rsid w:val="004578F4"/>
    <w:rsid w:val="00460436"/>
    <w:rsid w:val="00460489"/>
    <w:rsid w:val="004604B9"/>
    <w:rsid w:val="004604C2"/>
    <w:rsid w:val="00460871"/>
    <w:rsid w:val="00460BD9"/>
    <w:rsid w:val="00460C03"/>
    <w:rsid w:val="00460C19"/>
    <w:rsid w:val="004611C8"/>
    <w:rsid w:val="004612BD"/>
    <w:rsid w:val="00461315"/>
    <w:rsid w:val="004613F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D53"/>
    <w:rsid w:val="00464E8F"/>
    <w:rsid w:val="00464F5D"/>
    <w:rsid w:val="00465701"/>
    <w:rsid w:val="0046578A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70BB"/>
    <w:rsid w:val="00467BD6"/>
    <w:rsid w:val="00467FF4"/>
    <w:rsid w:val="00470368"/>
    <w:rsid w:val="004704A3"/>
    <w:rsid w:val="00470972"/>
    <w:rsid w:val="004709D9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920"/>
    <w:rsid w:val="00476DFB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267E"/>
    <w:rsid w:val="00482F04"/>
    <w:rsid w:val="00482F76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74A"/>
    <w:rsid w:val="00485FEE"/>
    <w:rsid w:val="0048605F"/>
    <w:rsid w:val="004864E9"/>
    <w:rsid w:val="00486A94"/>
    <w:rsid w:val="00486AED"/>
    <w:rsid w:val="0048751D"/>
    <w:rsid w:val="00487B99"/>
    <w:rsid w:val="00487BE3"/>
    <w:rsid w:val="00487C22"/>
    <w:rsid w:val="00487C8D"/>
    <w:rsid w:val="00487E25"/>
    <w:rsid w:val="00487F93"/>
    <w:rsid w:val="004901AB"/>
    <w:rsid w:val="004908C0"/>
    <w:rsid w:val="00490DF6"/>
    <w:rsid w:val="00490E0F"/>
    <w:rsid w:val="00490EF3"/>
    <w:rsid w:val="00490FBC"/>
    <w:rsid w:val="00490FE0"/>
    <w:rsid w:val="004910CF"/>
    <w:rsid w:val="004912D4"/>
    <w:rsid w:val="004913C9"/>
    <w:rsid w:val="004918E8"/>
    <w:rsid w:val="004919C9"/>
    <w:rsid w:val="00491B37"/>
    <w:rsid w:val="00491EFE"/>
    <w:rsid w:val="00492366"/>
    <w:rsid w:val="0049257F"/>
    <w:rsid w:val="004928B6"/>
    <w:rsid w:val="00492A2F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60D5"/>
    <w:rsid w:val="0049613B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DC"/>
    <w:rsid w:val="004A664E"/>
    <w:rsid w:val="004A6671"/>
    <w:rsid w:val="004A66FC"/>
    <w:rsid w:val="004A6B08"/>
    <w:rsid w:val="004A6BBF"/>
    <w:rsid w:val="004A6C77"/>
    <w:rsid w:val="004A6C84"/>
    <w:rsid w:val="004A7C36"/>
    <w:rsid w:val="004A7C3C"/>
    <w:rsid w:val="004A7EBE"/>
    <w:rsid w:val="004B0185"/>
    <w:rsid w:val="004B0953"/>
    <w:rsid w:val="004B0978"/>
    <w:rsid w:val="004B0D70"/>
    <w:rsid w:val="004B1053"/>
    <w:rsid w:val="004B12E1"/>
    <w:rsid w:val="004B1798"/>
    <w:rsid w:val="004B1A0F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983"/>
    <w:rsid w:val="004B4AF3"/>
    <w:rsid w:val="004B4B1B"/>
    <w:rsid w:val="004B4DD4"/>
    <w:rsid w:val="004B554C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E2E"/>
    <w:rsid w:val="004C14B8"/>
    <w:rsid w:val="004C1A57"/>
    <w:rsid w:val="004C1CAD"/>
    <w:rsid w:val="004C1F35"/>
    <w:rsid w:val="004C2B0E"/>
    <w:rsid w:val="004C339C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55C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43B"/>
    <w:rsid w:val="004C75EF"/>
    <w:rsid w:val="004C77C2"/>
    <w:rsid w:val="004C7890"/>
    <w:rsid w:val="004C7DC6"/>
    <w:rsid w:val="004C7E84"/>
    <w:rsid w:val="004D00CF"/>
    <w:rsid w:val="004D0898"/>
    <w:rsid w:val="004D0E93"/>
    <w:rsid w:val="004D1BE3"/>
    <w:rsid w:val="004D1BF1"/>
    <w:rsid w:val="004D1E1C"/>
    <w:rsid w:val="004D1FD1"/>
    <w:rsid w:val="004D27FF"/>
    <w:rsid w:val="004D2895"/>
    <w:rsid w:val="004D33AB"/>
    <w:rsid w:val="004D4334"/>
    <w:rsid w:val="004D45D4"/>
    <w:rsid w:val="004D45F5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5FCC"/>
    <w:rsid w:val="004D67BB"/>
    <w:rsid w:val="004D6DDF"/>
    <w:rsid w:val="004D72CB"/>
    <w:rsid w:val="004D72FD"/>
    <w:rsid w:val="004D7724"/>
    <w:rsid w:val="004D7A49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34CB"/>
    <w:rsid w:val="004F36DC"/>
    <w:rsid w:val="004F37B8"/>
    <w:rsid w:val="004F37DD"/>
    <w:rsid w:val="004F38CD"/>
    <w:rsid w:val="004F3B49"/>
    <w:rsid w:val="004F3E79"/>
    <w:rsid w:val="004F3E8F"/>
    <w:rsid w:val="004F43F8"/>
    <w:rsid w:val="004F44D7"/>
    <w:rsid w:val="004F4729"/>
    <w:rsid w:val="004F482B"/>
    <w:rsid w:val="004F4E6D"/>
    <w:rsid w:val="004F563E"/>
    <w:rsid w:val="004F63F5"/>
    <w:rsid w:val="004F64DA"/>
    <w:rsid w:val="004F670A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FAC"/>
    <w:rsid w:val="00500FEA"/>
    <w:rsid w:val="0050286C"/>
    <w:rsid w:val="00502C20"/>
    <w:rsid w:val="00502C79"/>
    <w:rsid w:val="00503285"/>
    <w:rsid w:val="00503A5D"/>
    <w:rsid w:val="00503E39"/>
    <w:rsid w:val="00504045"/>
    <w:rsid w:val="0050419E"/>
    <w:rsid w:val="0050468F"/>
    <w:rsid w:val="00504E3A"/>
    <w:rsid w:val="00504E8F"/>
    <w:rsid w:val="005050EF"/>
    <w:rsid w:val="00505139"/>
    <w:rsid w:val="0050557D"/>
    <w:rsid w:val="00505781"/>
    <w:rsid w:val="00505AAE"/>
    <w:rsid w:val="00505FC6"/>
    <w:rsid w:val="0050623F"/>
    <w:rsid w:val="005065D5"/>
    <w:rsid w:val="0050662E"/>
    <w:rsid w:val="0050682B"/>
    <w:rsid w:val="00506999"/>
    <w:rsid w:val="00506B78"/>
    <w:rsid w:val="00506BFD"/>
    <w:rsid w:val="00506FFB"/>
    <w:rsid w:val="00507097"/>
    <w:rsid w:val="005072B4"/>
    <w:rsid w:val="0050758B"/>
    <w:rsid w:val="00507893"/>
    <w:rsid w:val="00507B38"/>
    <w:rsid w:val="00507CE0"/>
    <w:rsid w:val="00510373"/>
    <w:rsid w:val="005105AE"/>
    <w:rsid w:val="00510B12"/>
    <w:rsid w:val="00510B4D"/>
    <w:rsid w:val="00510CD0"/>
    <w:rsid w:val="005114EF"/>
    <w:rsid w:val="0051170E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90"/>
    <w:rsid w:val="00513B6B"/>
    <w:rsid w:val="00513D21"/>
    <w:rsid w:val="00513F72"/>
    <w:rsid w:val="0051417F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932"/>
    <w:rsid w:val="00520CD1"/>
    <w:rsid w:val="00520D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512A"/>
    <w:rsid w:val="005255F2"/>
    <w:rsid w:val="00525A85"/>
    <w:rsid w:val="00525D86"/>
    <w:rsid w:val="00526063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09"/>
    <w:rsid w:val="00530763"/>
    <w:rsid w:val="00530ACD"/>
    <w:rsid w:val="00530B1C"/>
    <w:rsid w:val="00530C58"/>
    <w:rsid w:val="00530CEB"/>
    <w:rsid w:val="0053102E"/>
    <w:rsid w:val="0053187E"/>
    <w:rsid w:val="005324DA"/>
    <w:rsid w:val="0053263F"/>
    <w:rsid w:val="00532915"/>
    <w:rsid w:val="005329AD"/>
    <w:rsid w:val="00533109"/>
    <w:rsid w:val="005331F1"/>
    <w:rsid w:val="005332BA"/>
    <w:rsid w:val="00533321"/>
    <w:rsid w:val="005334A9"/>
    <w:rsid w:val="00533757"/>
    <w:rsid w:val="00533847"/>
    <w:rsid w:val="00533BA3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9F6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9F1"/>
    <w:rsid w:val="00546A9D"/>
    <w:rsid w:val="00546B56"/>
    <w:rsid w:val="00546CBE"/>
    <w:rsid w:val="00546E50"/>
    <w:rsid w:val="0054705F"/>
    <w:rsid w:val="005473C3"/>
    <w:rsid w:val="0054754E"/>
    <w:rsid w:val="005500F7"/>
    <w:rsid w:val="005501BB"/>
    <w:rsid w:val="0055038D"/>
    <w:rsid w:val="00550435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879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5EC5"/>
    <w:rsid w:val="00556198"/>
    <w:rsid w:val="005562CB"/>
    <w:rsid w:val="00556A2B"/>
    <w:rsid w:val="00556F8F"/>
    <w:rsid w:val="00557975"/>
    <w:rsid w:val="00560375"/>
    <w:rsid w:val="005606C7"/>
    <w:rsid w:val="0056091F"/>
    <w:rsid w:val="00560EA1"/>
    <w:rsid w:val="00560FE1"/>
    <w:rsid w:val="005612F1"/>
    <w:rsid w:val="0056137B"/>
    <w:rsid w:val="005618DB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61BA"/>
    <w:rsid w:val="005662D1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A1"/>
    <w:rsid w:val="00573298"/>
    <w:rsid w:val="0057350C"/>
    <w:rsid w:val="00573A77"/>
    <w:rsid w:val="00573AF0"/>
    <w:rsid w:val="00573B48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62D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613D"/>
    <w:rsid w:val="00586159"/>
    <w:rsid w:val="005861E3"/>
    <w:rsid w:val="00586A88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378"/>
    <w:rsid w:val="00590504"/>
    <w:rsid w:val="00590755"/>
    <w:rsid w:val="00590827"/>
    <w:rsid w:val="00590AC0"/>
    <w:rsid w:val="005915BA"/>
    <w:rsid w:val="005916D7"/>
    <w:rsid w:val="005917D0"/>
    <w:rsid w:val="00591C56"/>
    <w:rsid w:val="00592478"/>
    <w:rsid w:val="0059269F"/>
    <w:rsid w:val="005927F6"/>
    <w:rsid w:val="00592941"/>
    <w:rsid w:val="00592B78"/>
    <w:rsid w:val="00592FF4"/>
    <w:rsid w:val="0059358E"/>
    <w:rsid w:val="0059415A"/>
    <w:rsid w:val="00594426"/>
    <w:rsid w:val="005945EB"/>
    <w:rsid w:val="00594688"/>
    <w:rsid w:val="00594AFA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E4B"/>
    <w:rsid w:val="005A1832"/>
    <w:rsid w:val="005A1870"/>
    <w:rsid w:val="005A1EB4"/>
    <w:rsid w:val="005A22B8"/>
    <w:rsid w:val="005A2B7B"/>
    <w:rsid w:val="005A31B0"/>
    <w:rsid w:val="005A3B58"/>
    <w:rsid w:val="005A3FEB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638"/>
    <w:rsid w:val="005A6945"/>
    <w:rsid w:val="005A6AEA"/>
    <w:rsid w:val="005A6B36"/>
    <w:rsid w:val="005A6FCF"/>
    <w:rsid w:val="005A70E6"/>
    <w:rsid w:val="005A726B"/>
    <w:rsid w:val="005A73D7"/>
    <w:rsid w:val="005A743E"/>
    <w:rsid w:val="005A78C6"/>
    <w:rsid w:val="005A78ED"/>
    <w:rsid w:val="005A7D3F"/>
    <w:rsid w:val="005A7F1E"/>
    <w:rsid w:val="005A7FFA"/>
    <w:rsid w:val="005B007D"/>
    <w:rsid w:val="005B0154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7A8"/>
    <w:rsid w:val="005B69A0"/>
    <w:rsid w:val="005B6A2D"/>
    <w:rsid w:val="005B6C5A"/>
    <w:rsid w:val="005B72B8"/>
    <w:rsid w:val="005B733A"/>
    <w:rsid w:val="005B7966"/>
    <w:rsid w:val="005B7B57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5F3"/>
    <w:rsid w:val="005C4A44"/>
    <w:rsid w:val="005C4A6D"/>
    <w:rsid w:val="005C4B0B"/>
    <w:rsid w:val="005C4ED6"/>
    <w:rsid w:val="005C5212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16"/>
    <w:rsid w:val="005D1235"/>
    <w:rsid w:val="005D17C7"/>
    <w:rsid w:val="005D19CF"/>
    <w:rsid w:val="005D1F0A"/>
    <w:rsid w:val="005D2181"/>
    <w:rsid w:val="005D2345"/>
    <w:rsid w:val="005D26D4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B04"/>
    <w:rsid w:val="005D6ECD"/>
    <w:rsid w:val="005D7492"/>
    <w:rsid w:val="005D751A"/>
    <w:rsid w:val="005D7A68"/>
    <w:rsid w:val="005D7C09"/>
    <w:rsid w:val="005D7C35"/>
    <w:rsid w:val="005D7DD2"/>
    <w:rsid w:val="005D7F3A"/>
    <w:rsid w:val="005E0718"/>
    <w:rsid w:val="005E1142"/>
    <w:rsid w:val="005E12CF"/>
    <w:rsid w:val="005E17F0"/>
    <w:rsid w:val="005E1997"/>
    <w:rsid w:val="005E19F4"/>
    <w:rsid w:val="005E1C16"/>
    <w:rsid w:val="005E1DA1"/>
    <w:rsid w:val="005E203E"/>
    <w:rsid w:val="005E24E3"/>
    <w:rsid w:val="005E253A"/>
    <w:rsid w:val="005E2949"/>
    <w:rsid w:val="005E29F8"/>
    <w:rsid w:val="005E2FFC"/>
    <w:rsid w:val="005E30EB"/>
    <w:rsid w:val="005E33D6"/>
    <w:rsid w:val="005E3626"/>
    <w:rsid w:val="005E3CBC"/>
    <w:rsid w:val="005E3D43"/>
    <w:rsid w:val="005E3F0F"/>
    <w:rsid w:val="005E40F1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4C96"/>
    <w:rsid w:val="005F50AE"/>
    <w:rsid w:val="005F51DD"/>
    <w:rsid w:val="005F5338"/>
    <w:rsid w:val="005F55B8"/>
    <w:rsid w:val="005F596E"/>
    <w:rsid w:val="005F5C3D"/>
    <w:rsid w:val="005F61C2"/>
    <w:rsid w:val="005F61D6"/>
    <w:rsid w:val="005F648F"/>
    <w:rsid w:val="005F65C4"/>
    <w:rsid w:val="005F65C6"/>
    <w:rsid w:val="005F6A39"/>
    <w:rsid w:val="005F6A8F"/>
    <w:rsid w:val="005F6AC7"/>
    <w:rsid w:val="005F6CDF"/>
    <w:rsid w:val="005F6D12"/>
    <w:rsid w:val="005F6F75"/>
    <w:rsid w:val="005F7291"/>
    <w:rsid w:val="005F75FE"/>
    <w:rsid w:val="005F79A4"/>
    <w:rsid w:val="005F7B18"/>
    <w:rsid w:val="0060035A"/>
    <w:rsid w:val="00600464"/>
    <w:rsid w:val="00600D8F"/>
    <w:rsid w:val="00600E0D"/>
    <w:rsid w:val="0060117D"/>
    <w:rsid w:val="00601255"/>
    <w:rsid w:val="006012C0"/>
    <w:rsid w:val="006013A0"/>
    <w:rsid w:val="00602016"/>
    <w:rsid w:val="006021B7"/>
    <w:rsid w:val="006021C5"/>
    <w:rsid w:val="0060242F"/>
    <w:rsid w:val="00602A60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C39"/>
    <w:rsid w:val="006060DB"/>
    <w:rsid w:val="006064F3"/>
    <w:rsid w:val="0060660D"/>
    <w:rsid w:val="0060670E"/>
    <w:rsid w:val="00606874"/>
    <w:rsid w:val="00606A75"/>
    <w:rsid w:val="00607067"/>
    <w:rsid w:val="0060717F"/>
    <w:rsid w:val="00607268"/>
    <w:rsid w:val="00607275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0C6A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8F8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5E5"/>
    <w:rsid w:val="006209B1"/>
    <w:rsid w:val="00620A24"/>
    <w:rsid w:val="006211E7"/>
    <w:rsid w:val="00621230"/>
    <w:rsid w:val="00621725"/>
    <w:rsid w:val="00621EA8"/>
    <w:rsid w:val="0062200D"/>
    <w:rsid w:val="0062216C"/>
    <w:rsid w:val="006225D5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510F"/>
    <w:rsid w:val="006251D1"/>
    <w:rsid w:val="0062528C"/>
    <w:rsid w:val="0062551B"/>
    <w:rsid w:val="0062565F"/>
    <w:rsid w:val="00625875"/>
    <w:rsid w:val="006258F9"/>
    <w:rsid w:val="00625C20"/>
    <w:rsid w:val="00625E64"/>
    <w:rsid w:val="00625F33"/>
    <w:rsid w:val="00626724"/>
    <w:rsid w:val="006269FB"/>
    <w:rsid w:val="006274A9"/>
    <w:rsid w:val="006275A8"/>
    <w:rsid w:val="00627885"/>
    <w:rsid w:val="006279A2"/>
    <w:rsid w:val="00627A94"/>
    <w:rsid w:val="00627B38"/>
    <w:rsid w:val="00627D92"/>
    <w:rsid w:val="00630150"/>
    <w:rsid w:val="00630208"/>
    <w:rsid w:val="0063052E"/>
    <w:rsid w:val="006307F2"/>
    <w:rsid w:val="00630D7E"/>
    <w:rsid w:val="00630FDF"/>
    <w:rsid w:val="00630FF4"/>
    <w:rsid w:val="006310DA"/>
    <w:rsid w:val="00631302"/>
    <w:rsid w:val="0063134B"/>
    <w:rsid w:val="0063172A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634"/>
    <w:rsid w:val="006349F6"/>
    <w:rsid w:val="00635115"/>
    <w:rsid w:val="006353E0"/>
    <w:rsid w:val="00635623"/>
    <w:rsid w:val="00635BAE"/>
    <w:rsid w:val="00635BF2"/>
    <w:rsid w:val="00635F0C"/>
    <w:rsid w:val="00636C4C"/>
    <w:rsid w:val="00637079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8F2"/>
    <w:rsid w:val="00645B46"/>
    <w:rsid w:val="00645E38"/>
    <w:rsid w:val="00646392"/>
    <w:rsid w:val="0064661F"/>
    <w:rsid w:val="006468E7"/>
    <w:rsid w:val="00646A91"/>
    <w:rsid w:val="00646CC6"/>
    <w:rsid w:val="00646F53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821"/>
    <w:rsid w:val="00656B1C"/>
    <w:rsid w:val="00656B4C"/>
    <w:rsid w:val="00657072"/>
    <w:rsid w:val="00657082"/>
    <w:rsid w:val="00657129"/>
    <w:rsid w:val="006573DF"/>
    <w:rsid w:val="0066033B"/>
    <w:rsid w:val="00660542"/>
    <w:rsid w:val="006607E6"/>
    <w:rsid w:val="00660AA3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7D7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E4"/>
    <w:rsid w:val="006662E5"/>
    <w:rsid w:val="006663B8"/>
    <w:rsid w:val="00666417"/>
    <w:rsid w:val="006664CA"/>
    <w:rsid w:val="00666C15"/>
    <w:rsid w:val="00666C43"/>
    <w:rsid w:val="00666D3E"/>
    <w:rsid w:val="00666FEF"/>
    <w:rsid w:val="006671CC"/>
    <w:rsid w:val="00667395"/>
    <w:rsid w:val="00667445"/>
    <w:rsid w:val="0066788C"/>
    <w:rsid w:val="00670359"/>
    <w:rsid w:val="0067061E"/>
    <w:rsid w:val="0067070F"/>
    <w:rsid w:val="0067071E"/>
    <w:rsid w:val="006708E9"/>
    <w:rsid w:val="00670FBC"/>
    <w:rsid w:val="006714CE"/>
    <w:rsid w:val="00671BD8"/>
    <w:rsid w:val="00671D13"/>
    <w:rsid w:val="0067270A"/>
    <w:rsid w:val="00672801"/>
    <w:rsid w:val="00672A91"/>
    <w:rsid w:val="00672C8E"/>
    <w:rsid w:val="00673218"/>
    <w:rsid w:val="006733AD"/>
    <w:rsid w:val="0067342B"/>
    <w:rsid w:val="00673AF6"/>
    <w:rsid w:val="006741FF"/>
    <w:rsid w:val="00674489"/>
    <w:rsid w:val="006746DE"/>
    <w:rsid w:val="0067479E"/>
    <w:rsid w:val="00674B20"/>
    <w:rsid w:val="00674CC2"/>
    <w:rsid w:val="006753BC"/>
    <w:rsid w:val="00675592"/>
    <w:rsid w:val="00675800"/>
    <w:rsid w:val="00675891"/>
    <w:rsid w:val="00675918"/>
    <w:rsid w:val="00675A4B"/>
    <w:rsid w:val="00675FC0"/>
    <w:rsid w:val="00676E34"/>
    <w:rsid w:val="00676FC6"/>
    <w:rsid w:val="006770A2"/>
    <w:rsid w:val="0067737D"/>
    <w:rsid w:val="006776E9"/>
    <w:rsid w:val="00677730"/>
    <w:rsid w:val="00677AB1"/>
    <w:rsid w:val="00677C58"/>
    <w:rsid w:val="00677F47"/>
    <w:rsid w:val="00680297"/>
    <w:rsid w:val="006803D0"/>
    <w:rsid w:val="00680522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697F"/>
    <w:rsid w:val="00687338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20D"/>
    <w:rsid w:val="00691638"/>
    <w:rsid w:val="00691C45"/>
    <w:rsid w:val="00691C9F"/>
    <w:rsid w:val="00691FC5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6E3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BAD"/>
    <w:rsid w:val="006A0D06"/>
    <w:rsid w:val="006A215A"/>
    <w:rsid w:val="006A21AE"/>
    <w:rsid w:val="006A2686"/>
    <w:rsid w:val="006A2705"/>
    <w:rsid w:val="006A2D7C"/>
    <w:rsid w:val="006A34E1"/>
    <w:rsid w:val="006A3618"/>
    <w:rsid w:val="006A369B"/>
    <w:rsid w:val="006A37ED"/>
    <w:rsid w:val="006A3ED8"/>
    <w:rsid w:val="006A46EE"/>
    <w:rsid w:val="006A4806"/>
    <w:rsid w:val="006A488D"/>
    <w:rsid w:val="006A4FF0"/>
    <w:rsid w:val="006A4FF3"/>
    <w:rsid w:val="006A51CE"/>
    <w:rsid w:val="006A5F30"/>
    <w:rsid w:val="006A635A"/>
    <w:rsid w:val="006A676C"/>
    <w:rsid w:val="006A7510"/>
    <w:rsid w:val="006A7D90"/>
    <w:rsid w:val="006A7FD2"/>
    <w:rsid w:val="006B03C8"/>
    <w:rsid w:val="006B0BD9"/>
    <w:rsid w:val="006B0BDE"/>
    <w:rsid w:val="006B0D01"/>
    <w:rsid w:val="006B0D0E"/>
    <w:rsid w:val="006B100D"/>
    <w:rsid w:val="006B14BB"/>
    <w:rsid w:val="006B169D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455"/>
    <w:rsid w:val="006B47B1"/>
    <w:rsid w:val="006B4A26"/>
    <w:rsid w:val="006B4A39"/>
    <w:rsid w:val="006B4EAF"/>
    <w:rsid w:val="006B4EDE"/>
    <w:rsid w:val="006B5267"/>
    <w:rsid w:val="006B564F"/>
    <w:rsid w:val="006B5FF3"/>
    <w:rsid w:val="006B604A"/>
    <w:rsid w:val="006B61BF"/>
    <w:rsid w:val="006B6686"/>
    <w:rsid w:val="006B6C6F"/>
    <w:rsid w:val="006B77FF"/>
    <w:rsid w:val="006B783B"/>
    <w:rsid w:val="006B7CF9"/>
    <w:rsid w:val="006C00CD"/>
    <w:rsid w:val="006C0114"/>
    <w:rsid w:val="006C09AE"/>
    <w:rsid w:val="006C0AB5"/>
    <w:rsid w:val="006C0DF2"/>
    <w:rsid w:val="006C0F7C"/>
    <w:rsid w:val="006C0FBF"/>
    <w:rsid w:val="006C1139"/>
    <w:rsid w:val="006C12C3"/>
    <w:rsid w:val="006C1AB8"/>
    <w:rsid w:val="006C1E89"/>
    <w:rsid w:val="006C1F34"/>
    <w:rsid w:val="006C20C9"/>
    <w:rsid w:val="006C230B"/>
    <w:rsid w:val="006C231B"/>
    <w:rsid w:val="006C28A1"/>
    <w:rsid w:val="006C2962"/>
    <w:rsid w:val="006C2B8C"/>
    <w:rsid w:val="006C2B93"/>
    <w:rsid w:val="006C3230"/>
    <w:rsid w:val="006C3C5D"/>
    <w:rsid w:val="006C3D52"/>
    <w:rsid w:val="006C4407"/>
    <w:rsid w:val="006C4B98"/>
    <w:rsid w:val="006C4C88"/>
    <w:rsid w:val="006C4CD3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0B2"/>
    <w:rsid w:val="006D12A8"/>
    <w:rsid w:val="006D19D7"/>
    <w:rsid w:val="006D21E3"/>
    <w:rsid w:val="006D227C"/>
    <w:rsid w:val="006D249D"/>
    <w:rsid w:val="006D264C"/>
    <w:rsid w:val="006D2900"/>
    <w:rsid w:val="006D2A8B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E66"/>
    <w:rsid w:val="006D603E"/>
    <w:rsid w:val="006D6977"/>
    <w:rsid w:val="006D6B0E"/>
    <w:rsid w:val="006D6CF3"/>
    <w:rsid w:val="006D6E77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6EAE"/>
    <w:rsid w:val="006E7507"/>
    <w:rsid w:val="006E7582"/>
    <w:rsid w:val="006E768A"/>
    <w:rsid w:val="006E7697"/>
    <w:rsid w:val="006E793A"/>
    <w:rsid w:val="006E79AA"/>
    <w:rsid w:val="006E7D7E"/>
    <w:rsid w:val="006F016C"/>
    <w:rsid w:val="006F0239"/>
    <w:rsid w:val="006F0297"/>
    <w:rsid w:val="006F03B2"/>
    <w:rsid w:val="006F0719"/>
    <w:rsid w:val="006F0B53"/>
    <w:rsid w:val="006F0C8C"/>
    <w:rsid w:val="006F0CCB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8EC"/>
    <w:rsid w:val="006F3909"/>
    <w:rsid w:val="006F4C36"/>
    <w:rsid w:val="006F4D32"/>
    <w:rsid w:val="006F5142"/>
    <w:rsid w:val="006F516C"/>
    <w:rsid w:val="006F519A"/>
    <w:rsid w:val="006F547B"/>
    <w:rsid w:val="006F55B4"/>
    <w:rsid w:val="006F59E1"/>
    <w:rsid w:val="006F5B04"/>
    <w:rsid w:val="006F5B6F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5C6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C26"/>
    <w:rsid w:val="007100E8"/>
    <w:rsid w:val="0071062B"/>
    <w:rsid w:val="00710809"/>
    <w:rsid w:val="00710919"/>
    <w:rsid w:val="00710FC5"/>
    <w:rsid w:val="00711071"/>
    <w:rsid w:val="007119FF"/>
    <w:rsid w:val="007121AE"/>
    <w:rsid w:val="0071225B"/>
    <w:rsid w:val="007125CA"/>
    <w:rsid w:val="00712B5C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1D6"/>
    <w:rsid w:val="0072231B"/>
    <w:rsid w:val="00722594"/>
    <w:rsid w:val="007227EE"/>
    <w:rsid w:val="007230F2"/>
    <w:rsid w:val="00723810"/>
    <w:rsid w:val="0072390A"/>
    <w:rsid w:val="00724489"/>
    <w:rsid w:val="0072449F"/>
    <w:rsid w:val="007244D3"/>
    <w:rsid w:val="0072454F"/>
    <w:rsid w:val="00724795"/>
    <w:rsid w:val="0072579B"/>
    <w:rsid w:val="00725890"/>
    <w:rsid w:val="007259D7"/>
    <w:rsid w:val="00725A4B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3AA"/>
    <w:rsid w:val="00727CCC"/>
    <w:rsid w:val="007303E9"/>
    <w:rsid w:val="00730441"/>
    <w:rsid w:val="007307F2"/>
    <w:rsid w:val="00731204"/>
    <w:rsid w:val="007316D2"/>
    <w:rsid w:val="00731A48"/>
    <w:rsid w:val="00731E73"/>
    <w:rsid w:val="00732535"/>
    <w:rsid w:val="00733169"/>
    <w:rsid w:val="0073349F"/>
    <w:rsid w:val="007335CB"/>
    <w:rsid w:val="00733B48"/>
    <w:rsid w:val="00733D37"/>
    <w:rsid w:val="0073400B"/>
    <w:rsid w:val="0073411D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DAA"/>
    <w:rsid w:val="00737FC7"/>
    <w:rsid w:val="0074002D"/>
    <w:rsid w:val="00740663"/>
    <w:rsid w:val="00740745"/>
    <w:rsid w:val="00740A11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52C"/>
    <w:rsid w:val="00743704"/>
    <w:rsid w:val="00743A42"/>
    <w:rsid w:val="00743B12"/>
    <w:rsid w:val="0074402B"/>
    <w:rsid w:val="00744496"/>
    <w:rsid w:val="00744C14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52"/>
    <w:rsid w:val="007479A5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16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06F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DD1"/>
    <w:rsid w:val="007661ED"/>
    <w:rsid w:val="00766462"/>
    <w:rsid w:val="00766A28"/>
    <w:rsid w:val="00766D46"/>
    <w:rsid w:val="00766E0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C37"/>
    <w:rsid w:val="00772E32"/>
    <w:rsid w:val="00772F45"/>
    <w:rsid w:val="007734C5"/>
    <w:rsid w:val="0077361D"/>
    <w:rsid w:val="00773893"/>
    <w:rsid w:val="00773FE1"/>
    <w:rsid w:val="007748F4"/>
    <w:rsid w:val="00774914"/>
    <w:rsid w:val="0077492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87D"/>
    <w:rsid w:val="00780A4C"/>
    <w:rsid w:val="00780BA4"/>
    <w:rsid w:val="00780C06"/>
    <w:rsid w:val="0078108F"/>
    <w:rsid w:val="007812D6"/>
    <w:rsid w:val="007818AE"/>
    <w:rsid w:val="00781BB3"/>
    <w:rsid w:val="00782205"/>
    <w:rsid w:val="0078223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CA3"/>
    <w:rsid w:val="007A0ECC"/>
    <w:rsid w:val="007A2027"/>
    <w:rsid w:val="007A21BB"/>
    <w:rsid w:val="007A2422"/>
    <w:rsid w:val="007A2E48"/>
    <w:rsid w:val="007A327A"/>
    <w:rsid w:val="007A345A"/>
    <w:rsid w:val="007A3ABD"/>
    <w:rsid w:val="007A3AD8"/>
    <w:rsid w:val="007A3BB7"/>
    <w:rsid w:val="007A3CE5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44F"/>
    <w:rsid w:val="007C4A34"/>
    <w:rsid w:val="007C54F1"/>
    <w:rsid w:val="007C56D6"/>
    <w:rsid w:val="007C5B2B"/>
    <w:rsid w:val="007C5F07"/>
    <w:rsid w:val="007C642F"/>
    <w:rsid w:val="007C6F37"/>
    <w:rsid w:val="007C7182"/>
    <w:rsid w:val="007C7506"/>
    <w:rsid w:val="007C7554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7C8"/>
    <w:rsid w:val="007E09D7"/>
    <w:rsid w:val="007E0B8B"/>
    <w:rsid w:val="007E0CB5"/>
    <w:rsid w:val="007E0F05"/>
    <w:rsid w:val="007E0FB8"/>
    <w:rsid w:val="007E10CB"/>
    <w:rsid w:val="007E169B"/>
    <w:rsid w:val="007E1864"/>
    <w:rsid w:val="007E1A27"/>
    <w:rsid w:val="007E1B0A"/>
    <w:rsid w:val="007E2344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588E"/>
    <w:rsid w:val="007E5F85"/>
    <w:rsid w:val="007E6093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2C"/>
    <w:rsid w:val="007F2172"/>
    <w:rsid w:val="007F2D36"/>
    <w:rsid w:val="007F3318"/>
    <w:rsid w:val="007F35CD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0A4"/>
    <w:rsid w:val="007F54A6"/>
    <w:rsid w:val="007F577A"/>
    <w:rsid w:val="007F6430"/>
    <w:rsid w:val="007F6854"/>
    <w:rsid w:val="007F73B3"/>
    <w:rsid w:val="007F7682"/>
    <w:rsid w:val="007F77C2"/>
    <w:rsid w:val="007F7881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596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42F"/>
    <w:rsid w:val="00810625"/>
    <w:rsid w:val="00810738"/>
    <w:rsid w:val="00810891"/>
    <w:rsid w:val="00810898"/>
    <w:rsid w:val="00810AFD"/>
    <w:rsid w:val="00811286"/>
    <w:rsid w:val="00811410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3B4"/>
    <w:rsid w:val="008145FA"/>
    <w:rsid w:val="00814A48"/>
    <w:rsid w:val="0081616A"/>
    <w:rsid w:val="008165D2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A8"/>
    <w:rsid w:val="008219B3"/>
    <w:rsid w:val="00821BCB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A0C"/>
    <w:rsid w:val="00825AF0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552"/>
    <w:rsid w:val="00830648"/>
    <w:rsid w:val="00830726"/>
    <w:rsid w:val="00830738"/>
    <w:rsid w:val="0083085B"/>
    <w:rsid w:val="00830CB6"/>
    <w:rsid w:val="0083129B"/>
    <w:rsid w:val="0083149C"/>
    <w:rsid w:val="00831825"/>
    <w:rsid w:val="00831909"/>
    <w:rsid w:val="008320B9"/>
    <w:rsid w:val="00832204"/>
    <w:rsid w:val="00832599"/>
    <w:rsid w:val="0083265F"/>
    <w:rsid w:val="00832E2B"/>
    <w:rsid w:val="00832EF9"/>
    <w:rsid w:val="0083371B"/>
    <w:rsid w:val="008340DD"/>
    <w:rsid w:val="008345C3"/>
    <w:rsid w:val="008349E8"/>
    <w:rsid w:val="00834A83"/>
    <w:rsid w:val="00834ABE"/>
    <w:rsid w:val="00834F41"/>
    <w:rsid w:val="008358CA"/>
    <w:rsid w:val="00835B73"/>
    <w:rsid w:val="0083629C"/>
    <w:rsid w:val="0083636D"/>
    <w:rsid w:val="00836399"/>
    <w:rsid w:val="00836578"/>
    <w:rsid w:val="008366B7"/>
    <w:rsid w:val="00836C2D"/>
    <w:rsid w:val="0083712C"/>
    <w:rsid w:val="00837B76"/>
    <w:rsid w:val="00840532"/>
    <w:rsid w:val="00841472"/>
    <w:rsid w:val="0084164E"/>
    <w:rsid w:val="008419A9"/>
    <w:rsid w:val="00841D0B"/>
    <w:rsid w:val="00842033"/>
    <w:rsid w:val="00842465"/>
    <w:rsid w:val="008428E5"/>
    <w:rsid w:val="00842A94"/>
    <w:rsid w:val="00842C82"/>
    <w:rsid w:val="00843ADE"/>
    <w:rsid w:val="00843B8F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BB"/>
    <w:rsid w:val="008575CF"/>
    <w:rsid w:val="0085767B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E3"/>
    <w:rsid w:val="0086683F"/>
    <w:rsid w:val="00866CF1"/>
    <w:rsid w:val="0086719C"/>
    <w:rsid w:val="00867760"/>
    <w:rsid w:val="0087035A"/>
    <w:rsid w:val="008706D0"/>
    <w:rsid w:val="0087103C"/>
    <w:rsid w:val="0087162B"/>
    <w:rsid w:val="008717AD"/>
    <w:rsid w:val="00871CD0"/>
    <w:rsid w:val="008724FA"/>
    <w:rsid w:val="008727FA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58AE"/>
    <w:rsid w:val="008762A5"/>
    <w:rsid w:val="00876422"/>
    <w:rsid w:val="008764D1"/>
    <w:rsid w:val="00876EEC"/>
    <w:rsid w:val="0087732A"/>
    <w:rsid w:val="0087755A"/>
    <w:rsid w:val="008776D9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93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C"/>
    <w:rsid w:val="00890477"/>
    <w:rsid w:val="00890A6D"/>
    <w:rsid w:val="00891425"/>
    <w:rsid w:val="00891589"/>
    <w:rsid w:val="00891887"/>
    <w:rsid w:val="008919BC"/>
    <w:rsid w:val="00891F26"/>
    <w:rsid w:val="008921C5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446C"/>
    <w:rsid w:val="008946E9"/>
    <w:rsid w:val="008950A4"/>
    <w:rsid w:val="008954C2"/>
    <w:rsid w:val="00895B78"/>
    <w:rsid w:val="00895E5E"/>
    <w:rsid w:val="00895FCA"/>
    <w:rsid w:val="008961C6"/>
    <w:rsid w:val="00896572"/>
    <w:rsid w:val="00896799"/>
    <w:rsid w:val="008967EB"/>
    <w:rsid w:val="0089682B"/>
    <w:rsid w:val="00896AA1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0786"/>
    <w:rsid w:val="008A1337"/>
    <w:rsid w:val="008A161B"/>
    <w:rsid w:val="008A1929"/>
    <w:rsid w:val="008A1D4D"/>
    <w:rsid w:val="008A1E88"/>
    <w:rsid w:val="008A21A1"/>
    <w:rsid w:val="008A21B7"/>
    <w:rsid w:val="008A258E"/>
    <w:rsid w:val="008A25C7"/>
    <w:rsid w:val="008A2E15"/>
    <w:rsid w:val="008A3314"/>
    <w:rsid w:val="008A348E"/>
    <w:rsid w:val="008A3563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7E1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3DA6"/>
    <w:rsid w:val="008B422D"/>
    <w:rsid w:val="008B4254"/>
    <w:rsid w:val="008B43B4"/>
    <w:rsid w:val="008B44E3"/>
    <w:rsid w:val="008B4F31"/>
    <w:rsid w:val="008B64C4"/>
    <w:rsid w:val="008B6EF7"/>
    <w:rsid w:val="008B75A2"/>
    <w:rsid w:val="008B7A85"/>
    <w:rsid w:val="008C003E"/>
    <w:rsid w:val="008C014C"/>
    <w:rsid w:val="008C07C9"/>
    <w:rsid w:val="008C1B2A"/>
    <w:rsid w:val="008C214A"/>
    <w:rsid w:val="008C229A"/>
    <w:rsid w:val="008C26EF"/>
    <w:rsid w:val="008C2B40"/>
    <w:rsid w:val="008C2C71"/>
    <w:rsid w:val="008C2CB9"/>
    <w:rsid w:val="008C2D44"/>
    <w:rsid w:val="008C3662"/>
    <w:rsid w:val="008C3C5D"/>
    <w:rsid w:val="008C3DA4"/>
    <w:rsid w:val="008C4212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6B77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10E6"/>
    <w:rsid w:val="008E138D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4B09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672"/>
    <w:rsid w:val="008F2829"/>
    <w:rsid w:val="008F28EC"/>
    <w:rsid w:val="008F29CF"/>
    <w:rsid w:val="008F2D0F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C64"/>
    <w:rsid w:val="008F3D03"/>
    <w:rsid w:val="008F40FF"/>
    <w:rsid w:val="008F486F"/>
    <w:rsid w:val="008F5096"/>
    <w:rsid w:val="008F5F6A"/>
    <w:rsid w:val="008F5FC2"/>
    <w:rsid w:val="008F6392"/>
    <w:rsid w:val="008F6508"/>
    <w:rsid w:val="008F6626"/>
    <w:rsid w:val="008F6AEF"/>
    <w:rsid w:val="008F6B00"/>
    <w:rsid w:val="008F6EEE"/>
    <w:rsid w:val="008F7150"/>
    <w:rsid w:val="008F7217"/>
    <w:rsid w:val="008F73A9"/>
    <w:rsid w:val="008F7524"/>
    <w:rsid w:val="008F761C"/>
    <w:rsid w:val="008F7BBE"/>
    <w:rsid w:val="008F7D32"/>
    <w:rsid w:val="008F7D68"/>
    <w:rsid w:val="00900198"/>
    <w:rsid w:val="009002AC"/>
    <w:rsid w:val="00900B5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273"/>
    <w:rsid w:val="009045E0"/>
    <w:rsid w:val="00904B4B"/>
    <w:rsid w:val="00905089"/>
    <w:rsid w:val="0090534B"/>
    <w:rsid w:val="0090542C"/>
    <w:rsid w:val="00905516"/>
    <w:rsid w:val="0090589B"/>
    <w:rsid w:val="00905AB4"/>
    <w:rsid w:val="00905C0B"/>
    <w:rsid w:val="00905CF4"/>
    <w:rsid w:val="0090661D"/>
    <w:rsid w:val="00906FD7"/>
    <w:rsid w:val="009077A0"/>
    <w:rsid w:val="00907B0F"/>
    <w:rsid w:val="009105B4"/>
    <w:rsid w:val="009109EB"/>
    <w:rsid w:val="00910A49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9"/>
    <w:rsid w:val="00913F1B"/>
    <w:rsid w:val="009147FA"/>
    <w:rsid w:val="0091486D"/>
    <w:rsid w:val="00914D4C"/>
    <w:rsid w:val="00915445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820"/>
    <w:rsid w:val="00924F81"/>
    <w:rsid w:val="009251A1"/>
    <w:rsid w:val="009261CD"/>
    <w:rsid w:val="00926264"/>
    <w:rsid w:val="00926281"/>
    <w:rsid w:val="0092640E"/>
    <w:rsid w:val="00926580"/>
    <w:rsid w:val="009265BA"/>
    <w:rsid w:val="00926A82"/>
    <w:rsid w:val="009275FC"/>
    <w:rsid w:val="00927827"/>
    <w:rsid w:val="00927CC9"/>
    <w:rsid w:val="00927F0E"/>
    <w:rsid w:val="009304E6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14E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707"/>
    <w:rsid w:val="00943911"/>
    <w:rsid w:val="00943E55"/>
    <w:rsid w:val="00944073"/>
    <w:rsid w:val="009445F4"/>
    <w:rsid w:val="00944745"/>
    <w:rsid w:val="009448A3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B9E"/>
    <w:rsid w:val="0095028E"/>
    <w:rsid w:val="0095030E"/>
    <w:rsid w:val="00950409"/>
    <w:rsid w:val="0095078A"/>
    <w:rsid w:val="009509E7"/>
    <w:rsid w:val="00950D1E"/>
    <w:rsid w:val="00950E34"/>
    <w:rsid w:val="00951459"/>
    <w:rsid w:val="00951711"/>
    <w:rsid w:val="00952A24"/>
    <w:rsid w:val="00952B30"/>
    <w:rsid w:val="00952B40"/>
    <w:rsid w:val="0095300C"/>
    <w:rsid w:val="009534C3"/>
    <w:rsid w:val="00953BF3"/>
    <w:rsid w:val="00953CE7"/>
    <w:rsid w:val="0095427E"/>
    <w:rsid w:val="0095434B"/>
    <w:rsid w:val="00954574"/>
    <w:rsid w:val="009547FE"/>
    <w:rsid w:val="00954818"/>
    <w:rsid w:val="00954E26"/>
    <w:rsid w:val="00955265"/>
    <w:rsid w:val="00955371"/>
    <w:rsid w:val="00955880"/>
    <w:rsid w:val="009560EA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AFB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44F"/>
    <w:rsid w:val="00966ED5"/>
    <w:rsid w:val="00967220"/>
    <w:rsid w:val="00967279"/>
    <w:rsid w:val="009672BA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026"/>
    <w:rsid w:val="009722F9"/>
    <w:rsid w:val="0097242E"/>
    <w:rsid w:val="009735B4"/>
    <w:rsid w:val="009735F3"/>
    <w:rsid w:val="00973C62"/>
    <w:rsid w:val="0097446A"/>
    <w:rsid w:val="0097449A"/>
    <w:rsid w:val="00974764"/>
    <w:rsid w:val="00975973"/>
    <w:rsid w:val="00976149"/>
    <w:rsid w:val="00976F15"/>
    <w:rsid w:val="00977155"/>
    <w:rsid w:val="0097734C"/>
    <w:rsid w:val="0097748A"/>
    <w:rsid w:val="009774FA"/>
    <w:rsid w:val="00977F88"/>
    <w:rsid w:val="0098053C"/>
    <w:rsid w:val="009807B3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574D"/>
    <w:rsid w:val="00985881"/>
    <w:rsid w:val="00985A2A"/>
    <w:rsid w:val="00985F04"/>
    <w:rsid w:val="00985F99"/>
    <w:rsid w:val="00986189"/>
    <w:rsid w:val="0098642C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35A"/>
    <w:rsid w:val="009906CC"/>
    <w:rsid w:val="00990999"/>
    <w:rsid w:val="009909DD"/>
    <w:rsid w:val="00990DF7"/>
    <w:rsid w:val="009911C7"/>
    <w:rsid w:val="00991309"/>
    <w:rsid w:val="00991786"/>
    <w:rsid w:val="00991CC1"/>
    <w:rsid w:val="00992173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6411"/>
    <w:rsid w:val="009967E2"/>
    <w:rsid w:val="00996942"/>
    <w:rsid w:val="00996C0F"/>
    <w:rsid w:val="00996E64"/>
    <w:rsid w:val="009971D9"/>
    <w:rsid w:val="0099754C"/>
    <w:rsid w:val="009979E5"/>
    <w:rsid w:val="009A0284"/>
    <w:rsid w:val="009A0343"/>
    <w:rsid w:val="009A0452"/>
    <w:rsid w:val="009A0624"/>
    <w:rsid w:val="009A0A66"/>
    <w:rsid w:val="009A0AA0"/>
    <w:rsid w:val="009A0B01"/>
    <w:rsid w:val="009A0DF9"/>
    <w:rsid w:val="009A0E63"/>
    <w:rsid w:val="009A1233"/>
    <w:rsid w:val="009A1326"/>
    <w:rsid w:val="009A1441"/>
    <w:rsid w:val="009A1F55"/>
    <w:rsid w:val="009A22F3"/>
    <w:rsid w:val="009A2A9F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600B"/>
    <w:rsid w:val="009A6271"/>
    <w:rsid w:val="009A658D"/>
    <w:rsid w:val="009A662A"/>
    <w:rsid w:val="009A6CBF"/>
    <w:rsid w:val="009A716E"/>
    <w:rsid w:val="009A72C5"/>
    <w:rsid w:val="009A7406"/>
    <w:rsid w:val="009A76C8"/>
    <w:rsid w:val="009A7CBE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D0F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930"/>
    <w:rsid w:val="009C7A62"/>
    <w:rsid w:val="009C7A9C"/>
    <w:rsid w:val="009D01B6"/>
    <w:rsid w:val="009D0304"/>
    <w:rsid w:val="009D06D9"/>
    <w:rsid w:val="009D0ED9"/>
    <w:rsid w:val="009D195D"/>
    <w:rsid w:val="009D1B86"/>
    <w:rsid w:val="009D2A34"/>
    <w:rsid w:val="009D2E9E"/>
    <w:rsid w:val="009D312E"/>
    <w:rsid w:val="009D3353"/>
    <w:rsid w:val="009D36D3"/>
    <w:rsid w:val="009D438E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7D6"/>
    <w:rsid w:val="009D7818"/>
    <w:rsid w:val="009D7922"/>
    <w:rsid w:val="009D7CB1"/>
    <w:rsid w:val="009D7CB5"/>
    <w:rsid w:val="009E006F"/>
    <w:rsid w:val="009E0335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C50"/>
    <w:rsid w:val="009E4CED"/>
    <w:rsid w:val="009E58BA"/>
    <w:rsid w:val="009E5BD2"/>
    <w:rsid w:val="009E5D06"/>
    <w:rsid w:val="009E608E"/>
    <w:rsid w:val="009E68AC"/>
    <w:rsid w:val="009E69AD"/>
    <w:rsid w:val="009E747A"/>
    <w:rsid w:val="009E754B"/>
    <w:rsid w:val="009E79FF"/>
    <w:rsid w:val="009E7C7D"/>
    <w:rsid w:val="009F006C"/>
    <w:rsid w:val="009F0BCB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F50"/>
    <w:rsid w:val="009F5193"/>
    <w:rsid w:val="009F5B91"/>
    <w:rsid w:val="009F5D1F"/>
    <w:rsid w:val="009F5E07"/>
    <w:rsid w:val="009F5FC4"/>
    <w:rsid w:val="009F63F0"/>
    <w:rsid w:val="009F68E7"/>
    <w:rsid w:val="009F69DC"/>
    <w:rsid w:val="009F6A28"/>
    <w:rsid w:val="009F6AE6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12A"/>
    <w:rsid w:val="00A01164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418"/>
    <w:rsid w:val="00A057AF"/>
    <w:rsid w:val="00A0594A"/>
    <w:rsid w:val="00A05D63"/>
    <w:rsid w:val="00A0614C"/>
    <w:rsid w:val="00A062F4"/>
    <w:rsid w:val="00A06CC6"/>
    <w:rsid w:val="00A06F4A"/>
    <w:rsid w:val="00A07401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B6"/>
    <w:rsid w:val="00A16E83"/>
    <w:rsid w:val="00A17040"/>
    <w:rsid w:val="00A171B1"/>
    <w:rsid w:val="00A173BE"/>
    <w:rsid w:val="00A17FC3"/>
    <w:rsid w:val="00A20CF1"/>
    <w:rsid w:val="00A2129C"/>
    <w:rsid w:val="00A215BC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C3"/>
    <w:rsid w:val="00A24C95"/>
    <w:rsid w:val="00A24D38"/>
    <w:rsid w:val="00A25062"/>
    <w:rsid w:val="00A2564F"/>
    <w:rsid w:val="00A2576C"/>
    <w:rsid w:val="00A25842"/>
    <w:rsid w:val="00A25DF7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327"/>
    <w:rsid w:val="00A334B8"/>
    <w:rsid w:val="00A33670"/>
    <w:rsid w:val="00A33716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D92"/>
    <w:rsid w:val="00A35E30"/>
    <w:rsid w:val="00A35F71"/>
    <w:rsid w:val="00A35FF4"/>
    <w:rsid w:val="00A361F3"/>
    <w:rsid w:val="00A36406"/>
    <w:rsid w:val="00A3660D"/>
    <w:rsid w:val="00A366F8"/>
    <w:rsid w:val="00A36A2D"/>
    <w:rsid w:val="00A36CF6"/>
    <w:rsid w:val="00A36D02"/>
    <w:rsid w:val="00A36F58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5E3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C73"/>
    <w:rsid w:val="00A52DF4"/>
    <w:rsid w:val="00A52EAE"/>
    <w:rsid w:val="00A535A4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540"/>
    <w:rsid w:val="00A608D7"/>
    <w:rsid w:val="00A60ADF"/>
    <w:rsid w:val="00A6163E"/>
    <w:rsid w:val="00A61D86"/>
    <w:rsid w:val="00A62107"/>
    <w:rsid w:val="00A6225A"/>
    <w:rsid w:val="00A62823"/>
    <w:rsid w:val="00A62DAC"/>
    <w:rsid w:val="00A6316B"/>
    <w:rsid w:val="00A631AB"/>
    <w:rsid w:val="00A63569"/>
    <w:rsid w:val="00A6375A"/>
    <w:rsid w:val="00A63889"/>
    <w:rsid w:val="00A638D6"/>
    <w:rsid w:val="00A63ACC"/>
    <w:rsid w:val="00A63E29"/>
    <w:rsid w:val="00A6422F"/>
    <w:rsid w:val="00A64559"/>
    <w:rsid w:val="00A64A43"/>
    <w:rsid w:val="00A64FEE"/>
    <w:rsid w:val="00A65312"/>
    <w:rsid w:val="00A65556"/>
    <w:rsid w:val="00A65A1A"/>
    <w:rsid w:val="00A65B9D"/>
    <w:rsid w:val="00A65BB9"/>
    <w:rsid w:val="00A65E4F"/>
    <w:rsid w:val="00A65FD5"/>
    <w:rsid w:val="00A663D3"/>
    <w:rsid w:val="00A666ED"/>
    <w:rsid w:val="00A67092"/>
    <w:rsid w:val="00A6762D"/>
    <w:rsid w:val="00A67740"/>
    <w:rsid w:val="00A67EC7"/>
    <w:rsid w:val="00A67F83"/>
    <w:rsid w:val="00A700DC"/>
    <w:rsid w:val="00A704C7"/>
    <w:rsid w:val="00A705D5"/>
    <w:rsid w:val="00A71509"/>
    <w:rsid w:val="00A716D1"/>
    <w:rsid w:val="00A71735"/>
    <w:rsid w:val="00A7180E"/>
    <w:rsid w:val="00A71A32"/>
    <w:rsid w:val="00A720FA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1572"/>
    <w:rsid w:val="00A81DC7"/>
    <w:rsid w:val="00A81ED6"/>
    <w:rsid w:val="00A81F3B"/>
    <w:rsid w:val="00A8203E"/>
    <w:rsid w:val="00A821DB"/>
    <w:rsid w:val="00A822B5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1A"/>
    <w:rsid w:val="00A904F4"/>
    <w:rsid w:val="00A9055F"/>
    <w:rsid w:val="00A90B00"/>
    <w:rsid w:val="00A90C71"/>
    <w:rsid w:val="00A90CB8"/>
    <w:rsid w:val="00A90FA3"/>
    <w:rsid w:val="00A91130"/>
    <w:rsid w:val="00A91165"/>
    <w:rsid w:val="00A912D4"/>
    <w:rsid w:val="00A91796"/>
    <w:rsid w:val="00A91925"/>
    <w:rsid w:val="00A91B10"/>
    <w:rsid w:val="00A91D0F"/>
    <w:rsid w:val="00A922EF"/>
    <w:rsid w:val="00A924A4"/>
    <w:rsid w:val="00A92559"/>
    <w:rsid w:val="00A92AAA"/>
    <w:rsid w:val="00A92E1E"/>
    <w:rsid w:val="00A93175"/>
    <w:rsid w:val="00A934E7"/>
    <w:rsid w:val="00A9356A"/>
    <w:rsid w:val="00A93DE5"/>
    <w:rsid w:val="00A943E1"/>
    <w:rsid w:val="00A9499F"/>
    <w:rsid w:val="00A94D9E"/>
    <w:rsid w:val="00A9566A"/>
    <w:rsid w:val="00A958FC"/>
    <w:rsid w:val="00A95A2F"/>
    <w:rsid w:val="00A95B2B"/>
    <w:rsid w:val="00A95D46"/>
    <w:rsid w:val="00A9629B"/>
    <w:rsid w:val="00A96351"/>
    <w:rsid w:val="00A96CCB"/>
    <w:rsid w:val="00A971AB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8BF"/>
    <w:rsid w:val="00AA4BD1"/>
    <w:rsid w:val="00AA4CEE"/>
    <w:rsid w:val="00AA4DCA"/>
    <w:rsid w:val="00AA576E"/>
    <w:rsid w:val="00AA5A61"/>
    <w:rsid w:val="00AA5F01"/>
    <w:rsid w:val="00AA5FFD"/>
    <w:rsid w:val="00AA634D"/>
    <w:rsid w:val="00AA69F4"/>
    <w:rsid w:val="00AA6DBC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A59"/>
    <w:rsid w:val="00AB1D06"/>
    <w:rsid w:val="00AB1FB5"/>
    <w:rsid w:val="00AB2249"/>
    <w:rsid w:val="00AB2352"/>
    <w:rsid w:val="00AB245D"/>
    <w:rsid w:val="00AB26D0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793"/>
    <w:rsid w:val="00AB6A25"/>
    <w:rsid w:val="00AB6D33"/>
    <w:rsid w:val="00AB6D46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112B"/>
    <w:rsid w:val="00AC1518"/>
    <w:rsid w:val="00AC1555"/>
    <w:rsid w:val="00AC1DCE"/>
    <w:rsid w:val="00AC1E9A"/>
    <w:rsid w:val="00AC1EB7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37"/>
    <w:rsid w:val="00AC5485"/>
    <w:rsid w:val="00AC549E"/>
    <w:rsid w:val="00AC54DE"/>
    <w:rsid w:val="00AC5706"/>
    <w:rsid w:val="00AC5BD5"/>
    <w:rsid w:val="00AC5C0A"/>
    <w:rsid w:val="00AC623F"/>
    <w:rsid w:val="00AC6944"/>
    <w:rsid w:val="00AC6BCE"/>
    <w:rsid w:val="00AC6C94"/>
    <w:rsid w:val="00AC6E0A"/>
    <w:rsid w:val="00AC6E41"/>
    <w:rsid w:val="00AC6F9A"/>
    <w:rsid w:val="00AC71C6"/>
    <w:rsid w:val="00AC7508"/>
    <w:rsid w:val="00AD01A9"/>
    <w:rsid w:val="00AD0293"/>
    <w:rsid w:val="00AD055A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2"/>
    <w:rsid w:val="00AD6B33"/>
    <w:rsid w:val="00AD6C10"/>
    <w:rsid w:val="00AD708A"/>
    <w:rsid w:val="00AD7709"/>
    <w:rsid w:val="00AD776F"/>
    <w:rsid w:val="00AD77B4"/>
    <w:rsid w:val="00AD77F5"/>
    <w:rsid w:val="00AD786F"/>
    <w:rsid w:val="00AD7910"/>
    <w:rsid w:val="00AE0429"/>
    <w:rsid w:val="00AE0C52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427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55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137D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96C"/>
    <w:rsid w:val="00AF6DB9"/>
    <w:rsid w:val="00AF6FF2"/>
    <w:rsid w:val="00AF71EA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2BCC"/>
    <w:rsid w:val="00B03374"/>
    <w:rsid w:val="00B0338E"/>
    <w:rsid w:val="00B0384A"/>
    <w:rsid w:val="00B03BAA"/>
    <w:rsid w:val="00B046F0"/>
    <w:rsid w:val="00B049CE"/>
    <w:rsid w:val="00B04C26"/>
    <w:rsid w:val="00B0572E"/>
    <w:rsid w:val="00B058FE"/>
    <w:rsid w:val="00B05CA8"/>
    <w:rsid w:val="00B06379"/>
    <w:rsid w:val="00B06851"/>
    <w:rsid w:val="00B06F07"/>
    <w:rsid w:val="00B072DD"/>
    <w:rsid w:val="00B07428"/>
    <w:rsid w:val="00B0744C"/>
    <w:rsid w:val="00B07822"/>
    <w:rsid w:val="00B07843"/>
    <w:rsid w:val="00B078EB"/>
    <w:rsid w:val="00B07933"/>
    <w:rsid w:val="00B07A9C"/>
    <w:rsid w:val="00B07BB7"/>
    <w:rsid w:val="00B100CE"/>
    <w:rsid w:val="00B10388"/>
    <w:rsid w:val="00B1081E"/>
    <w:rsid w:val="00B11B16"/>
    <w:rsid w:val="00B11C3B"/>
    <w:rsid w:val="00B11C72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1964"/>
    <w:rsid w:val="00B21EB8"/>
    <w:rsid w:val="00B21F4F"/>
    <w:rsid w:val="00B21FD5"/>
    <w:rsid w:val="00B22215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6040"/>
    <w:rsid w:val="00B3606C"/>
    <w:rsid w:val="00B360D0"/>
    <w:rsid w:val="00B3610A"/>
    <w:rsid w:val="00B3647C"/>
    <w:rsid w:val="00B364DE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ED"/>
    <w:rsid w:val="00B402EC"/>
    <w:rsid w:val="00B40BA3"/>
    <w:rsid w:val="00B4144B"/>
    <w:rsid w:val="00B417DB"/>
    <w:rsid w:val="00B41AF8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5BAB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F4D"/>
    <w:rsid w:val="00B530F8"/>
    <w:rsid w:val="00B5333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8B6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360"/>
    <w:rsid w:val="00B634AC"/>
    <w:rsid w:val="00B63946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529"/>
    <w:rsid w:val="00B66680"/>
    <w:rsid w:val="00B6670B"/>
    <w:rsid w:val="00B66C08"/>
    <w:rsid w:val="00B67339"/>
    <w:rsid w:val="00B67A05"/>
    <w:rsid w:val="00B70394"/>
    <w:rsid w:val="00B708FA"/>
    <w:rsid w:val="00B70BEC"/>
    <w:rsid w:val="00B70ED0"/>
    <w:rsid w:val="00B71112"/>
    <w:rsid w:val="00B71415"/>
    <w:rsid w:val="00B72243"/>
    <w:rsid w:val="00B725F9"/>
    <w:rsid w:val="00B72E44"/>
    <w:rsid w:val="00B730A6"/>
    <w:rsid w:val="00B73165"/>
    <w:rsid w:val="00B732B5"/>
    <w:rsid w:val="00B73313"/>
    <w:rsid w:val="00B7371F"/>
    <w:rsid w:val="00B737D5"/>
    <w:rsid w:val="00B7472F"/>
    <w:rsid w:val="00B74762"/>
    <w:rsid w:val="00B748C9"/>
    <w:rsid w:val="00B749D9"/>
    <w:rsid w:val="00B760D3"/>
    <w:rsid w:val="00B760FD"/>
    <w:rsid w:val="00B7624A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9027E"/>
    <w:rsid w:val="00B90369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7C7"/>
    <w:rsid w:val="00B97DF6"/>
    <w:rsid w:val="00B97E15"/>
    <w:rsid w:val="00B97E77"/>
    <w:rsid w:val="00B97F1F"/>
    <w:rsid w:val="00BA00C7"/>
    <w:rsid w:val="00BA0205"/>
    <w:rsid w:val="00BA0616"/>
    <w:rsid w:val="00BA10E8"/>
    <w:rsid w:val="00BA142C"/>
    <w:rsid w:val="00BA14D5"/>
    <w:rsid w:val="00BA168E"/>
    <w:rsid w:val="00BA169E"/>
    <w:rsid w:val="00BA186F"/>
    <w:rsid w:val="00BA1BA8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3D2A"/>
    <w:rsid w:val="00BA41F9"/>
    <w:rsid w:val="00BA4450"/>
    <w:rsid w:val="00BA46FB"/>
    <w:rsid w:val="00BA4A2F"/>
    <w:rsid w:val="00BA4C72"/>
    <w:rsid w:val="00BA567D"/>
    <w:rsid w:val="00BA56C1"/>
    <w:rsid w:val="00BA5F73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BF"/>
    <w:rsid w:val="00BB17D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562"/>
    <w:rsid w:val="00BB3762"/>
    <w:rsid w:val="00BB3840"/>
    <w:rsid w:val="00BB3A08"/>
    <w:rsid w:val="00BB3B34"/>
    <w:rsid w:val="00BB3CBA"/>
    <w:rsid w:val="00BB3F2D"/>
    <w:rsid w:val="00BB4039"/>
    <w:rsid w:val="00BB42FD"/>
    <w:rsid w:val="00BB45C0"/>
    <w:rsid w:val="00BB4B1F"/>
    <w:rsid w:val="00BB4B80"/>
    <w:rsid w:val="00BB4BA5"/>
    <w:rsid w:val="00BB4BD9"/>
    <w:rsid w:val="00BB4D0E"/>
    <w:rsid w:val="00BB51D8"/>
    <w:rsid w:val="00BB5426"/>
    <w:rsid w:val="00BB5A99"/>
    <w:rsid w:val="00BB5D2E"/>
    <w:rsid w:val="00BB603A"/>
    <w:rsid w:val="00BB6454"/>
    <w:rsid w:val="00BB67C1"/>
    <w:rsid w:val="00BB67CD"/>
    <w:rsid w:val="00BB69DE"/>
    <w:rsid w:val="00BB6CB4"/>
    <w:rsid w:val="00BB6DAD"/>
    <w:rsid w:val="00BB7673"/>
    <w:rsid w:val="00BB7ED4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8A7"/>
    <w:rsid w:val="00BC321A"/>
    <w:rsid w:val="00BC32DC"/>
    <w:rsid w:val="00BC3B4B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50BA"/>
    <w:rsid w:val="00BD527E"/>
    <w:rsid w:val="00BD5726"/>
    <w:rsid w:val="00BD5A1F"/>
    <w:rsid w:val="00BD6210"/>
    <w:rsid w:val="00BD65B9"/>
    <w:rsid w:val="00BD66B5"/>
    <w:rsid w:val="00BD6A36"/>
    <w:rsid w:val="00BD6D1C"/>
    <w:rsid w:val="00BD6F65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AE2"/>
    <w:rsid w:val="00BE0D50"/>
    <w:rsid w:val="00BE0D86"/>
    <w:rsid w:val="00BE10AE"/>
    <w:rsid w:val="00BE1277"/>
    <w:rsid w:val="00BE12FD"/>
    <w:rsid w:val="00BE142B"/>
    <w:rsid w:val="00BE1EC1"/>
    <w:rsid w:val="00BE22C0"/>
    <w:rsid w:val="00BE250F"/>
    <w:rsid w:val="00BE2C1D"/>
    <w:rsid w:val="00BE35AC"/>
    <w:rsid w:val="00BE3BBA"/>
    <w:rsid w:val="00BE3C30"/>
    <w:rsid w:val="00BE3E59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19"/>
    <w:rsid w:val="00C000C5"/>
    <w:rsid w:val="00C006F5"/>
    <w:rsid w:val="00C00960"/>
    <w:rsid w:val="00C00C51"/>
    <w:rsid w:val="00C00C8E"/>
    <w:rsid w:val="00C00D3E"/>
    <w:rsid w:val="00C00E22"/>
    <w:rsid w:val="00C0118A"/>
    <w:rsid w:val="00C0181F"/>
    <w:rsid w:val="00C01850"/>
    <w:rsid w:val="00C018B7"/>
    <w:rsid w:val="00C01946"/>
    <w:rsid w:val="00C019A7"/>
    <w:rsid w:val="00C01E66"/>
    <w:rsid w:val="00C01F99"/>
    <w:rsid w:val="00C02189"/>
    <w:rsid w:val="00C022E4"/>
    <w:rsid w:val="00C027F4"/>
    <w:rsid w:val="00C02D60"/>
    <w:rsid w:val="00C02D8D"/>
    <w:rsid w:val="00C0300D"/>
    <w:rsid w:val="00C0329B"/>
    <w:rsid w:val="00C0347B"/>
    <w:rsid w:val="00C0347D"/>
    <w:rsid w:val="00C0357B"/>
    <w:rsid w:val="00C036B4"/>
    <w:rsid w:val="00C039FF"/>
    <w:rsid w:val="00C03F08"/>
    <w:rsid w:val="00C03FE8"/>
    <w:rsid w:val="00C04504"/>
    <w:rsid w:val="00C0468C"/>
    <w:rsid w:val="00C049A1"/>
    <w:rsid w:val="00C04DE0"/>
    <w:rsid w:val="00C050B5"/>
    <w:rsid w:val="00C05309"/>
    <w:rsid w:val="00C055F1"/>
    <w:rsid w:val="00C05682"/>
    <w:rsid w:val="00C05E05"/>
    <w:rsid w:val="00C05ED6"/>
    <w:rsid w:val="00C05F4B"/>
    <w:rsid w:val="00C06360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859"/>
    <w:rsid w:val="00C11B19"/>
    <w:rsid w:val="00C11D78"/>
    <w:rsid w:val="00C12288"/>
    <w:rsid w:val="00C123F9"/>
    <w:rsid w:val="00C128C1"/>
    <w:rsid w:val="00C132C1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1D4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BA9"/>
    <w:rsid w:val="00C30CE4"/>
    <w:rsid w:val="00C32686"/>
    <w:rsid w:val="00C32804"/>
    <w:rsid w:val="00C32F1F"/>
    <w:rsid w:val="00C330CB"/>
    <w:rsid w:val="00C33313"/>
    <w:rsid w:val="00C33CCC"/>
    <w:rsid w:val="00C3404B"/>
    <w:rsid w:val="00C344E9"/>
    <w:rsid w:val="00C3475A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643"/>
    <w:rsid w:val="00C3676C"/>
    <w:rsid w:val="00C36C28"/>
    <w:rsid w:val="00C36F3F"/>
    <w:rsid w:val="00C372B8"/>
    <w:rsid w:val="00C3750F"/>
    <w:rsid w:val="00C379E4"/>
    <w:rsid w:val="00C40228"/>
    <w:rsid w:val="00C405F0"/>
    <w:rsid w:val="00C40638"/>
    <w:rsid w:val="00C4088E"/>
    <w:rsid w:val="00C40925"/>
    <w:rsid w:val="00C40FF2"/>
    <w:rsid w:val="00C41127"/>
    <w:rsid w:val="00C4112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50F7A"/>
    <w:rsid w:val="00C510C9"/>
    <w:rsid w:val="00C5122A"/>
    <w:rsid w:val="00C51B5B"/>
    <w:rsid w:val="00C52229"/>
    <w:rsid w:val="00C52696"/>
    <w:rsid w:val="00C52830"/>
    <w:rsid w:val="00C52CDE"/>
    <w:rsid w:val="00C53275"/>
    <w:rsid w:val="00C538D8"/>
    <w:rsid w:val="00C53F61"/>
    <w:rsid w:val="00C545F3"/>
    <w:rsid w:val="00C54646"/>
    <w:rsid w:val="00C54F4A"/>
    <w:rsid w:val="00C55423"/>
    <w:rsid w:val="00C55432"/>
    <w:rsid w:val="00C554D5"/>
    <w:rsid w:val="00C55AA1"/>
    <w:rsid w:val="00C56154"/>
    <w:rsid w:val="00C56467"/>
    <w:rsid w:val="00C565B7"/>
    <w:rsid w:val="00C567DD"/>
    <w:rsid w:val="00C5701B"/>
    <w:rsid w:val="00C57035"/>
    <w:rsid w:val="00C57117"/>
    <w:rsid w:val="00C5770E"/>
    <w:rsid w:val="00C57A5D"/>
    <w:rsid w:val="00C57DC7"/>
    <w:rsid w:val="00C60129"/>
    <w:rsid w:val="00C60AAE"/>
    <w:rsid w:val="00C61BA6"/>
    <w:rsid w:val="00C62276"/>
    <w:rsid w:val="00C62C55"/>
    <w:rsid w:val="00C63064"/>
    <w:rsid w:val="00C6318C"/>
    <w:rsid w:val="00C63281"/>
    <w:rsid w:val="00C637D8"/>
    <w:rsid w:val="00C63995"/>
    <w:rsid w:val="00C63E72"/>
    <w:rsid w:val="00C6422D"/>
    <w:rsid w:val="00C64A6D"/>
    <w:rsid w:val="00C64AC2"/>
    <w:rsid w:val="00C64C10"/>
    <w:rsid w:val="00C654C9"/>
    <w:rsid w:val="00C65543"/>
    <w:rsid w:val="00C6653D"/>
    <w:rsid w:val="00C667B4"/>
    <w:rsid w:val="00C66956"/>
    <w:rsid w:val="00C66E09"/>
    <w:rsid w:val="00C677D7"/>
    <w:rsid w:val="00C679BB"/>
    <w:rsid w:val="00C679DC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26CD"/>
    <w:rsid w:val="00C7289F"/>
    <w:rsid w:val="00C72B8C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F46"/>
    <w:rsid w:val="00C751BE"/>
    <w:rsid w:val="00C7556E"/>
    <w:rsid w:val="00C76968"/>
    <w:rsid w:val="00C76B30"/>
    <w:rsid w:val="00C76BB6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1E77"/>
    <w:rsid w:val="00C81EE4"/>
    <w:rsid w:val="00C82728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91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C8"/>
    <w:rsid w:val="00C93247"/>
    <w:rsid w:val="00C9329A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9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50A"/>
    <w:rsid w:val="00CA17AF"/>
    <w:rsid w:val="00CA1A5C"/>
    <w:rsid w:val="00CA1C07"/>
    <w:rsid w:val="00CA200F"/>
    <w:rsid w:val="00CA29D5"/>
    <w:rsid w:val="00CA29E4"/>
    <w:rsid w:val="00CA2ACF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AE"/>
    <w:rsid w:val="00CA7221"/>
    <w:rsid w:val="00CA74F4"/>
    <w:rsid w:val="00CB087A"/>
    <w:rsid w:val="00CB0D1B"/>
    <w:rsid w:val="00CB149A"/>
    <w:rsid w:val="00CB14BC"/>
    <w:rsid w:val="00CB1698"/>
    <w:rsid w:val="00CB1968"/>
    <w:rsid w:val="00CB1ABB"/>
    <w:rsid w:val="00CB1E3E"/>
    <w:rsid w:val="00CB2243"/>
    <w:rsid w:val="00CB23CE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584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4755"/>
    <w:rsid w:val="00CE47E7"/>
    <w:rsid w:val="00CE4BC8"/>
    <w:rsid w:val="00CE5171"/>
    <w:rsid w:val="00CE59CE"/>
    <w:rsid w:val="00CE6BCC"/>
    <w:rsid w:val="00CE71C5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5E06"/>
    <w:rsid w:val="00CF68CC"/>
    <w:rsid w:val="00CF6D85"/>
    <w:rsid w:val="00CF6F86"/>
    <w:rsid w:val="00CF7337"/>
    <w:rsid w:val="00CF75C7"/>
    <w:rsid w:val="00CF75FE"/>
    <w:rsid w:val="00CF7649"/>
    <w:rsid w:val="00D000AF"/>
    <w:rsid w:val="00D0050C"/>
    <w:rsid w:val="00D00600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F6A"/>
    <w:rsid w:val="00D04155"/>
    <w:rsid w:val="00D0499F"/>
    <w:rsid w:val="00D04EBF"/>
    <w:rsid w:val="00D05195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AFA"/>
    <w:rsid w:val="00D12CE1"/>
    <w:rsid w:val="00D135DB"/>
    <w:rsid w:val="00D13767"/>
    <w:rsid w:val="00D13CD2"/>
    <w:rsid w:val="00D13DA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A05"/>
    <w:rsid w:val="00D17BB9"/>
    <w:rsid w:val="00D17DBF"/>
    <w:rsid w:val="00D20122"/>
    <w:rsid w:val="00D201BF"/>
    <w:rsid w:val="00D208E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C65"/>
    <w:rsid w:val="00D235DD"/>
    <w:rsid w:val="00D239B7"/>
    <w:rsid w:val="00D23A1A"/>
    <w:rsid w:val="00D23F44"/>
    <w:rsid w:val="00D24263"/>
    <w:rsid w:val="00D24341"/>
    <w:rsid w:val="00D2445C"/>
    <w:rsid w:val="00D24924"/>
    <w:rsid w:val="00D24FCB"/>
    <w:rsid w:val="00D24FCE"/>
    <w:rsid w:val="00D25CD9"/>
    <w:rsid w:val="00D25D7A"/>
    <w:rsid w:val="00D25E4E"/>
    <w:rsid w:val="00D26092"/>
    <w:rsid w:val="00D26591"/>
    <w:rsid w:val="00D2668E"/>
    <w:rsid w:val="00D26A45"/>
    <w:rsid w:val="00D26CB2"/>
    <w:rsid w:val="00D2763C"/>
    <w:rsid w:val="00D27868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878"/>
    <w:rsid w:val="00D31901"/>
    <w:rsid w:val="00D31A3B"/>
    <w:rsid w:val="00D31D23"/>
    <w:rsid w:val="00D31F54"/>
    <w:rsid w:val="00D3239A"/>
    <w:rsid w:val="00D3239B"/>
    <w:rsid w:val="00D325D2"/>
    <w:rsid w:val="00D32634"/>
    <w:rsid w:val="00D32642"/>
    <w:rsid w:val="00D326A2"/>
    <w:rsid w:val="00D3274D"/>
    <w:rsid w:val="00D32BF4"/>
    <w:rsid w:val="00D33170"/>
    <w:rsid w:val="00D3321B"/>
    <w:rsid w:val="00D338FA"/>
    <w:rsid w:val="00D33A5B"/>
    <w:rsid w:val="00D341F8"/>
    <w:rsid w:val="00D34D64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99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410E"/>
    <w:rsid w:val="00D44187"/>
    <w:rsid w:val="00D44F43"/>
    <w:rsid w:val="00D45124"/>
    <w:rsid w:val="00D459ED"/>
    <w:rsid w:val="00D45C47"/>
    <w:rsid w:val="00D46072"/>
    <w:rsid w:val="00D467FA"/>
    <w:rsid w:val="00D469A9"/>
    <w:rsid w:val="00D477FC"/>
    <w:rsid w:val="00D4789B"/>
    <w:rsid w:val="00D47A16"/>
    <w:rsid w:val="00D47AA8"/>
    <w:rsid w:val="00D50274"/>
    <w:rsid w:val="00D50817"/>
    <w:rsid w:val="00D50A33"/>
    <w:rsid w:val="00D50AA9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60F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CC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2D7"/>
    <w:rsid w:val="00D624B4"/>
    <w:rsid w:val="00D62950"/>
    <w:rsid w:val="00D629D5"/>
    <w:rsid w:val="00D6309F"/>
    <w:rsid w:val="00D630A2"/>
    <w:rsid w:val="00D63324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9EC"/>
    <w:rsid w:val="00D64ADD"/>
    <w:rsid w:val="00D64B10"/>
    <w:rsid w:val="00D64D45"/>
    <w:rsid w:val="00D6526D"/>
    <w:rsid w:val="00D652D3"/>
    <w:rsid w:val="00D65328"/>
    <w:rsid w:val="00D6532E"/>
    <w:rsid w:val="00D65D87"/>
    <w:rsid w:val="00D65D8E"/>
    <w:rsid w:val="00D6691E"/>
    <w:rsid w:val="00D66C41"/>
    <w:rsid w:val="00D67317"/>
    <w:rsid w:val="00D67382"/>
    <w:rsid w:val="00D678DC"/>
    <w:rsid w:val="00D70145"/>
    <w:rsid w:val="00D701F0"/>
    <w:rsid w:val="00D7020E"/>
    <w:rsid w:val="00D70649"/>
    <w:rsid w:val="00D706AA"/>
    <w:rsid w:val="00D70C5E"/>
    <w:rsid w:val="00D70EC1"/>
    <w:rsid w:val="00D7132C"/>
    <w:rsid w:val="00D7135A"/>
    <w:rsid w:val="00D71BA2"/>
    <w:rsid w:val="00D71D64"/>
    <w:rsid w:val="00D720BE"/>
    <w:rsid w:val="00D725E8"/>
    <w:rsid w:val="00D726EA"/>
    <w:rsid w:val="00D72A85"/>
    <w:rsid w:val="00D72A9C"/>
    <w:rsid w:val="00D72DD3"/>
    <w:rsid w:val="00D72FDB"/>
    <w:rsid w:val="00D730A8"/>
    <w:rsid w:val="00D737C6"/>
    <w:rsid w:val="00D7382A"/>
    <w:rsid w:val="00D73AA5"/>
    <w:rsid w:val="00D73B4B"/>
    <w:rsid w:val="00D73C99"/>
    <w:rsid w:val="00D73F65"/>
    <w:rsid w:val="00D73FC9"/>
    <w:rsid w:val="00D745FF"/>
    <w:rsid w:val="00D7475F"/>
    <w:rsid w:val="00D74B0F"/>
    <w:rsid w:val="00D74B26"/>
    <w:rsid w:val="00D74B29"/>
    <w:rsid w:val="00D74C20"/>
    <w:rsid w:val="00D74E37"/>
    <w:rsid w:val="00D75C72"/>
    <w:rsid w:val="00D75DCB"/>
    <w:rsid w:val="00D75ED9"/>
    <w:rsid w:val="00D761C5"/>
    <w:rsid w:val="00D762F1"/>
    <w:rsid w:val="00D76A1E"/>
    <w:rsid w:val="00D76FAE"/>
    <w:rsid w:val="00D775A9"/>
    <w:rsid w:val="00D77A5A"/>
    <w:rsid w:val="00D77BA9"/>
    <w:rsid w:val="00D77CDA"/>
    <w:rsid w:val="00D80056"/>
    <w:rsid w:val="00D802E9"/>
    <w:rsid w:val="00D80305"/>
    <w:rsid w:val="00D80884"/>
    <w:rsid w:val="00D80AD2"/>
    <w:rsid w:val="00D80CB7"/>
    <w:rsid w:val="00D80DD1"/>
    <w:rsid w:val="00D80DD6"/>
    <w:rsid w:val="00D80DDF"/>
    <w:rsid w:val="00D80F85"/>
    <w:rsid w:val="00D813DD"/>
    <w:rsid w:val="00D81955"/>
    <w:rsid w:val="00D81A6A"/>
    <w:rsid w:val="00D82553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3F57"/>
    <w:rsid w:val="00D944EE"/>
    <w:rsid w:val="00D94DBC"/>
    <w:rsid w:val="00D95A57"/>
    <w:rsid w:val="00D95EDD"/>
    <w:rsid w:val="00D95F6D"/>
    <w:rsid w:val="00D96128"/>
    <w:rsid w:val="00D96561"/>
    <w:rsid w:val="00D96AE3"/>
    <w:rsid w:val="00D96C6D"/>
    <w:rsid w:val="00D96F8E"/>
    <w:rsid w:val="00D97061"/>
    <w:rsid w:val="00D974CF"/>
    <w:rsid w:val="00D979D3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4C9C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725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44B"/>
    <w:rsid w:val="00DB4B26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43E"/>
    <w:rsid w:val="00DC1DCB"/>
    <w:rsid w:val="00DC2434"/>
    <w:rsid w:val="00DC2528"/>
    <w:rsid w:val="00DC2ABD"/>
    <w:rsid w:val="00DC2D53"/>
    <w:rsid w:val="00DC2E20"/>
    <w:rsid w:val="00DC316F"/>
    <w:rsid w:val="00DC3383"/>
    <w:rsid w:val="00DC3430"/>
    <w:rsid w:val="00DC35A0"/>
    <w:rsid w:val="00DC3646"/>
    <w:rsid w:val="00DC3924"/>
    <w:rsid w:val="00DC3C47"/>
    <w:rsid w:val="00DC3DF9"/>
    <w:rsid w:val="00DC4257"/>
    <w:rsid w:val="00DC46F2"/>
    <w:rsid w:val="00DC4814"/>
    <w:rsid w:val="00DC48CD"/>
    <w:rsid w:val="00DC4D23"/>
    <w:rsid w:val="00DC556D"/>
    <w:rsid w:val="00DC55F8"/>
    <w:rsid w:val="00DC5C9A"/>
    <w:rsid w:val="00DC5D62"/>
    <w:rsid w:val="00DC6427"/>
    <w:rsid w:val="00DC6445"/>
    <w:rsid w:val="00DC66A2"/>
    <w:rsid w:val="00DC6960"/>
    <w:rsid w:val="00DC6D0F"/>
    <w:rsid w:val="00DC6F7B"/>
    <w:rsid w:val="00DC6F89"/>
    <w:rsid w:val="00DC6FE4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2ED9"/>
    <w:rsid w:val="00DD35E5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50C3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3DF2"/>
    <w:rsid w:val="00DE437D"/>
    <w:rsid w:val="00DE4518"/>
    <w:rsid w:val="00DE4766"/>
    <w:rsid w:val="00DE49ED"/>
    <w:rsid w:val="00DE4FE4"/>
    <w:rsid w:val="00DE4FFC"/>
    <w:rsid w:val="00DE59C8"/>
    <w:rsid w:val="00DE5AE9"/>
    <w:rsid w:val="00DE5B9C"/>
    <w:rsid w:val="00DE5BC4"/>
    <w:rsid w:val="00DE6558"/>
    <w:rsid w:val="00DE68AE"/>
    <w:rsid w:val="00DE68BB"/>
    <w:rsid w:val="00DE701D"/>
    <w:rsid w:val="00DE7683"/>
    <w:rsid w:val="00DE7935"/>
    <w:rsid w:val="00DF02A5"/>
    <w:rsid w:val="00DF0564"/>
    <w:rsid w:val="00DF0720"/>
    <w:rsid w:val="00DF086E"/>
    <w:rsid w:val="00DF0A44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8A1"/>
    <w:rsid w:val="00DF3B97"/>
    <w:rsid w:val="00DF3D13"/>
    <w:rsid w:val="00DF42FF"/>
    <w:rsid w:val="00DF43AE"/>
    <w:rsid w:val="00DF4890"/>
    <w:rsid w:val="00DF4999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C5C"/>
    <w:rsid w:val="00DF7E7F"/>
    <w:rsid w:val="00DF7EF0"/>
    <w:rsid w:val="00E0008F"/>
    <w:rsid w:val="00E00180"/>
    <w:rsid w:val="00E002B1"/>
    <w:rsid w:val="00E00595"/>
    <w:rsid w:val="00E006C8"/>
    <w:rsid w:val="00E0087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3286"/>
    <w:rsid w:val="00E0331F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203"/>
    <w:rsid w:val="00E0730D"/>
    <w:rsid w:val="00E07507"/>
    <w:rsid w:val="00E0759A"/>
    <w:rsid w:val="00E07648"/>
    <w:rsid w:val="00E076E1"/>
    <w:rsid w:val="00E07754"/>
    <w:rsid w:val="00E07C42"/>
    <w:rsid w:val="00E07D9E"/>
    <w:rsid w:val="00E10131"/>
    <w:rsid w:val="00E10902"/>
    <w:rsid w:val="00E10F68"/>
    <w:rsid w:val="00E1169B"/>
    <w:rsid w:val="00E12877"/>
    <w:rsid w:val="00E12A1D"/>
    <w:rsid w:val="00E12D28"/>
    <w:rsid w:val="00E13540"/>
    <w:rsid w:val="00E13AA4"/>
    <w:rsid w:val="00E14653"/>
    <w:rsid w:val="00E146DC"/>
    <w:rsid w:val="00E14853"/>
    <w:rsid w:val="00E14A75"/>
    <w:rsid w:val="00E14E64"/>
    <w:rsid w:val="00E14FF5"/>
    <w:rsid w:val="00E1574B"/>
    <w:rsid w:val="00E15F44"/>
    <w:rsid w:val="00E16789"/>
    <w:rsid w:val="00E16ACC"/>
    <w:rsid w:val="00E16BDB"/>
    <w:rsid w:val="00E16D69"/>
    <w:rsid w:val="00E17385"/>
    <w:rsid w:val="00E17396"/>
    <w:rsid w:val="00E175B7"/>
    <w:rsid w:val="00E177A1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5DA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69C"/>
    <w:rsid w:val="00E277E5"/>
    <w:rsid w:val="00E27902"/>
    <w:rsid w:val="00E301AC"/>
    <w:rsid w:val="00E301CB"/>
    <w:rsid w:val="00E305E6"/>
    <w:rsid w:val="00E30AC9"/>
    <w:rsid w:val="00E30AFD"/>
    <w:rsid w:val="00E30BC6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1F66"/>
    <w:rsid w:val="00E3202F"/>
    <w:rsid w:val="00E321D7"/>
    <w:rsid w:val="00E32C2F"/>
    <w:rsid w:val="00E33283"/>
    <w:rsid w:val="00E33925"/>
    <w:rsid w:val="00E3393F"/>
    <w:rsid w:val="00E342CF"/>
    <w:rsid w:val="00E34313"/>
    <w:rsid w:val="00E34728"/>
    <w:rsid w:val="00E34777"/>
    <w:rsid w:val="00E34AAE"/>
    <w:rsid w:val="00E35358"/>
    <w:rsid w:val="00E35514"/>
    <w:rsid w:val="00E3629E"/>
    <w:rsid w:val="00E364AB"/>
    <w:rsid w:val="00E36504"/>
    <w:rsid w:val="00E36862"/>
    <w:rsid w:val="00E36AAE"/>
    <w:rsid w:val="00E36BA1"/>
    <w:rsid w:val="00E37156"/>
    <w:rsid w:val="00E37527"/>
    <w:rsid w:val="00E376BD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846"/>
    <w:rsid w:val="00E4293A"/>
    <w:rsid w:val="00E42AB2"/>
    <w:rsid w:val="00E42BFE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138"/>
    <w:rsid w:val="00E50832"/>
    <w:rsid w:val="00E50A5F"/>
    <w:rsid w:val="00E50BF9"/>
    <w:rsid w:val="00E51A26"/>
    <w:rsid w:val="00E51D0B"/>
    <w:rsid w:val="00E5244A"/>
    <w:rsid w:val="00E52801"/>
    <w:rsid w:val="00E52821"/>
    <w:rsid w:val="00E52A26"/>
    <w:rsid w:val="00E52DE9"/>
    <w:rsid w:val="00E52F2C"/>
    <w:rsid w:val="00E53370"/>
    <w:rsid w:val="00E537A8"/>
    <w:rsid w:val="00E53859"/>
    <w:rsid w:val="00E538E3"/>
    <w:rsid w:val="00E540D4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20C"/>
    <w:rsid w:val="00E61A78"/>
    <w:rsid w:val="00E61AF1"/>
    <w:rsid w:val="00E61B5D"/>
    <w:rsid w:val="00E61BBA"/>
    <w:rsid w:val="00E61C24"/>
    <w:rsid w:val="00E61D90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622"/>
    <w:rsid w:val="00E67884"/>
    <w:rsid w:val="00E67AD6"/>
    <w:rsid w:val="00E67B99"/>
    <w:rsid w:val="00E67F8F"/>
    <w:rsid w:val="00E705A5"/>
    <w:rsid w:val="00E70693"/>
    <w:rsid w:val="00E7103C"/>
    <w:rsid w:val="00E710E3"/>
    <w:rsid w:val="00E71BCC"/>
    <w:rsid w:val="00E71DA9"/>
    <w:rsid w:val="00E71FEF"/>
    <w:rsid w:val="00E728E1"/>
    <w:rsid w:val="00E72901"/>
    <w:rsid w:val="00E72B8B"/>
    <w:rsid w:val="00E735CD"/>
    <w:rsid w:val="00E73635"/>
    <w:rsid w:val="00E7387A"/>
    <w:rsid w:val="00E74510"/>
    <w:rsid w:val="00E7455B"/>
    <w:rsid w:val="00E74722"/>
    <w:rsid w:val="00E74E72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856"/>
    <w:rsid w:val="00E82A9E"/>
    <w:rsid w:val="00E83632"/>
    <w:rsid w:val="00E83947"/>
    <w:rsid w:val="00E83A3B"/>
    <w:rsid w:val="00E84218"/>
    <w:rsid w:val="00E845F8"/>
    <w:rsid w:val="00E8467F"/>
    <w:rsid w:val="00E847C7"/>
    <w:rsid w:val="00E848C4"/>
    <w:rsid w:val="00E848F7"/>
    <w:rsid w:val="00E84BF6"/>
    <w:rsid w:val="00E8503C"/>
    <w:rsid w:val="00E85369"/>
    <w:rsid w:val="00E85662"/>
    <w:rsid w:val="00E85818"/>
    <w:rsid w:val="00E85A32"/>
    <w:rsid w:val="00E85B55"/>
    <w:rsid w:val="00E85D66"/>
    <w:rsid w:val="00E86880"/>
    <w:rsid w:val="00E86A55"/>
    <w:rsid w:val="00E870DE"/>
    <w:rsid w:val="00E87118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E04"/>
    <w:rsid w:val="00E93E8C"/>
    <w:rsid w:val="00E942C0"/>
    <w:rsid w:val="00E944E8"/>
    <w:rsid w:val="00E9462D"/>
    <w:rsid w:val="00E946FD"/>
    <w:rsid w:val="00E94BAA"/>
    <w:rsid w:val="00E94F3A"/>
    <w:rsid w:val="00E950C9"/>
    <w:rsid w:val="00E95D02"/>
    <w:rsid w:val="00E96011"/>
    <w:rsid w:val="00E96972"/>
    <w:rsid w:val="00E96C6D"/>
    <w:rsid w:val="00E96D9D"/>
    <w:rsid w:val="00E96F0B"/>
    <w:rsid w:val="00E96F3F"/>
    <w:rsid w:val="00E96F90"/>
    <w:rsid w:val="00E970EE"/>
    <w:rsid w:val="00E977B4"/>
    <w:rsid w:val="00E9781B"/>
    <w:rsid w:val="00EA008E"/>
    <w:rsid w:val="00EA00AB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715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33F"/>
    <w:rsid w:val="00EC0432"/>
    <w:rsid w:val="00EC10FB"/>
    <w:rsid w:val="00EC1349"/>
    <w:rsid w:val="00EC143A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1B1"/>
    <w:rsid w:val="00EC7625"/>
    <w:rsid w:val="00EC7C0B"/>
    <w:rsid w:val="00ED007E"/>
    <w:rsid w:val="00ED082F"/>
    <w:rsid w:val="00ED1007"/>
    <w:rsid w:val="00ED12FF"/>
    <w:rsid w:val="00ED15F6"/>
    <w:rsid w:val="00ED1852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7C0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7435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72"/>
    <w:rsid w:val="00EE3390"/>
    <w:rsid w:val="00EE3493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193"/>
    <w:rsid w:val="00EE5E1A"/>
    <w:rsid w:val="00EE5E2C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1BAF"/>
    <w:rsid w:val="00EF2020"/>
    <w:rsid w:val="00EF25D2"/>
    <w:rsid w:val="00EF2641"/>
    <w:rsid w:val="00EF2B64"/>
    <w:rsid w:val="00EF2DB3"/>
    <w:rsid w:val="00EF2E5B"/>
    <w:rsid w:val="00EF3E2C"/>
    <w:rsid w:val="00EF3E7F"/>
    <w:rsid w:val="00EF3FB1"/>
    <w:rsid w:val="00EF3FE4"/>
    <w:rsid w:val="00EF4126"/>
    <w:rsid w:val="00EF466A"/>
    <w:rsid w:val="00EF5042"/>
    <w:rsid w:val="00EF547F"/>
    <w:rsid w:val="00EF5A3A"/>
    <w:rsid w:val="00EF6542"/>
    <w:rsid w:val="00EF6D4E"/>
    <w:rsid w:val="00EF6DF3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D1A"/>
    <w:rsid w:val="00F00D3C"/>
    <w:rsid w:val="00F00DEF"/>
    <w:rsid w:val="00F01308"/>
    <w:rsid w:val="00F01426"/>
    <w:rsid w:val="00F01701"/>
    <w:rsid w:val="00F01803"/>
    <w:rsid w:val="00F0195C"/>
    <w:rsid w:val="00F01DD5"/>
    <w:rsid w:val="00F01EF8"/>
    <w:rsid w:val="00F022DE"/>
    <w:rsid w:val="00F029C4"/>
    <w:rsid w:val="00F02D71"/>
    <w:rsid w:val="00F0342B"/>
    <w:rsid w:val="00F0358D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5F2"/>
    <w:rsid w:val="00F06769"/>
    <w:rsid w:val="00F069D6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704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644"/>
    <w:rsid w:val="00F13BC5"/>
    <w:rsid w:val="00F13E85"/>
    <w:rsid w:val="00F1466D"/>
    <w:rsid w:val="00F1499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5A7E"/>
    <w:rsid w:val="00F16342"/>
    <w:rsid w:val="00F16AC7"/>
    <w:rsid w:val="00F16CAF"/>
    <w:rsid w:val="00F16FA6"/>
    <w:rsid w:val="00F172A3"/>
    <w:rsid w:val="00F179B7"/>
    <w:rsid w:val="00F17CCE"/>
    <w:rsid w:val="00F17DC0"/>
    <w:rsid w:val="00F206CE"/>
    <w:rsid w:val="00F20BBC"/>
    <w:rsid w:val="00F20E8C"/>
    <w:rsid w:val="00F2146E"/>
    <w:rsid w:val="00F21640"/>
    <w:rsid w:val="00F21A82"/>
    <w:rsid w:val="00F220EA"/>
    <w:rsid w:val="00F22236"/>
    <w:rsid w:val="00F22EFB"/>
    <w:rsid w:val="00F23073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B4"/>
    <w:rsid w:val="00F27AA1"/>
    <w:rsid w:val="00F27B28"/>
    <w:rsid w:val="00F27BE7"/>
    <w:rsid w:val="00F27CD2"/>
    <w:rsid w:val="00F27E11"/>
    <w:rsid w:val="00F27FCA"/>
    <w:rsid w:val="00F3036C"/>
    <w:rsid w:val="00F3048D"/>
    <w:rsid w:val="00F305E0"/>
    <w:rsid w:val="00F30A0F"/>
    <w:rsid w:val="00F30D8A"/>
    <w:rsid w:val="00F30F88"/>
    <w:rsid w:val="00F31132"/>
    <w:rsid w:val="00F31A9B"/>
    <w:rsid w:val="00F31DDC"/>
    <w:rsid w:val="00F31ED8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3B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6D6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76B8"/>
    <w:rsid w:val="00F47855"/>
    <w:rsid w:val="00F47C64"/>
    <w:rsid w:val="00F47C7E"/>
    <w:rsid w:val="00F47D62"/>
    <w:rsid w:val="00F47E13"/>
    <w:rsid w:val="00F47F21"/>
    <w:rsid w:val="00F5016E"/>
    <w:rsid w:val="00F502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AC2"/>
    <w:rsid w:val="00F52B46"/>
    <w:rsid w:val="00F52E52"/>
    <w:rsid w:val="00F53159"/>
    <w:rsid w:val="00F534FD"/>
    <w:rsid w:val="00F53D1A"/>
    <w:rsid w:val="00F54659"/>
    <w:rsid w:val="00F5487F"/>
    <w:rsid w:val="00F54B99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CC7"/>
    <w:rsid w:val="00F610F8"/>
    <w:rsid w:val="00F61510"/>
    <w:rsid w:val="00F61548"/>
    <w:rsid w:val="00F6160A"/>
    <w:rsid w:val="00F6170B"/>
    <w:rsid w:val="00F61A26"/>
    <w:rsid w:val="00F61ED5"/>
    <w:rsid w:val="00F61FAD"/>
    <w:rsid w:val="00F6211C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E84"/>
    <w:rsid w:val="00F70537"/>
    <w:rsid w:val="00F70AD4"/>
    <w:rsid w:val="00F70F10"/>
    <w:rsid w:val="00F711B9"/>
    <w:rsid w:val="00F711F3"/>
    <w:rsid w:val="00F71467"/>
    <w:rsid w:val="00F717D9"/>
    <w:rsid w:val="00F7209F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D06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257"/>
    <w:rsid w:val="00F90D13"/>
    <w:rsid w:val="00F911C7"/>
    <w:rsid w:val="00F9143C"/>
    <w:rsid w:val="00F91527"/>
    <w:rsid w:val="00F916E8"/>
    <w:rsid w:val="00F91DB2"/>
    <w:rsid w:val="00F922FE"/>
    <w:rsid w:val="00F924FE"/>
    <w:rsid w:val="00F9269D"/>
    <w:rsid w:val="00F92837"/>
    <w:rsid w:val="00F929DC"/>
    <w:rsid w:val="00F92A6E"/>
    <w:rsid w:val="00F92C41"/>
    <w:rsid w:val="00F930B9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5F"/>
    <w:rsid w:val="00F95556"/>
    <w:rsid w:val="00F95809"/>
    <w:rsid w:val="00F958F5"/>
    <w:rsid w:val="00F960EF"/>
    <w:rsid w:val="00F96685"/>
    <w:rsid w:val="00F96857"/>
    <w:rsid w:val="00F96C29"/>
    <w:rsid w:val="00F96D0F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5D36"/>
    <w:rsid w:val="00FA640A"/>
    <w:rsid w:val="00FA64A4"/>
    <w:rsid w:val="00FA6AC9"/>
    <w:rsid w:val="00FA6EB9"/>
    <w:rsid w:val="00FA7622"/>
    <w:rsid w:val="00FA7747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0DD"/>
    <w:rsid w:val="00FC617C"/>
    <w:rsid w:val="00FC6221"/>
    <w:rsid w:val="00FC6448"/>
    <w:rsid w:val="00FC647F"/>
    <w:rsid w:val="00FC67F0"/>
    <w:rsid w:val="00FC6F82"/>
    <w:rsid w:val="00FC71CC"/>
    <w:rsid w:val="00FC753C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33C"/>
    <w:rsid w:val="00FD15A8"/>
    <w:rsid w:val="00FD26A6"/>
    <w:rsid w:val="00FD27E0"/>
    <w:rsid w:val="00FD2842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C0E"/>
    <w:rsid w:val="00FD5DC0"/>
    <w:rsid w:val="00FD62F3"/>
    <w:rsid w:val="00FD664A"/>
    <w:rsid w:val="00FD6A78"/>
    <w:rsid w:val="00FD6C02"/>
    <w:rsid w:val="00FD6C31"/>
    <w:rsid w:val="00FD6C78"/>
    <w:rsid w:val="00FD6D10"/>
    <w:rsid w:val="00FD6DFC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05A"/>
    <w:rsid w:val="00FE35AC"/>
    <w:rsid w:val="00FE3D04"/>
    <w:rsid w:val="00FE3E03"/>
    <w:rsid w:val="00FE3E37"/>
    <w:rsid w:val="00FE466A"/>
    <w:rsid w:val="00FE4914"/>
    <w:rsid w:val="00FE4BF4"/>
    <w:rsid w:val="00FE4CB7"/>
    <w:rsid w:val="00FE4CDF"/>
    <w:rsid w:val="00FE5326"/>
    <w:rsid w:val="00FE5638"/>
    <w:rsid w:val="00FE592A"/>
    <w:rsid w:val="00FE5C72"/>
    <w:rsid w:val="00FE5D5B"/>
    <w:rsid w:val="00FE6633"/>
    <w:rsid w:val="00FE6727"/>
    <w:rsid w:val="00FE6B6B"/>
    <w:rsid w:val="00FE6DDA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6773"/>
    <w:rsid w:val="00FF6B4C"/>
    <w:rsid w:val="00FF7080"/>
    <w:rsid w:val="00FF70AF"/>
    <w:rsid w:val="00FF7188"/>
    <w:rsid w:val="00FF754E"/>
    <w:rsid w:val="00FF7648"/>
    <w:rsid w:val="00FF77D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103E5-D50D-4508-B7E6-1D4C0F75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C182D-0EB3-4E06-9A9F-79E0ADE3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9829</Words>
  <Characters>56026</Characters>
  <Application>Microsoft Office Word</Application>
  <DocSecurity>0</DocSecurity>
  <Lines>466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65724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Wasana Ngambunplook</dc:creator>
  <cp:keywords/>
  <dc:description/>
  <cp:lastModifiedBy>Chayanant Seneenant -GPSC</cp:lastModifiedBy>
  <cp:revision>3</cp:revision>
  <cp:lastPrinted>2017-10-31T12:28:00Z</cp:lastPrinted>
  <dcterms:created xsi:type="dcterms:W3CDTF">2017-11-06T04:22:00Z</dcterms:created>
  <dcterms:modified xsi:type="dcterms:W3CDTF">2017-11-06T04:22:00Z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