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1368"/>
        <w:gridCol w:w="8165"/>
      </w:tblGrid>
      <w:tr w:rsidR="00685193" w:rsidRPr="008C010D">
        <w:tc>
          <w:tcPr>
            <w:tcW w:w="1368" w:type="dxa"/>
          </w:tcPr>
          <w:p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0" w:name="_GoBack"/>
            <w:bookmarkEnd w:id="0"/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8C010D">
        <w:tc>
          <w:tcPr>
            <w:tcW w:w="1368" w:type="dxa"/>
          </w:tcPr>
          <w:p w:rsidR="00CD2B8D" w:rsidRPr="008C010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:rsidR="00CD2B8D" w:rsidRPr="008C010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F5C79" w:rsidRPr="008C010D">
        <w:tc>
          <w:tcPr>
            <w:tcW w:w="1368" w:type="dxa"/>
          </w:tcPr>
          <w:p w:rsidR="006F5C79" w:rsidRPr="008C010D" w:rsidRDefault="006F5C79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:rsidR="006F5C79" w:rsidRPr="008C010D" w:rsidRDefault="006F5C79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6F5C79" w:rsidRPr="008C010D">
        <w:tc>
          <w:tcPr>
            <w:tcW w:w="1368" w:type="dxa"/>
          </w:tcPr>
          <w:p w:rsidR="006F5C79" w:rsidRPr="008C010D" w:rsidRDefault="006F5C79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165" w:type="dxa"/>
          </w:tcPr>
          <w:p w:rsidR="006F5C79" w:rsidRPr="008C010D" w:rsidRDefault="006F5C79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F5C79" w:rsidRPr="008C010D">
        <w:tc>
          <w:tcPr>
            <w:tcW w:w="1368" w:type="dxa"/>
          </w:tcPr>
          <w:p w:rsidR="006F5C79" w:rsidRPr="008C010D" w:rsidRDefault="006F5C79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:rsidR="006F5C79" w:rsidRPr="008C010D" w:rsidRDefault="006F5C79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E5C0A" w:rsidRPr="008C010D">
        <w:tc>
          <w:tcPr>
            <w:tcW w:w="1368" w:type="dxa"/>
          </w:tcPr>
          <w:p w:rsidR="00BE5C0A" w:rsidRPr="008C010D" w:rsidRDefault="00BE5C0A" w:rsidP="00BE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:rsidR="00BE5C0A" w:rsidRPr="008C010D" w:rsidRDefault="00BE5C0A" w:rsidP="00BE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BE5C0A" w:rsidRPr="008C010D">
        <w:tc>
          <w:tcPr>
            <w:tcW w:w="1368" w:type="dxa"/>
          </w:tcPr>
          <w:p w:rsidR="00BE5C0A" w:rsidRPr="008C010D" w:rsidRDefault="00BE5C0A" w:rsidP="00BE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:rsidR="00BE5C0A" w:rsidRPr="008C010D" w:rsidRDefault="00BE5C0A" w:rsidP="00BE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โครงการอสังหาริมทรัพย์</w:t>
            </w: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ระหว่างการพัฒนา</w:t>
            </w:r>
          </w:p>
        </w:tc>
      </w:tr>
      <w:tr w:rsidR="00BE5C0A" w:rsidRPr="008C010D">
        <w:tc>
          <w:tcPr>
            <w:tcW w:w="1368" w:type="dxa"/>
          </w:tcPr>
          <w:p w:rsidR="00BE5C0A" w:rsidRPr="008C010D" w:rsidRDefault="00BE5C0A" w:rsidP="00BE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:rsidR="00BE5C0A" w:rsidRPr="008C010D" w:rsidRDefault="00BE5C0A" w:rsidP="00BE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BE5C0A" w:rsidRPr="008C010D">
        <w:tc>
          <w:tcPr>
            <w:tcW w:w="1368" w:type="dxa"/>
          </w:tcPr>
          <w:p w:rsidR="00BE5C0A" w:rsidRPr="008C010D" w:rsidRDefault="00BE5C0A" w:rsidP="00BE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:rsidR="00BE5C0A" w:rsidRPr="008C010D" w:rsidRDefault="00BE5C0A" w:rsidP="00BE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BE5C0A" w:rsidRPr="008C010D">
        <w:tc>
          <w:tcPr>
            <w:tcW w:w="1368" w:type="dxa"/>
          </w:tcPr>
          <w:p w:rsidR="00BE5C0A" w:rsidRPr="008C010D" w:rsidRDefault="00BE5C0A" w:rsidP="00BE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:rsidR="00BE5C0A" w:rsidRPr="008C010D" w:rsidRDefault="00BE5C0A" w:rsidP="00BE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E5C0A" w:rsidRPr="008C010D">
        <w:tc>
          <w:tcPr>
            <w:tcW w:w="1368" w:type="dxa"/>
          </w:tcPr>
          <w:p w:rsidR="00BE5C0A" w:rsidRPr="008C010D" w:rsidRDefault="00BE5C0A" w:rsidP="00BE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:rsidR="00BE5C0A" w:rsidRPr="008C010D" w:rsidRDefault="00BE5C0A" w:rsidP="00BE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E5C0A" w:rsidRPr="008C010D">
        <w:tc>
          <w:tcPr>
            <w:tcW w:w="1368" w:type="dxa"/>
          </w:tcPr>
          <w:p w:rsidR="00BE5C0A" w:rsidRPr="008C010D" w:rsidRDefault="00BE5C0A" w:rsidP="00BE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:rsidR="00BE5C0A" w:rsidRPr="008C010D" w:rsidRDefault="00BE5C0A" w:rsidP="00BE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BE5C0A" w:rsidRPr="008C010D">
        <w:tc>
          <w:tcPr>
            <w:tcW w:w="1368" w:type="dxa"/>
          </w:tcPr>
          <w:p w:rsidR="00BE5C0A" w:rsidRPr="008C010D" w:rsidRDefault="00BE5C0A" w:rsidP="00BE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:rsidR="00BE5C0A" w:rsidRPr="008C010D" w:rsidRDefault="00BE5C0A" w:rsidP="00BE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BE5C0A" w:rsidRPr="008C010D">
        <w:tc>
          <w:tcPr>
            <w:tcW w:w="1368" w:type="dxa"/>
          </w:tcPr>
          <w:p w:rsidR="00BE5C0A" w:rsidRPr="008C010D" w:rsidRDefault="00BE5C0A" w:rsidP="00BE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:rsidR="00BE5C0A" w:rsidRPr="008C010D" w:rsidRDefault="00BE5C0A" w:rsidP="00BE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BE5C0A" w:rsidRPr="008C010D">
        <w:tc>
          <w:tcPr>
            <w:tcW w:w="1368" w:type="dxa"/>
          </w:tcPr>
          <w:p w:rsidR="00BE5C0A" w:rsidRPr="008C010D" w:rsidRDefault="00BE5C0A" w:rsidP="00BE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8165" w:type="dxa"/>
          </w:tcPr>
          <w:p w:rsidR="00BE5C0A" w:rsidRPr="008C010D" w:rsidRDefault="00BE5C0A" w:rsidP="00BE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ข้อมูลทางการเงินจำแนกตามส่วนงาน</w:t>
            </w:r>
          </w:p>
        </w:tc>
      </w:tr>
      <w:tr w:rsidR="00BE5C0A" w:rsidRPr="008C010D">
        <w:tc>
          <w:tcPr>
            <w:tcW w:w="1368" w:type="dxa"/>
          </w:tcPr>
          <w:p w:rsidR="00BE5C0A" w:rsidRPr="008C010D" w:rsidRDefault="00BE5C0A" w:rsidP="00BE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8165" w:type="dxa"/>
          </w:tcPr>
          <w:p w:rsidR="00BE5C0A" w:rsidRPr="008C010D" w:rsidRDefault="00BE5C0A" w:rsidP="0085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</w:t>
            </w:r>
            <w:r w:rsidR="00F60A5A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DA5A03" w:rsidRPr="008C010D">
        <w:tc>
          <w:tcPr>
            <w:tcW w:w="1368" w:type="dxa"/>
          </w:tcPr>
          <w:p w:rsidR="00DA5A03" w:rsidRPr="008C010D" w:rsidRDefault="00DA5A03" w:rsidP="00DA5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8165" w:type="dxa"/>
          </w:tcPr>
          <w:p w:rsidR="00DA5A03" w:rsidRPr="008C010D" w:rsidRDefault="00DA5A03" w:rsidP="00DA5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DA5A03" w:rsidRPr="008C010D">
        <w:tc>
          <w:tcPr>
            <w:tcW w:w="1368" w:type="dxa"/>
          </w:tcPr>
          <w:p w:rsidR="00DA5A03" w:rsidRPr="008C010D" w:rsidRDefault="00DA5A03" w:rsidP="00DA5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8165" w:type="dxa"/>
          </w:tcPr>
          <w:p w:rsidR="00DA5A03" w:rsidRPr="008C010D" w:rsidRDefault="00DA5A03" w:rsidP="00DA5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A5A03" w:rsidRPr="008C010D">
        <w:tc>
          <w:tcPr>
            <w:tcW w:w="1368" w:type="dxa"/>
          </w:tcPr>
          <w:p w:rsidR="00DA5A03" w:rsidRPr="008C010D" w:rsidRDefault="00DA5A03" w:rsidP="00DA5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8165" w:type="dxa"/>
          </w:tcPr>
          <w:p w:rsidR="00DA5A03" w:rsidRPr="008C010D" w:rsidRDefault="00DA5A03" w:rsidP="00DA5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A5A03" w:rsidRPr="008C010D">
        <w:tc>
          <w:tcPr>
            <w:tcW w:w="1368" w:type="dxa"/>
          </w:tcPr>
          <w:p w:rsidR="00DA5A03" w:rsidRPr="008C010D" w:rsidRDefault="00DA5A03" w:rsidP="00DA5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8165" w:type="dxa"/>
          </w:tcPr>
          <w:p w:rsidR="00DA5A03" w:rsidRPr="008C010D" w:rsidRDefault="00DA5A03" w:rsidP="00DA5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DA5A03" w:rsidRPr="008C010D">
        <w:tc>
          <w:tcPr>
            <w:tcW w:w="1368" w:type="dxa"/>
          </w:tcPr>
          <w:p w:rsidR="00DA5A03" w:rsidRDefault="00DA5A03" w:rsidP="00DA5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8165" w:type="dxa"/>
          </w:tcPr>
          <w:p w:rsidR="00DA5A03" w:rsidRDefault="00DA5A03" w:rsidP="00DA5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DA5A03" w:rsidRPr="008C010D">
        <w:tc>
          <w:tcPr>
            <w:tcW w:w="1368" w:type="dxa"/>
          </w:tcPr>
          <w:p w:rsidR="00DA5A03" w:rsidRDefault="00DA5A03" w:rsidP="00DA5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165" w:type="dxa"/>
          </w:tcPr>
          <w:p w:rsidR="00DA5A03" w:rsidRDefault="00DA5A03" w:rsidP="00DA5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17F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การจัดประเภทรายการใหม่</w:t>
            </w:r>
          </w:p>
        </w:tc>
      </w:tr>
    </w:tbl>
    <w:p w:rsidR="00F60A5A" w:rsidRPr="00B62EDB" w:rsidRDefault="00685193" w:rsidP="00F60A5A">
      <w:pPr>
        <w:pStyle w:val="FSContent"/>
      </w:pPr>
      <w:r w:rsidRPr="008C010D">
        <w:br w:type="page"/>
      </w:r>
      <w:r w:rsidR="00F60A5A" w:rsidRPr="00B62EDB">
        <w:rPr>
          <w:cs/>
        </w:rPr>
        <w:lastRenderedPageBreak/>
        <w:t>หมายเหตุประกอบงบการเงิน</w:t>
      </w:r>
      <w:r w:rsidR="00F60A5A" w:rsidRPr="00F60A5A">
        <w:rPr>
          <w:cs/>
        </w:rPr>
        <w:t>เป็น</w:t>
      </w:r>
      <w:r w:rsidR="00F60A5A" w:rsidRPr="00B62EDB">
        <w:rPr>
          <w:cs/>
        </w:rPr>
        <w:t>ส่วนหนึ่งของงบการเงินระหว่างกาลนี้</w:t>
      </w:r>
    </w:p>
    <w:p w:rsidR="00616607" w:rsidRPr="00B62EDB" w:rsidRDefault="00616607" w:rsidP="00F60A5A">
      <w:pPr>
        <w:pStyle w:val="FSBlank"/>
      </w:pPr>
    </w:p>
    <w:p w:rsidR="00F05BC4" w:rsidRPr="008C010D" w:rsidRDefault="00F05BC4" w:rsidP="00F05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AA4649">
        <w:rPr>
          <w:rFonts w:ascii="Angsana New" w:hAnsi="Angsana New"/>
          <w:sz w:val="30"/>
          <w:szCs w:val="30"/>
        </w:rPr>
        <w:t xml:space="preserve">7 </w:t>
      </w:r>
      <w:r w:rsidR="00AA4649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054E21">
        <w:rPr>
          <w:rFonts w:ascii="Angsana New" w:hAnsi="Angsana New" w:hint="cs"/>
          <w:sz w:val="30"/>
          <w:szCs w:val="30"/>
          <w:cs/>
        </w:rPr>
        <w:t>2560</w:t>
      </w:r>
    </w:p>
    <w:p w:rsidR="00E470B0" w:rsidRPr="008C010D" w:rsidRDefault="00E470B0" w:rsidP="00F60A5A">
      <w:pPr>
        <w:pStyle w:val="FSBlank"/>
      </w:pPr>
    </w:p>
    <w:p w:rsidR="003057D6" w:rsidRPr="00022D80" w:rsidRDefault="003057D6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22D80">
        <w:rPr>
          <w:rFonts w:ascii="Angsana New" w:hAnsi="Angsana New"/>
          <w:sz w:val="30"/>
          <w:szCs w:val="30"/>
          <w:cs/>
          <w:lang w:val="th-TH"/>
        </w:rPr>
        <w:t>1</w:t>
      </w:r>
      <w:r w:rsidRPr="00022D80">
        <w:rPr>
          <w:rFonts w:ascii="Angsana New" w:hAnsi="Angsana New"/>
          <w:sz w:val="30"/>
          <w:szCs w:val="30"/>
          <w:cs/>
          <w:lang w:val="th-TH"/>
        </w:rPr>
        <w:tab/>
      </w:r>
      <w:r w:rsidR="00274989" w:rsidRPr="00022D80">
        <w:rPr>
          <w:rFonts w:ascii="Angsana New" w:hAnsi="Angsana New"/>
          <w:sz w:val="30"/>
          <w:szCs w:val="30"/>
          <w:cs/>
          <w:lang w:val="th-TH"/>
        </w:rPr>
        <w:t>ข้อมูล</w:t>
      </w:r>
      <w:r w:rsidRPr="00022D80">
        <w:rPr>
          <w:rFonts w:ascii="Angsana New" w:hAnsi="Angsana New"/>
          <w:sz w:val="30"/>
          <w:szCs w:val="30"/>
          <w:cs/>
          <w:lang w:val="th-TH"/>
        </w:rPr>
        <w:t>ทั่วไป</w:t>
      </w:r>
    </w:p>
    <w:p w:rsidR="000C0D65" w:rsidRPr="008C010D" w:rsidRDefault="000C0D65" w:rsidP="00F60A5A">
      <w:pPr>
        <w:pStyle w:val="FSBlank"/>
        <w:rPr>
          <w:cs/>
        </w:rPr>
      </w:pPr>
    </w:p>
    <w:p w:rsidR="003057D6" w:rsidRPr="008C010D" w:rsidRDefault="00C52BAB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8C010D">
        <w:rPr>
          <w:rFonts w:ascii="Angsana New" w:hAnsi="Angsana New"/>
          <w:sz w:val="30"/>
          <w:szCs w:val="30"/>
          <w:cs/>
        </w:rPr>
        <w:t>นวนคร</w:t>
      </w:r>
      <w:proofErr w:type="spellEnd"/>
      <w:r w:rsidRPr="008C010D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="003057D6" w:rsidRPr="008C010D">
        <w:rPr>
          <w:rFonts w:ascii="Angsana New" w:hAnsi="Angsana New"/>
          <w:sz w:val="30"/>
          <w:szCs w:val="30"/>
        </w:rPr>
        <w:t>“</w:t>
      </w:r>
      <w:r w:rsidR="003057D6" w:rsidRPr="008C010D">
        <w:rPr>
          <w:rFonts w:ascii="Angsana New" w:hAnsi="Angsana New"/>
          <w:sz w:val="30"/>
          <w:szCs w:val="30"/>
          <w:cs/>
        </w:rPr>
        <w:t>บริษัท</w:t>
      </w:r>
      <w:r w:rsidR="00AA7B42" w:rsidRPr="008C010D">
        <w:rPr>
          <w:rFonts w:ascii="Angsana New" w:hAnsi="Angsana New"/>
          <w:sz w:val="30"/>
          <w:szCs w:val="30"/>
        </w:rPr>
        <w:t>”</w:t>
      </w:r>
      <w:r w:rsidR="00AA7B42" w:rsidRPr="008C010D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2C069C" w:rsidRPr="008C010D">
        <w:rPr>
          <w:rFonts w:ascii="Angsana New" w:hAnsi="Angsana New"/>
          <w:sz w:val="30"/>
          <w:szCs w:val="30"/>
          <w:cs/>
        </w:rPr>
        <w:t>โดย</w:t>
      </w:r>
      <w:r w:rsidR="00737788" w:rsidRPr="008C010D">
        <w:rPr>
          <w:rFonts w:ascii="Angsana New" w:hAnsi="Angsana New"/>
          <w:sz w:val="30"/>
          <w:szCs w:val="30"/>
          <w:cs/>
        </w:rPr>
        <w:t>มี</w:t>
      </w:r>
      <w:r w:rsidR="00724CE0" w:rsidRPr="008C010D">
        <w:rPr>
          <w:rFonts w:ascii="Angsana New" w:hAnsi="Angsana New"/>
          <w:sz w:val="30"/>
          <w:szCs w:val="30"/>
          <w:cs/>
        </w:rPr>
        <w:t>สำนักงานใหญ่และสำนักงานสาขา</w:t>
      </w:r>
      <w:r w:rsidR="003057D6" w:rsidRPr="008C010D">
        <w:rPr>
          <w:rFonts w:ascii="Angsana New" w:hAnsi="Angsana New"/>
          <w:sz w:val="30"/>
          <w:szCs w:val="30"/>
          <w:cs/>
        </w:rPr>
        <w:t>ที่จดทะเบียน</w:t>
      </w:r>
      <w:r w:rsidR="007439D4" w:rsidRPr="008C010D">
        <w:rPr>
          <w:rFonts w:ascii="Angsana New" w:hAnsi="Angsana New"/>
          <w:sz w:val="30"/>
          <w:szCs w:val="30"/>
          <w:cs/>
        </w:rPr>
        <w:t>ดังนี้</w:t>
      </w:r>
    </w:p>
    <w:p w:rsidR="003057D6" w:rsidRPr="008C010D" w:rsidRDefault="003057D6" w:rsidP="00F60A5A">
      <w:pPr>
        <w:pStyle w:val="FSBlank"/>
      </w:pPr>
    </w:p>
    <w:tbl>
      <w:tblPr>
        <w:tblW w:w="9270" w:type="dxa"/>
        <w:tblInd w:w="450" w:type="dxa"/>
        <w:tblLayout w:type="fixed"/>
        <w:tblLook w:val="0000"/>
      </w:tblPr>
      <w:tblGrid>
        <w:gridCol w:w="1440"/>
        <w:gridCol w:w="270"/>
        <w:gridCol w:w="7560"/>
      </w:tblGrid>
      <w:tr w:rsidR="003F1DAF" w:rsidRPr="008C010D" w:rsidTr="005B26DA">
        <w:tc>
          <w:tcPr>
            <w:tcW w:w="1440" w:type="dxa"/>
          </w:tcPr>
          <w:p w:rsidR="003F1DAF" w:rsidRPr="008C010D" w:rsidRDefault="003F1DAF" w:rsidP="00022033">
            <w:pPr>
              <w:pStyle w:val="BodyText3"/>
              <w:tabs>
                <w:tab w:val="clear" w:pos="540"/>
                <w:tab w:val="left" w:pos="1305"/>
              </w:tabs>
              <w:spacing w:line="240" w:lineRule="auto"/>
              <w:jc w:val="both"/>
              <w:rPr>
                <w:rFonts w:ascii="Angsana New" w:hAnsi="Angsana New"/>
                <w:lang w:val="en-US" w:eastAsia="en-US"/>
              </w:rPr>
            </w:pPr>
            <w:r w:rsidRPr="008C010D">
              <w:rPr>
                <w:rFonts w:ascii="Angsana New" w:hAnsi="Angsana New"/>
                <w:cs/>
                <w:lang w:val="en-US" w:eastAsia="en-US"/>
              </w:rPr>
              <w:t>สำนักงานใหญ่</w:t>
            </w:r>
            <w:r w:rsidRPr="008C010D">
              <w:rPr>
                <w:rFonts w:ascii="Angsana New" w:hAnsi="Angsana New"/>
                <w:lang w:val="en-US" w:eastAsia="en-US"/>
              </w:rPr>
              <w:tab/>
            </w:r>
          </w:p>
        </w:tc>
        <w:tc>
          <w:tcPr>
            <w:tcW w:w="270" w:type="dxa"/>
          </w:tcPr>
          <w:p w:rsidR="003F1DAF" w:rsidRPr="008C010D" w:rsidRDefault="003F1DAF" w:rsidP="00022033">
            <w:pPr>
              <w:pStyle w:val="BodyText3"/>
              <w:tabs>
                <w:tab w:val="clear" w:pos="540"/>
              </w:tabs>
              <w:spacing w:line="240" w:lineRule="auto"/>
              <w:ind w:left="-108"/>
              <w:rPr>
                <w:rFonts w:ascii="Angsana New" w:hAnsi="Angsana New"/>
                <w:lang w:val="en-US" w:eastAsia="en-US"/>
              </w:rPr>
            </w:pPr>
            <w:r w:rsidRPr="008C010D">
              <w:rPr>
                <w:rFonts w:ascii="Angsana New" w:hAnsi="Angsana New"/>
                <w:lang w:val="en-US" w:eastAsia="en-US"/>
              </w:rPr>
              <w:tab/>
              <w:t>:</w:t>
            </w:r>
          </w:p>
        </w:tc>
        <w:tc>
          <w:tcPr>
            <w:tcW w:w="7560" w:type="dxa"/>
          </w:tcPr>
          <w:p w:rsidR="003F1DAF" w:rsidRPr="008C010D" w:rsidRDefault="003F1DAF" w:rsidP="00F60A5A">
            <w:pPr>
              <w:pStyle w:val="BodyText3"/>
              <w:spacing w:line="240" w:lineRule="auto"/>
              <w:ind w:left="-108"/>
              <w:jc w:val="thaiDistribute"/>
              <w:rPr>
                <w:rFonts w:ascii="Angsana New" w:hAnsi="Angsana New"/>
                <w:cs/>
                <w:lang w:val="en-US" w:eastAsia="en-US"/>
              </w:rPr>
            </w:pPr>
            <w:r w:rsidRPr="008C010D">
              <w:rPr>
                <w:rFonts w:ascii="Angsana New" w:hAnsi="Angsana New"/>
                <w:lang w:val="en-US" w:eastAsia="en-US"/>
              </w:rPr>
              <w:t xml:space="preserve">999 </w:t>
            </w:r>
            <w:r w:rsidRPr="008C010D">
              <w:rPr>
                <w:rFonts w:ascii="Angsana New" w:hAnsi="Angsana New"/>
                <w:cs/>
                <w:lang w:val="en-US" w:eastAsia="en-US"/>
              </w:rPr>
              <w:t>หมู่ 13 ถนนพหลโยธิน ตำบลคลองหนึ่ง อำเภอคลองหลวง จังหวัดปทุมธานี 12120 ประเทศไทย</w:t>
            </w:r>
          </w:p>
        </w:tc>
      </w:tr>
      <w:tr w:rsidR="003F1DAF" w:rsidRPr="008C010D" w:rsidTr="005B26DA">
        <w:tc>
          <w:tcPr>
            <w:tcW w:w="1440" w:type="dxa"/>
          </w:tcPr>
          <w:p w:rsidR="003F1DAF" w:rsidRPr="00A044D3" w:rsidRDefault="003F1DAF" w:rsidP="00F60A5A">
            <w:pPr>
              <w:pStyle w:val="FSBlank"/>
              <w:rPr>
                <w:cs/>
                <w:lang w:val="en-US" w:eastAsia="en-US"/>
              </w:rPr>
            </w:pPr>
          </w:p>
        </w:tc>
        <w:tc>
          <w:tcPr>
            <w:tcW w:w="270" w:type="dxa"/>
          </w:tcPr>
          <w:p w:rsidR="003F1DAF" w:rsidRPr="00A044D3" w:rsidRDefault="003F1DAF" w:rsidP="00F60A5A">
            <w:pPr>
              <w:pStyle w:val="FSBlank"/>
              <w:rPr>
                <w:cs/>
                <w:lang w:val="en-US" w:eastAsia="en-US"/>
              </w:rPr>
            </w:pPr>
          </w:p>
        </w:tc>
        <w:tc>
          <w:tcPr>
            <w:tcW w:w="7560" w:type="dxa"/>
          </w:tcPr>
          <w:p w:rsidR="003F1DAF" w:rsidRPr="00A044D3" w:rsidRDefault="003F1DAF" w:rsidP="00F60A5A">
            <w:pPr>
              <w:pStyle w:val="FSBlank"/>
              <w:rPr>
                <w:lang w:val="en-US" w:eastAsia="en-US"/>
              </w:rPr>
            </w:pPr>
          </w:p>
        </w:tc>
      </w:tr>
      <w:tr w:rsidR="003F1DAF" w:rsidRPr="008C010D" w:rsidTr="005B26DA">
        <w:trPr>
          <w:trHeight w:val="749"/>
        </w:trPr>
        <w:tc>
          <w:tcPr>
            <w:tcW w:w="1440" w:type="dxa"/>
          </w:tcPr>
          <w:p w:rsidR="003F1DAF" w:rsidRPr="008C010D" w:rsidRDefault="008A67F6" w:rsidP="004D4EE4">
            <w:pPr>
              <w:pStyle w:val="BodyText3"/>
              <w:tabs>
                <w:tab w:val="clear" w:pos="540"/>
                <w:tab w:val="left" w:pos="1305"/>
              </w:tabs>
              <w:spacing w:line="240" w:lineRule="auto"/>
              <w:jc w:val="both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สำนักงานสาข</w:t>
            </w:r>
            <w:r>
              <w:rPr>
                <w:rFonts w:ascii="Angsana New" w:hAnsi="Angsana New" w:hint="cs"/>
                <w:cs/>
                <w:lang w:val="en-US" w:eastAsia="en-US"/>
              </w:rPr>
              <w:t>า</w:t>
            </w:r>
          </w:p>
        </w:tc>
        <w:tc>
          <w:tcPr>
            <w:tcW w:w="270" w:type="dxa"/>
          </w:tcPr>
          <w:p w:rsidR="003F1DAF" w:rsidRPr="008C010D" w:rsidRDefault="003F1DAF" w:rsidP="00022033">
            <w:pPr>
              <w:pStyle w:val="BodyText3"/>
              <w:tabs>
                <w:tab w:val="clear" w:pos="540"/>
              </w:tabs>
              <w:spacing w:line="240" w:lineRule="auto"/>
              <w:ind w:left="-108"/>
              <w:rPr>
                <w:rFonts w:ascii="Angsana New" w:hAnsi="Angsana New"/>
                <w:lang w:val="en-US" w:eastAsia="en-US"/>
              </w:rPr>
            </w:pPr>
            <w:r w:rsidRPr="008C010D">
              <w:rPr>
                <w:rFonts w:ascii="Angsana New" w:hAnsi="Angsana New"/>
                <w:lang w:val="en-US" w:eastAsia="en-US"/>
              </w:rPr>
              <w:tab/>
              <w:t>:</w:t>
            </w:r>
          </w:p>
        </w:tc>
        <w:tc>
          <w:tcPr>
            <w:tcW w:w="7560" w:type="dxa"/>
          </w:tcPr>
          <w:p w:rsidR="003F1DAF" w:rsidRPr="008C010D" w:rsidRDefault="003F1DAF" w:rsidP="00F60A5A">
            <w:pPr>
              <w:pStyle w:val="BodyText3"/>
              <w:spacing w:line="240" w:lineRule="auto"/>
              <w:ind w:left="-108"/>
              <w:jc w:val="both"/>
              <w:rPr>
                <w:rFonts w:ascii="Angsana New" w:hAnsi="Angsana New"/>
                <w:cs/>
                <w:lang w:val="en-US" w:eastAsia="en-US"/>
              </w:rPr>
            </w:pPr>
            <w:r w:rsidRPr="008C010D">
              <w:rPr>
                <w:rFonts w:ascii="Angsana New" w:hAnsi="Angsana New"/>
                <w:cs/>
                <w:lang w:val="en-US" w:eastAsia="en-US"/>
              </w:rPr>
              <w:t>999</w:t>
            </w:r>
            <w:r w:rsidR="00FE79BB" w:rsidRPr="008C010D">
              <w:rPr>
                <w:rFonts w:ascii="Angsana New" w:hAnsi="Angsana New"/>
                <w:lang w:val="en-US" w:eastAsia="en-US"/>
              </w:rPr>
              <w:t>/1</w:t>
            </w:r>
            <w:r w:rsidRPr="008C010D">
              <w:rPr>
                <w:rFonts w:ascii="Angsana New" w:hAnsi="Angsana New"/>
                <w:cs/>
                <w:lang w:val="en-US" w:eastAsia="en-US"/>
              </w:rPr>
              <w:t xml:space="preserve"> ถนนมิตรภาพ(กม. 231)หมู่ 1ตำบลนากลางอำเภอสูงเนิน จังหวัดนครราชสีมา</w:t>
            </w:r>
            <w:r w:rsidR="00DF0820" w:rsidRPr="008C010D">
              <w:rPr>
                <w:rFonts w:ascii="Angsana New" w:hAnsi="Angsana New"/>
                <w:cs/>
                <w:lang w:val="en-US" w:eastAsia="en-US"/>
              </w:rPr>
              <w:t>30</w:t>
            </w:r>
            <w:r w:rsidR="00DF0820" w:rsidRPr="008C010D">
              <w:rPr>
                <w:rFonts w:ascii="Angsana New" w:hAnsi="Angsana New"/>
                <w:lang w:val="en-US" w:eastAsia="en-US"/>
              </w:rPr>
              <w:t>3</w:t>
            </w:r>
            <w:r w:rsidR="0025629B" w:rsidRPr="008C010D">
              <w:rPr>
                <w:rFonts w:ascii="Angsana New" w:hAnsi="Angsana New"/>
                <w:lang w:val="en-US" w:eastAsia="en-US"/>
              </w:rPr>
              <w:t>8</w:t>
            </w:r>
            <w:r w:rsidRPr="008C010D">
              <w:rPr>
                <w:rFonts w:ascii="Angsana New" w:hAnsi="Angsana New"/>
                <w:cs/>
                <w:lang w:val="en-US" w:eastAsia="en-US"/>
              </w:rPr>
              <w:t>0 ประเทศไทย</w:t>
            </w:r>
          </w:p>
        </w:tc>
      </w:tr>
    </w:tbl>
    <w:p w:rsidR="00C52BAB" w:rsidRPr="008C010D" w:rsidRDefault="00C52BAB" w:rsidP="00F60A5A">
      <w:pPr>
        <w:pStyle w:val="FSBlank"/>
      </w:pPr>
    </w:p>
    <w:p w:rsidR="000F6BF7" w:rsidRPr="008C010D" w:rsidRDefault="000F6BF7" w:rsidP="00F60A5A">
      <w:pPr>
        <w:pStyle w:val="FSContent"/>
        <w:rPr>
          <w:cs/>
        </w:rPr>
      </w:pPr>
      <w:r w:rsidRPr="008C010D">
        <w:rPr>
          <w:cs/>
        </w:rPr>
        <w:t xml:space="preserve">บริษัทจดทะเบียนกับตลาดหลักทรัพย์แห่งประเทศไทยเมื่อวันที่ </w:t>
      </w:r>
      <w:r w:rsidRPr="008C010D">
        <w:t xml:space="preserve">18 </w:t>
      </w:r>
      <w:r w:rsidRPr="008C010D">
        <w:rPr>
          <w:cs/>
        </w:rPr>
        <w:t>พฤษภาคม 2547</w:t>
      </w:r>
    </w:p>
    <w:p w:rsidR="000F6BF7" w:rsidRPr="008C010D" w:rsidRDefault="000F6BF7" w:rsidP="00F60A5A">
      <w:pPr>
        <w:pStyle w:val="FSBlank"/>
      </w:pPr>
    </w:p>
    <w:p w:rsidR="006F5C79" w:rsidRPr="008C010D" w:rsidRDefault="006F5C79" w:rsidP="00E80CAB">
      <w:pPr>
        <w:pStyle w:val="FSContent"/>
      </w:pPr>
      <w:proofErr w:type="spellStart"/>
      <w:r w:rsidRPr="008C010D">
        <w:rPr>
          <w:cs/>
        </w:rPr>
        <w:t>ณวัน</w:t>
      </w:r>
      <w:proofErr w:type="spellEnd"/>
      <w:r w:rsidRPr="008C010D">
        <w:rPr>
          <w:cs/>
        </w:rPr>
        <w:t>ที่</w:t>
      </w:r>
      <w:r w:rsidR="00E80CAB">
        <w:t xml:space="preserve">30 </w:t>
      </w:r>
      <w:r w:rsidR="00054E21">
        <w:rPr>
          <w:rFonts w:hint="cs"/>
          <w:cs/>
        </w:rPr>
        <w:t>กันยายน</w:t>
      </w:r>
      <w:r w:rsidR="003D54DC">
        <w:rPr>
          <w:rFonts w:hint="cs"/>
          <w:cs/>
        </w:rPr>
        <w:t xml:space="preserve"> 2560 </w:t>
      </w:r>
      <w:r w:rsidRPr="008C010D">
        <w:rPr>
          <w:cs/>
        </w:rPr>
        <w:t>ผู้ถือหุ้นรายใหญ่ของบริษัท</w:t>
      </w:r>
      <w:r w:rsidRPr="008C010D">
        <w:rPr>
          <w:rFonts w:hint="cs"/>
          <w:cs/>
        </w:rPr>
        <w:t xml:space="preserve">ได้แก่นายทวีฉัตร </w:t>
      </w:r>
      <w:proofErr w:type="spellStart"/>
      <w:r w:rsidRPr="008C010D">
        <w:rPr>
          <w:rFonts w:hint="cs"/>
          <w:cs/>
        </w:rPr>
        <w:t>จุฬางกูร</w:t>
      </w:r>
      <w:proofErr w:type="spellEnd"/>
      <w:r w:rsidRPr="008C010D">
        <w:rPr>
          <w:rFonts w:hint="cs"/>
          <w:cs/>
        </w:rPr>
        <w:t xml:space="preserve"> </w:t>
      </w:r>
      <w:r w:rsidRPr="008C010D">
        <w:rPr>
          <w:cs/>
        </w:rPr>
        <w:t>ถือหุ้นของบริษัท</w:t>
      </w:r>
      <w:r w:rsidR="003A7638">
        <w:rPr>
          <w:rFonts w:hint="cs"/>
          <w:cs/>
        </w:rPr>
        <w:t>ในอัตราร้อยละ</w:t>
      </w:r>
      <w:r w:rsidR="00AA4649">
        <w:rPr>
          <w:lang w:val="en-US"/>
        </w:rPr>
        <w:t>24.54</w:t>
      </w:r>
      <w:r w:rsidRPr="008C010D">
        <w:rPr>
          <w:rFonts w:hint="cs"/>
          <w:cs/>
        </w:rPr>
        <w:t>และ</w:t>
      </w:r>
      <w:r w:rsidRPr="008C010D">
        <w:rPr>
          <w:cs/>
        </w:rPr>
        <w:t xml:space="preserve">บริษัท เอ็นอีพี </w:t>
      </w:r>
      <w:proofErr w:type="gramStart"/>
      <w:r w:rsidRPr="008C010D">
        <w:rPr>
          <w:cs/>
        </w:rPr>
        <w:t>อสังหาริมทรัพย์และอุตสาหกรรมจำกัด(</w:t>
      </w:r>
      <w:proofErr w:type="gramEnd"/>
      <w:r w:rsidRPr="008C010D">
        <w:rPr>
          <w:cs/>
        </w:rPr>
        <w:t>มหาชน)</w:t>
      </w:r>
      <w:r w:rsidRPr="008C010D">
        <w:rPr>
          <w:rFonts w:hint="cs"/>
          <w:cs/>
        </w:rPr>
        <w:t>ซึ่งเป็นนิติบุคคลที่จัดตั้งขึ้นในประเทศไทย</w:t>
      </w:r>
      <w:r w:rsidRPr="008C010D">
        <w:rPr>
          <w:cs/>
        </w:rPr>
        <w:t>ถือหุ้นของบริษัท</w:t>
      </w:r>
      <w:r w:rsidRPr="008C010D">
        <w:rPr>
          <w:rFonts w:hint="cs"/>
          <w:cs/>
        </w:rPr>
        <w:t>ในอัตราร้อย</w:t>
      </w:r>
      <w:r w:rsidRPr="0048255F">
        <w:rPr>
          <w:rFonts w:hint="cs"/>
          <w:cs/>
        </w:rPr>
        <w:t>ละ</w:t>
      </w:r>
      <w:r w:rsidR="003A7638" w:rsidRPr="0048255F">
        <w:rPr>
          <w:lang w:val="en-US"/>
        </w:rPr>
        <w:t xml:space="preserve"> 10.79</w:t>
      </w:r>
      <w:r w:rsidRPr="008C010D">
        <w:rPr>
          <w:i/>
          <w:iCs/>
          <w:cs/>
        </w:rPr>
        <w:t>(31ธันวาคม255</w:t>
      </w:r>
      <w:r w:rsidR="003D54DC">
        <w:rPr>
          <w:rFonts w:hint="cs"/>
          <w:i/>
          <w:iCs/>
          <w:cs/>
        </w:rPr>
        <w:t>9</w:t>
      </w:r>
      <w:r w:rsidR="0040073B">
        <w:rPr>
          <w:i/>
          <w:iCs/>
        </w:rPr>
        <w:t xml:space="preserve">: </w:t>
      </w:r>
      <w:r w:rsidRPr="008C010D">
        <w:rPr>
          <w:i/>
          <w:iCs/>
          <w:cs/>
        </w:rPr>
        <w:t>อัตราร้อยละ</w:t>
      </w:r>
      <w:r w:rsidR="00DC0C90">
        <w:rPr>
          <w:rFonts w:hint="cs"/>
          <w:i/>
          <w:iCs/>
          <w:cs/>
        </w:rPr>
        <w:t xml:space="preserve"> 23.26 </w:t>
      </w:r>
      <w:r w:rsidRPr="008C010D">
        <w:rPr>
          <w:rFonts w:hint="cs"/>
          <w:i/>
          <w:iCs/>
          <w:cs/>
        </w:rPr>
        <w:t>และ</w:t>
      </w:r>
      <w:r w:rsidR="00DC0C90">
        <w:rPr>
          <w:rFonts w:hint="cs"/>
          <w:i/>
          <w:iCs/>
          <w:cs/>
        </w:rPr>
        <w:t xml:space="preserve"> 10.79 </w:t>
      </w:r>
      <w:r w:rsidRPr="008C010D">
        <w:rPr>
          <w:rFonts w:hint="cs"/>
          <w:i/>
          <w:iCs/>
          <w:cs/>
        </w:rPr>
        <w:t>ตามลำดับ</w:t>
      </w:r>
      <w:r w:rsidRPr="008C010D">
        <w:rPr>
          <w:i/>
          <w:iCs/>
        </w:rPr>
        <w:t>)</w:t>
      </w:r>
    </w:p>
    <w:p w:rsidR="000F6BF7" w:rsidRPr="008C010D" w:rsidRDefault="000F6BF7" w:rsidP="00F60A5A">
      <w:pPr>
        <w:pStyle w:val="FSBlank"/>
      </w:pPr>
    </w:p>
    <w:p w:rsidR="005E6569" w:rsidRDefault="000F6BF7" w:rsidP="00F60A5A">
      <w:pPr>
        <w:pStyle w:val="FSContent"/>
        <w:ind w:right="-25"/>
      </w:pPr>
      <w:r w:rsidRPr="008C010D">
        <w:rPr>
          <w:cs/>
        </w:rPr>
        <w:t>บริษัทดำเนินธุรกิจหลักเกี่ยวกับการพั</w:t>
      </w:r>
      <w:r w:rsidR="00EE50B8" w:rsidRPr="008C010D">
        <w:rPr>
          <w:cs/>
        </w:rPr>
        <w:t>ฒนาโครงการอสังหาริมทรัพย์และ</w:t>
      </w:r>
      <w:r w:rsidR="00EE50B8" w:rsidRPr="008C010D">
        <w:rPr>
          <w:rFonts w:hint="cs"/>
          <w:cs/>
        </w:rPr>
        <w:t>เขตส่งเสริม</w:t>
      </w:r>
      <w:r w:rsidRPr="008C010D">
        <w:rPr>
          <w:cs/>
        </w:rPr>
        <w:t>อุตสาหกรรมเพื่อขายและให้เช่า และการให้บริการสาธารณูปโภคแ</w:t>
      </w:r>
      <w:r w:rsidR="00EE50B8" w:rsidRPr="008C010D">
        <w:rPr>
          <w:cs/>
        </w:rPr>
        <w:t>ละสิ่งอำนวยความสะดวกต่างๆ ในเขตส่งเสริม</w:t>
      </w:r>
      <w:r w:rsidRPr="008C010D">
        <w:rPr>
          <w:cs/>
        </w:rPr>
        <w:t>อุตสาหกรรม</w:t>
      </w:r>
    </w:p>
    <w:p w:rsidR="00022D80" w:rsidRPr="00022D80" w:rsidRDefault="00022D80" w:rsidP="00F60A5A">
      <w:pPr>
        <w:pStyle w:val="FSBlank"/>
        <w:rPr>
          <w:cs/>
        </w:rPr>
      </w:pPr>
    </w:p>
    <w:p w:rsidR="003057D6" w:rsidRPr="008C010D" w:rsidRDefault="003057D6" w:rsidP="00022033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C010D">
        <w:rPr>
          <w:rFonts w:ascii="Angsana New" w:hAnsi="Angsana New"/>
          <w:sz w:val="30"/>
          <w:szCs w:val="30"/>
          <w:cs/>
          <w:lang w:val="th-TH"/>
        </w:rPr>
        <w:t>2</w:t>
      </w:r>
      <w:r w:rsidRPr="008C010D">
        <w:rPr>
          <w:rFonts w:ascii="Angsana New" w:hAnsi="Angsana New"/>
          <w:sz w:val="30"/>
          <w:szCs w:val="30"/>
          <w:cs/>
          <w:lang w:val="th-TH"/>
        </w:rPr>
        <w:tab/>
      </w:r>
      <w:r w:rsidR="00EA3CEC" w:rsidRPr="008C010D">
        <w:rPr>
          <w:rFonts w:ascii="Angsana New" w:hAnsi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5421E0" w:rsidRPr="008C010D" w:rsidRDefault="005421E0" w:rsidP="00F60A5A">
      <w:pPr>
        <w:pStyle w:val="FSBlank"/>
      </w:pPr>
    </w:p>
    <w:p w:rsidR="00A109E6" w:rsidRPr="008C010D" w:rsidRDefault="00A109E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C010D">
        <w:rPr>
          <w:rFonts w:ascii="Angsana New" w:hAnsi="Angsana New"/>
          <w:i/>
          <w:iCs/>
          <w:sz w:val="30"/>
          <w:szCs w:val="30"/>
          <w:cs/>
        </w:rPr>
        <w:t>(ก)</w:t>
      </w:r>
      <w:r w:rsidRPr="008C010D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A109E6" w:rsidRPr="008C010D" w:rsidRDefault="00A109E6" w:rsidP="00F60A5A">
      <w:pPr>
        <w:pStyle w:val="FSBlank"/>
      </w:pPr>
    </w:p>
    <w:p w:rsidR="000147FE" w:rsidRPr="008C010D" w:rsidRDefault="000147FE" w:rsidP="00F60A5A">
      <w:pPr>
        <w:pStyle w:val="FSContent"/>
      </w:pPr>
      <w:r w:rsidRPr="008C010D">
        <w:rPr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8C010D">
        <w:t xml:space="preserve">34 </w:t>
      </w:r>
      <w:r w:rsidRPr="008C010D">
        <w:rPr>
          <w:cs/>
        </w:rPr>
        <w:t xml:space="preserve">(ปรับปรุง </w:t>
      </w:r>
      <w:r w:rsidRPr="008C010D">
        <w:t>255</w:t>
      </w:r>
      <w:r w:rsidR="00BE5C0A">
        <w:t>9</w:t>
      </w:r>
      <w:r w:rsidRPr="008C010D">
        <w:t xml:space="preserve">) </w:t>
      </w:r>
      <w:r w:rsidRPr="008C010D">
        <w:rPr>
          <w:cs/>
        </w:rPr>
        <w:t xml:space="preserve">เรื่อง </w:t>
      </w:r>
      <w:r w:rsidR="00BE5C0A">
        <w:rPr>
          <w:rFonts w:hint="cs"/>
          <w:i/>
          <w:iCs/>
          <w:cs/>
        </w:rPr>
        <w:t>การรายงานทาง</w:t>
      </w:r>
      <w:r w:rsidRPr="008C010D">
        <w:rPr>
          <w:i/>
          <w:iCs/>
          <w:cs/>
        </w:rPr>
        <w:t>การเงินระหว่างกาล</w:t>
      </w:r>
      <w:r w:rsidRPr="008C010D">
        <w:rPr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:rsidR="00442657" w:rsidRPr="008C010D" w:rsidRDefault="00442657" w:rsidP="00F60A5A">
      <w:pPr>
        <w:pStyle w:val="FSBlank"/>
      </w:pPr>
    </w:p>
    <w:p w:rsidR="00F60A5A" w:rsidRDefault="006F5C79" w:rsidP="006F5C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255</w:t>
      </w:r>
      <w:r w:rsidR="00BE5C0A">
        <w:rPr>
          <w:rFonts w:ascii="Angsana New" w:hAnsi="Angsana New"/>
          <w:sz w:val="30"/>
          <w:szCs w:val="30"/>
        </w:rPr>
        <w:t>9</w:t>
      </w:r>
      <w:r w:rsidR="00F60A5A">
        <w:rPr>
          <w:rFonts w:ascii="Angsana New" w:hAnsi="Angsana New"/>
          <w:sz w:val="30"/>
          <w:szCs w:val="30"/>
          <w:cs/>
        </w:rPr>
        <w:br/>
      </w:r>
      <w:r w:rsidRPr="008C010D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31 ธันวาคม 255</w:t>
      </w:r>
      <w:r w:rsidR="00BE5C0A">
        <w:rPr>
          <w:rFonts w:ascii="Angsana New" w:hAnsi="Angsana New"/>
          <w:sz w:val="30"/>
          <w:szCs w:val="30"/>
        </w:rPr>
        <w:t>9</w:t>
      </w:r>
    </w:p>
    <w:p w:rsidR="006F5C79" w:rsidRPr="008C010D" w:rsidRDefault="006F5C79" w:rsidP="00F60A5A">
      <w:pPr>
        <w:pStyle w:val="FSContent"/>
      </w:pPr>
      <w:r w:rsidRPr="008C010D">
        <w:rPr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BE5C0A">
        <w:br/>
      </w:r>
      <w:r w:rsidRPr="008C010D">
        <w:rPr>
          <w:cs/>
        </w:rPr>
        <w:lastRenderedPageBreak/>
        <w:t xml:space="preserve">งบการเงินสำหรับปีสิ้นสุดวันที่ 31 ธันวาคม </w:t>
      </w:r>
      <w:r w:rsidRPr="008C010D">
        <w:t>255</w:t>
      </w:r>
      <w:r w:rsidR="00BE5C0A">
        <w:t>9</w:t>
      </w:r>
      <w:r w:rsidRPr="008C010D">
        <w:rPr>
          <w:cs/>
        </w:rPr>
        <w:t xml:space="preserve"> เว้นแต่กรณีที่บริษัทได้นำมาตรฐานการรายงานทางการเงินที่</w:t>
      </w:r>
      <w:r w:rsidRPr="008C010D">
        <w:rPr>
          <w:rFonts w:hint="cs"/>
          <w:cs/>
        </w:rPr>
        <w:t>ออกและ</w:t>
      </w:r>
      <w:r w:rsidRPr="008C010D">
        <w:rPr>
          <w:cs/>
        </w:rPr>
        <w:t>ปรับปรุงใหม่</w:t>
      </w:r>
      <w:r w:rsidRPr="008C010D">
        <w:rPr>
          <w:rFonts w:hint="cs"/>
          <w:cs/>
        </w:rPr>
        <w:t>ซึ่ง</w:t>
      </w:r>
      <w:r w:rsidRPr="008C010D">
        <w:rPr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Pr="008C010D">
        <w:t xml:space="preserve">1 </w:t>
      </w:r>
      <w:r w:rsidRPr="008C010D">
        <w:rPr>
          <w:cs/>
        </w:rPr>
        <w:t xml:space="preserve">มกราคม </w:t>
      </w:r>
      <w:r w:rsidR="00BE5C0A">
        <w:t>2560</w:t>
      </w:r>
      <w:r w:rsidRPr="008C010D">
        <w:rPr>
          <w:cs/>
        </w:rPr>
        <w:t>ทุกฉบับมาถือปฏิบัติการนำมาตรฐานการรายงานทางการเงินที่</w:t>
      </w:r>
      <w:r w:rsidRPr="008C010D">
        <w:rPr>
          <w:rFonts w:hint="cs"/>
          <w:cs/>
        </w:rPr>
        <w:t>ออกและ</w:t>
      </w:r>
      <w:r w:rsidRPr="008C010D">
        <w:rPr>
          <w:cs/>
        </w:rPr>
        <w:t>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และผลการดำเนินงานหรือฐานะการเงินของบริษัท</w:t>
      </w:r>
    </w:p>
    <w:p w:rsidR="00607ECC" w:rsidRPr="008C010D" w:rsidRDefault="00607ECC" w:rsidP="00F60A5A">
      <w:pPr>
        <w:pStyle w:val="FSBlank"/>
      </w:pPr>
    </w:p>
    <w:p w:rsidR="00D47E11" w:rsidRPr="008C010D" w:rsidRDefault="00383226" w:rsidP="00D47E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8C010D">
        <w:rPr>
          <w:rFonts w:ascii="Angsana New" w:hAnsi="Angsana New"/>
          <w:i/>
          <w:iCs/>
          <w:sz w:val="30"/>
          <w:szCs w:val="30"/>
          <w:cs/>
        </w:rPr>
        <w:t>(ข)</w:t>
      </w:r>
      <w:r w:rsidRPr="008C010D">
        <w:rPr>
          <w:rFonts w:ascii="Angsana New" w:hAnsi="Angsana New"/>
          <w:i/>
          <w:iCs/>
          <w:sz w:val="30"/>
          <w:szCs w:val="30"/>
          <w:cs/>
        </w:rPr>
        <w:tab/>
      </w:r>
      <w:r w:rsidR="00D47E11" w:rsidRPr="008C010D">
        <w:rPr>
          <w:rFonts w:ascii="Angsana New" w:hAnsi="Angsana New"/>
          <w:i/>
          <w:iCs/>
          <w:sz w:val="30"/>
          <w:szCs w:val="30"/>
          <w:cs/>
        </w:rPr>
        <w:t>สกุลเงิน</w:t>
      </w:r>
      <w:r w:rsidR="00D47E11" w:rsidRPr="008C010D">
        <w:rPr>
          <w:rFonts w:ascii="Angsana New" w:hAnsi="Angsana New" w:hint="cs"/>
          <w:i/>
          <w:iCs/>
          <w:sz w:val="30"/>
          <w:szCs w:val="30"/>
          <w:cs/>
        </w:rPr>
        <w:t>ที่ใช้ในการดำเนินงานและ</w:t>
      </w:r>
      <w:r w:rsidR="00D47E11" w:rsidRPr="008C010D">
        <w:rPr>
          <w:rFonts w:ascii="Angsana New" w:hAnsi="Angsana New"/>
          <w:i/>
          <w:iCs/>
          <w:sz w:val="30"/>
          <w:szCs w:val="30"/>
          <w:cs/>
        </w:rPr>
        <w:t>นำเสนองบการเงิน</w:t>
      </w:r>
    </w:p>
    <w:p w:rsidR="00D47E11" w:rsidRPr="008C010D" w:rsidRDefault="00D47E11" w:rsidP="00F60A5A">
      <w:pPr>
        <w:pStyle w:val="FSBlank"/>
      </w:pPr>
    </w:p>
    <w:p w:rsidR="006F5C79" w:rsidRPr="008C010D" w:rsidRDefault="006F5C79" w:rsidP="00F60A5A">
      <w:pPr>
        <w:pStyle w:val="FSContent"/>
        <w:rPr>
          <w:cs/>
        </w:rPr>
      </w:pPr>
      <w:r w:rsidRPr="008C010D">
        <w:rPr>
          <w:cs/>
        </w:rPr>
        <w:t>งบการเงินระหว่างกาลนี้จัดทำและแสดงหน่วยเงินตราเป็นเงินบาท</w:t>
      </w:r>
      <w:r w:rsidRPr="008C010D">
        <w:rPr>
          <w:rFonts w:hint="cs"/>
          <w:cs/>
        </w:rPr>
        <w:t>ซึ่งเป็นสกุลเงินที่ใช้ในการดำเนินงานของบริษัท</w:t>
      </w:r>
      <w:r w:rsidRPr="008C010D">
        <w:rPr>
          <w:cs/>
        </w:rPr>
        <w:t xml:space="preserve"> ข้อมูลทางการเงินทั้งหมดมีการปัดเศษเพื่อให้แสดงเป็นหลักพันบาท</w:t>
      </w:r>
      <w:r w:rsidRPr="008C010D">
        <w:rPr>
          <w:rFonts w:hint="cs"/>
          <w:cs/>
        </w:rPr>
        <w:t>ยกเว้นที่ระบุไว้เป็นอย่างอื่น</w:t>
      </w:r>
    </w:p>
    <w:p w:rsidR="002B6718" w:rsidRPr="008C010D" w:rsidRDefault="002B6718" w:rsidP="00F60A5A">
      <w:pPr>
        <w:pStyle w:val="FSBlank"/>
      </w:pPr>
    </w:p>
    <w:p w:rsidR="00E55EEB" w:rsidRPr="008C010D" w:rsidRDefault="0036311B" w:rsidP="00E55EE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eastAsia="Cordia New" w:hAnsi="Angsana New"/>
          <w:sz w:val="30"/>
          <w:szCs w:val="30"/>
        </w:rPr>
      </w:pPr>
      <w:r w:rsidRPr="008C010D">
        <w:rPr>
          <w:rFonts w:ascii="Angsana New" w:hAnsi="Angsana New"/>
          <w:i/>
          <w:iCs/>
          <w:sz w:val="30"/>
          <w:szCs w:val="30"/>
          <w:cs/>
        </w:rPr>
        <w:t>(ค)</w:t>
      </w:r>
      <w:r w:rsidRPr="008C010D">
        <w:rPr>
          <w:rFonts w:ascii="Angsana New" w:hAnsi="Angsana New"/>
          <w:i/>
          <w:iCs/>
          <w:sz w:val="30"/>
          <w:szCs w:val="30"/>
          <w:cs/>
        </w:rPr>
        <w:tab/>
      </w:r>
      <w:r w:rsidRPr="008C010D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E55EEB" w:rsidRPr="008C010D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Pr="008C010D">
        <w:rPr>
          <w:rFonts w:ascii="Angsana New" w:hAnsi="Angsana New" w:hint="cs"/>
          <w:i/>
          <w:iCs/>
          <w:sz w:val="30"/>
          <w:szCs w:val="30"/>
          <w:cs/>
        </w:rPr>
        <w:t>และการประมาณการ</w:t>
      </w:r>
    </w:p>
    <w:p w:rsidR="00E55EEB" w:rsidRPr="008C010D" w:rsidRDefault="00E55EEB" w:rsidP="00F60A5A">
      <w:pPr>
        <w:pStyle w:val="FSBlank"/>
        <w:rPr>
          <w:cs/>
        </w:rPr>
      </w:pPr>
    </w:p>
    <w:p w:rsidR="006F5C79" w:rsidRPr="008C010D" w:rsidRDefault="006F5C79" w:rsidP="00F60A5A">
      <w:pPr>
        <w:pStyle w:val="FSContent"/>
      </w:pPr>
      <w:r w:rsidRPr="008C010D">
        <w:rPr>
          <w:cs/>
        </w:rPr>
        <w:t>ในการจัดทำงบการเงินระหว่างกาล</w:t>
      </w:r>
      <w:r w:rsidRPr="008C010D">
        <w:rPr>
          <w:rFonts w:hint="cs"/>
          <w:cs/>
        </w:rPr>
        <w:t>ให้</w:t>
      </w:r>
      <w:r w:rsidRPr="008C010D">
        <w:rPr>
          <w:cs/>
        </w:rPr>
        <w:t>เป็นไปตามมาตรฐานการรายงานทาง</w:t>
      </w:r>
      <w:r w:rsidRPr="00F60A5A">
        <w:rPr>
          <w:cs/>
        </w:rPr>
        <w:t>การเงิน</w:t>
      </w:r>
      <w:r w:rsidRPr="008C010D">
        <w:rPr>
          <w:cs/>
        </w:rPr>
        <w:t xml:space="preserve"> ผู้บริหารต้อง</w:t>
      </w:r>
      <w:r w:rsidR="00BE5C0A">
        <w:rPr>
          <w:cs/>
        </w:rPr>
        <w:t>ใช้วิจารณญาณ</w:t>
      </w:r>
      <w:r w:rsidR="00BE5C0A">
        <w:br/>
      </w:r>
      <w:r w:rsidRPr="008C010D">
        <w:rPr>
          <w:cs/>
        </w:rPr>
        <w:t>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</w:t>
      </w:r>
      <w:r w:rsidRPr="00F60A5A">
        <w:rPr>
          <w:cs/>
        </w:rPr>
        <w:t>จาก</w:t>
      </w:r>
      <w:r w:rsidRPr="008C010D">
        <w:rPr>
          <w:cs/>
        </w:rPr>
        <w:t>ที่ประมาณไว้</w:t>
      </w:r>
    </w:p>
    <w:p w:rsidR="006F5C79" w:rsidRPr="008C010D" w:rsidRDefault="006F5C79" w:rsidP="00F60A5A">
      <w:pPr>
        <w:pStyle w:val="FSBlank"/>
        <w:rPr>
          <w:lang w:val="en-GB"/>
        </w:rPr>
      </w:pPr>
    </w:p>
    <w:p w:rsidR="005E6569" w:rsidRDefault="006F5C79" w:rsidP="00F60A5A">
      <w:pPr>
        <w:pStyle w:val="FSContent"/>
      </w:pPr>
      <w:r w:rsidRPr="008C010D">
        <w:rPr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บริษัทและแหล่งข้อมูลสำคัญของความไม่แน่นอนในการประมาณการซึ่งถือปฏิบัติเช่นเดียวกั</w:t>
      </w:r>
      <w:r w:rsidRPr="008C010D">
        <w:rPr>
          <w:rFonts w:hint="cs"/>
          <w:cs/>
        </w:rPr>
        <w:t>บ</w:t>
      </w:r>
      <w:r w:rsidRPr="008C010D">
        <w:rPr>
          <w:cs/>
        </w:rPr>
        <w:t xml:space="preserve">ในการจัดทำงบการเงินสำหรับปีสิ้นสุดวันที่ </w:t>
      </w:r>
      <w:r w:rsidRPr="008C010D">
        <w:t xml:space="preserve">31 </w:t>
      </w:r>
      <w:r w:rsidRPr="008C010D">
        <w:rPr>
          <w:cs/>
        </w:rPr>
        <w:t xml:space="preserve">ธันวาคม </w:t>
      </w:r>
      <w:r w:rsidR="00BE5C0A">
        <w:t>2559</w:t>
      </w:r>
    </w:p>
    <w:p w:rsidR="005E6569" w:rsidRPr="005E6569" w:rsidRDefault="005E6569" w:rsidP="00F60A5A">
      <w:pPr>
        <w:pStyle w:val="FSBlank"/>
      </w:pPr>
    </w:p>
    <w:p w:rsidR="006F5C79" w:rsidRPr="008C010D" w:rsidRDefault="005E6569" w:rsidP="005E6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</w:t>
      </w:r>
      <w:r w:rsidR="006F5C79" w:rsidRPr="008C010D">
        <w:rPr>
          <w:rFonts w:ascii="Angsana New" w:hAnsi="Angsana New"/>
          <w:i/>
          <w:iCs/>
          <w:sz w:val="30"/>
          <w:szCs w:val="30"/>
          <w:cs/>
        </w:rPr>
        <w:t xml:space="preserve">ารวัดมูลค่ายุติธรรม </w:t>
      </w:r>
    </w:p>
    <w:p w:rsidR="006F5C79" w:rsidRPr="008C010D" w:rsidRDefault="006F5C79" w:rsidP="00F60A5A">
      <w:pPr>
        <w:pStyle w:val="FSBlank"/>
      </w:pPr>
    </w:p>
    <w:p w:rsidR="00481EB2" w:rsidRPr="008C010D" w:rsidRDefault="006F5C79" w:rsidP="00F60A5A">
      <w:pPr>
        <w:pStyle w:val="FSContent"/>
      </w:pPr>
      <w:r w:rsidRPr="008C010D">
        <w:rPr>
          <w:cs/>
        </w:rPr>
        <w:t xml:space="preserve">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8C010D">
        <w:t xml:space="preserve">3 </w:t>
      </w:r>
      <w:r w:rsidRPr="008C010D">
        <w:rPr>
          <w:cs/>
        </w:rPr>
        <w:t xml:space="preserve">และรายงานโดยตรงต่อผู้บริหารสูงสุดทางด้านการเงิน </w:t>
      </w:r>
    </w:p>
    <w:p w:rsidR="00481EB2" w:rsidRPr="008C010D" w:rsidRDefault="00481EB2" w:rsidP="00F60A5A">
      <w:pPr>
        <w:pStyle w:val="FSBlank"/>
      </w:pPr>
    </w:p>
    <w:p w:rsidR="006F5C79" w:rsidRPr="008C010D" w:rsidRDefault="006F5C79" w:rsidP="00F60A5A">
      <w:pPr>
        <w:pStyle w:val="FSContent"/>
      </w:pPr>
      <w:r w:rsidRPr="008C010D">
        <w:rPr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</w:t>
      </w:r>
      <w:r w:rsidR="00BE5C0A">
        <w:rPr>
          <w:rFonts w:hint="cs"/>
          <w:cs/>
        </w:rPr>
        <w:t>ลำ</w:t>
      </w:r>
      <w:r w:rsidRPr="008C010D">
        <w:rPr>
          <w:cs/>
        </w:rPr>
        <w:t xml:space="preserve">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6F5C79" w:rsidRPr="008C010D" w:rsidRDefault="006F5C79" w:rsidP="00F60A5A">
      <w:pPr>
        <w:pStyle w:val="FSBlank"/>
      </w:pPr>
    </w:p>
    <w:p w:rsidR="006F5C79" w:rsidRDefault="006F5C79" w:rsidP="00F60A5A">
      <w:pPr>
        <w:pStyle w:val="FSContent"/>
      </w:pPr>
      <w:r w:rsidRPr="008C010D">
        <w:rPr>
          <w:cs/>
        </w:rPr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:rsidR="00445530" w:rsidRDefault="00445530" w:rsidP="00F60A5A">
      <w:pPr>
        <w:pStyle w:val="FSContent"/>
      </w:pPr>
    </w:p>
    <w:p w:rsidR="00445530" w:rsidRPr="008C010D" w:rsidRDefault="00445530" w:rsidP="00F60A5A">
      <w:pPr>
        <w:pStyle w:val="FSContent"/>
      </w:pPr>
    </w:p>
    <w:p w:rsidR="006F5C79" w:rsidRPr="008C010D" w:rsidRDefault="006F5C79" w:rsidP="00F60A5A">
      <w:pPr>
        <w:pStyle w:val="FSContent"/>
        <w:rPr>
          <w:cs/>
        </w:rPr>
      </w:pPr>
      <w:r w:rsidRPr="008C010D">
        <w:rPr>
          <w:cs/>
        </w:rPr>
        <w:t>เมื่อวัดมูลค่ายุติธรรมของสินทรัพย์หรือหนี้สิน บริษัทได้ใช้ข้อมูลที่สามารถสังเกตได้ให้มากที่สุดเท่าที่จะทำได้</w:t>
      </w:r>
      <w:r w:rsidR="008B2A5D">
        <w:br/>
      </w:r>
      <w:r w:rsidRPr="008C010D">
        <w:rPr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:rsidR="006F5C79" w:rsidRPr="008C010D" w:rsidRDefault="006F5C79" w:rsidP="00F60A5A">
      <w:pPr>
        <w:pStyle w:val="FSBlank"/>
      </w:pPr>
    </w:p>
    <w:p w:rsidR="006F5C79" w:rsidRPr="008C010D" w:rsidRDefault="006F5C79" w:rsidP="006F5C79">
      <w:pPr>
        <w:pStyle w:val="block"/>
        <w:numPr>
          <w:ilvl w:val="0"/>
          <w:numId w:val="19"/>
        </w:numPr>
        <w:tabs>
          <w:tab w:val="left" w:pos="900"/>
        </w:tabs>
        <w:spacing w:after="0" w:line="240" w:lineRule="atLeast"/>
        <w:ind w:left="900" w:right="-25"/>
        <w:jc w:val="thaiDistribute"/>
        <w:rPr>
          <w:rFonts w:ascii="Angsana New" w:hAnsi="Angsana New"/>
          <w:sz w:val="30"/>
          <w:szCs w:val="30"/>
          <w:lang w:bidi="th-TH"/>
        </w:rPr>
      </w:pPr>
      <w:r w:rsidRPr="008C010D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8C010D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8C010D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8C010D">
        <w:rPr>
          <w:rFonts w:ascii="Angsana New" w:hAnsi="Angsana New"/>
          <w:sz w:val="30"/>
          <w:szCs w:val="30"/>
          <w:lang w:bidi="th-TH"/>
        </w:rPr>
        <w:t>(</w:t>
      </w:r>
      <w:r w:rsidRPr="008C010D">
        <w:rPr>
          <w:rFonts w:ascii="Angsana New" w:hAnsi="Angsana New"/>
          <w:sz w:val="30"/>
          <w:szCs w:val="30"/>
          <w:cs/>
          <w:lang w:bidi="th-TH"/>
        </w:rPr>
        <w:t>ไม่</w:t>
      </w:r>
      <w:r w:rsidRPr="008C010D">
        <w:rPr>
          <w:rFonts w:ascii="Angsana New" w:hAnsi="Angsana New" w:hint="cs"/>
          <w:sz w:val="30"/>
          <w:szCs w:val="30"/>
          <w:cs/>
          <w:lang w:bidi="th-TH"/>
        </w:rPr>
        <w:t>ต้อง</w:t>
      </w:r>
      <w:r w:rsidRPr="008C010D">
        <w:rPr>
          <w:rFonts w:ascii="Angsana New" w:hAnsi="Angsana New"/>
          <w:sz w:val="30"/>
          <w:szCs w:val="30"/>
          <w:cs/>
          <w:lang w:bidi="th-TH"/>
        </w:rPr>
        <w:t>ปรับปรุง</w:t>
      </w:r>
      <w:r w:rsidRPr="008C010D">
        <w:rPr>
          <w:rFonts w:ascii="Angsana New" w:hAnsi="Angsana New"/>
          <w:sz w:val="30"/>
          <w:szCs w:val="30"/>
          <w:lang w:bidi="th-TH"/>
        </w:rPr>
        <w:t xml:space="preserve">) </w:t>
      </w:r>
      <w:r w:rsidRPr="008C010D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6F5C79" w:rsidRPr="008C010D" w:rsidRDefault="006F5C79" w:rsidP="006F5C79">
      <w:pPr>
        <w:pStyle w:val="block"/>
        <w:numPr>
          <w:ilvl w:val="0"/>
          <w:numId w:val="19"/>
        </w:numPr>
        <w:tabs>
          <w:tab w:val="left" w:pos="900"/>
        </w:tabs>
        <w:spacing w:after="0" w:line="240" w:lineRule="atLeast"/>
        <w:ind w:left="900" w:right="-25"/>
        <w:jc w:val="thaiDistribute"/>
        <w:rPr>
          <w:rFonts w:ascii="Angsana New" w:hAnsi="Angsana New"/>
          <w:sz w:val="30"/>
          <w:szCs w:val="30"/>
          <w:lang w:bidi="th-TH"/>
        </w:rPr>
      </w:pPr>
      <w:r w:rsidRPr="008C010D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8C010D">
        <w:rPr>
          <w:rFonts w:ascii="Angsana New" w:hAnsi="Angsana New"/>
          <w:sz w:val="30"/>
          <w:szCs w:val="30"/>
          <w:lang w:bidi="th-TH"/>
        </w:rPr>
        <w:t xml:space="preserve"> 2  </w:t>
      </w:r>
      <w:r w:rsidRPr="008C010D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8C010D">
        <w:rPr>
          <w:rFonts w:ascii="Angsana New" w:hAnsi="Angsana New"/>
          <w:sz w:val="30"/>
          <w:szCs w:val="30"/>
          <w:lang w:bidi="th-TH"/>
        </w:rPr>
        <w:t>(</w:t>
      </w:r>
      <w:r w:rsidRPr="008C010D">
        <w:rPr>
          <w:rFonts w:ascii="Angsana New" w:hAnsi="Angsana New" w:hint="cs"/>
          <w:sz w:val="30"/>
          <w:szCs w:val="30"/>
          <w:cs/>
          <w:lang w:bidi="th-TH"/>
        </w:rPr>
        <w:t xml:space="preserve">เช่น ราคาขาย) </w:t>
      </w:r>
      <w:r w:rsidRPr="008C010D">
        <w:rPr>
          <w:rFonts w:ascii="Angsana New" w:hAnsi="Angsana New"/>
          <w:sz w:val="30"/>
          <w:szCs w:val="30"/>
          <w:cs/>
          <w:lang w:bidi="th-TH"/>
        </w:rPr>
        <w:t>หรือโดยอ้อม</w:t>
      </w:r>
      <w:r w:rsidRPr="008C010D">
        <w:rPr>
          <w:rFonts w:ascii="Angsana New" w:hAnsi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8C010D">
        <w:rPr>
          <w:rFonts w:ascii="Angsana New" w:hAnsi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C010D">
        <w:rPr>
          <w:rFonts w:ascii="Angsana New" w:hAnsi="Angsana New"/>
          <w:sz w:val="30"/>
          <w:szCs w:val="30"/>
          <w:lang w:bidi="th-TH"/>
        </w:rPr>
        <w:t>1</w:t>
      </w:r>
    </w:p>
    <w:p w:rsidR="006F5C79" w:rsidRPr="008C010D" w:rsidRDefault="006F5C79" w:rsidP="006F5C79">
      <w:pPr>
        <w:pStyle w:val="block"/>
        <w:numPr>
          <w:ilvl w:val="0"/>
          <w:numId w:val="19"/>
        </w:numPr>
        <w:tabs>
          <w:tab w:val="left" w:pos="900"/>
        </w:tabs>
        <w:spacing w:after="0" w:line="240" w:lineRule="atLeast"/>
        <w:ind w:left="900" w:right="-25"/>
        <w:jc w:val="thaiDistribute"/>
        <w:rPr>
          <w:rFonts w:ascii="Angsana New" w:hAnsi="Angsana New"/>
          <w:sz w:val="30"/>
          <w:szCs w:val="30"/>
          <w:lang w:bidi="th-TH"/>
        </w:rPr>
      </w:pPr>
      <w:r w:rsidRPr="008C010D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8C010D">
        <w:rPr>
          <w:rFonts w:ascii="Angsana New" w:hAnsi="Angsana New"/>
          <w:sz w:val="30"/>
          <w:szCs w:val="30"/>
          <w:cs/>
          <w:lang w:bidi="th-TH"/>
        </w:rPr>
        <w:t>ระดับ</w:t>
      </w:r>
      <w:r w:rsidRPr="008C010D">
        <w:rPr>
          <w:rFonts w:ascii="Angsana New" w:hAnsi="Angsana New"/>
          <w:sz w:val="30"/>
          <w:szCs w:val="30"/>
          <w:lang w:bidi="th-TH"/>
        </w:rPr>
        <w:t xml:space="preserve"> 3  </w:t>
      </w:r>
      <w:r w:rsidRPr="008C010D">
        <w:rPr>
          <w:rFonts w:ascii="Angsana New" w:hAnsi="Angsana New" w:hint="cs"/>
          <w:sz w:val="30"/>
          <w:szCs w:val="30"/>
          <w:cs/>
          <w:lang w:bidi="th-TH"/>
        </w:rPr>
        <w:t>เป็น</w:t>
      </w:r>
      <w:r w:rsidRPr="008C010D">
        <w:rPr>
          <w:rFonts w:ascii="Angsana New" w:hAnsi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8C010D">
        <w:rPr>
          <w:rFonts w:ascii="Angsana New" w:hAnsi="Angsana New" w:hint="cs"/>
          <w:sz w:val="30"/>
          <w:szCs w:val="30"/>
          <w:cs/>
          <w:lang w:bidi="th-TH"/>
        </w:rPr>
        <w:t>ไม่ได้มาจากข้อมูลที่สังเกตได้ (ข้อมูลที่ไม่สามารถ</w:t>
      </w:r>
      <w:r w:rsidRPr="008C010D">
        <w:rPr>
          <w:rFonts w:ascii="Angsana New" w:hAnsi="Angsana New"/>
          <w:sz w:val="30"/>
          <w:szCs w:val="30"/>
          <w:cs/>
          <w:lang w:bidi="th-TH"/>
        </w:rPr>
        <w:t>สังเกตได้</w:t>
      </w:r>
      <w:r w:rsidRPr="008C010D">
        <w:rPr>
          <w:rFonts w:ascii="Angsana New" w:hAnsi="Angsana New" w:hint="cs"/>
          <w:sz w:val="30"/>
          <w:szCs w:val="30"/>
          <w:cs/>
          <w:lang w:bidi="th-TH"/>
        </w:rPr>
        <w:t>)</w:t>
      </w:r>
    </w:p>
    <w:p w:rsidR="006F5C79" w:rsidRPr="008C010D" w:rsidRDefault="006F5C79" w:rsidP="00F60A5A">
      <w:pPr>
        <w:pStyle w:val="FSBlank"/>
      </w:pPr>
    </w:p>
    <w:p w:rsidR="006F5C79" w:rsidRPr="008C010D" w:rsidRDefault="006F5C79" w:rsidP="006F5C7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5E6569" w:rsidRDefault="005E6569" w:rsidP="00F60A5A">
      <w:pPr>
        <w:pStyle w:val="FSBlank"/>
      </w:pPr>
    </w:p>
    <w:p w:rsidR="00D01D44" w:rsidRPr="00022D80" w:rsidRDefault="00607ECC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22D80">
        <w:rPr>
          <w:rFonts w:ascii="Angsana New" w:hAnsi="Angsana New"/>
          <w:sz w:val="30"/>
          <w:szCs w:val="30"/>
          <w:cs/>
          <w:lang w:val="th-TH"/>
        </w:rPr>
        <w:t>3</w:t>
      </w:r>
      <w:r w:rsidR="00D01D44" w:rsidRPr="00022D80">
        <w:rPr>
          <w:rFonts w:ascii="Angsana New" w:hAnsi="Angsana New"/>
          <w:sz w:val="30"/>
          <w:szCs w:val="30"/>
          <w:cs/>
          <w:lang w:val="th-TH"/>
        </w:rPr>
        <w:tab/>
        <w:t>บุคคลหรือกิจการที่เกี่ยวข้องกัน</w:t>
      </w:r>
    </w:p>
    <w:p w:rsidR="00D01D44" w:rsidRPr="008C010D" w:rsidRDefault="00D01D44" w:rsidP="00F60A5A">
      <w:pPr>
        <w:pStyle w:val="FSBlank"/>
      </w:pPr>
    </w:p>
    <w:p w:rsidR="00481EB2" w:rsidRPr="008C010D" w:rsidRDefault="00481EB2" w:rsidP="00F60A5A">
      <w:pPr>
        <w:pStyle w:val="FSContent"/>
        <w:rPr>
          <w:bCs/>
        </w:rPr>
      </w:pPr>
      <w:r w:rsidRPr="008C010D">
        <w:rPr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 หรือมีอิทธิพลอย่างมี</w:t>
      </w:r>
      <w:r w:rsidRPr="008C010D">
        <w:rPr>
          <w:rFonts w:hint="cs"/>
          <w:cs/>
        </w:rPr>
        <w:t>นัย</w:t>
      </w:r>
      <w:r w:rsidRPr="008C010D">
        <w:rPr>
          <w:cs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Pr="008C010D">
        <w:rPr>
          <w:rFonts w:hint="cs"/>
          <w:cs/>
        </w:rPr>
        <w:t>หรือ</w:t>
      </w:r>
      <w:r w:rsidRPr="008C010D">
        <w:rPr>
          <w:cs/>
        </w:rPr>
        <w:t>บริษัท</w:t>
      </w:r>
      <w:r w:rsidRPr="008C010D">
        <w:rPr>
          <w:rFonts w:hint="cs"/>
          <w:cs/>
        </w:rPr>
        <w:t>อยู่ภายใต้การ</w:t>
      </w:r>
      <w:r w:rsidRPr="008C010D">
        <w:rPr>
          <w:cs/>
        </w:rPr>
        <w:t>ควบคุมเดียวกันหรือ</w:t>
      </w:r>
      <w:r w:rsidRPr="008C010D">
        <w:rPr>
          <w:rFonts w:hint="cs"/>
          <w:cs/>
        </w:rPr>
        <w:t>อยู่ภายใต้</w:t>
      </w:r>
      <w:r w:rsidRPr="008C010D">
        <w:rPr>
          <w:cs/>
        </w:rPr>
        <w:t>อิทธิพลอย่างมี</w:t>
      </w:r>
      <w:r w:rsidRPr="008C010D">
        <w:rPr>
          <w:rFonts w:hint="cs"/>
          <w:cs/>
        </w:rPr>
        <w:t>นัย</w:t>
      </w:r>
      <w:r w:rsidRPr="008C010D">
        <w:rPr>
          <w:cs/>
        </w:rPr>
        <w:t>สำคัญเดียว</w:t>
      </w:r>
      <w:r w:rsidRPr="008C010D">
        <w:rPr>
          <w:rFonts w:hint="cs"/>
          <w:cs/>
        </w:rPr>
        <w:t>กัน</w:t>
      </w:r>
      <w:r w:rsidRPr="008C010D">
        <w:rPr>
          <w:cs/>
        </w:rPr>
        <w:t>กับบุคคลหรือกิจการนั้น การเกี่ยว</w:t>
      </w:r>
      <w:r w:rsidRPr="008C010D">
        <w:rPr>
          <w:rFonts w:hint="cs"/>
          <w:cs/>
        </w:rPr>
        <w:t>ข้อง</w:t>
      </w:r>
      <w:r w:rsidRPr="008C010D">
        <w:rPr>
          <w:cs/>
        </w:rPr>
        <w:t>กันนี้อาจเป็นรายบุคคลหรือเป็นกิจการ</w:t>
      </w:r>
    </w:p>
    <w:p w:rsidR="00BB2C7E" w:rsidRPr="008C010D" w:rsidRDefault="00BB2C7E" w:rsidP="00F60A5A">
      <w:pPr>
        <w:pStyle w:val="FSBlank"/>
      </w:pPr>
    </w:p>
    <w:p w:rsidR="00D01D44" w:rsidRPr="008C010D" w:rsidRDefault="00D01D44" w:rsidP="000220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  <w:r w:rsidRPr="008C010D">
        <w:rPr>
          <w:rFonts w:ascii="Angsana New" w:hAnsi="Angsana New"/>
          <w:b/>
          <w:sz w:val="30"/>
          <w:szCs w:val="30"/>
          <w:cs/>
        </w:rPr>
        <w:t>ความสัมพันธ์ที่</w:t>
      </w:r>
      <w:r w:rsidR="00E7269E" w:rsidRPr="008C010D">
        <w:rPr>
          <w:rFonts w:ascii="Angsana New" w:hAnsi="Angsana New" w:hint="cs"/>
          <w:b/>
          <w:sz w:val="30"/>
          <w:szCs w:val="30"/>
          <w:cs/>
        </w:rPr>
        <w:t>มีกับ</w:t>
      </w:r>
      <w:r w:rsidR="00BE5C0A">
        <w:rPr>
          <w:rFonts w:ascii="Angsana New" w:hAnsi="Angsana New" w:hint="cs"/>
          <w:b/>
          <w:sz w:val="30"/>
          <w:szCs w:val="30"/>
          <w:cs/>
        </w:rPr>
        <w:t>ผู้บริหารสำคัญและ</w:t>
      </w:r>
      <w:r w:rsidRPr="008C010D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มีดังนี้</w:t>
      </w:r>
    </w:p>
    <w:p w:rsidR="00D01D44" w:rsidRPr="008C010D" w:rsidRDefault="00D01D44" w:rsidP="00F60A5A">
      <w:pPr>
        <w:pStyle w:val="FSBlank"/>
      </w:pPr>
    </w:p>
    <w:tbl>
      <w:tblPr>
        <w:tblW w:w="9378" w:type="dxa"/>
        <w:tblInd w:w="450" w:type="dxa"/>
        <w:tblLook w:val="01E0"/>
      </w:tblPr>
      <w:tblGrid>
        <w:gridCol w:w="3708"/>
        <w:gridCol w:w="1350"/>
        <w:gridCol w:w="4320"/>
      </w:tblGrid>
      <w:tr w:rsidR="00D01D44" w:rsidRPr="008C010D" w:rsidTr="00193E8D">
        <w:trPr>
          <w:tblHeader/>
        </w:trPr>
        <w:tc>
          <w:tcPr>
            <w:tcW w:w="3708" w:type="dxa"/>
          </w:tcPr>
          <w:p w:rsidR="00D01D44" w:rsidRPr="008C010D" w:rsidRDefault="00D01D44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:rsidR="004C08B4" w:rsidRPr="008C010D" w:rsidRDefault="004C08B4" w:rsidP="004C0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4C08B4" w:rsidRPr="008C010D" w:rsidRDefault="004C08B4" w:rsidP="004C0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20" w:type="dxa"/>
          </w:tcPr>
          <w:p w:rsidR="00D01D44" w:rsidRPr="008C010D" w:rsidRDefault="00D01D44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81EB2" w:rsidRPr="008C010D" w:rsidTr="00193E8D">
        <w:tc>
          <w:tcPr>
            <w:tcW w:w="3708" w:type="dxa"/>
          </w:tcPr>
          <w:p w:rsidR="00481EB2" w:rsidRPr="008C010D" w:rsidRDefault="00481EB2" w:rsidP="00F60A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บริษัท เอ็นอีพี อสังหาริมทรัพย์และอุตสาหกรรม จำกัด (มหาชน)</w:t>
            </w:r>
          </w:p>
        </w:tc>
        <w:tc>
          <w:tcPr>
            <w:tcW w:w="1350" w:type="dxa"/>
          </w:tcPr>
          <w:p w:rsidR="00481EB2" w:rsidRPr="008C010D" w:rsidRDefault="00481EB2" w:rsidP="0048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:rsidR="00481EB2" w:rsidRPr="008C010D" w:rsidRDefault="00481EB2" w:rsidP="003A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  <w:r w:rsidRPr="008C010D">
              <w:rPr>
                <w:rFonts w:ascii="Angsana New" w:hAnsi="Angsana New"/>
                <w:b/>
                <w:sz w:val="30"/>
                <w:szCs w:val="30"/>
                <w:cs/>
              </w:rPr>
              <w:t>ซึ่ง</w:t>
            </w:r>
            <w:r w:rsidRPr="008C010D">
              <w:rPr>
                <w:rFonts w:ascii="Angsana New" w:hAnsi="Angsana New"/>
                <w:sz w:val="30"/>
                <w:szCs w:val="30"/>
                <w:cs/>
              </w:rPr>
              <w:t>ถือหุ้นในบริษัทร้อยละ</w:t>
            </w:r>
            <w:r w:rsidR="003A7638" w:rsidRPr="0048255F">
              <w:rPr>
                <w:rFonts w:ascii="Angsana New" w:hAnsi="Angsana New"/>
                <w:sz w:val="30"/>
                <w:szCs w:val="30"/>
              </w:rPr>
              <w:t>10.79</w:t>
            </w:r>
            <w:r w:rsidRPr="008C010D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481EB2" w:rsidRPr="008C010D" w:rsidTr="00193E8D">
        <w:tc>
          <w:tcPr>
            <w:tcW w:w="3708" w:type="dxa"/>
          </w:tcPr>
          <w:p w:rsidR="00481EB2" w:rsidRPr="008C010D" w:rsidRDefault="00481EB2" w:rsidP="00F60A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1350" w:type="dxa"/>
          </w:tcPr>
          <w:p w:rsidR="00481EB2" w:rsidRPr="008C010D" w:rsidRDefault="00481EB2" w:rsidP="0048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:rsidR="00481EB2" w:rsidRPr="008C010D" w:rsidRDefault="00481EB2" w:rsidP="0048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240" w:lineRule="auto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sz w:val="30"/>
                <w:szCs w:val="30"/>
                <w:cs/>
              </w:rPr>
              <w:t>เป็น</w:t>
            </w: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การร่วมค้า</w:t>
            </w:r>
            <w:r w:rsidR="00BE5C0A">
              <w:rPr>
                <w:rFonts w:ascii="Angsana New" w:hAnsi="Angsana New"/>
                <w:b/>
                <w:sz w:val="30"/>
                <w:szCs w:val="30"/>
                <w:cs/>
              </w:rPr>
              <w:t>ซึ่งบริษัทถือหุ้น</w:t>
            </w:r>
            <w:r w:rsidRPr="008C010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ร้อยละ </w:t>
            </w: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29.99 และมีกรรมการร่วมกัน</w:t>
            </w:r>
          </w:p>
        </w:tc>
      </w:tr>
      <w:tr w:rsidR="00481EB2" w:rsidRPr="008C010D" w:rsidTr="00193E8D">
        <w:tc>
          <w:tcPr>
            <w:tcW w:w="3708" w:type="dxa"/>
          </w:tcPr>
          <w:p w:rsidR="00481EB2" w:rsidRPr="008C010D" w:rsidRDefault="00961932" w:rsidP="00F60A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 w:rsidRPr="00F60A5A">
              <w:rPr>
                <w:rFonts w:ascii="Angsana New" w:hAnsi="Angsana New" w:hint="cs"/>
                <w:sz w:val="30"/>
                <w:szCs w:val="30"/>
                <w:cs/>
              </w:rPr>
              <w:t>รักษาความปลอดภัย นวนคร อินเตอร์เนชั่นแนล การ์ดดิ้ง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350" w:type="dxa"/>
          </w:tcPr>
          <w:p w:rsidR="00481EB2" w:rsidRPr="008C010D" w:rsidRDefault="00481EB2" w:rsidP="0048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:rsidR="00481EB2" w:rsidRPr="008C010D" w:rsidRDefault="00481EB2" w:rsidP="008A3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8C010D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ที่เกี่ยวข้องกันซึ่งบริษัทถือหุ้นร้อยละ 15.08</w:t>
            </w: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481EB2" w:rsidRPr="008C010D" w:rsidTr="00193E8D">
        <w:tc>
          <w:tcPr>
            <w:tcW w:w="3708" w:type="dxa"/>
          </w:tcPr>
          <w:p w:rsidR="00481EB2" w:rsidRPr="008C010D" w:rsidRDefault="00481EB2" w:rsidP="00F60A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sz w:val="30"/>
                <w:szCs w:val="30"/>
                <w:cs/>
              </w:rPr>
              <w:t>บริษัทซูมิโชโกลบอลโลจิสติคส์(ประเทศไทย)จำกัด</w:t>
            </w:r>
          </w:p>
        </w:tc>
        <w:tc>
          <w:tcPr>
            <w:tcW w:w="1350" w:type="dxa"/>
          </w:tcPr>
          <w:p w:rsidR="00481EB2" w:rsidRPr="008C010D" w:rsidRDefault="00481EB2" w:rsidP="0048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:rsidR="00481EB2" w:rsidRPr="008C010D" w:rsidRDefault="00481EB2" w:rsidP="0048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sz w:val="30"/>
                <w:szCs w:val="30"/>
                <w:cs/>
              </w:rPr>
              <w:t>เป็น</w:t>
            </w: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</w:t>
            </w:r>
            <w:r w:rsidRPr="008C010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ที่เกี่ยวข้องกัน ซึ่งบริษัทถือหุ้นร้อยละ </w:t>
            </w:r>
            <w:r w:rsidRPr="008C010D">
              <w:rPr>
                <w:rFonts w:ascii="Angsana New" w:hAnsi="Angsana New"/>
                <w:sz w:val="30"/>
                <w:szCs w:val="30"/>
                <w:cs/>
              </w:rPr>
              <w:t>1.7</w:t>
            </w:r>
            <w:r w:rsidRPr="008C010D">
              <w:rPr>
                <w:rFonts w:ascii="Angsana New" w:hAnsi="Angsana New"/>
                <w:sz w:val="30"/>
                <w:szCs w:val="30"/>
              </w:rPr>
              <w:t>1</w:t>
            </w: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AA4649" w:rsidRPr="008C010D" w:rsidTr="00193E8D">
        <w:tc>
          <w:tcPr>
            <w:tcW w:w="3708" w:type="dxa"/>
          </w:tcPr>
          <w:p w:rsidR="00193E8D" w:rsidRDefault="00193E8D" w:rsidP="00AA4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  <w:p w:rsidR="00193E8D" w:rsidRDefault="00193E8D" w:rsidP="00AA4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  <w:p w:rsidR="00AA4649" w:rsidRPr="008C010D" w:rsidRDefault="00AA4649" w:rsidP="00AA4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นวนครบริการ (</w:t>
            </w:r>
            <w:r w:rsidRPr="008C010D">
              <w:rPr>
                <w:rFonts w:ascii="Angsana New" w:hAnsi="Angsana New"/>
                <w:bCs/>
                <w:sz w:val="30"/>
                <w:szCs w:val="30"/>
              </w:rPr>
              <w:t>1982)</w:t>
            </w: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:rsidR="00193E8D" w:rsidRDefault="00193E8D" w:rsidP="00AA4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  <w:p w:rsidR="00193E8D" w:rsidRDefault="00193E8D" w:rsidP="00AA4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  <w:p w:rsidR="00AA4649" w:rsidRPr="008C010D" w:rsidRDefault="00AA4649" w:rsidP="00AA4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:rsidR="00193E8D" w:rsidRDefault="00193E8D" w:rsidP="00AA4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  <w:p w:rsidR="00193E8D" w:rsidRDefault="00193E8D" w:rsidP="00AA4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  <w:p w:rsidR="00AA4649" w:rsidRPr="008C010D" w:rsidRDefault="00AA4649" w:rsidP="00AA4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t>เป็นกิจการที่เกี่ยวข้องกันและมีกรรมการร่วมกัน</w:t>
            </w:r>
          </w:p>
        </w:tc>
      </w:tr>
      <w:tr w:rsidR="00AA4649" w:rsidRPr="008C010D" w:rsidTr="00193E8D">
        <w:tc>
          <w:tcPr>
            <w:tcW w:w="3708" w:type="dxa"/>
          </w:tcPr>
          <w:p w:rsidR="00AA4649" w:rsidRPr="008C010D" w:rsidRDefault="00AA4649" w:rsidP="00AA4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350" w:type="dxa"/>
          </w:tcPr>
          <w:p w:rsidR="00AA4649" w:rsidRPr="008C010D" w:rsidRDefault="00AA4649" w:rsidP="00AA4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:rsidR="00AA4649" w:rsidRPr="008C010D" w:rsidRDefault="00AA4649" w:rsidP="00AA4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 และควบคุมกิจกรรมต่างๆ ของกิจการ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:rsidR="005E6569" w:rsidRPr="005E6569" w:rsidRDefault="005E6569" w:rsidP="008A362B">
      <w:pPr>
        <w:pStyle w:val="FSBlank"/>
      </w:pPr>
    </w:p>
    <w:p w:rsidR="00D01D44" w:rsidRPr="008C010D" w:rsidRDefault="004C08B4" w:rsidP="008A362B">
      <w:pPr>
        <w:pStyle w:val="FSContent"/>
      </w:pPr>
      <w:r w:rsidRPr="008C010D">
        <w:rPr>
          <w:cs/>
        </w:rPr>
        <w:t>นโยบายการกำหนดราคาสำหรับ</w:t>
      </w:r>
      <w:r w:rsidR="00D01D44" w:rsidRPr="008C010D">
        <w:rPr>
          <w:cs/>
        </w:rPr>
        <w:t>รายการ</w:t>
      </w:r>
      <w:r w:rsidR="00EE50B8" w:rsidRPr="008C010D">
        <w:rPr>
          <w:rFonts w:hint="cs"/>
          <w:cs/>
        </w:rPr>
        <w:t>แต่ละประเภทอธิบาย</w:t>
      </w:r>
      <w:r w:rsidR="00D01D44" w:rsidRPr="008C010D">
        <w:rPr>
          <w:cs/>
        </w:rPr>
        <w:t>ได้ดังต่อไปนี้</w:t>
      </w:r>
    </w:p>
    <w:p w:rsidR="00D01D44" w:rsidRPr="008C010D" w:rsidRDefault="00D01D44" w:rsidP="008A362B">
      <w:pPr>
        <w:pStyle w:val="FSBlank"/>
      </w:pPr>
    </w:p>
    <w:tbl>
      <w:tblPr>
        <w:tblW w:w="0" w:type="auto"/>
        <w:tblInd w:w="558" w:type="dxa"/>
        <w:tblLook w:val="0000"/>
      </w:tblPr>
      <w:tblGrid>
        <w:gridCol w:w="4590"/>
        <w:gridCol w:w="270"/>
        <w:gridCol w:w="4320"/>
      </w:tblGrid>
      <w:tr w:rsidR="00D01D44" w:rsidRPr="008C010D" w:rsidTr="008A362B">
        <w:tc>
          <w:tcPr>
            <w:tcW w:w="4590" w:type="dxa"/>
          </w:tcPr>
          <w:p w:rsidR="00D01D44" w:rsidRPr="008C010D" w:rsidRDefault="00D01D44" w:rsidP="00E5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7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:rsidR="00D01D44" w:rsidRPr="008C010D" w:rsidRDefault="00D01D44" w:rsidP="00022033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</w:tcPr>
          <w:p w:rsidR="00D01D44" w:rsidRPr="008C010D" w:rsidRDefault="00D01D44" w:rsidP="00022033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81EB2" w:rsidRPr="008C010D" w:rsidTr="008A362B">
        <w:tc>
          <w:tcPr>
            <w:tcW w:w="4590" w:type="dxa"/>
          </w:tcPr>
          <w:p w:rsidR="00481EB2" w:rsidRPr="008C010D" w:rsidRDefault="00481EB2" w:rsidP="0048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270" w:type="dxa"/>
          </w:tcPr>
          <w:p w:rsidR="00481EB2" w:rsidRPr="008C010D" w:rsidRDefault="00481EB2" w:rsidP="00481EB2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</w:tcPr>
          <w:p w:rsidR="00481EB2" w:rsidRPr="008C010D" w:rsidRDefault="00481EB2" w:rsidP="00481EB2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right="-43" w:hanging="180"/>
              <w:rPr>
                <w:rFonts w:ascii="Angsana New" w:hAnsi="Angsana New" w:cs="Angsana New"/>
                <w:lang w:val="en-US"/>
              </w:rPr>
            </w:pPr>
            <w:r w:rsidRPr="008C010D">
              <w:rPr>
                <w:rFonts w:ascii="Angsana New" w:hAnsi="Angsana New" w:cs="Angsana New"/>
                <w:cs/>
                <w:lang w:val="en-US"/>
              </w:rPr>
              <w:t>ราคาตลาด</w:t>
            </w:r>
          </w:p>
        </w:tc>
      </w:tr>
      <w:tr w:rsidR="00481EB2" w:rsidRPr="008C010D" w:rsidTr="008A362B">
        <w:tc>
          <w:tcPr>
            <w:tcW w:w="4590" w:type="dxa"/>
          </w:tcPr>
          <w:p w:rsidR="00481EB2" w:rsidRPr="008C010D" w:rsidRDefault="00481EB2" w:rsidP="0048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:rsidR="00481EB2" w:rsidRPr="008C010D" w:rsidRDefault="00481EB2" w:rsidP="00481EB2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</w:tcPr>
          <w:p w:rsidR="00481EB2" w:rsidRPr="008C010D" w:rsidRDefault="00481EB2" w:rsidP="00481EB2">
            <w:pPr>
              <w:spacing w:line="240" w:lineRule="auto"/>
              <w:ind w:left="25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842AA7" w:rsidRPr="008C010D" w:rsidTr="008A362B">
        <w:tc>
          <w:tcPr>
            <w:tcW w:w="4590" w:type="dxa"/>
          </w:tcPr>
          <w:p w:rsidR="00842AA7" w:rsidRPr="00F8519A" w:rsidRDefault="00842AA7" w:rsidP="00842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19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รายได้จากการให้ใช้โครงสร้างพื้นฐาน</w:t>
            </w:r>
          </w:p>
        </w:tc>
        <w:tc>
          <w:tcPr>
            <w:tcW w:w="270" w:type="dxa"/>
          </w:tcPr>
          <w:p w:rsidR="00842AA7" w:rsidRPr="008C010D" w:rsidRDefault="00842AA7" w:rsidP="00842AA7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right="-43" w:hanging="18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320" w:type="dxa"/>
          </w:tcPr>
          <w:p w:rsidR="00842AA7" w:rsidRPr="008C010D" w:rsidRDefault="00842AA7" w:rsidP="00842AA7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right="-43" w:hanging="18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ราคาที่ตกลงกันตามสัญญา</w:t>
            </w:r>
          </w:p>
        </w:tc>
      </w:tr>
      <w:tr w:rsidR="00842AA7" w:rsidRPr="008C010D" w:rsidTr="008A362B">
        <w:tc>
          <w:tcPr>
            <w:tcW w:w="4590" w:type="dxa"/>
          </w:tcPr>
          <w:p w:rsidR="00842AA7" w:rsidRPr="00F8519A" w:rsidRDefault="00842AA7" w:rsidP="00842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19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บริหารงาน</w:t>
            </w:r>
          </w:p>
        </w:tc>
        <w:tc>
          <w:tcPr>
            <w:tcW w:w="270" w:type="dxa"/>
          </w:tcPr>
          <w:p w:rsidR="00842AA7" w:rsidRPr="008C010D" w:rsidRDefault="00842AA7" w:rsidP="00842AA7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right="-43" w:hanging="18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320" w:type="dxa"/>
          </w:tcPr>
          <w:p w:rsidR="00842AA7" w:rsidRPr="008C010D" w:rsidRDefault="00842AA7" w:rsidP="00842AA7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right="-43" w:hanging="18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ราคาที่ตกลงกันตามสัญญา</w:t>
            </w:r>
          </w:p>
        </w:tc>
      </w:tr>
      <w:tr w:rsidR="00842AA7" w:rsidRPr="008C010D" w:rsidTr="008A362B">
        <w:tc>
          <w:tcPr>
            <w:tcW w:w="4590" w:type="dxa"/>
          </w:tcPr>
          <w:p w:rsidR="00842AA7" w:rsidRPr="00F8519A" w:rsidRDefault="00842AA7" w:rsidP="00842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70" w:type="dxa"/>
          </w:tcPr>
          <w:p w:rsidR="00842AA7" w:rsidRPr="008C010D" w:rsidRDefault="00842AA7" w:rsidP="00842AA7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right="-43" w:hanging="18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320" w:type="dxa"/>
          </w:tcPr>
          <w:p w:rsidR="00842AA7" w:rsidRDefault="00842AA7" w:rsidP="00842AA7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right="-43" w:hanging="18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ตามการประกาศการจ่ายเงินปันผล</w:t>
            </w:r>
          </w:p>
        </w:tc>
      </w:tr>
      <w:tr w:rsidR="00842AA7" w:rsidRPr="008C010D" w:rsidTr="008A362B">
        <w:tc>
          <w:tcPr>
            <w:tcW w:w="4590" w:type="dxa"/>
          </w:tcPr>
          <w:p w:rsidR="00842AA7" w:rsidRPr="008C010D" w:rsidRDefault="00842AA7" w:rsidP="00842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270" w:type="dxa"/>
          </w:tcPr>
          <w:p w:rsidR="00842AA7" w:rsidRPr="008C010D" w:rsidRDefault="00842AA7" w:rsidP="00842AA7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</w:tcPr>
          <w:p w:rsidR="00842AA7" w:rsidRPr="008C010D" w:rsidRDefault="00842AA7" w:rsidP="00842AA7">
            <w:pPr>
              <w:spacing w:line="240" w:lineRule="auto"/>
              <w:ind w:left="252" w:right="-43" w:hanging="180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842AA7" w:rsidRPr="008C010D" w:rsidTr="008A362B">
        <w:tc>
          <w:tcPr>
            <w:tcW w:w="4590" w:type="dxa"/>
          </w:tcPr>
          <w:p w:rsidR="00842AA7" w:rsidRPr="008C010D" w:rsidRDefault="00842AA7" w:rsidP="00842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ซื้อโครงการอสังหาริมทรัพย์ระหว่างพัฒนา</w:t>
            </w:r>
          </w:p>
        </w:tc>
        <w:tc>
          <w:tcPr>
            <w:tcW w:w="270" w:type="dxa"/>
          </w:tcPr>
          <w:p w:rsidR="00842AA7" w:rsidRPr="008C010D" w:rsidRDefault="00842AA7" w:rsidP="00842AA7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</w:tcPr>
          <w:p w:rsidR="00842AA7" w:rsidRPr="008C010D" w:rsidRDefault="00842AA7" w:rsidP="00842AA7">
            <w:pPr>
              <w:spacing w:line="240" w:lineRule="auto"/>
              <w:ind w:left="25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ประเมิน</w:t>
            </w:r>
          </w:p>
        </w:tc>
      </w:tr>
      <w:tr w:rsidR="00842AA7" w:rsidRPr="008C010D" w:rsidTr="008A362B">
        <w:tc>
          <w:tcPr>
            <w:tcW w:w="4590" w:type="dxa"/>
          </w:tcPr>
          <w:p w:rsidR="00842AA7" w:rsidRPr="008C010D" w:rsidRDefault="00842AA7" w:rsidP="00842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270" w:type="dxa"/>
          </w:tcPr>
          <w:p w:rsidR="00842AA7" w:rsidRPr="008C010D" w:rsidRDefault="00842AA7" w:rsidP="00842AA7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right="-43" w:hanging="18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320" w:type="dxa"/>
          </w:tcPr>
          <w:p w:rsidR="00842AA7" w:rsidRPr="008C010D" w:rsidRDefault="00842AA7" w:rsidP="00842AA7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right="-43" w:hanging="180"/>
              <w:rPr>
                <w:rFonts w:ascii="Angsana New" w:hAnsi="Angsana New" w:cs="Angsana New"/>
                <w:lang w:val="en-US"/>
              </w:rPr>
            </w:pPr>
            <w:r w:rsidRPr="008C010D">
              <w:rPr>
                <w:rFonts w:ascii="Angsana New" w:hAnsi="Angsana New" w:cs="Angsana New"/>
                <w:cs/>
                <w:lang w:val="en-US"/>
              </w:rPr>
              <w:t>ราคาตลาด</w:t>
            </w:r>
          </w:p>
        </w:tc>
      </w:tr>
    </w:tbl>
    <w:p w:rsidR="00541D86" w:rsidRPr="008C010D" w:rsidRDefault="00541D86" w:rsidP="008A362B">
      <w:pPr>
        <w:pStyle w:val="FSBlank"/>
      </w:pPr>
    </w:p>
    <w:p w:rsidR="00054E21" w:rsidRPr="00333252" w:rsidRDefault="0048255F" w:rsidP="00054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cs/>
        </w:rPr>
        <w:br w:type="page"/>
      </w:r>
      <w:r w:rsidR="00054E21" w:rsidRPr="00333252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="00054E21" w:rsidRPr="00333252">
        <w:rPr>
          <w:rFonts w:ascii="Angsana New" w:hAnsi="Angsana New" w:hint="cs"/>
          <w:sz w:val="30"/>
          <w:szCs w:val="30"/>
          <w:cs/>
        </w:rPr>
        <w:t>งวดสามเดือนและเก้าเดือน</w:t>
      </w:r>
      <w:r w:rsidR="00054E21" w:rsidRPr="00333252">
        <w:rPr>
          <w:rFonts w:ascii="Angsana New" w:hAnsi="Angsana New"/>
          <w:sz w:val="30"/>
          <w:szCs w:val="30"/>
          <w:cs/>
        </w:rPr>
        <w:t>สิ้นสุดวันที่3</w:t>
      </w:r>
      <w:r w:rsidR="00054E21" w:rsidRPr="00333252">
        <w:rPr>
          <w:rFonts w:ascii="Angsana New" w:hAnsi="Angsana New"/>
          <w:sz w:val="30"/>
          <w:szCs w:val="30"/>
        </w:rPr>
        <w:t>0</w:t>
      </w:r>
      <w:r w:rsidR="00054E21" w:rsidRPr="00333252">
        <w:rPr>
          <w:rFonts w:ascii="Angsana New" w:hAnsi="Angsana New" w:hint="cs"/>
          <w:sz w:val="30"/>
          <w:szCs w:val="30"/>
          <w:cs/>
        </w:rPr>
        <w:t>กันยายน</w:t>
      </w:r>
      <w:r w:rsidR="00054E21" w:rsidRPr="00333252">
        <w:rPr>
          <w:rFonts w:ascii="Angsana New" w:hAnsi="Angsana New"/>
          <w:sz w:val="30"/>
          <w:szCs w:val="30"/>
        </w:rPr>
        <w:t>25</w:t>
      </w:r>
      <w:r w:rsidR="00054E21">
        <w:rPr>
          <w:rFonts w:ascii="Angsana New" w:hAnsi="Angsana New" w:hint="cs"/>
          <w:sz w:val="30"/>
          <w:szCs w:val="30"/>
          <w:cs/>
        </w:rPr>
        <w:t>60</w:t>
      </w:r>
      <w:r w:rsidR="00054E21" w:rsidRPr="00333252">
        <w:rPr>
          <w:rFonts w:ascii="Angsana New" w:hAnsi="Angsana New"/>
          <w:sz w:val="30"/>
          <w:szCs w:val="30"/>
          <w:cs/>
        </w:rPr>
        <w:t>และ255</w:t>
      </w:r>
      <w:r w:rsidR="00054E21">
        <w:rPr>
          <w:rFonts w:ascii="Angsana New" w:hAnsi="Angsana New" w:hint="cs"/>
          <w:sz w:val="30"/>
          <w:szCs w:val="30"/>
          <w:cs/>
        </w:rPr>
        <w:t>9</w:t>
      </w:r>
      <w:r w:rsidR="00054E21" w:rsidRPr="00333252">
        <w:rPr>
          <w:rFonts w:ascii="Angsana New" w:hAnsi="Angsana New" w:hint="cs"/>
          <w:sz w:val="30"/>
          <w:szCs w:val="30"/>
          <w:cs/>
        </w:rPr>
        <w:t>สรุปได้</w:t>
      </w:r>
      <w:r w:rsidR="00054E21" w:rsidRPr="00333252">
        <w:rPr>
          <w:rFonts w:ascii="Angsana New" w:hAnsi="Angsana New"/>
          <w:sz w:val="30"/>
          <w:szCs w:val="30"/>
          <w:cs/>
        </w:rPr>
        <w:t>ดังนี้</w:t>
      </w:r>
    </w:p>
    <w:p w:rsidR="00054E21" w:rsidRPr="00E22D23" w:rsidRDefault="00054E21" w:rsidP="00054E21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tbl>
      <w:tblPr>
        <w:tblW w:w="9382" w:type="dxa"/>
        <w:tblInd w:w="450" w:type="dxa"/>
        <w:tblLayout w:type="fixed"/>
        <w:tblLook w:val="0000"/>
      </w:tblPr>
      <w:tblGrid>
        <w:gridCol w:w="3884"/>
        <w:gridCol w:w="1171"/>
        <w:gridCol w:w="272"/>
        <w:gridCol w:w="1171"/>
        <w:gridCol w:w="272"/>
        <w:gridCol w:w="1169"/>
        <w:gridCol w:w="272"/>
        <w:gridCol w:w="1171"/>
      </w:tblGrid>
      <w:tr w:rsidR="00054E21" w:rsidRPr="00422F0E" w:rsidTr="00E007A4">
        <w:tc>
          <w:tcPr>
            <w:tcW w:w="2070" w:type="pct"/>
          </w:tcPr>
          <w:p w:rsidR="00054E21" w:rsidRPr="00422F0E" w:rsidRDefault="00054E21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3" w:type="pct"/>
            <w:gridSpan w:val="3"/>
          </w:tcPr>
          <w:p w:rsidR="00054E21" w:rsidRPr="00422F0E" w:rsidRDefault="00852013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054E21" w:rsidRPr="00422F0E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45" w:type="pct"/>
          </w:tcPr>
          <w:p w:rsidR="00054E21" w:rsidRPr="00422F0E" w:rsidRDefault="00054E21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2" w:type="pct"/>
            <w:gridSpan w:val="3"/>
          </w:tcPr>
          <w:p w:rsidR="00054E21" w:rsidRPr="00422F0E" w:rsidRDefault="00852013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054E21" w:rsidRPr="00422F0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054E21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054E21" w:rsidRPr="00422F0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054E21" w:rsidRPr="00422F0E" w:rsidTr="00E007A4">
        <w:tc>
          <w:tcPr>
            <w:tcW w:w="2070" w:type="pct"/>
          </w:tcPr>
          <w:p w:rsidR="00054E21" w:rsidRPr="00422F0E" w:rsidRDefault="00054E21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3" w:type="pct"/>
            <w:gridSpan w:val="3"/>
          </w:tcPr>
          <w:p w:rsidR="00054E21" w:rsidRPr="00422F0E" w:rsidRDefault="00054E21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F0E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:rsidR="00054E21" w:rsidRPr="00422F0E" w:rsidRDefault="00054E21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2" w:type="pct"/>
            <w:gridSpan w:val="3"/>
          </w:tcPr>
          <w:p w:rsidR="00054E21" w:rsidRPr="00422F0E" w:rsidRDefault="00054E21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F0E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54E21" w:rsidRPr="00422F0E" w:rsidTr="00E007A4">
        <w:tc>
          <w:tcPr>
            <w:tcW w:w="2070" w:type="pct"/>
          </w:tcPr>
          <w:p w:rsidR="00054E21" w:rsidRPr="00422F0E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:rsidR="00054E21" w:rsidRPr="00422F0E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5" w:type="pct"/>
          </w:tcPr>
          <w:p w:rsidR="00054E21" w:rsidRPr="00422F0E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054E21" w:rsidRPr="00422F0E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45" w:type="pct"/>
          </w:tcPr>
          <w:p w:rsidR="00054E21" w:rsidRPr="00422F0E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:rsidR="00054E21" w:rsidRPr="00422F0E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5" w:type="pct"/>
          </w:tcPr>
          <w:p w:rsidR="00054E21" w:rsidRPr="00422F0E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054E21" w:rsidRPr="00422F0E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054E21" w:rsidRPr="00422F0E" w:rsidTr="00E007A4">
        <w:tc>
          <w:tcPr>
            <w:tcW w:w="2070" w:type="pct"/>
          </w:tcPr>
          <w:p w:rsidR="00054E21" w:rsidRPr="00422F0E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0" w:type="pct"/>
            <w:gridSpan w:val="7"/>
          </w:tcPr>
          <w:p w:rsidR="00054E21" w:rsidRPr="00422F0E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4E21" w:rsidRPr="00422F0E" w:rsidTr="00E007A4">
        <w:tc>
          <w:tcPr>
            <w:tcW w:w="2070" w:type="pct"/>
          </w:tcPr>
          <w:p w:rsidR="00054E21" w:rsidRPr="00422F0E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4" w:type="pct"/>
          </w:tcPr>
          <w:p w:rsidR="00054E21" w:rsidRPr="00422F0E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54E21" w:rsidRPr="00422F0E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054E21" w:rsidRPr="00422F0E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54E21" w:rsidRPr="00422F0E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054E21" w:rsidRPr="00422F0E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54E21" w:rsidRPr="00422F0E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054E21" w:rsidRPr="00422F0E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4E21" w:rsidRPr="002B78C4" w:rsidTr="00E007A4">
        <w:tc>
          <w:tcPr>
            <w:tcW w:w="2070" w:type="pct"/>
          </w:tcPr>
          <w:p w:rsidR="00054E21" w:rsidRPr="00422F0E" w:rsidRDefault="00054E21" w:rsidP="00054E2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422F0E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24" w:type="pct"/>
          </w:tcPr>
          <w:p w:rsidR="00054E21" w:rsidRPr="002B78C4" w:rsidRDefault="00340CBD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9,44</w:t>
            </w:r>
            <w:r w:rsidR="00D5289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054E21" w:rsidRPr="00422F0E" w:rsidRDefault="00054E21" w:rsidP="00054E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054E21" w:rsidRPr="002B78C4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8,899</w:t>
            </w:r>
          </w:p>
        </w:tc>
        <w:tc>
          <w:tcPr>
            <w:tcW w:w="145" w:type="pct"/>
          </w:tcPr>
          <w:p w:rsidR="00054E21" w:rsidRPr="00422F0E" w:rsidRDefault="00054E21" w:rsidP="00054E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</w:tcPr>
          <w:p w:rsidR="00054E21" w:rsidRPr="002B78C4" w:rsidRDefault="00D5289E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28,258</w:t>
            </w:r>
          </w:p>
        </w:tc>
        <w:tc>
          <w:tcPr>
            <w:tcW w:w="145" w:type="pct"/>
          </w:tcPr>
          <w:p w:rsidR="00054E21" w:rsidRPr="00422F0E" w:rsidRDefault="00054E21" w:rsidP="00054E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054E21" w:rsidRPr="002B78C4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14,605</w:t>
            </w:r>
          </w:p>
        </w:tc>
      </w:tr>
      <w:tr w:rsidR="00D85DC7" w:rsidRPr="002B78C4" w:rsidTr="00E007A4">
        <w:tc>
          <w:tcPr>
            <w:tcW w:w="2070" w:type="pct"/>
          </w:tcPr>
          <w:p w:rsidR="00D85DC7" w:rsidRPr="00422F0E" w:rsidRDefault="00D85DC7" w:rsidP="00D85DC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624" w:type="pct"/>
          </w:tcPr>
          <w:p w:rsidR="00D85DC7" w:rsidRPr="002B78C4" w:rsidRDefault="00D5289E" w:rsidP="00D85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5" w:type="pct"/>
          </w:tcPr>
          <w:p w:rsidR="00D85DC7" w:rsidRPr="00422F0E" w:rsidRDefault="00D85DC7" w:rsidP="00D85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D85DC7" w:rsidRPr="002B78C4" w:rsidRDefault="00D85DC7" w:rsidP="00D85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5" w:type="pct"/>
          </w:tcPr>
          <w:p w:rsidR="00D85DC7" w:rsidRPr="00422F0E" w:rsidRDefault="00D85DC7" w:rsidP="00D85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</w:tcPr>
          <w:p w:rsidR="00D85DC7" w:rsidRPr="002B78C4" w:rsidRDefault="00D5289E" w:rsidP="00D85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45" w:type="pct"/>
          </w:tcPr>
          <w:p w:rsidR="00D85DC7" w:rsidRPr="00422F0E" w:rsidRDefault="00D85DC7" w:rsidP="00D85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D85DC7" w:rsidRDefault="00D85DC7" w:rsidP="00D85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</w:tr>
      <w:tr w:rsidR="00D85DC7" w:rsidRPr="002B78C4" w:rsidTr="00E007A4">
        <w:tc>
          <w:tcPr>
            <w:tcW w:w="2070" w:type="pct"/>
          </w:tcPr>
          <w:p w:rsidR="00D85DC7" w:rsidRPr="00017B75" w:rsidRDefault="00D85DC7" w:rsidP="00D85DC7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รายได้จากการให้ใช้โครงสร้างพื้นฐาน</w:t>
            </w:r>
          </w:p>
        </w:tc>
        <w:tc>
          <w:tcPr>
            <w:tcW w:w="624" w:type="pct"/>
          </w:tcPr>
          <w:p w:rsidR="00D85DC7" w:rsidRPr="002B78C4" w:rsidRDefault="00D5289E" w:rsidP="00D85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8,050</w:t>
            </w:r>
          </w:p>
        </w:tc>
        <w:tc>
          <w:tcPr>
            <w:tcW w:w="145" w:type="pct"/>
          </w:tcPr>
          <w:p w:rsidR="00D85DC7" w:rsidRPr="00422F0E" w:rsidRDefault="00D85DC7" w:rsidP="00D85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D85DC7" w:rsidRPr="002B78C4" w:rsidRDefault="00D85DC7" w:rsidP="00D85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6,133</w:t>
            </w:r>
          </w:p>
        </w:tc>
        <w:tc>
          <w:tcPr>
            <w:tcW w:w="145" w:type="pct"/>
          </w:tcPr>
          <w:p w:rsidR="00D85DC7" w:rsidRPr="00422F0E" w:rsidRDefault="00D85DC7" w:rsidP="00D85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</w:tcPr>
          <w:p w:rsidR="00D85DC7" w:rsidRPr="002B78C4" w:rsidRDefault="00D5289E" w:rsidP="00D85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24,150</w:t>
            </w:r>
          </w:p>
        </w:tc>
        <w:tc>
          <w:tcPr>
            <w:tcW w:w="145" w:type="pct"/>
          </w:tcPr>
          <w:p w:rsidR="00D85DC7" w:rsidRPr="00422F0E" w:rsidRDefault="00D85DC7" w:rsidP="00D85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D85DC7" w:rsidRPr="002B78C4" w:rsidRDefault="00D85DC7" w:rsidP="00D85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6,900</w:t>
            </w:r>
          </w:p>
        </w:tc>
      </w:tr>
      <w:tr w:rsidR="00FF3163" w:rsidRPr="002B78C4" w:rsidTr="00E007A4">
        <w:tc>
          <w:tcPr>
            <w:tcW w:w="2070" w:type="pct"/>
          </w:tcPr>
          <w:p w:rsidR="00FF3163" w:rsidRDefault="00FF3163" w:rsidP="00FF3163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624" w:type="pct"/>
          </w:tcPr>
          <w:p w:rsidR="00FF3163" w:rsidRPr="002B78C4" w:rsidRDefault="00FF3163" w:rsidP="00FF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  <w:r w:rsidR="00340CB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:rsidR="00FF3163" w:rsidRPr="00422F0E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FF3163" w:rsidRPr="002B78C4" w:rsidRDefault="00ED7D46" w:rsidP="00ED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1,042</w:t>
            </w:r>
          </w:p>
        </w:tc>
        <w:tc>
          <w:tcPr>
            <w:tcW w:w="145" w:type="pct"/>
          </w:tcPr>
          <w:p w:rsidR="00FF3163" w:rsidRPr="00422F0E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</w:tcPr>
          <w:p w:rsidR="00FF3163" w:rsidRPr="002B78C4" w:rsidRDefault="00FF3163" w:rsidP="00FF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2,801</w:t>
            </w:r>
          </w:p>
        </w:tc>
        <w:tc>
          <w:tcPr>
            <w:tcW w:w="145" w:type="pct"/>
          </w:tcPr>
          <w:p w:rsidR="00FF3163" w:rsidRPr="00422F0E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FF3163" w:rsidRPr="002B78C4" w:rsidRDefault="00ED7D46" w:rsidP="00ED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3,126</w:t>
            </w:r>
          </w:p>
        </w:tc>
      </w:tr>
      <w:tr w:rsidR="00FF3163" w:rsidRPr="002B78C4" w:rsidTr="00E007A4">
        <w:tc>
          <w:tcPr>
            <w:tcW w:w="2070" w:type="pct"/>
          </w:tcPr>
          <w:p w:rsidR="00FF3163" w:rsidRPr="00422F0E" w:rsidRDefault="00FF3163" w:rsidP="00FF3163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017B75">
              <w:rPr>
                <w:rFonts w:ascii="Angsana New" w:hAnsi="Angsana New" w:cs="Angsana New"/>
                <w:cs/>
                <w:lang w:val="en-US"/>
              </w:rPr>
              <w:t>เงินปันผลรับ</w:t>
            </w:r>
          </w:p>
        </w:tc>
        <w:tc>
          <w:tcPr>
            <w:tcW w:w="624" w:type="pct"/>
          </w:tcPr>
          <w:p w:rsidR="00FF3163" w:rsidRPr="002B78C4" w:rsidRDefault="00FF3163" w:rsidP="00FF3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FF3163" w:rsidRPr="00422F0E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FF3163" w:rsidRPr="002B78C4" w:rsidRDefault="00FF3163" w:rsidP="00FF3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FF3163" w:rsidRPr="00422F0E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</w:tcPr>
          <w:p w:rsidR="00FF3163" w:rsidRPr="002B78C4" w:rsidRDefault="00FF3163" w:rsidP="00FF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45" w:type="pct"/>
          </w:tcPr>
          <w:p w:rsidR="00FF3163" w:rsidRPr="00422F0E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FF3163" w:rsidRPr="002B78C4" w:rsidRDefault="00FF3163" w:rsidP="00FF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438</w:t>
            </w:r>
          </w:p>
        </w:tc>
      </w:tr>
      <w:tr w:rsidR="00FF3163" w:rsidRPr="002B78C4" w:rsidTr="00E007A4">
        <w:tc>
          <w:tcPr>
            <w:tcW w:w="2070" w:type="pct"/>
          </w:tcPr>
          <w:p w:rsidR="00FF3163" w:rsidRPr="00327310" w:rsidRDefault="00FF3163" w:rsidP="00FF3163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327310">
              <w:rPr>
                <w:rFonts w:ascii="Angsana New" w:hAnsi="Angsana New" w:cs="Angsana New"/>
                <w:cs/>
                <w:lang w:val="en-US"/>
              </w:rPr>
              <w:t>ค่าบริการรักษาความปลอดภัย</w:t>
            </w:r>
          </w:p>
        </w:tc>
        <w:tc>
          <w:tcPr>
            <w:tcW w:w="624" w:type="pct"/>
          </w:tcPr>
          <w:p w:rsidR="00FF3163" w:rsidRPr="00327310" w:rsidRDefault="00FF3163" w:rsidP="00FF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7310">
              <w:rPr>
                <w:rFonts w:ascii="Angsana New" w:hAnsi="Angsana New"/>
                <w:sz w:val="30"/>
                <w:szCs w:val="30"/>
              </w:rPr>
              <w:t>5,250</w:t>
            </w:r>
          </w:p>
        </w:tc>
        <w:tc>
          <w:tcPr>
            <w:tcW w:w="145" w:type="pct"/>
          </w:tcPr>
          <w:p w:rsidR="00FF3163" w:rsidRPr="00327310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FF3163" w:rsidRPr="00327310" w:rsidRDefault="00FF3163" w:rsidP="00FF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7310">
              <w:rPr>
                <w:rFonts w:ascii="Angsana New" w:hAnsi="Angsana New"/>
                <w:sz w:val="30"/>
                <w:szCs w:val="30"/>
              </w:rPr>
              <w:t>7,275</w:t>
            </w:r>
          </w:p>
        </w:tc>
        <w:tc>
          <w:tcPr>
            <w:tcW w:w="145" w:type="pct"/>
          </w:tcPr>
          <w:p w:rsidR="00FF3163" w:rsidRPr="00327310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</w:tcPr>
          <w:p w:rsidR="00FF3163" w:rsidRPr="00327310" w:rsidRDefault="00FF3163" w:rsidP="00FF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7310">
              <w:rPr>
                <w:rFonts w:ascii="Angsana New" w:hAnsi="Angsana New"/>
                <w:sz w:val="30"/>
                <w:szCs w:val="30"/>
              </w:rPr>
              <w:t>15,825</w:t>
            </w:r>
          </w:p>
        </w:tc>
        <w:tc>
          <w:tcPr>
            <w:tcW w:w="145" w:type="pct"/>
          </w:tcPr>
          <w:p w:rsidR="00FF3163" w:rsidRPr="00327310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FF3163" w:rsidRPr="00327310" w:rsidRDefault="00FF3163" w:rsidP="00FF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7310">
              <w:rPr>
                <w:rFonts w:ascii="Angsana New" w:hAnsi="Angsana New"/>
                <w:sz w:val="30"/>
                <w:szCs w:val="30"/>
              </w:rPr>
              <w:t>22,104</w:t>
            </w:r>
          </w:p>
        </w:tc>
      </w:tr>
      <w:tr w:rsidR="00FF3163" w:rsidRPr="002B78C4" w:rsidTr="00E007A4">
        <w:tc>
          <w:tcPr>
            <w:tcW w:w="2070" w:type="pct"/>
          </w:tcPr>
          <w:p w:rsidR="00FF3163" w:rsidRPr="00327310" w:rsidRDefault="00FF3163" w:rsidP="00FF3163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327310">
              <w:rPr>
                <w:rFonts w:ascii="Angsana New" w:hAnsi="Angsana New" w:cs="Angsana New" w:hint="cs"/>
                <w:cs/>
                <w:lang w:val="en-US"/>
              </w:rPr>
              <w:t>ซื้อโครงการอสังหาริมทรัพย์ระหว่างพัฒนา</w:t>
            </w:r>
          </w:p>
        </w:tc>
        <w:tc>
          <w:tcPr>
            <w:tcW w:w="624" w:type="pct"/>
          </w:tcPr>
          <w:p w:rsidR="00FF3163" w:rsidRPr="00327310" w:rsidRDefault="00FF3163" w:rsidP="00FF3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73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FF3163" w:rsidRPr="00327310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FF3163" w:rsidRPr="00327310" w:rsidRDefault="00FF3163" w:rsidP="00FF3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73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FF3163" w:rsidRPr="00327310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</w:tcPr>
          <w:p w:rsidR="00FF3163" w:rsidRPr="00327310" w:rsidRDefault="00FF3163" w:rsidP="00FF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73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FF3163" w:rsidRPr="00327310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FF3163" w:rsidRPr="00327310" w:rsidRDefault="00FF3163" w:rsidP="00FF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7310">
              <w:rPr>
                <w:rFonts w:ascii="Angsana New" w:hAnsi="Angsana New"/>
                <w:sz w:val="30"/>
                <w:szCs w:val="30"/>
              </w:rPr>
              <w:t>984</w:t>
            </w:r>
          </w:p>
        </w:tc>
      </w:tr>
      <w:tr w:rsidR="00FF3163" w:rsidRPr="002B78C4" w:rsidTr="00E007A4">
        <w:tc>
          <w:tcPr>
            <w:tcW w:w="2070" w:type="pct"/>
          </w:tcPr>
          <w:p w:rsidR="00FF3163" w:rsidRDefault="00FF3163" w:rsidP="00FF3163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24" w:type="pct"/>
          </w:tcPr>
          <w:p w:rsidR="00FF3163" w:rsidRPr="002B78C4" w:rsidRDefault="00FF3163" w:rsidP="00FF3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F3163" w:rsidRPr="00422F0E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FF3163" w:rsidRDefault="00FF3163" w:rsidP="00FF3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F3163" w:rsidRPr="00422F0E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</w:tcPr>
          <w:p w:rsidR="00FF3163" w:rsidRDefault="00FF3163" w:rsidP="00FF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F3163" w:rsidRPr="00422F0E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FF3163" w:rsidRDefault="00FF3163" w:rsidP="00FF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163" w:rsidRPr="00E36F60" w:rsidTr="00E007A4">
        <w:trPr>
          <w:trHeight w:val="74"/>
        </w:trPr>
        <w:tc>
          <w:tcPr>
            <w:tcW w:w="2070" w:type="pct"/>
          </w:tcPr>
          <w:p w:rsidR="00FF3163" w:rsidRPr="00E36F60" w:rsidRDefault="00FF3163" w:rsidP="00FF3163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36F6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624" w:type="pct"/>
          </w:tcPr>
          <w:p w:rsidR="00FF3163" w:rsidRPr="00E36F60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:rsidR="00FF3163" w:rsidRPr="00E36F60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FF3163" w:rsidRPr="00E36F60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:rsidR="00FF3163" w:rsidRPr="00E36F60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</w:tcPr>
          <w:p w:rsidR="00FF3163" w:rsidRPr="00E36F60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:rsidR="00FF3163" w:rsidRPr="00E36F60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FF3163" w:rsidRPr="00E36F60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F3163" w:rsidRPr="00E36F60" w:rsidTr="00E007A4">
        <w:trPr>
          <w:trHeight w:val="74"/>
        </w:trPr>
        <w:tc>
          <w:tcPr>
            <w:tcW w:w="2070" w:type="pct"/>
          </w:tcPr>
          <w:p w:rsidR="00FF3163" w:rsidRPr="00DB0FD1" w:rsidRDefault="00FF3163" w:rsidP="00871852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ขายอุปกรณ์</w:t>
            </w:r>
          </w:p>
        </w:tc>
        <w:tc>
          <w:tcPr>
            <w:tcW w:w="624" w:type="pct"/>
          </w:tcPr>
          <w:p w:rsidR="00FF3163" w:rsidRPr="00D149B2" w:rsidRDefault="00FF3163" w:rsidP="00FF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FF3163" w:rsidRPr="00422F0E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FF3163" w:rsidRPr="00D149B2" w:rsidRDefault="00FF3163" w:rsidP="00FF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145" w:type="pct"/>
          </w:tcPr>
          <w:p w:rsidR="00FF3163" w:rsidRPr="00E36F60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</w:tcPr>
          <w:p w:rsidR="00FF3163" w:rsidRDefault="00E85525" w:rsidP="00E85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FF3163" w:rsidRPr="00422F0E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FF3163" w:rsidRDefault="00FF3163" w:rsidP="00FF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2,194</w:t>
            </w:r>
          </w:p>
        </w:tc>
      </w:tr>
      <w:tr w:rsidR="00FF3163" w:rsidRPr="00422F0E" w:rsidTr="00E007A4">
        <w:tc>
          <w:tcPr>
            <w:tcW w:w="2070" w:type="pct"/>
          </w:tcPr>
          <w:p w:rsidR="00FF3163" w:rsidRPr="00422F0E" w:rsidRDefault="00FF3163" w:rsidP="00FF3163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422F0E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</w:tcPr>
          <w:p w:rsidR="00FF3163" w:rsidRPr="00422F0E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:rsidR="00FF3163" w:rsidRPr="00422F0E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FF3163" w:rsidRPr="00422F0E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:rsidR="00FF3163" w:rsidRPr="00422F0E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</w:tcPr>
          <w:p w:rsidR="00FF3163" w:rsidRPr="00422F0E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:rsidR="00FF3163" w:rsidRPr="00422F0E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FF3163" w:rsidRPr="00422F0E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F3163" w:rsidRPr="00D149B2" w:rsidTr="00E007A4">
        <w:tc>
          <w:tcPr>
            <w:tcW w:w="2070" w:type="pct"/>
          </w:tcPr>
          <w:p w:rsidR="00FF3163" w:rsidRPr="00422F0E" w:rsidRDefault="00FF3163" w:rsidP="00FF3163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422F0E">
              <w:rPr>
                <w:rFonts w:ascii="Angsana New" w:hAnsi="Angsana New" w:cs="Angsana New" w:hint="cs"/>
                <w:cs/>
                <w:lang w:val="en-US"/>
              </w:rPr>
              <w:tab/>
              <w:t>ผลประโยชน์ระยะสั้น</w:t>
            </w:r>
          </w:p>
        </w:tc>
        <w:tc>
          <w:tcPr>
            <w:tcW w:w="624" w:type="pct"/>
          </w:tcPr>
          <w:p w:rsidR="00FF3163" w:rsidRPr="00D149B2" w:rsidRDefault="00FF3163" w:rsidP="00FF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9,231</w:t>
            </w:r>
          </w:p>
        </w:tc>
        <w:tc>
          <w:tcPr>
            <w:tcW w:w="145" w:type="pct"/>
          </w:tcPr>
          <w:p w:rsidR="00FF3163" w:rsidRPr="00574CA8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FF3163" w:rsidRPr="00D149B2" w:rsidRDefault="00FF3163" w:rsidP="00FF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8,150</w:t>
            </w:r>
          </w:p>
        </w:tc>
        <w:tc>
          <w:tcPr>
            <w:tcW w:w="145" w:type="pct"/>
          </w:tcPr>
          <w:p w:rsidR="00FF3163" w:rsidRPr="00574CA8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</w:tcPr>
          <w:p w:rsidR="00FF3163" w:rsidRPr="00D149B2" w:rsidRDefault="00FF3163" w:rsidP="00FF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28,890</w:t>
            </w:r>
          </w:p>
        </w:tc>
        <w:tc>
          <w:tcPr>
            <w:tcW w:w="145" w:type="pct"/>
          </w:tcPr>
          <w:p w:rsidR="00FF3163" w:rsidRPr="00422F0E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FF3163" w:rsidRPr="00D149B2" w:rsidRDefault="00FF3163" w:rsidP="00FF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27,429</w:t>
            </w:r>
          </w:p>
        </w:tc>
      </w:tr>
      <w:tr w:rsidR="00FF3163" w:rsidRPr="002F22B5" w:rsidTr="00E007A4">
        <w:tc>
          <w:tcPr>
            <w:tcW w:w="2070" w:type="pct"/>
          </w:tcPr>
          <w:p w:rsidR="00FF3163" w:rsidRPr="00422F0E" w:rsidRDefault="00FF3163" w:rsidP="00FF3163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422F0E">
              <w:rPr>
                <w:rFonts w:ascii="Angsana New" w:hAnsi="Angsana New" w:cs="Angsana New" w:hint="cs"/>
                <w:cs/>
                <w:lang w:val="en-US"/>
              </w:rPr>
              <w:tab/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FF3163" w:rsidRPr="002F22B5" w:rsidRDefault="00FF3163" w:rsidP="00FF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145" w:type="pct"/>
          </w:tcPr>
          <w:p w:rsidR="00FF3163" w:rsidRPr="002F22B5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FF3163" w:rsidRPr="002F22B5" w:rsidRDefault="00FF3163" w:rsidP="00FF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145" w:type="pct"/>
          </w:tcPr>
          <w:p w:rsidR="00FF3163" w:rsidRPr="002F22B5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FF3163" w:rsidRPr="002F22B5" w:rsidRDefault="00FF3163" w:rsidP="00FF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1,287</w:t>
            </w:r>
          </w:p>
        </w:tc>
        <w:tc>
          <w:tcPr>
            <w:tcW w:w="145" w:type="pct"/>
          </w:tcPr>
          <w:p w:rsidR="00FF3163" w:rsidRPr="00422F0E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FF3163" w:rsidRPr="002F22B5" w:rsidRDefault="00FF3163" w:rsidP="00FF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1,135</w:t>
            </w:r>
          </w:p>
        </w:tc>
      </w:tr>
      <w:tr w:rsidR="00FF3163" w:rsidRPr="002F22B5" w:rsidTr="00E007A4">
        <w:tc>
          <w:tcPr>
            <w:tcW w:w="2070" w:type="pct"/>
          </w:tcPr>
          <w:p w:rsidR="00FF3163" w:rsidRPr="00A2063B" w:rsidRDefault="00FF3163" w:rsidP="00FF3163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2063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ab/>
              <w:t>รวมค่าตอบแทนผู้บริหารสำคัญ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FF3163" w:rsidRPr="00A2063B" w:rsidRDefault="00FF3163" w:rsidP="00FF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63B">
              <w:rPr>
                <w:rFonts w:ascii="Angsana New" w:hAnsi="Angsana New"/>
                <w:b/>
                <w:bCs/>
                <w:sz w:val="30"/>
                <w:szCs w:val="30"/>
              </w:rPr>
              <w:t>9,660</w:t>
            </w:r>
          </w:p>
        </w:tc>
        <w:tc>
          <w:tcPr>
            <w:tcW w:w="145" w:type="pct"/>
          </w:tcPr>
          <w:p w:rsidR="00FF3163" w:rsidRPr="00A2063B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FF3163" w:rsidRPr="00A2063B" w:rsidRDefault="00FF3163" w:rsidP="00FF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63B">
              <w:rPr>
                <w:rFonts w:ascii="Angsana New" w:hAnsi="Angsana New"/>
                <w:b/>
                <w:bCs/>
                <w:sz w:val="30"/>
                <w:szCs w:val="30"/>
              </w:rPr>
              <w:t>8,561</w:t>
            </w:r>
          </w:p>
        </w:tc>
        <w:tc>
          <w:tcPr>
            <w:tcW w:w="145" w:type="pct"/>
          </w:tcPr>
          <w:p w:rsidR="00FF3163" w:rsidRPr="00A2063B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FF3163" w:rsidRPr="00A2063B" w:rsidRDefault="00FF3163" w:rsidP="00FF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63B">
              <w:rPr>
                <w:rFonts w:ascii="Angsana New" w:hAnsi="Angsana New"/>
                <w:b/>
                <w:bCs/>
                <w:sz w:val="30"/>
                <w:szCs w:val="30"/>
              </w:rPr>
              <w:t>30,177</w:t>
            </w:r>
          </w:p>
        </w:tc>
        <w:tc>
          <w:tcPr>
            <w:tcW w:w="145" w:type="pct"/>
          </w:tcPr>
          <w:p w:rsidR="00FF3163" w:rsidRPr="00A2063B" w:rsidRDefault="00FF3163" w:rsidP="00FF3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FF3163" w:rsidRPr="00A2063B" w:rsidRDefault="00FF3163" w:rsidP="00FF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63B">
              <w:rPr>
                <w:rFonts w:ascii="Angsana New" w:hAnsi="Angsana New"/>
                <w:b/>
                <w:bCs/>
                <w:sz w:val="30"/>
                <w:szCs w:val="30"/>
              </w:rPr>
              <w:t>28,564</w:t>
            </w:r>
          </w:p>
        </w:tc>
      </w:tr>
    </w:tbl>
    <w:p w:rsidR="00054E21" w:rsidRDefault="00054E21" w:rsidP="00054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00468" w:rsidRDefault="00300468" w:rsidP="00054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00468" w:rsidRDefault="00300468" w:rsidP="00054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00468" w:rsidRDefault="00300468" w:rsidP="00054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00468" w:rsidRDefault="00300468" w:rsidP="00054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00468" w:rsidRDefault="00300468" w:rsidP="00054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00468" w:rsidRDefault="00300468" w:rsidP="00054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00468" w:rsidRDefault="00300468" w:rsidP="00054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00468" w:rsidRDefault="00300468" w:rsidP="00054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00468" w:rsidRDefault="00300468" w:rsidP="00054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00468" w:rsidRPr="00491A22" w:rsidRDefault="00300468" w:rsidP="00054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D01D44" w:rsidRPr="00491A22" w:rsidRDefault="003227BD" w:rsidP="00054E21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cs/>
        </w:rPr>
      </w:pPr>
      <w:r w:rsidRPr="00491A22">
        <w:rPr>
          <w:rFonts w:ascii="Angsana New" w:hAnsi="Angsana New" w:cs="Angsana New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DC0C90" w:rsidRPr="00491A22">
        <w:rPr>
          <w:rFonts w:ascii="Angsana New" w:hAnsi="Angsana New" w:cs="Angsana New"/>
          <w:cs/>
        </w:rPr>
        <w:t>3</w:t>
      </w:r>
      <w:r w:rsidR="00241FDF" w:rsidRPr="00491A22">
        <w:rPr>
          <w:rFonts w:ascii="Angsana New" w:hAnsi="Angsana New" w:cs="Angsana New"/>
          <w:cs/>
        </w:rPr>
        <w:t>0</w:t>
      </w:r>
      <w:r w:rsidR="00054E21" w:rsidRPr="00491A22">
        <w:rPr>
          <w:rFonts w:ascii="Angsana New" w:hAnsi="Angsana New" w:cs="Angsana New" w:hint="cs"/>
          <w:cs/>
        </w:rPr>
        <w:t>กันยายน</w:t>
      </w:r>
      <w:r w:rsidR="00DC0C90" w:rsidRPr="00491A22">
        <w:rPr>
          <w:rFonts w:ascii="Angsana New" w:hAnsi="Angsana New" w:cs="Angsana New"/>
          <w:cs/>
        </w:rPr>
        <w:t xml:space="preserve"> 2560 </w:t>
      </w:r>
      <w:r w:rsidRPr="00491A22">
        <w:rPr>
          <w:rFonts w:ascii="Angsana New" w:hAnsi="Angsana New" w:cs="Angsana New"/>
          <w:cs/>
        </w:rPr>
        <w:t>และ 31 ธันวาคม 255</w:t>
      </w:r>
      <w:r w:rsidR="00DC0C90" w:rsidRPr="00491A22">
        <w:rPr>
          <w:rFonts w:ascii="Angsana New" w:hAnsi="Angsana New" w:cs="Angsana New"/>
          <w:cs/>
        </w:rPr>
        <w:t xml:space="preserve">9 </w:t>
      </w:r>
      <w:r w:rsidRPr="00491A22">
        <w:rPr>
          <w:rFonts w:ascii="Angsana New" w:hAnsi="Angsana New" w:cs="Angsana New"/>
          <w:cs/>
        </w:rPr>
        <w:t>มีดังนี้</w:t>
      </w:r>
    </w:p>
    <w:p w:rsidR="006834A4" w:rsidRPr="00491A22" w:rsidRDefault="006834A4" w:rsidP="008A362B">
      <w:pPr>
        <w:pStyle w:val="FSBlank"/>
        <w:rPr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/>
      </w:tblPr>
      <w:tblGrid>
        <w:gridCol w:w="6588"/>
        <w:gridCol w:w="1260"/>
        <w:gridCol w:w="268"/>
        <w:gridCol w:w="1262"/>
      </w:tblGrid>
      <w:tr w:rsidR="006834A4" w:rsidRPr="00DC0C90" w:rsidTr="009A4C2E">
        <w:trPr>
          <w:tblHeader/>
        </w:trPr>
        <w:tc>
          <w:tcPr>
            <w:tcW w:w="3512" w:type="pct"/>
          </w:tcPr>
          <w:p w:rsidR="006834A4" w:rsidRPr="00DC0C90" w:rsidRDefault="006834A4" w:rsidP="008A3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6834A4" w:rsidRPr="00DC0C90" w:rsidRDefault="00241FDF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054E2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:rsidR="006834A4" w:rsidRPr="00DC0C90" w:rsidRDefault="006834A4" w:rsidP="00002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6834A4" w:rsidRPr="00DC0C90" w:rsidRDefault="006834A4" w:rsidP="00002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0C90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6834A4" w:rsidRPr="00DC0C90" w:rsidTr="009A4C2E">
        <w:trPr>
          <w:tblHeader/>
        </w:trPr>
        <w:tc>
          <w:tcPr>
            <w:tcW w:w="3512" w:type="pct"/>
          </w:tcPr>
          <w:p w:rsidR="006834A4" w:rsidRPr="00DC0C90" w:rsidRDefault="006834A4" w:rsidP="00002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6834A4" w:rsidRPr="00DC0C90" w:rsidRDefault="006834A4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C90">
              <w:rPr>
                <w:rFonts w:ascii="Angsana New" w:hAnsi="Angsana New"/>
                <w:sz w:val="30"/>
                <w:szCs w:val="30"/>
              </w:rPr>
              <w:t>25</w:t>
            </w:r>
            <w:r w:rsidR="00DC0C90" w:rsidRPr="00DC0C90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3" w:type="pct"/>
          </w:tcPr>
          <w:p w:rsidR="006834A4" w:rsidRPr="00DC0C90" w:rsidRDefault="006834A4" w:rsidP="00002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6834A4" w:rsidRPr="00DC0C90" w:rsidRDefault="006834A4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C90">
              <w:rPr>
                <w:rFonts w:ascii="Angsana New" w:hAnsi="Angsana New"/>
                <w:sz w:val="30"/>
                <w:szCs w:val="30"/>
              </w:rPr>
              <w:t>255</w:t>
            </w:r>
            <w:r w:rsidR="00DC0C90" w:rsidRPr="00DC0C90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6834A4" w:rsidRPr="00DC0C90" w:rsidTr="009A4C2E">
        <w:trPr>
          <w:tblHeader/>
        </w:trPr>
        <w:tc>
          <w:tcPr>
            <w:tcW w:w="3512" w:type="pct"/>
          </w:tcPr>
          <w:p w:rsidR="006834A4" w:rsidRPr="00DC0C90" w:rsidRDefault="006834A4" w:rsidP="00002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pct"/>
            <w:gridSpan w:val="3"/>
          </w:tcPr>
          <w:p w:rsidR="006834A4" w:rsidRPr="00DC0C90" w:rsidRDefault="006834A4" w:rsidP="00002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C0C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362B" w:rsidRPr="0048255F" w:rsidTr="009A4C2E">
        <w:tc>
          <w:tcPr>
            <w:tcW w:w="3512" w:type="pct"/>
          </w:tcPr>
          <w:p w:rsidR="008A362B" w:rsidRPr="0048255F" w:rsidRDefault="008A362B" w:rsidP="00616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5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A164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4825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88" w:type="pct"/>
            <w:gridSpan w:val="3"/>
          </w:tcPr>
          <w:p w:rsidR="008A362B" w:rsidRPr="0048255F" w:rsidRDefault="008A362B" w:rsidP="00002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C0C90" w:rsidRPr="0048255F" w:rsidTr="009A4C2E">
        <w:tc>
          <w:tcPr>
            <w:tcW w:w="3512" w:type="pct"/>
          </w:tcPr>
          <w:p w:rsidR="00DC0C90" w:rsidRPr="0048255F" w:rsidRDefault="00DC0C90" w:rsidP="00DC0C9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48255F">
              <w:rPr>
                <w:rFonts w:ascii="Angsana New" w:hAnsi="Angsana New" w:cs="Angsana New"/>
                <w:cs/>
                <w:lang w:val="en-US"/>
              </w:rPr>
              <w:t>บริษัท เอ็นอีพี อสังหาริมทรัพย์และอุตสาหกรรม จำกัด (มหาชน)</w:t>
            </w:r>
          </w:p>
        </w:tc>
        <w:tc>
          <w:tcPr>
            <w:tcW w:w="672" w:type="pct"/>
          </w:tcPr>
          <w:p w:rsidR="00DC0C90" w:rsidRPr="0048255F" w:rsidRDefault="00300468" w:rsidP="00DC0C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55</w:t>
            </w:r>
          </w:p>
        </w:tc>
        <w:tc>
          <w:tcPr>
            <w:tcW w:w="143" w:type="pct"/>
          </w:tcPr>
          <w:p w:rsidR="00DC0C90" w:rsidRPr="0048255F" w:rsidRDefault="00DC0C90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DC0C90" w:rsidRPr="0048255F" w:rsidRDefault="00DC0C90" w:rsidP="00DC0C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8255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55</w:t>
            </w:r>
          </w:p>
        </w:tc>
      </w:tr>
      <w:tr w:rsidR="00DC0C90" w:rsidRPr="0048255F" w:rsidTr="009A4C2E">
        <w:tc>
          <w:tcPr>
            <w:tcW w:w="3512" w:type="pct"/>
          </w:tcPr>
          <w:p w:rsidR="00DC0C90" w:rsidRPr="0048255F" w:rsidRDefault="00DC0C90" w:rsidP="00DC0C9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cs/>
              </w:rPr>
            </w:pPr>
            <w:r w:rsidRPr="0048255F">
              <w:rPr>
                <w:rFonts w:ascii="Angsana New" w:hAnsi="Angsana New" w:cs="Angsana New"/>
                <w:b/>
                <w:cs/>
              </w:rPr>
              <w:t>บริษัทซูมิโช โกลบอล โลจิสติคส์ (ประเทศไทย)จำกัด</w:t>
            </w:r>
          </w:p>
        </w:tc>
        <w:tc>
          <w:tcPr>
            <w:tcW w:w="672" w:type="pct"/>
          </w:tcPr>
          <w:p w:rsidR="00DC0C90" w:rsidRPr="0048255F" w:rsidRDefault="00300468" w:rsidP="00DC0C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89</w:t>
            </w:r>
          </w:p>
        </w:tc>
        <w:tc>
          <w:tcPr>
            <w:tcW w:w="143" w:type="pct"/>
          </w:tcPr>
          <w:p w:rsidR="00DC0C90" w:rsidRPr="0048255F" w:rsidRDefault="00DC0C90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DC0C90" w:rsidRPr="0048255F" w:rsidRDefault="00DC0C90" w:rsidP="00DC0C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8255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57</w:t>
            </w:r>
          </w:p>
        </w:tc>
      </w:tr>
      <w:tr w:rsidR="00DC0C90" w:rsidRPr="0048255F" w:rsidTr="009A4C2E">
        <w:tc>
          <w:tcPr>
            <w:tcW w:w="3512" w:type="pct"/>
          </w:tcPr>
          <w:p w:rsidR="00DC0C90" w:rsidRPr="0048255F" w:rsidRDefault="00DC0C90" w:rsidP="008A36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8255F">
              <w:rPr>
                <w:rFonts w:ascii="Angsana New" w:hAnsi="Angsana New" w:cs="Angsana New"/>
                <w:b/>
                <w:cs/>
              </w:rPr>
              <w:t xml:space="preserve">บริษัท </w:t>
            </w:r>
            <w:r w:rsidRPr="0048255F">
              <w:rPr>
                <w:rFonts w:ascii="Angsana New" w:hAnsi="Angsana New" w:cs="Angsana New" w:hint="cs"/>
                <w:b/>
                <w:cs/>
                <w:lang w:val="en-US"/>
              </w:rPr>
              <w:t>ผลิตไฟฟ้า นวนคร จำกัด</w:t>
            </w:r>
          </w:p>
        </w:tc>
        <w:tc>
          <w:tcPr>
            <w:tcW w:w="672" w:type="pct"/>
          </w:tcPr>
          <w:p w:rsidR="00DC0C90" w:rsidRPr="0048255F" w:rsidRDefault="00300468" w:rsidP="003A76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3,322</w:t>
            </w:r>
          </w:p>
        </w:tc>
        <w:tc>
          <w:tcPr>
            <w:tcW w:w="143" w:type="pct"/>
          </w:tcPr>
          <w:p w:rsidR="00DC0C90" w:rsidRPr="0048255F" w:rsidRDefault="00DC0C90" w:rsidP="00DC0C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2" w:type="pct"/>
          </w:tcPr>
          <w:p w:rsidR="00DC0C90" w:rsidRPr="0048255F" w:rsidRDefault="00DC0C90" w:rsidP="00DC0C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8255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3,183</w:t>
            </w:r>
          </w:p>
        </w:tc>
      </w:tr>
      <w:tr w:rsidR="00300468" w:rsidRPr="0048255F" w:rsidTr="009A4C2E">
        <w:tc>
          <w:tcPr>
            <w:tcW w:w="3512" w:type="pct"/>
          </w:tcPr>
          <w:p w:rsidR="00300468" w:rsidRPr="0048255F" w:rsidRDefault="00EC62E8" w:rsidP="008A36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cs/>
              </w:rPr>
            </w:pPr>
            <w:r>
              <w:rPr>
                <w:rFonts w:ascii="Angsana New" w:hAnsi="Angsana New" w:cs="Angsana New" w:hint="cs"/>
                <w:b/>
                <w:cs/>
              </w:rPr>
              <w:t>บริษัท รักษาความปลอดภัย นวนคร อินเตอร์เนชั่นแนล การ์ดดิ้ง จำกัด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:rsidR="00300468" w:rsidRDefault="00EC62E8" w:rsidP="003A76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300468" w:rsidRPr="0048255F" w:rsidRDefault="00300468" w:rsidP="00DC0C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:rsidR="00300468" w:rsidRPr="0048255F" w:rsidRDefault="00A850D7" w:rsidP="00A850D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C0C90" w:rsidRPr="0048255F" w:rsidTr="009A4C2E">
        <w:tc>
          <w:tcPr>
            <w:tcW w:w="3512" w:type="pct"/>
          </w:tcPr>
          <w:p w:rsidR="00DC0C90" w:rsidRPr="0048255F" w:rsidRDefault="00DC0C90" w:rsidP="00DC0C9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8255F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:rsidR="00DC0C90" w:rsidRPr="0048255F" w:rsidRDefault="00EC62E8" w:rsidP="00DC0C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3,467</w:t>
            </w:r>
          </w:p>
        </w:tc>
        <w:tc>
          <w:tcPr>
            <w:tcW w:w="143" w:type="pct"/>
          </w:tcPr>
          <w:p w:rsidR="00DC0C90" w:rsidRPr="0048255F" w:rsidRDefault="00DC0C90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8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:rsidR="00DC0C90" w:rsidRPr="0048255F" w:rsidRDefault="00DC0C90" w:rsidP="00DC0C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48255F">
              <w:rPr>
                <w:rFonts w:ascii="Angsana New" w:hAnsi="Angsana New" w:cs="Angsana New"/>
                <w:sz w:val="30"/>
                <w:szCs w:val="30"/>
              </w:rPr>
              <w:t>3,29</w:t>
            </w:r>
            <w:r w:rsidR="00A850D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64D9E" w:rsidRPr="0048255F" w:rsidTr="009A4C2E">
        <w:tc>
          <w:tcPr>
            <w:tcW w:w="3512" w:type="pct"/>
          </w:tcPr>
          <w:p w:rsidR="00164D9E" w:rsidRPr="00164D9E" w:rsidRDefault="00164D9E" w:rsidP="00164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</w:tcPr>
          <w:p w:rsidR="00164D9E" w:rsidRPr="00164D9E" w:rsidRDefault="00164D9E" w:rsidP="00164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:rsidR="00164D9E" w:rsidRPr="00164D9E" w:rsidRDefault="00164D9E" w:rsidP="00164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</w:tcPr>
          <w:p w:rsidR="00164D9E" w:rsidRPr="00164D9E" w:rsidRDefault="00164D9E" w:rsidP="00164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64D9E" w:rsidRPr="0048255F" w:rsidTr="009A4C2E">
        <w:tc>
          <w:tcPr>
            <w:tcW w:w="3512" w:type="pct"/>
          </w:tcPr>
          <w:p w:rsidR="00164D9E" w:rsidRPr="00164D9E" w:rsidRDefault="00164D9E" w:rsidP="00164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25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ค่าบริการที่ยังไม่ได้เรียกเก็บ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4825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72" w:type="pct"/>
          </w:tcPr>
          <w:p w:rsidR="00164D9E" w:rsidRDefault="00164D9E" w:rsidP="00DC0C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164D9E" w:rsidRPr="0048255F" w:rsidRDefault="00164D9E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8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</w:tcPr>
          <w:p w:rsidR="00164D9E" w:rsidRPr="0048255F" w:rsidRDefault="00164D9E" w:rsidP="00DC0C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4D9E" w:rsidRPr="0048255F" w:rsidTr="009A4C2E">
        <w:tc>
          <w:tcPr>
            <w:tcW w:w="3512" w:type="pct"/>
          </w:tcPr>
          <w:p w:rsidR="00164D9E" w:rsidRPr="0048255F" w:rsidRDefault="00164D9E" w:rsidP="00164D9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8255F">
              <w:rPr>
                <w:rFonts w:ascii="Angsana New" w:hAnsi="Angsana New" w:cs="Angsana New" w:hint="cs"/>
                <w:b/>
                <w:cs/>
              </w:rPr>
              <w:t>บริษัท รักษาความปลอดภัย นวนคร อินเตอร์เนชั่นแนล การ์ดดิ้ง จำกัด</w:t>
            </w:r>
          </w:p>
        </w:tc>
        <w:tc>
          <w:tcPr>
            <w:tcW w:w="672" w:type="pct"/>
          </w:tcPr>
          <w:p w:rsidR="00164D9E" w:rsidRPr="0048255F" w:rsidRDefault="00164D9E" w:rsidP="00164D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570</w:t>
            </w:r>
          </w:p>
        </w:tc>
        <w:tc>
          <w:tcPr>
            <w:tcW w:w="143" w:type="pct"/>
          </w:tcPr>
          <w:p w:rsidR="00164D9E" w:rsidRPr="0048255F" w:rsidRDefault="00164D9E" w:rsidP="00164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164D9E" w:rsidRPr="0048255F" w:rsidRDefault="00164D9E" w:rsidP="00164D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8255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1,200</w:t>
            </w:r>
          </w:p>
        </w:tc>
      </w:tr>
      <w:tr w:rsidR="00164D9E" w:rsidRPr="0048255F" w:rsidTr="009A4C2E">
        <w:tc>
          <w:tcPr>
            <w:tcW w:w="3512" w:type="pct"/>
          </w:tcPr>
          <w:p w:rsidR="00164D9E" w:rsidRPr="0048255F" w:rsidRDefault="00164D9E" w:rsidP="00164D9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48255F">
              <w:rPr>
                <w:rFonts w:ascii="Angsana New" w:hAnsi="Angsana New" w:cs="Angsana New"/>
                <w:b/>
                <w:cs/>
              </w:rPr>
              <w:t xml:space="preserve">บริษัท </w:t>
            </w:r>
            <w:r w:rsidRPr="0048255F">
              <w:rPr>
                <w:rFonts w:ascii="Angsana New" w:hAnsi="Angsana New" w:cs="Angsana New" w:hint="cs"/>
                <w:b/>
                <w:cs/>
                <w:lang w:val="en-US"/>
              </w:rPr>
              <w:t>ผลิตไฟฟ้า นวนคร จำกัด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:rsidR="00164D9E" w:rsidRPr="0048255F" w:rsidRDefault="00164D9E" w:rsidP="00164D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297</w:t>
            </w:r>
          </w:p>
        </w:tc>
        <w:tc>
          <w:tcPr>
            <w:tcW w:w="143" w:type="pct"/>
          </w:tcPr>
          <w:p w:rsidR="00164D9E" w:rsidRPr="0048255F" w:rsidRDefault="00164D9E" w:rsidP="00164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:rsidR="00164D9E" w:rsidRPr="0048255F" w:rsidRDefault="00164D9E" w:rsidP="00164D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8255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347</w:t>
            </w:r>
          </w:p>
        </w:tc>
      </w:tr>
      <w:tr w:rsidR="00164D9E" w:rsidRPr="0048255F" w:rsidTr="009A4C2E">
        <w:tc>
          <w:tcPr>
            <w:tcW w:w="3512" w:type="pct"/>
          </w:tcPr>
          <w:p w:rsidR="00164D9E" w:rsidRPr="0048255F" w:rsidRDefault="00164D9E" w:rsidP="00164D9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8255F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:rsidR="00164D9E" w:rsidRPr="0048255F" w:rsidRDefault="00164D9E" w:rsidP="00164D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867</w:t>
            </w:r>
          </w:p>
        </w:tc>
        <w:tc>
          <w:tcPr>
            <w:tcW w:w="143" w:type="pct"/>
          </w:tcPr>
          <w:p w:rsidR="00164D9E" w:rsidRPr="00164D9E" w:rsidRDefault="00164D9E" w:rsidP="00164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:rsidR="00164D9E" w:rsidRPr="00164D9E" w:rsidRDefault="00164D9E" w:rsidP="00164D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255F">
              <w:rPr>
                <w:rFonts w:ascii="Angsana New" w:hAnsi="Angsana New" w:cs="Angsana New"/>
                <w:sz w:val="30"/>
                <w:szCs w:val="30"/>
              </w:rPr>
              <w:t>1,547</w:t>
            </w:r>
          </w:p>
        </w:tc>
      </w:tr>
      <w:tr w:rsidR="00164D9E" w:rsidRPr="0048255F" w:rsidTr="009A4C2E">
        <w:tc>
          <w:tcPr>
            <w:tcW w:w="3512" w:type="pct"/>
          </w:tcPr>
          <w:p w:rsidR="00164D9E" w:rsidRPr="00164D9E" w:rsidRDefault="00164D9E" w:rsidP="00164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</w:tcPr>
          <w:p w:rsidR="00164D9E" w:rsidRPr="00164D9E" w:rsidRDefault="00164D9E" w:rsidP="00164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:rsidR="00164D9E" w:rsidRPr="00164D9E" w:rsidRDefault="00164D9E" w:rsidP="00164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</w:tcPr>
          <w:p w:rsidR="00164D9E" w:rsidRPr="00164D9E" w:rsidRDefault="00164D9E" w:rsidP="00164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64D9E" w:rsidRPr="0048255F" w:rsidTr="009A4C2E">
        <w:tc>
          <w:tcPr>
            <w:tcW w:w="3512" w:type="pct"/>
          </w:tcPr>
          <w:p w:rsidR="00164D9E" w:rsidRPr="0048255F" w:rsidRDefault="00164D9E" w:rsidP="00164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5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เงินทดรองจ่าย </w:t>
            </w:r>
            <w:r w:rsidRPr="004825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4825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 (ซึ่งรวมอยู่ในสินทรัพย์หมุนเวียนอื่น)</w:t>
            </w:r>
          </w:p>
        </w:tc>
        <w:tc>
          <w:tcPr>
            <w:tcW w:w="672" w:type="pct"/>
          </w:tcPr>
          <w:p w:rsidR="00164D9E" w:rsidRDefault="00164D9E" w:rsidP="00164D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164D9E" w:rsidRPr="0048255F" w:rsidRDefault="00164D9E" w:rsidP="00164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164D9E" w:rsidRPr="0048255F" w:rsidRDefault="00164D9E" w:rsidP="00164D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4D9E" w:rsidRPr="0048255F" w:rsidTr="009A4C2E">
        <w:tc>
          <w:tcPr>
            <w:tcW w:w="3512" w:type="pct"/>
          </w:tcPr>
          <w:p w:rsidR="00164D9E" w:rsidRPr="0048255F" w:rsidRDefault="00164D9E" w:rsidP="00164D9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cs/>
              </w:rPr>
            </w:pPr>
            <w:r w:rsidRPr="0048255F">
              <w:rPr>
                <w:rFonts w:ascii="Angsana New" w:hAnsi="Angsana New" w:cs="Angsana New"/>
                <w:b/>
                <w:cs/>
              </w:rPr>
              <w:t>บริษัท เอ็นอีพี อสังหาริมทรัพย์และอุตสาหกรรม จำกัด (มหาชน)</w:t>
            </w:r>
          </w:p>
        </w:tc>
        <w:tc>
          <w:tcPr>
            <w:tcW w:w="672" w:type="pct"/>
          </w:tcPr>
          <w:p w:rsidR="00164D9E" w:rsidRPr="00D5289E" w:rsidRDefault="00164D9E" w:rsidP="00164D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2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164D9E" w:rsidRPr="0048255F" w:rsidRDefault="00164D9E" w:rsidP="00164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164D9E" w:rsidRPr="0048255F" w:rsidRDefault="00164D9E" w:rsidP="00164D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86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8255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111</w:t>
            </w:r>
          </w:p>
        </w:tc>
      </w:tr>
      <w:tr w:rsidR="00164D9E" w:rsidRPr="0048255F" w:rsidTr="009A4C2E">
        <w:tc>
          <w:tcPr>
            <w:tcW w:w="3512" w:type="pct"/>
          </w:tcPr>
          <w:p w:rsidR="00164D9E" w:rsidRPr="0048255F" w:rsidRDefault="00164D9E" w:rsidP="00164D9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cs/>
              </w:rPr>
            </w:pPr>
            <w:r w:rsidRPr="0048255F">
              <w:rPr>
                <w:rFonts w:ascii="Angsana New" w:hAnsi="Angsana New" w:cs="Angsana New"/>
                <w:b/>
                <w:cs/>
              </w:rPr>
              <w:t xml:space="preserve">บริษัท </w:t>
            </w:r>
            <w:r w:rsidRPr="0048255F">
              <w:rPr>
                <w:rFonts w:ascii="Angsana New" w:hAnsi="Angsana New" w:cs="Angsana New" w:hint="cs"/>
                <w:b/>
                <w:cs/>
              </w:rPr>
              <w:t>ผลิตไฟฟ้า นวนคร จำกัด</w:t>
            </w:r>
          </w:p>
        </w:tc>
        <w:tc>
          <w:tcPr>
            <w:tcW w:w="672" w:type="pct"/>
          </w:tcPr>
          <w:p w:rsidR="00164D9E" w:rsidRPr="0048255F" w:rsidRDefault="00164D9E" w:rsidP="00164D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2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164D9E" w:rsidRPr="0048255F" w:rsidRDefault="00164D9E" w:rsidP="00164D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2" w:type="pct"/>
          </w:tcPr>
          <w:p w:rsidR="00164D9E" w:rsidRPr="0048255F" w:rsidRDefault="00164D9E" w:rsidP="00164D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86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8255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40</w:t>
            </w:r>
          </w:p>
        </w:tc>
      </w:tr>
      <w:tr w:rsidR="00164D9E" w:rsidRPr="0048255F" w:rsidTr="009A4C2E">
        <w:tc>
          <w:tcPr>
            <w:tcW w:w="3512" w:type="pct"/>
          </w:tcPr>
          <w:p w:rsidR="00164D9E" w:rsidRPr="0048255F" w:rsidRDefault="00164D9E" w:rsidP="00164D9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cs/>
              </w:rPr>
            </w:pPr>
            <w:r w:rsidRPr="0048255F">
              <w:rPr>
                <w:rFonts w:ascii="Angsana New" w:hAnsi="Angsana New" w:cs="Angsana New" w:hint="cs"/>
                <w:b/>
                <w:cs/>
              </w:rPr>
              <w:t>บริษัท รักษาความปลอดภัย นวนคร อินเตอร์เนชั่นแนล การ์ดดิ้ง จำกัด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:rsidR="00164D9E" w:rsidRPr="0048255F" w:rsidRDefault="00164D9E" w:rsidP="00164D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2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164D9E" w:rsidRPr="0048255F" w:rsidRDefault="00164D9E" w:rsidP="00164D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:rsidR="00164D9E" w:rsidRPr="0048255F" w:rsidRDefault="00164D9E" w:rsidP="00164D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86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825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14</w:t>
            </w:r>
          </w:p>
        </w:tc>
      </w:tr>
      <w:tr w:rsidR="00164D9E" w:rsidRPr="0048255F" w:rsidTr="009A4C2E">
        <w:tc>
          <w:tcPr>
            <w:tcW w:w="3512" w:type="pct"/>
          </w:tcPr>
          <w:p w:rsidR="00164D9E" w:rsidRPr="0048255F" w:rsidRDefault="00164D9E" w:rsidP="00164D9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8255F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:rsidR="00164D9E" w:rsidRPr="0048255F" w:rsidRDefault="00164D9E" w:rsidP="00164D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2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164D9E" w:rsidRPr="0048255F" w:rsidRDefault="00164D9E" w:rsidP="00164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8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:rsidR="00164D9E" w:rsidRPr="0048255F" w:rsidRDefault="00164D9E" w:rsidP="00164D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86" w:right="-43"/>
              <w:rPr>
                <w:rFonts w:ascii="Angsana New" w:hAnsi="Angsana New" w:cs="Angsana New"/>
                <w:sz w:val="30"/>
                <w:szCs w:val="30"/>
              </w:rPr>
            </w:pPr>
            <w:r w:rsidRPr="0048255F">
              <w:rPr>
                <w:rFonts w:ascii="Angsana New" w:hAnsi="Angsana New" w:cs="Angsana New" w:hint="cs"/>
                <w:sz w:val="30"/>
                <w:szCs w:val="30"/>
                <w:cs/>
              </w:rPr>
              <w:t>165</w:t>
            </w:r>
          </w:p>
        </w:tc>
      </w:tr>
      <w:tr w:rsidR="00FA674C" w:rsidRPr="0048255F" w:rsidTr="009A4C2E">
        <w:tc>
          <w:tcPr>
            <w:tcW w:w="3512" w:type="pct"/>
          </w:tcPr>
          <w:p w:rsidR="00FA674C" w:rsidRPr="00FA674C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</w:tcPr>
          <w:p w:rsidR="00FA674C" w:rsidRPr="00FA674C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:rsidR="00FA674C" w:rsidRPr="00FA674C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</w:tcPr>
          <w:p w:rsidR="00FA674C" w:rsidRPr="00FA674C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A674C" w:rsidRPr="0048255F" w:rsidTr="009A4C2E">
        <w:tc>
          <w:tcPr>
            <w:tcW w:w="3512" w:type="pct"/>
          </w:tcPr>
          <w:p w:rsidR="00FA674C" w:rsidRPr="008C010D" w:rsidRDefault="00FA674C" w:rsidP="00FA674C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8C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72" w:type="pct"/>
          </w:tcPr>
          <w:p w:rsidR="00FA674C" w:rsidRPr="0048255F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FA674C" w:rsidRPr="008C010D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FA674C" w:rsidRPr="008C010D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A674C" w:rsidRPr="0048255F" w:rsidTr="009A4C2E">
        <w:tc>
          <w:tcPr>
            <w:tcW w:w="3512" w:type="pct"/>
          </w:tcPr>
          <w:p w:rsidR="00FA674C" w:rsidRPr="008C010D" w:rsidRDefault="00FA674C" w:rsidP="00FA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รักษาความปลอดภัย นวนคร อินเตอร์เนชั่นแนล การ์ดดิ้ง </w:t>
            </w:r>
            <w:r w:rsidRPr="008C010D">
              <w:rPr>
                <w:rFonts w:ascii="Angsana New" w:hAnsi="Angsana New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672" w:type="pct"/>
            <w:tcBorders>
              <w:bottom w:val="double" w:sz="4" w:space="0" w:color="auto"/>
            </w:tcBorders>
          </w:tcPr>
          <w:p w:rsidR="00FA674C" w:rsidRPr="0048255F" w:rsidRDefault="00FA674C" w:rsidP="00B73B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1,786</w:t>
            </w:r>
          </w:p>
        </w:tc>
        <w:tc>
          <w:tcPr>
            <w:tcW w:w="143" w:type="pct"/>
          </w:tcPr>
          <w:p w:rsidR="00FA674C" w:rsidRPr="008A362B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</w:tcPr>
          <w:p w:rsidR="00FA674C" w:rsidRPr="008A362B" w:rsidRDefault="00FA674C" w:rsidP="00DD44E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8A362B">
              <w:rPr>
                <w:rFonts w:ascii="Angsana New" w:hAnsi="Angsana New" w:cs="Angsana New"/>
                <w:sz w:val="30"/>
                <w:szCs w:val="30"/>
              </w:rPr>
              <w:t>2,630</w:t>
            </w:r>
          </w:p>
        </w:tc>
      </w:tr>
      <w:tr w:rsidR="00FA674C" w:rsidRPr="0048255F" w:rsidTr="009A4C2E">
        <w:tc>
          <w:tcPr>
            <w:tcW w:w="3512" w:type="pct"/>
          </w:tcPr>
          <w:p w:rsidR="00FA674C" w:rsidRPr="00FA674C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</w:tcPr>
          <w:p w:rsidR="00FA674C" w:rsidRPr="00FA674C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:rsidR="00FA674C" w:rsidRPr="00FA674C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</w:tcPr>
          <w:p w:rsidR="00FA674C" w:rsidRPr="00FA674C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A674C" w:rsidRPr="0048255F" w:rsidTr="009A4C2E">
        <w:tc>
          <w:tcPr>
            <w:tcW w:w="3512" w:type="pct"/>
          </w:tcPr>
          <w:p w:rsidR="00FA674C" w:rsidRPr="008C010D" w:rsidRDefault="00FA674C" w:rsidP="00FA674C">
            <w:pPr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ค่าใช้จ่ายดำเนินงานค้างจ่าย - กิจการที่เกี่ยวข้องกัน </w:t>
            </w:r>
            <w:r w:rsidRPr="008C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(ซึ่งรวมอย</w:t>
            </w:r>
            <w:r w:rsidRPr="008C01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ู่</w:t>
            </w:r>
            <w:r w:rsidRPr="008C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</w:t>
            </w:r>
            <w:r w:rsidRPr="008C01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8C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72" w:type="pct"/>
          </w:tcPr>
          <w:p w:rsidR="00FA674C" w:rsidRPr="0048255F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FA674C" w:rsidRPr="008C010D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FA674C" w:rsidRPr="008C010D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A674C" w:rsidRPr="0048255F" w:rsidTr="009A4C2E">
        <w:tc>
          <w:tcPr>
            <w:tcW w:w="3512" w:type="pct"/>
          </w:tcPr>
          <w:p w:rsidR="00FA674C" w:rsidRPr="008C010D" w:rsidRDefault="00FA674C" w:rsidP="00FA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บริษัท ผลิต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ไฟ</w:t>
            </w: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ฟ้า นวนคร จำกัด</w:t>
            </w:r>
          </w:p>
        </w:tc>
        <w:tc>
          <w:tcPr>
            <w:tcW w:w="672" w:type="pct"/>
            <w:tcBorders>
              <w:bottom w:val="double" w:sz="4" w:space="0" w:color="auto"/>
            </w:tcBorders>
          </w:tcPr>
          <w:p w:rsidR="00FA674C" w:rsidRPr="0048255F" w:rsidRDefault="00FA674C" w:rsidP="00FA67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FA674C" w:rsidRPr="008A362B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</w:tcPr>
          <w:p w:rsidR="00FA674C" w:rsidRPr="008A362B" w:rsidRDefault="00FA674C" w:rsidP="00DD44E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43"/>
              <w:rPr>
                <w:rFonts w:ascii="Angsana New" w:hAnsi="Angsana New" w:cs="Cordia New"/>
                <w:sz w:val="30"/>
                <w:szCs w:val="30"/>
              </w:rPr>
            </w:pPr>
            <w:r w:rsidRPr="008A362B">
              <w:rPr>
                <w:rFonts w:ascii="Angsana New" w:hAnsi="Angsana New" w:cs="Cordia New"/>
                <w:sz w:val="30"/>
                <w:szCs w:val="30"/>
              </w:rPr>
              <w:t>1,062</w:t>
            </w:r>
          </w:p>
        </w:tc>
      </w:tr>
      <w:tr w:rsidR="00FA674C" w:rsidRPr="0048255F" w:rsidTr="009A4C2E">
        <w:tc>
          <w:tcPr>
            <w:tcW w:w="3512" w:type="pct"/>
          </w:tcPr>
          <w:p w:rsidR="00FA674C" w:rsidRPr="00FA674C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</w:tcPr>
          <w:p w:rsidR="00FA674C" w:rsidRPr="00FA674C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:rsidR="00FA674C" w:rsidRPr="00FA674C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</w:tcPr>
          <w:p w:rsidR="00FA674C" w:rsidRPr="00FA674C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A674C" w:rsidRPr="008C010D" w:rsidTr="009A4C2E">
        <w:trPr>
          <w:trHeight w:val="296"/>
          <w:tblHeader/>
        </w:trPr>
        <w:tc>
          <w:tcPr>
            <w:tcW w:w="3512" w:type="pct"/>
          </w:tcPr>
          <w:p w:rsidR="00FA674C" w:rsidRDefault="00FA674C" w:rsidP="00F80DC3">
            <w:pPr>
              <w:spacing w:line="240" w:lineRule="auto"/>
              <w:ind w:right="-43"/>
            </w:pPr>
            <w:r w:rsidRPr="008C01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โบนัสค้างจ่าย</w:t>
            </w:r>
            <w:r w:rsidRPr="008C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(ซึ่งรวมอย</w:t>
            </w:r>
            <w:r w:rsidRPr="008C01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ู่</w:t>
            </w:r>
            <w:r w:rsidRPr="008C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</w:t>
            </w:r>
            <w:r w:rsidRPr="008C01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8C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หมุนเวียนอื่น)</w:t>
            </w:r>
          </w:p>
        </w:tc>
        <w:tc>
          <w:tcPr>
            <w:tcW w:w="672" w:type="pct"/>
          </w:tcPr>
          <w:p w:rsidR="00FA674C" w:rsidRPr="0048255F" w:rsidRDefault="00FA674C" w:rsidP="00F80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FA674C" w:rsidRPr="008C010D" w:rsidRDefault="00FA674C" w:rsidP="00F80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FA674C" w:rsidRPr="008C010D" w:rsidRDefault="00FA674C" w:rsidP="00F80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A674C" w:rsidRPr="00D76C08" w:rsidTr="009A4C2E">
        <w:trPr>
          <w:trHeight w:val="296"/>
        </w:trPr>
        <w:tc>
          <w:tcPr>
            <w:tcW w:w="3512" w:type="pct"/>
          </w:tcPr>
          <w:p w:rsidR="00FA674C" w:rsidRPr="00BC0DE4" w:rsidRDefault="00FA674C" w:rsidP="00F80DC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cs/>
              </w:rPr>
              <w:t>โบนัสค้างจ่ายผู้บริหารสำคัญ</w:t>
            </w:r>
          </w:p>
        </w:tc>
        <w:tc>
          <w:tcPr>
            <w:tcW w:w="672" w:type="pct"/>
            <w:tcBorders>
              <w:bottom w:val="double" w:sz="4" w:space="0" w:color="auto"/>
            </w:tcBorders>
          </w:tcPr>
          <w:p w:rsidR="00FA674C" w:rsidRPr="0048255F" w:rsidRDefault="00FA674C" w:rsidP="00B73B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2,020</w:t>
            </w:r>
          </w:p>
        </w:tc>
        <w:tc>
          <w:tcPr>
            <w:tcW w:w="143" w:type="pct"/>
          </w:tcPr>
          <w:p w:rsidR="00FA674C" w:rsidRPr="008C010D" w:rsidRDefault="00FA674C" w:rsidP="00F80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</w:tcPr>
          <w:p w:rsidR="00FA674C" w:rsidRPr="00D76C08" w:rsidRDefault="00FA674C" w:rsidP="00DD44E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7" w:right="-108"/>
              <w:rPr>
                <w:rFonts w:ascii="Angsana New" w:hAnsi="Angsana New" w:cs="Cordia New"/>
                <w:sz w:val="30"/>
                <w:szCs w:val="30"/>
              </w:rPr>
            </w:pPr>
            <w:r w:rsidRPr="00D76C08">
              <w:rPr>
                <w:rFonts w:ascii="Angsana New" w:hAnsi="Angsana New" w:cs="Cordia New"/>
                <w:sz w:val="30"/>
                <w:szCs w:val="30"/>
              </w:rPr>
              <w:t>2,433</w:t>
            </w:r>
          </w:p>
        </w:tc>
      </w:tr>
      <w:tr w:rsidR="00FA674C" w:rsidRPr="0048255F" w:rsidTr="009A4C2E">
        <w:tc>
          <w:tcPr>
            <w:tcW w:w="3512" w:type="pct"/>
          </w:tcPr>
          <w:p w:rsidR="00FA674C" w:rsidRPr="008C010D" w:rsidRDefault="00FA674C" w:rsidP="00FA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:rsidR="00FA674C" w:rsidRDefault="00FA674C" w:rsidP="00FA67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FA674C" w:rsidRPr="008A362B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2" w:type="pct"/>
          </w:tcPr>
          <w:p w:rsidR="00FA674C" w:rsidRPr="008A362B" w:rsidRDefault="00FA674C" w:rsidP="00FA67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A674C" w:rsidRPr="0048255F" w:rsidTr="009A4C2E">
        <w:tc>
          <w:tcPr>
            <w:tcW w:w="3512" w:type="pct"/>
          </w:tcPr>
          <w:p w:rsidR="00FA674C" w:rsidRDefault="00FA674C" w:rsidP="00FA674C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รายได้รอตัดบัญชี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672" w:type="pct"/>
          </w:tcPr>
          <w:p w:rsidR="00FA674C" w:rsidRPr="001B26FC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:rsidR="00FA674C" w:rsidRPr="008C010D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FA674C" w:rsidRPr="008C010D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674C" w:rsidRPr="0048255F" w:rsidTr="009A4C2E">
        <w:tc>
          <w:tcPr>
            <w:tcW w:w="3512" w:type="pct"/>
          </w:tcPr>
          <w:p w:rsidR="00FA674C" w:rsidRPr="00BC0DE4" w:rsidRDefault="00FA674C" w:rsidP="00FA674C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672" w:type="pct"/>
          </w:tcPr>
          <w:p w:rsidR="00FA674C" w:rsidRPr="001B26FC" w:rsidRDefault="00FA674C" w:rsidP="00FA67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8"/>
              <w:rPr>
                <w:rFonts w:ascii="Angsana New" w:hAnsi="Angsana New"/>
                <w:b w:val="0"/>
                <w:bCs w:val="0"/>
                <w:sz w:val="24"/>
                <w:szCs w:val="24"/>
                <w:highlight w:val="yellow"/>
              </w:rPr>
            </w:pPr>
          </w:p>
        </w:tc>
        <w:tc>
          <w:tcPr>
            <w:tcW w:w="143" w:type="pct"/>
          </w:tcPr>
          <w:p w:rsidR="00FA674C" w:rsidRPr="008C010D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2" w:type="pct"/>
          </w:tcPr>
          <w:p w:rsidR="00FA674C" w:rsidRPr="008C010D" w:rsidRDefault="00FA674C" w:rsidP="00FA67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A674C" w:rsidRPr="0048255F" w:rsidTr="009A4C2E">
        <w:tc>
          <w:tcPr>
            <w:tcW w:w="3512" w:type="pct"/>
          </w:tcPr>
          <w:p w:rsidR="00FA674C" w:rsidRPr="00BC0DE4" w:rsidRDefault="00FA674C" w:rsidP="00FA674C">
            <w:pPr>
              <w:numPr>
                <w:ilvl w:val="0"/>
                <w:numId w:val="20"/>
              </w:num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672" w:type="pct"/>
          </w:tcPr>
          <w:p w:rsidR="00FA674C" w:rsidRPr="0048255F" w:rsidRDefault="00FA674C" w:rsidP="00FA67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9,200</w:t>
            </w:r>
          </w:p>
        </w:tc>
        <w:tc>
          <w:tcPr>
            <w:tcW w:w="143" w:type="pct"/>
          </w:tcPr>
          <w:p w:rsidR="00FA674C" w:rsidRPr="00BC0DE4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</w:tcPr>
          <w:p w:rsidR="00FA674C" w:rsidRPr="00BC0DE4" w:rsidRDefault="00FA674C" w:rsidP="00FA67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87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9,200</w:t>
            </w:r>
          </w:p>
        </w:tc>
      </w:tr>
      <w:tr w:rsidR="00FA674C" w:rsidRPr="0048255F" w:rsidTr="009A4C2E">
        <w:tc>
          <w:tcPr>
            <w:tcW w:w="3512" w:type="pct"/>
          </w:tcPr>
          <w:p w:rsidR="00FA674C" w:rsidRPr="00BC0DE4" w:rsidRDefault="00FA674C" w:rsidP="00FA674C">
            <w:pPr>
              <w:numPr>
                <w:ilvl w:val="0"/>
                <w:numId w:val="20"/>
              </w:num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:rsidR="00FA674C" w:rsidRPr="0048255F" w:rsidRDefault="00FA674C" w:rsidP="00FA67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208,533</w:t>
            </w:r>
          </w:p>
        </w:tc>
        <w:tc>
          <w:tcPr>
            <w:tcW w:w="143" w:type="pct"/>
          </w:tcPr>
          <w:p w:rsidR="00FA674C" w:rsidRPr="00BC0DE4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:rsidR="00FA674C" w:rsidRPr="00BC0DE4" w:rsidRDefault="00FA674C" w:rsidP="00FA67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87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215,433</w:t>
            </w:r>
          </w:p>
        </w:tc>
      </w:tr>
      <w:tr w:rsidR="00FA674C" w:rsidRPr="0048255F" w:rsidTr="009A4C2E">
        <w:tc>
          <w:tcPr>
            <w:tcW w:w="3512" w:type="pct"/>
          </w:tcPr>
          <w:p w:rsidR="00FA674C" w:rsidRPr="003E3CAE" w:rsidRDefault="00FA674C" w:rsidP="00FA674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:rsidR="00FA674C" w:rsidRPr="0048255F" w:rsidRDefault="00FA674C" w:rsidP="00FA67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8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217,733</w:t>
            </w:r>
          </w:p>
        </w:tc>
        <w:tc>
          <w:tcPr>
            <w:tcW w:w="143" w:type="pct"/>
          </w:tcPr>
          <w:p w:rsidR="00FA674C" w:rsidRPr="008C010D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:rsidR="00FA674C" w:rsidRPr="00F83BDE" w:rsidRDefault="00FA674C" w:rsidP="00FA67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87" w:right="-108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224,633</w:t>
            </w:r>
          </w:p>
        </w:tc>
      </w:tr>
      <w:tr w:rsidR="00FA674C" w:rsidRPr="0048255F" w:rsidTr="009A4C2E">
        <w:tc>
          <w:tcPr>
            <w:tcW w:w="3512" w:type="pct"/>
          </w:tcPr>
          <w:p w:rsidR="00FA674C" w:rsidRPr="00FA674C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</w:tcPr>
          <w:p w:rsidR="00FA674C" w:rsidRPr="00FA674C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:rsidR="00FA674C" w:rsidRPr="00FA674C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</w:tcPr>
          <w:p w:rsidR="00FA674C" w:rsidRPr="00FA674C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A674C" w:rsidRPr="0048255F" w:rsidTr="009A4C2E">
        <w:tc>
          <w:tcPr>
            <w:tcW w:w="3512" w:type="pct"/>
          </w:tcPr>
          <w:p w:rsidR="00FA674C" w:rsidRDefault="00FA674C" w:rsidP="00FA674C">
            <w:pPr>
              <w:spacing w:line="240" w:lineRule="auto"/>
              <w:ind w:right="-43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เงินประกันค่าสาธารณูปโภครับจากลูกค้า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672" w:type="pct"/>
          </w:tcPr>
          <w:p w:rsidR="00FA674C" w:rsidRPr="0048255F" w:rsidRDefault="00FA674C" w:rsidP="00FA67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8"/>
              <w:rPr>
                <w:rFonts w:ascii="Angsana New" w:hAnsi="Angsana New" w:cs="Cordi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FA674C" w:rsidRPr="008C010D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72" w:type="pct"/>
          </w:tcPr>
          <w:p w:rsidR="00FA674C" w:rsidRDefault="00FA674C" w:rsidP="00FA67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87" w:right="-108"/>
              <w:rPr>
                <w:rFonts w:ascii="Angsana New" w:hAnsi="Angsana New" w:cs="Cordia New"/>
                <w:sz w:val="30"/>
                <w:szCs w:val="30"/>
              </w:rPr>
            </w:pPr>
          </w:p>
        </w:tc>
      </w:tr>
      <w:tr w:rsidR="00FA674C" w:rsidRPr="0048255F" w:rsidTr="009A4C2E">
        <w:tc>
          <w:tcPr>
            <w:tcW w:w="3512" w:type="pct"/>
          </w:tcPr>
          <w:p w:rsidR="00FA674C" w:rsidRDefault="00FA674C" w:rsidP="00FA674C">
            <w:pPr>
              <w:spacing w:line="240" w:lineRule="auto"/>
              <w:ind w:right="-43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672" w:type="pct"/>
          </w:tcPr>
          <w:p w:rsidR="00FA674C" w:rsidRPr="0048255F" w:rsidRDefault="00FA674C" w:rsidP="00FA67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143" w:type="pct"/>
          </w:tcPr>
          <w:p w:rsidR="00FA674C" w:rsidRPr="00EA4B2A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87"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672" w:type="pct"/>
          </w:tcPr>
          <w:p w:rsidR="00FA674C" w:rsidRPr="00EA4B2A" w:rsidRDefault="00FA674C" w:rsidP="00FA67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2,479</w:t>
            </w:r>
          </w:p>
        </w:tc>
      </w:tr>
      <w:tr w:rsidR="00FA674C" w:rsidRPr="0048255F" w:rsidTr="009A4C2E">
        <w:tc>
          <w:tcPr>
            <w:tcW w:w="3512" w:type="pct"/>
          </w:tcPr>
          <w:p w:rsidR="00FA674C" w:rsidRDefault="00FA674C" w:rsidP="00FA674C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รักษาความปลอดภัย นวนคร อินเตอร์เนชั่นแนล การ์ดดิ้ง </w:t>
            </w:r>
            <w:r w:rsidRPr="008C010D">
              <w:rPr>
                <w:rFonts w:ascii="Angsana New" w:hAnsi="Angsana New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672" w:type="pct"/>
          </w:tcPr>
          <w:p w:rsidR="00FA674C" w:rsidRPr="0048255F" w:rsidRDefault="00FA674C" w:rsidP="00FA67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143" w:type="pct"/>
          </w:tcPr>
          <w:p w:rsidR="00FA674C" w:rsidRPr="00EA4B2A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87"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672" w:type="pct"/>
          </w:tcPr>
          <w:p w:rsidR="00FA674C" w:rsidRPr="00EA4B2A" w:rsidRDefault="00FA674C" w:rsidP="00FA67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30</w:t>
            </w:r>
          </w:p>
        </w:tc>
      </w:tr>
      <w:tr w:rsidR="00FA674C" w:rsidRPr="0048255F" w:rsidTr="009A4C2E">
        <w:tc>
          <w:tcPr>
            <w:tcW w:w="3512" w:type="pct"/>
          </w:tcPr>
          <w:p w:rsidR="00FA674C" w:rsidRDefault="00FA674C" w:rsidP="00FA674C">
            <w:pPr>
              <w:spacing w:line="240" w:lineRule="auto"/>
              <w:ind w:right="-43"/>
              <w:rPr>
                <w:rFonts w:ascii="Angsana New" w:hAnsi="Angsana New"/>
                <w:b/>
                <w:bCs/>
                <w:cs/>
              </w:rPr>
            </w:pPr>
            <w:r w:rsidRPr="00022D80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เอ็นอีพี อสังหาริมทรัพย์และอุตสาหกรรม จำกัด (มหาชน)</w:t>
            </w:r>
          </w:p>
        </w:tc>
        <w:tc>
          <w:tcPr>
            <w:tcW w:w="672" w:type="pct"/>
          </w:tcPr>
          <w:p w:rsidR="00FA674C" w:rsidRPr="0048255F" w:rsidRDefault="00FA674C" w:rsidP="00FA67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:rsidR="00FA674C" w:rsidRPr="00EA4B2A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87"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672" w:type="pct"/>
          </w:tcPr>
          <w:p w:rsidR="00FA674C" w:rsidRPr="00EA4B2A" w:rsidRDefault="00FA674C" w:rsidP="00FA67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FA674C" w:rsidRPr="0048255F" w:rsidTr="009A4C2E">
        <w:tc>
          <w:tcPr>
            <w:tcW w:w="3512" w:type="pct"/>
          </w:tcPr>
          <w:p w:rsidR="00FA674C" w:rsidRPr="00022D80" w:rsidRDefault="00FA674C" w:rsidP="00FA674C">
            <w:pPr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777BF">
              <w:rPr>
                <w:rFonts w:ascii="Angsana New" w:hAnsi="Angsana New"/>
                <w:b/>
                <w:sz w:val="30"/>
                <w:szCs w:val="30"/>
                <w:cs/>
              </w:rPr>
              <w:t>บริษัทซูมิโช โกลบอล โลจิสติคส์ (ประเทศไทย)จำกัด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:rsidR="00FA674C" w:rsidRPr="0048255F" w:rsidRDefault="00FA674C" w:rsidP="00FA67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8"/>
              <w:rPr>
                <w:rFonts w:ascii="Angsana New" w:hAnsi="Angsana New" w:cs="Cordi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Cordi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FA674C" w:rsidRPr="00EA4B2A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87"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:rsidR="00FA674C" w:rsidRPr="00EA4B2A" w:rsidRDefault="00FA674C" w:rsidP="00FA67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FA674C" w:rsidRPr="0048255F" w:rsidTr="009A4C2E">
        <w:tc>
          <w:tcPr>
            <w:tcW w:w="3512" w:type="pct"/>
          </w:tcPr>
          <w:p w:rsidR="00FA674C" w:rsidRPr="003E3CAE" w:rsidRDefault="00FA674C" w:rsidP="00FA674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:rsidR="00FA674C" w:rsidRPr="0048255F" w:rsidRDefault="00FA674C" w:rsidP="00FA67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43" w:type="pct"/>
          </w:tcPr>
          <w:p w:rsidR="00FA674C" w:rsidRPr="00EA4B2A" w:rsidRDefault="00FA674C" w:rsidP="00FA6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87"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:rsidR="00FA674C" w:rsidRPr="00691D0D" w:rsidRDefault="00FA674C" w:rsidP="00FA67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691D0D">
              <w:rPr>
                <w:rFonts w:ascii="Angsana New" w:hAnsi="Angsana New"/>
                <w:sz w:val="30"/>
                <w:szCs w:val="30"/>
              </w:rPr>
              <w:t>2,51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:rsidR="00BD14C5" w:rsidRPr="004E52D6" w:rsidRDefault="00BD14C5" w:rsidP="00480859">
      <w:pPr>
        <w:pStyle w:val="FSBlank"/>
        <w:rPr>
          <w:sz w:val="16"/>
          <w:szCs w:val="16"/>
        </w:rPr>
      </w:pPr>
    </w:p>
    <w:p w:rsidR="003675D1" w:rsidRPr="008C010D" w:rsidRDefault="003675D1" w:rsidP="006168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30"/>
          <w:szCs w:val="30"/>
          <w:cs/>
        </w:rPr>
      </w:pPr>
      <w:r w:rsidRPr="008C010D">
        <w:rPr>
          <w:rFonts w:ascii="Angsana New" w:hAnsi="Angsana New"/>
          <w:bCs/>
          <w:sz w:val="30"/>
          <w:szCs w:val="30"/>
          <w:cs/>
        </w:rPr>
        <w:t>สัญญาที่สำคัญกับกิจการที่เกี่ยวข้องกัน</w:t>
      </w:r>
    </w:p>
    <w:p w:rsidR="003675D1" w:rsidRPr="00482415" w:rsidRDefault="003675D1" w:rsidP="00480859">
      <w:pPr>
        <w:pStyle w:val="FSBlank"/>
        <w:rPr>
          <w:sz w:val="16"/>
          <w:szCs w:val="16"/>
        </w:rPr>
      </w:pPr>
    </w:p>
    <w:p w:rsidR="00D25C6F" w:rsidRDefault="00D25C6F" w:rsidP="00480859">
      <w:pPr>
        <w:pStyle w:val="FSBlank"/>
        <w:rPr>
          <w:b/>
          <w:i/>
          <w:iCs/>
          <w:sz w:val="30"/>
          <w:szCs w:val="30"/>
        </w:rPr>
      </w:pPr>
      <w:r w:rsidRPr="00D25C6F">
        <w:rPr>
          <w:b/>
          <w:i/>
          <w:iCs/>
          <w:sz w:val="30"/>
          <w:szCs w:val="30"/>
          <w:cs/>
        </w:rPr>
        <w:t>สัญญาว่าจ้างการรักษาความปลอดภัย</w:t>
      </w:r>
    </w:p>
    <w:p w:rsidR="00482415" w:rsidRPr="00482415" w:rsidRDefault="00482415" w:rsidP="00480859">
      <w:pPr>
        <w:pStyle w:val="FSBlank"/>
        <w:rPr>
          <w:i/>
          <w:iCs/>
          <w:sz w:val="10"/>
          <w:szCs w:val="10"/>
        </w:rPr>
      </w:pPr>
    </w:p>
    <w:p w:rsidR="00B776EE" w:rsidRDefault="00B776EE" w:rsidP="00B776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8C010D">
        <w:rPr>
          <w:rFonts w:ascii="Angsana New" w:hAnsi="Angsana New"/>
          <w:b/>
          <w:sz w:val="30"/>
          <w:szCs w:val="30"/>
          <w:cs/>
        </w:rPr>
        <w:t>บริษัทมีสัญญาว่าจ้างการรักษาความปลอดภัยกับ</w:t>
      </w:r>
      <w:r w:rsidRPr="008C010D">
        <w:rPr>
          <w:rFonts w:ascii="Angsana New" w:hAnsi="Angsana New" w:hint="cs"/>
          <w:b/>
          <w:sz w:val="30"/>
          <w:szCs w:val="30"/>
          <w:cs/>
        </w:rPr>
        <w:t>กิจการ</w:t>
      </w:r>
      <w:r w:rsidRPr="008C010D">
        <w:rPr>
          <w:rFonts w:ascii="Angsana New" w:hAnsi="Angsana New"/>
          <w:b/>
          <w:sz w:val="30"/>
          <w:szCs w:val="30"/>
          <w:cs/>
        </w:rPr>
        <w:t>ที่เกี่ยวข้องกันแห่งหนึ่ง (บ</w:t>
      </w:r>
      <w:r w:rsidR="00FA77E3">
        <w:rPr>
          <w:rFonts w:ascii="Angsana New" w:hAnsi="Angsana New"/>
          <w:b/>
          <w:sz w:val="30"/>
          <w:szCs w:val="30"/>
          <w:cs/>
        </w:rPr>
        <w:t xml:space="preserve">ริษัท </w:t>
      </w:r>
      <w:r w:rsidR="00FA77E3">
        <w:rPr>
          <w:rFonts w:ascii="Angsana New" w:hAnsi="Angsana New" w:hint="cs"/>
          <w:b/>
          <w:sz w:val="30"/>
          <w:szCs w:val="30"/>
          <w:cs/>
        </w:rPr>
        <w:t>รักษาความปลอดภัย นวนคร อินเตอร์เนชั่นแนล การ์ดดิ้ง</w:t>
      </w:r>
      <w:r w:rsidR="00536923">
        <w:rPr>
          <w:rFonts w:ascii="Angsana New" w:hAnsi="Angsana New"/>
          <w:b/>
          <w:sz w:val="30"/>
          <w:szCs w:val="30"/>
          <w:cs/>
        </w:rPr>
        <w:t xml:space="preserve"> จำกัด) </w:t>
      </w:r>
      <w:r w:rsidRPr="008C010D">
        <w:rPr>
          <w:rFonts w:ascii="Angsana New" w:hAnsi="Angsana New"/>
          <w:b/>
          <w:sz w:val="30"/>
          <w:szCs w:val="30"/>
          <w:cs/>
        </w:rPr>
        <w:t>ภายใต้เงื่อนไขของสัญญา บริษัทมีภาระผูกพันที่จะต้องจ่ายชำระค่าบริการ</w:t>
      </w:r>
      <w:r w:rsidR="009A4C2E">
        <w:rPr>
          <w:rFonts w:ascii="Angsana New" w:hAnsi="Angsana New"/>
          <w:b/>
          <w:sz w:val="30"/>
          <w:szCs w:val="30"/>
        </w:rPr>
        <w:br/>
      </w:r>
      <w:r w:rsidRPr="008C010D">
        <w:rPr>
          <w:rFonts w:ascii="Angsana New" w:hAnsi="Angsana New"/>
          <w:b/>
          <w:sz w:val="30"/>
          <w:szCs w:val="30"/>
          <w:cs/>
        </w:rPr>
        <w:t xml:space="preserve">การรักษาความปลอดภัยรายเดือนตามอัตราที่ระบุไว้ในสัญญา </w:t>
      </w:r>
    </w:p>
    <w:p w:rsidR="00E777BF" w:rsidRPr="00482415" w:rsidRDefault="00E777BF" w:rsidP="00E777BF">
      <w:pPr>
        <w:pStyle w:val="FSBlank"/>
        <w:rPr>
          <w:sz w:val="16"/>
          <w:szCs w:val="16"/>
        </w:rPr>
      </w:pPr>
    </w:p>
    <w:p w:rsidR="00D25C6F" w:rsidRDefault="00D25C6F" w:rsidP="00D25C6F">
      <w:pPr>
        <w:pStyle w:val="FSBlank"/>
        <w:rPr>
          <w:b/>
          <w:i/>
          <w:iCs/>
          <w:sz w:val="30"/>
          <w:szCs w:val="30"/>
        </w:rPr>
      </w:pPr>
      <w:r>
        <w:rPr>
          <w:rFonts w:hint="cs"/>
          <w:b/>
          <w:i/>
          <w:iCs/>
          <w:sz w:val="30"/>
          <w:szCs w:val="30"/>
          <w:cs/>
        </w:rPr>
        <w:t>เงินฝากที่ติดภาระค้ำประกัน</w:t>
      </w:r>
    </w:p>
    <w:p w:rsidR="00482415" w:rsidRPr="00482415" w:rsidRDefault="00482415" w:rsidP="00D25C6F">
      <w:pPr>
        <w:pStyle w:val="FSBlank"/>
        <w:rPr>
          <w:i/>
          <w:iCs/>
          <w:sz w:val="10"/>
          <w:szCs w:val="10"/>
        </w:rPr>
      </w:pPr>
    </w:p>
    <w:p w:rsidR="000D60B9" w:rsidRPr="004E52D6" w:rsidRDefault="00E777BF" w:rsidP="00E777BF">
      <w:pPr>
        <w:pStyle w:val="FSContent"/>
        <w:rPr>
          <w:lang w:val="en-US"/>
        </w:rPr>
      </w:pPr>
      <w:r w:rsidRPr="008C010D">
        <w:rPr>
          <w:cs/>
        </w:rPr>
        <w:t>ในระหว่างปี 2557 บริษัทได้นำบัญชีเงินฝากธนาคาร</w:t>
      </w:r>
      <w:r w:rsidRPr="008C010D">
        <w:rPr>
          <w:rFonts w:hint="cs"/>
          <w:cs/>
        </w:rPr>
        <w:t>ประเภท</w:t>
      </w:r>
      <w:r w:rsidRPr="00E777BF">
        <w:rPr>
          <w:rFonts w:hint="cs"/>
          <w:cs/>
        </w:rPr>
        <w:t>เงิน</w:t>
      </w:r>
      <w:r w:rsidRPr="008C010D">
        <w:rPr>
          <w:rFonts w:hint="cs"/>
          <w:cs/>
        </w:rPr>
        <w:t>ฝาก</w:t>
      </w:r>
      <w:r w:rsidRPr="008C010D">
        <w:rPr>
          <w:cs/>
        </w:rPr>
        <w:t xml:space="preserve">ประจำจำนวน 52.9 ล้านบาทไปเป็นหลักประกันการออก Standby letter of credit โดยธนาคารดังกล่าว เพื่อค้ำประกันการชำระเงินลงทุนในบริษัท </w:t>
      </w:r>
      <w:r>
        <w:rPr>
          <w:cs/>
        </w:rPr>
        <w:br/>
      </w:r>
      <w:r w:rsidRPr="008C010D">
        <w:rPr>
          <w:cs/>
        </w:rPr>
        <w:t xml:space="preserve">ผลิตไฟฟ้า นวนคร จำกัด </w:t>
      </w:r>
      <w:r w:rsidRPr="008C010D">
        <w:rPr>
          <w:rFonts w:hint="cs"/>
          <w:cs/>
        </w:rPr>
        <w:t>โดยบริษัท</w:t>
      </w:r>
      <w:r w:rsidRPr="008C010D">
        <w:rPr>
          <w:cs/>
        </w:rPr>
        <w:t>ต้องฝากเงินเพิ่มในบัญชีเงินฝากธนาคาร</w:t>
      </w:r>
      <w:r w:rsidRPr="008C010D">
        <w:rPr>
          <w:rFonts w:hint="cs"/>
          <w:cs/>
        </w:rPr>
        <w:t>ประเภทเงินฝาก</w:t>
      </w:r>
      <w:r w:rsidRPr="008C010D">
        <w:rPr>
          <w:cs/>
        </w:rPr>
        <w:t>ประจำเดือนละ 5</w:t>
      </w:r>
      <w:r w:rsidRPr="008C010D">
        <w:rPr>
          <w:bCs/>
        </w:rPr>
        <w:t>.15</w:t>
      </w:r>
      <w:r w:rsidRPr="008C010D">
        <w:rPr>
          <w:cs/>
        </w:rPr>
        <w:t xml:space="preserve"> ล้านบาทจนครบ 176.4 ล้านบาท</w:t>
      </w:r>
      <w:r>
        <w:rPr>
          <w:rFonts w:hint="cs"/>
          <w:cs/>
        </w:rPr>
        <w:t xml:space="preserve">ต่อมาเมื่อวันที่ </w:t>
      </w:r>
      <w:r w:rsidRPr="00803B8E">
        <w:rPr>
          <w:bCs/>
        </w:rPr>
        <w:t>31</w:t>
      </w:r>
      <w:r>
        <w:rPr>
          <w:rFonts w:hint="cs"/>
          <w:cs/>
        </w:rPr>
        <w:t xml:space="preserve">พฤษภาคม </w:t>
      </w:r>
      <w:r>
        <w:rPr>
          <w:bCs/>
        </w:rPr>
        <w:t xml:space="preserve">2559 </w:t>
      </w:r>
      <w:r>
        <w:rPr>
          <w:rFonts w:hint="cs"/>
          <w:cs/>
        </w:rPr>
        <w:t xml:space="preserve">ธนาคารดังกล่าวได้ออกหนังสือรับรองการลด  </w:t>
      </w:r>
      <w:r>
        <w:rPr>
          <w:bCs/>
        </w:rPr>
        <w:t xml:space="preserve">Standby letter of credit </w:t>
      </w:r>
      <w:r>
        <w:rPr>
          <w:rFonts w:hint="cs"/>
          <w:cs/>
        </w:rPr>
        <w:t xml:space="preserve">ลงจากจำนวน </w:t>
      </w:r>
      <w:r w:rsidRPr="00035092">
        <w:rPr>
          <w:bCs/>
        </w:rPr>
        <w:t>176.4</w:t>
      </w:r>
      <w:r>
        <w:rPr>
          <w:rFonts w:hint="cs"/>
          <w:cs/>
        </w:rPr>
        <w:t xml:space="preserve">ล้านบาทเหลือ </w:t>
      </w:r>
      <w:r>
        <w:rPr>
          <w:bCs/>
        </w:rPr>
        <w:t xml:space="preserve">135.3 </w:t>
      </w:r>
      <w:r>
        <w:rPr>
          <w:rFonts w:hint="cs"/>
          <w:cs/>
        </w:rPr>
        <w:t>ล้านบาท และเมื่อวันที่</w:t>
      </w:r>
      <w:r>
        <w:rPr>
          <w:bCs/>
        </w:rPr>
        <w:t xml:space="preserve"> 31</w:t>
      </w:r>
      <w:r>
        <w:rPr>
          <w:rFonts w:hint="cs"/>
          <w:cs/>
        </w:rPr>
        <w:t xml:space="preserve">ตุลาคม </w:t>
      </w:r>
      <w:r>
        <w:rPr>
          <w:bCs/>
        </w:rPr>
        <w:t xml:space="preserve">2559 </w:t>
      </w:r>
      <w:r>
        <w:rPr>
          <w:rFonts w:hint="cs"/>
          <w:cs/>
        </w:rPr>
        <w:t xml:space="preserve">ธนาคารได้ออกหนังสือรับรองการลด </w:t>
      </w:r>
      <w:r>
        <w:rPr>
          <w:bCs/>
        </w:rPr>
        <w:t>Standby letter of credit</w:t>
      </w:r>
      <w:r>
        <w:rPr>
          <w:rFonts w:hint="cs"/>
          <w:cs/>
        </w:rPr>
        <w:t xml:space="preserve"> ลงจากจำนวน</w:t>
      </w:r>
      <w:r w:rsidRPr="00492FAB">
        <w:rPr>
          <w:bCs/>
        </w:rPr>
        <w:t>135.3</w:t>
      </w:r>
      <w:r>
        <w:rPr>
          <w:rFonts w:hint="cs"/>
          <w:cs/>
        </w:rPr>
        <w:t xml:space="preserve"> ล้านบาทเหลือ </w:t>
      </w:r>
      <w:r w:rsidRPr="00492FAB">
        <w:rPr>
          <w:bCs/>
        </w:rPr>
        <w:t>19.5</w:t>
      </w:r>
      <w:r>
        <w:rPr>
          <w:rFonts w:hint="cs"/>
          <w:cs/>
        </w:rPr>
        <w:t xml:space="preserve"> ล้านบาท เนื่องจากบริษัท ผลิตไฟฟ้า นวนคร จำกัด ได้เพิ่มทุนในระหว่างปี </w:t>
      </w:r>
      <w:r>
        <w:rPr>
          <w:bCs/>
        </w:rPr>
        <w:t xml:space="preserve">2559 </w:t>
      </w:r>
      <w:r>
        <w:rPr>
          <w:rFonts w:hint="cs"/>
          <w:cs/>
        </w:rPr>
        <w:t>เป็นผลให้บัญชีเงินฝากธนาคารประเภทเงินฝากประจำของบริษัทเพื่อนำเงินไปชำระค่าหุ้นเพิ่มทุนในบริษัทดังกล่าวลดลง</w:t>
      </w:r>
      <w:r w:rsidRPr="008B5DD0">
        <w:rPr>
          <w:rFonts w:hint="cs"/>
          <w:cs/>
        </w:rPr>
        <w:t xml:space="preserve">เมื่อวันที่ </w:t>
      </w:r>
      <w:r w:rsidRPr="008B5DD0">
        <w:rPr>
          <w:bCs/>
        </w:rPr>
        <w:t>5</w:t>
      </w:r>
      <w:r w:rsidRPr="008B5DD0">
        <w:rPr>
          <w:rFonts w:hint="cs"/>
          <w:cs/>
        </w:rPr>
        <w:t xml:space="preserve">มกราคม </w:t>
      </w:r>
      <w:r w:rsidRPr="008B5DD0">
        <w:rPr>
          <w:bCs/>
        </w:rPr>
        <w:t>2560</w:t>
      </w:r>
      <w:r w:rsidRPr="008B5DD0">
        <w:rPr>
          <w:rFonts w:hint="cs"/>
          <w:cs/>
        </w:rPr>
        <w:t xml:space="preserve"> บริษัทได้ไถ่ถอน</w:t>
      </w:r>
      <w:r>
        <w:rPr>
          <w:rFonts w:hint="cs"/>
          <w:cs/>
        </w:rPr>
        <w:t>บัญชี</w:t>
      </w:r>
      <w:r w:rsidRPr="008B5DD0">
        <w:rPr>
          <w:rFonts w:hint="cs"/>
          <w:cs/>
        </w:rPr>
        <w:t>เงินฝากประจำดังกล่าว</w:t>
      </w:r>
      <w:r>
        <w:rPr>
          <w:rFonts w:hint="cs"/>
          <w:cs/>
        </w:rPr>
        <w:t>ทั้งจำนวนแล้ว</w:t>
      </w:r>
    </w:p>
    <w:p w:rsidR="00482415" w:rsidRDefault="00482415" w:rsidP="00B776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482415">
        <w:rPr>
          <w:rFonts w:ascii="Angsana New" w:hAnsi="Angsana New" w:hint="cs"/>
          <w:b/>
          <w:i/>
          <w:iCs/>
          <w:sz w:val="30"/>
          <w:szCs w:val="30"/>
          <w:cs/>
        </w:rPr>
        <w:lastRenderedPageBreak/>
        <w:t>สัญญาการใช้โครงสร้างพื้นฐาน</w:t>
      </w:r>
    </w:p>
    <w:p w:rsidR="00482415" w:rsidRPr="00482415" w:rsidRDefault="00482415" w:rsidP="00B776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i/>
          <w:iCs/>
          <w:sz w:val="20"/>
          <w:szCs w:val="20"/>
          <w:cs/>
        </w:rPr>
      </w:pPr>
    </w:p>
    <w:p w:rsidR="000D60B9" w:rsidRPr="0030059A" w:rsidRDefault="0025369B" w:rsidP="00B776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เมื่อวันที่</w:t>
      </w:r>
      <w:r>
        <w:rPr>
          <w:rFonts w:ascii="Angsana New" w:hAnsi="Angsana New"/>
          <w:bCs/>
          <w:sz w:val="30"/>
          <w:szCs w:val="30"/>
        </w:rPr>
        <w:t xml:space="preserve"> 28</w:t>
      </w:r>
      <w:r w:rsidRPr="0025369B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874856">
        <w:rPr>
          <w:rFonts w:ascii="Angsana New" w:hAnsi="Angsana New"/>
          <w:bCs/>
          <w:sz w:val="30"/>
          <w:szCs w:val="30"/>
        </w:rPr>
        <w:t>2559</w:t>
      </w:r>
      <w:r w:rsidR="004001F1">
        <w:rPr>
          <w:rFonts w:ascii="Angsana New" w:hAnsi="Angsana New" w:hint="cs"/>
          <w:b/>
          <w:sz w:val="30"/>
          <w:szCs w:val="30"/>
          <w:cs/>
        </w:rPr>
        <w:t>บริษัทได้</w:t>
      </w:r>
      <w:r w:rsidR="000D60B9">
        <w:rPr>
          <w:rFonts w:ascii="Angsana New" w:hAnsi="Angsana New" w:hint="cs"/>
          <w:b/>
          <w:sz w:val="30"/>
          <w:szCs w:val="30"/>
          <w:cs/>
        </w:rPr>
        <w:t>ทำสัญญาการใช้โครงสร้างพื้นฐานกับการร่วมค้า</w:t>
      </w:r>
      <w:r w:rsidR="004001F1">
        <w:rPr>
          <w:rFonts w:ascii="Angsana New" w:hAnsi="Angsana New" w:hint="cs"/>
          <w:b/>
          <w:sz w:val="30"/>
          <w:szCs w:val="30"/>
          <w:cs/>
        </w:rPr>
        <w:t xml:space="preserve"> (บริษัท ผลิตไฟฟ้า นวนคร จำกัด)</w:t>
      </w:r>
      <w:r w:rsidR="000D60B9">
        <w:rPr>
          <w:rFonts w:ascii="Angsana New" w:hAnsi="Angsana New" w:hint="cs"/>
          <w:b/>
          <w:sz w:val="30"/>
          <w:szCs w:val="30"/>
          <w:cs/>
        </w:rPr>
        <w:t xml:space="preserve"> โดยบริษัทให้</w:t>
      </w:r>
      <w:r w:rsidR="00050E6B">
        <w:rPr>
          <w:rFonts w:ascii="Angsana New" w:hAnsi="Angsana New" w:hint="cs"/>
          <w:b/>
          <w:sz w:val="30"/>
          <w:szCs w:val="30"/>
          <w:cs/>
        </w:rPr>
        <w:t>บริษัทดังกล่าว</w:t>
      </w:r>
      <w:r w:rsidR="000D60B9">
        <w:rPr>
          <w:rFonts w:ascii="Angsana New" w:hAnsi="Angsana New" w:hint="cs"/>
          <w:b/>
          <w:sz w:val="30"/>
          <w:szCs w:val="30"/>
          <w:cs/>
        </w:rPr>
        <w:t>ใช้พื้นที่</w:t>
      </w:r>
      <w:r w:rsidR="004001F1">
        <w:rPr>
          <w:rFonts w:ascii="Angsana New" w:hAnsi="Angsana New" w:hint="cs"/>
          <w:b/>
          <w:sz w:val="30"/>
          <w:szCs w:val="30"/>
          <w:cs/>
        </w:rPr>
        <w:t>และโครงสร้างพื้นฐาน</w:t>
      </w:r>
      <w:r w:rsidR="000D60B9">
        <w:rPr>
          <w:rFonts w:ascii="Angsana New" w:hAnsi="Angsana New" w:hint="cs"/>
          <w:b/>
          <w:sz w:val="30"/>
          <w:szCs w:val="30"/>
          <w:cs/>
        </w:rPr>
        <w:t>ในเขตส่งเสริมอุตสาหกรรม</w:t>
      </w:r>
      <w:r w:rsidR="00050E6B">
        <w:rPr>
          <w:rFonts w:ascii="Angsana New" w:hAnsi="Angsana New" w:hint="cs"/>
          <w:b/>
          <w:sz w:val="30"/>
          <w:szCs w:val="30"/>
          <w:cs/>
        </w:rPr>
        <w:t>นวนคร</w:t>
      </w:r>
      <w:r w:rsidR="000D60B9">
        <w:rPr>
          <w:rFonts w:ascii="Angsana New" w:hAnsi="Angsana New" w:hint="cs"/>
          <w:b/>
          <w:sz w:val="30"/>
          <w:szCs w:val="30"/>
          <w:cs/>
        </w:rPr>
        <w:t xml:space="preserve"> จังหวัดปทุมธานี ตามเงื่อนไขที่ระบุไว้ในสัญญา </w:t>
      </w:r>
      <w:r w:rsidR="004001F1">
        <w:rPr>
          <w:rFonts w:ascii="Angsana New" w:hAnsi="Angsana New" w:hint="cs"/>
          <w:b/>
          <w:sz w:val="30"/>
          <w:szCs w:val="30"/>
          <w:cs/>
        </w:rPr>
        <w:t xml:space="preserve">บริษัทได้รับค่าตอบแทนล่วงหน้าจำนวน </w:t>
      </w:r>
      <w:r w:rsidR="004001F1">
        <w:rPr>
          <w:rFonts w:ascii="Angsana New" w:hAnsi="Angsana New"/>
          <w:bCs/>
          <w:sz w:val="30"/>
          <w:szCs w:val="30"/>
        </w:rPr>
        <w:t xml:space="preserve">230 </w:t>
      </w:r>
      <w:r w:rsidR="004001F1">
        <w:rPr>
          <w:rFonts w:ascii="Angsana New" w:hAnsi="Angsana New" w:hint="cs"/>
          <w:b/>
          <w:sz w:val="30"/>
          <w:szCs w:val="30"/>
          <w:cs/>
        </w:rPr>
        <w:t>ล้านบาท ซึ่งบันทึกเป็นรายได้รอตัดบัญชีในงบแสดงฐานะการเงิน และรับรู้เป็นรายได้ตามวิธีเส้นตรงตลอด</w:t>
      </w:r>
      <w:r w:rsidR="000D60B9">
        <w:rPr>
          <w:rFonts w:ascii="Angsana New" w:hAnsi="Angsana New" w:hint="cs"/>
          <w:b/>
          <w:sz w:val="30"/>
          <w:szCs w:val="30"/>
          <w:cs/>
        </w:rPr>
        <w:t xml:space="preserve">ระยะเวลา </w:t>
      </w:r>
      <w:r w:rsidR="000D60B9">
        <w:rPr>
          <w:rFonts w:ascii="Angsana New" w:hAnsi="Angsana New"/>
          <w:bCs/>
          <w:sz w:val="30"/>
          <w:szCs w:val="30"/>
        </w:rPr>
        <w:t xml:space="preserve">25 </w:t>
      </w:r>
      <w:r w:rsidR="00874856">
        <w:rPr>
          <w:rFonts w:ascii="Angsana New" w:hAnsi="Angsana New" w:hint="cs"/>
          <w:b/>
          <w:sz w:val="30"/>
          <w:szCs w:val="30"/>
          <w:cs/>
        </w:rPr>
        <w:t>ปี</w:t>
      </w:r>
      <w:r w:rsidR="004001F1">
        <w:rPr>
          <w:rFonts w:ascii="Angsana New" w:hAnsi="Angsana New" w:hint="cs"/>
          <w:b/>
          <w:sz w:val="30"/>
          <w:szCs w:val="30"/>
          <w:cs/>
        </w:rPr>
        <w:t>ตามอายุสั</w:t>
      </w:r>
      <w:r w:rsidR="000D60B9">
        <w:rPr>
          <w:rFonts w:ascii="Angsana New" w:hAnsi="Angsana New" w:hint="cs"/>
          <w:b/>
          <w:sz w:val="30"/>
          <w:szCs w:val="30"/>
          <w:cs/>
        </w:rPr>
        <w:t>ญญา</w:t>
      </w:r>
      <w:r w:rsidR="0030059A">
        <w:rPr>
          <w:rFonts w:ascii="Angsana New" w:hAnsi="Angsana New" w:hint="cs"/>
          <w:b/>
          <w:sz w:val="30"/>
          <w:szCs w:val="30"/>
          <w:cs/>
        </w:rPr>
        <w:t xml:space="preserve"> สัญญาดังกล่าวเริ่มมีผลบังคับใช้วันที่ </w:t>
      </w:r>
      <w:r w:rsidR="0030059A" w:rsidRPr="0030059A">
        <w:rPr>
          <w:rFonts w:ascii="Angsana New" w:hAnsi="Angsana New"/>
          <w:bCs/>
          <w:sz w:val="30"/>
          <w:szCs w:val="30"/>
        </w:rPr>
        <w:t>28</w:t>
      </w:r>
      <w:r w:rsidR="003D468D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30059A" w:rsidRPr="0030059A">
        <w:rPr>
          <w:rFonts w:ascii="Angsana New" w:hAnsi="Angsana New"/>
          <w:bCs/>
          <w:sz w:val="30"/>
          <w:szCs w:val="30"/>
        </w:rPr>
        <w:t>2559</w:t>
      </w:r>
    </w:p>
    <w:p w:rsidR="00CC7456" w:rsidRPr="00054E21" w:rsidRDefault="00CC7456" w:rsidP="00480859">
      <w:pPr>
        <w:pStyle w:val="FSBlank"/>
        <w:rPr>
          <w:lang w:val="en-US"/>
        </w:rPr>
      </w:pPr>
    </w:p>
    <w:p w:rsidR="0030059A" w:rsidRDefault="0030059A" w:rsidP="003005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เมื่อวันที่</w:t>
      </w:r>
      <w:r>
        <w:rPr>
          <w:rFonts w:ascii="Angsana New" w:hAnsi="Angsana New"/>
          <w:bCs/>
          <w:sz w:val="30"/>
          <w:szCs w:val="30"/>
        </w:rPr>
        <w:t xml:space="preserve"> 28</w:t>
      </w:r>
      <w:r w:rsidR="003D468D">
        <w:rPr>
          <w:rFonts w:ascii="Angsana New" w:hAnsi="Angsana New" w:hint="cs"/>
          <w:b/>
          <w:sz w:val="30"/>
          <w:szCs w:val="30"/>
          <w:cs/>
        </w:rPr>
        <w:t>มิถุนายน</w:t>
      </w:r>
      <w:r>
        <w:rPr>
          <w:rFonts w:ascii="Angsana New" w:hAnsi="Angsana New"/>
          <w:bCs/>
          <w:sz w:val="30"/>
          <w:szCs w:val="30"/>
        </w:rPr>
        <w:t xml:space="preserve">2559 </w:t>
      </w:r>
      <w:r>
        <w:rPr>
          <w:rFonts w:ascii="Angsana New" w:hAnsi="Angsana New" w:hint="cs"/>
          <w:b/>
          <w:sz w:val="30"/>
          <w:szCs w:val="30"/>
          <w:cs/>
        </w:rPr>
        <w:t xml:space="preserve">บริษัทได้ทำสัญญาการใช้พื้นที่สำหรับระบบสายส่ง ระบบท่อ และโครงสร้างพื้นฐานกับการร่วมค้า </w:t>
      </w:r>
      <w:r w:rsidR="002C28BA">
        <w:rPr>
          <w:rFonts w:ascii="Angsana New" w:hAnsi="Angsana New" w:hint="cs"/>
          <w:b/>
          <w:sz w:val="30"/>
          <w:szCs w:val="30"/>
          <w:cs/>
        </w:rPr>
        <w:t xml:space="preserve">(บริษัท ผลิตไฟฟ้า นวนคร จำกัด) </w:t>
      </w:r>
      <w:r>
        <w:rPr>
          <w:rFonts w:ascii="Angsana New" w:hAnsi="Angsana New" w:hint="cs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</w:t>
      </w:r>
      <w:r w:rsidRPr="0030059A">
        <w:rPr>
          <w:rFonts w:ascii="Angsana New" w:hAnsi="Angsana New" w:hint="cs"/>
          <w:b/>
          <w:sz w:val="30"/>
          <w:szCs w:val="30"/>
          <w:cs/>
        </w:rPr>
        <w:t xml:space="preserve">บริษัทได้รับค่าตอบแทนจำนวน </w:t>
      </w:r>
      <w:r w:rsidRPr="0030059A">
        <w:rPr>
          <w:rFonts w:ascii="Angsana New" w:hAnsi="Angsana New"/>
          <w:bCs/>
          <w:sz w:val="30"/>
          <w:szCs w:val="30"/>
        </w:rPr>
        <w:t>1.92</w:t>
      </w:r>
      <w:r w:rsidRPr="0030059A">
        <w:rPr>
          <w:rFonts w:ascii="Angsana New" w:hAnsi="Angsana New" w:hint="cs"/>
          <w:b/>
          <w:sz w:val="30"/>
          <w:szCs w:val="30"/>
          <w:cs/>
        </w:rPr>
        <w:t>ล้านบาทต่อเดือน</w:t>
      </w:r>
      <w:r>
        <w:rPr>
          <w:rFonts w:ascii="Angsana New" w:hAnsi="Angsana New" w:hint="cs"/>
          <w:b/>
          <w:sz w:val="30"/>
          <w:szCs w:val="30"/>
          <w:cs/>
        </w:rPr>
        <w:t>ตลอด</w:t>
      </w:r>
      <w:r w:rsidRPr="0030059A">
        <w:rPr>
          <w:rFonts w:ascii="Angsana New" w:hAnsi="Angsana New" w:hint="cs"/>
          <w:b/>
          <w:sz w:val="30"/>
          <w:szCs w:val="30"/>
          <w:cs/>
        </w:rPr>
        <w:t xml:space="preserve">ระยะเวลา </w:t>
      </w:r>
      <w:r w:rsidRPr="0030059A">
        <w:rPr>
          <w:rFonts w:ascii="Angsana New" w:hAnsi="Angsana New"/>
          <w:bCs/>
          <w:sz w:val="30"/>
          <w:szCs w:val="30"/>
        </w:rPr>
        <w:t xml:space="preserve">25 </w:t>
      </w:r>
      <w:r w:rsidRPr="0030059A">
        <w:rPr>
          <w:rFonts w:ascii="Angsana New" w:hAnsi="Angsana New" w:hint="cs"/>
          <w:b/>
          <w:sz w:val="30"/>
          <w:szCs w:val="30"/>
          <w:cs/>
        </w:rPr>
        <w:t>ปีตามอายุสัญญา</w:t>
      </w:r>
      <w:r>
        <w:rPr>
          <w:rFonts w:ascii="Angsana New" w:hAnsi="Angsana New" w:hint="cs"/>
          <w:b/>
          <w:sz w:val="30"/>
          <w:szCs w:val="30"/>
          <w:cs/>
        </w:rPr>
        <w:t xml:space="preserve"> สัญญาดังกล่าวเริ่มมีผลบังคับใช้วันที่</w:t>
      </w:r>
      <w:r w:rsidRPr="0030059A">
        <w:rPr>
          <w:rFonts w:ascii="Angsana New" w:hAnsi="Angsana New"/>
          <w:bCs/>
          <w:sz w:val="30"/>
          <w:szCs w:val="30"/>
        </w:rPr>
        <w:t xml:space="preserve"> 1</w:t>
      </w:r>
      <w:r>
        <w:rPr>
          <w:rFonts w:ascii="Angsana New" w:hAnsi="Angsana New" w:hint="cs"/>
          <w:b/>
          <w:sz w:val="30"/>
          <w:szCs w:val="30"/>
          <w:cs/>
        </w:rPr>
        <w:t xml:space="preserve">สิงหาคม </w:t>
      </w:r>
      <w:r w:rsidRPr="0030059A">
        <w:rPr>
          <w:rFonts w:ascii="Angsana New" w:hAnsi="Angsana New"/>
          <w:bCs/>
          <w:sz w:val="30"/>
          <w:szCs w:val="30"/>
        </w:rPr>
        <w:t>2559</w:t>
      </w:r>
    </w:p>
    <w:p w:rsidR="00616801" w:rsidRDefault="00616801" w:rsidP="00AB3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:rsidR="00AB319E" w:rsidRDefault="00AB319E" w:rsidP="00AB3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รายได้รอตัดบัญชีจากค่าตอบแทนการใช้โครงสร้างพื้นฐานสรุปได้ดังนี้</w:t>
      </w:r>
    </w:p>
    <w:p w:rsidR="00AB319E" w:rsidRPr="00482415" w:rsidRDefault="00AB319E" w:rsidP="00B415E8">
      <w:pPr>
        <w:pStyle w:val="FSBlank"/>
      </w:pPr>
    </w:p>
    <w:tbl>
      <w:tblPr>
        <w:tblW w:w="9378" w:type="dxa"/>
        <w:tblInd w:w="450" w:type="dxa"/>
        <w:tblLayout w:type="fixed"/>
        <w:tblLook w:val="0000"/>
      </w:tblPr>
      <w:tblGrid>
        <w:gridCol w:w="6771"/>
        <w:gridCol w:w="1174"/>
        <w:gridCol w:w="276"/>
        <w:gridCol w:w="1157"/>
      </w:tblGrid>
      <w:tr w:rsidR="00241FDF" w:rsidRPr="001E2301" w:rsidTr="00464D9E">
        <w:trPr>
          <w:cantSplit/>
        </w:trPr>
        <w:tc>
          <w:tcPr>
            <w:tcW w:w="3610" w:type="pct"/>
          </w:tcPr>
          <w:p w:rsidR="00241FDF" w:rsidRPr="001E2301" w:rsidRDefault="00241FDF" w:rsidP="0024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241FDF" w:rsidRPr="00DC0C90" w:rsidRDefault="00241FDF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054E2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:rsidR="00241FDF" w:rsidRPr="008C010D" w:rsidRDefault="00241FDF" w:rsidP="0024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241FDF" w:rsidRPr="008C010D" w:rsidRDefault="00241FDF" w:rsidP="0024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241FDF" w:rsidRPr="001E2301" w:rsidTr="00464D9E">
        <w:trPr>
          <w:cantSplit/>
        </w:trPr>
        <w:tc>
          <w:tcPr>
            <w:tcW w:w="3610" w:type="pct"/>
          </w:tcPr>
          <w:p w:rsidR="00241FDF" w:rsidRPr="001E2301" w:rsidRDefault="00241FDF" w:rsidP="0024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241FDF" w:rsidRPr="00DC0C90" w:rsidRDefault="00241FDF" w:rsidP="0024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C90">
              <w:rPr>
                <w:rFonts w:ascii="Angsana New" w:hAnsi="Angsana New"/>
                <w:sz w:val="30"/>
                <w:szCs w:val="30"/>
              </w:rPr>
              <w:t>25</w:t>
            </w:r>
            <w:r w:rsidRPr="00DC0C90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7" w:type="pct"/>
          </w:tcPr>
          <w:p w:rsidR="00241FDF" w:rsidRPr="008C010D" w:rsidRDefault="00241FDF" w:rsidP="0024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241FDF" w:rsidRPr="008C010D" w:rsidRDefault="00241FDF" w:rsidP="0024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241FDF" w:rsidRPr="001E2301" w:rsidTr="00464D9E">
        <w:trPr>
          <w:cantSplit/>
        </w:trPr>
        <w:tc>
          <w:tcPr>
            <w:tcW w:w="3610" w:type="pct"/>
          </w:tcPr>
          <w:p w:rsidR="00241FDF" w:rsidRPr="001E2301" w:rsidRDefault="00241FDF" w:rsidP="0024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pct"/>
            <w:gridSpan w:val="3"/>
          </w:tcPr>
          <w:p w:rsidR="00241FDF" w:rsidRPr="00241636" w:rsidRDefault="00241FDF" w:rsidP="0024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163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1FDF" w:rsidRPr="001E2301" w:rsidTr="00464D9E">
        <w:trPr>
          <w:cantSplit/>
        </w:trPr>
        <w:tc>
          <w:tcPr>
            <w:tcW w:w="3610" w:type="pct"/>
          </w:tcPr>
          <w:p w:rsidR="00241FDF" w:rsidRPr="001E2301" w:rsidRDefault="00241FDF" w:rsidP="0024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72A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572A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572A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6" w:type="pct"/>
          </w:tcPr>
          <w:p w:rsidR="00241FDF" w:rsidRPr="0048255F" w:rsidRDefault="00B370ED" w:rsidP="00B370ED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224,633</w:t>
            </w:r>
          </w:p>
        </w:tc>
        <w:tc>
          <w:tcPr>
            <w:tcW w:w="147" w:type="pct"/>
          </w:tcPr>
          <w:p w:rsidR="00241FDF" w:rsidRPr="001E2301" w:rsidRDefault="00241FDF" w:rsidP="0024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241FDF" w:rsidRPr="00EA73AE" w:rsidRDefault="00241FDF" w:rsidP="00490B27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73A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41FDF" w:rsidRPr="001E2301" w:rsidTr="00464D9E">
        <w:trPr>
          <w:cantSplit/>
        </w:trPr>
        <w:tc>
          <w:tcPr>
            <w:tcW w:w="3610" w:type="pct"/>
            <w:vAlign w:val="bottom"/>
          </w:tcPr>
          <w:p w:rsidR="00241FDF" w:rsidRPr="001E2301" w:rsidRDefault="00241FDF" w:rsidP="0024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รับเงิน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ค่าตอบแทนการใช้โครงสร้างพื้นฐาน</w:t>
            </w:r>
            <w:r w:rsidRPr="00D64FA0">
              <w:rPr>
                <w:rFonts w:ascii="Angsana New" w:hAnsi="Angsana New" w:hint="cs"/>
                <w:sz w:val="30"/>
                <w:szCs w:val="30"/>
                <w:cs/>
              </w:rPr>
              <w:t>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 / ปี</w:t>
            </w:r>
          </w:p>
        </w:tc>
        <w:tc>
          <w:tcPr>
            <w:tcW w:w="626" w:type="pct"/>
          </w:tcPr>
          <w:p w:rsidR="00241FDF" w:rsidRPr="0048255F" w:rsidRDefault="00B370ED" w:rsidP="00B370E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:rsidR="00241FDF" w:rsidRPr="001E2301" w:rsidRDefault="00241FDF" w:rsidP="0024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241FDF" w:rsidRPr="00EA73AE" w:rsidRDefault="00241FDF" w:rsidP="00616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230,000</w:t>
            </w:r>
          </w:p>
        </w:tc>
      </w:tr>
      <w:tr w:rsidR="00241FDF" w:rsidRPr="001E2301" w:rsidTr="00464D9E">
        <w:trPr>
          <w:cantSplit/>
        </w:trPr>
        <w:tc>
          <w:tcPr>
            <w:tcW w:w="3610" w:type="pct"/>
          </w:tcPr>
          <w:p w:rsidR="00241FDF" w:rsidRPr="001E2301" w:rsidRDefault="00241FDF" w:rsidP="0024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4FA0"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 / ปี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241FDF" w:rsidRPr="0048255F" w:rsidRDefault="00B370ED" w:rsidP="00B3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(6,900)</w:t>
            </w:r>
          </w:p>
        </w:tc>
        <w:tc>
          <w:tcPr>
            <w:tcW w:w="147" w:type="pct"/>
          </w:tcPr>
          <w:p w:rsidR="00241FDF" w:rsidRPr="001E2301" w:rsidRDefault="00241FDF" w:rsidP="0024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241FDF" w:rsidRPr="00EA73AE" w:rsidRDefault="00241FDF" w:rsidP="0024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(5,367)</w:t>
            </w:r>
          </w:p>
        </w:tc>
      </w:tr>
      <w:tr w:rsidR="00241FDF" w:rsidRPr="00A408B8" w:rsidTr="00464D9E">
        <w:trPr>
          <w:cantSplit/>
        </w:trPr>
        <w:tc>
          <w:tcPr>
            <w:tcW w:w="3610" w:type="pct"/>
          </w:tcPr>
          <w:p w:rsidR="00241FDF" w:rsidRPr="00A408B8" w:rsidRDefault="00241FDF" w:rsidP="0048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08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8241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4455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31</w:t>
            </w:r>
            <w:r w:rsidRPr="00A408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241FDF" w:rsidRPr="0048255F" w:rsidRDefault="00B370ED" w:rsidP="00B3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217,733</w:t>
            </w:r>
          </w:p>
        </w:tc>
        <w:tc>
          <w:tcPr>
            <w:tcW w:w="147" w:type="pct"/>
          </w:tcPr>
          <w:p w:rsidR="00241FDF" w:rsidRPr="00A408B8" w:rsidRDefault="00241FDF" w:rsidP="0024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:rsidR="00241FDF" w:rsidRPr="00EA73AE" w:rsidRDefault="00241FDF" w:rsidP="0024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224,633</w:t>
            </w:r>
          </w:p>
        </w:tc>
      </w:tr>
      <w:tr w:rsidR="00241FDF" w:rsidRPr="008A6032" w:rsidTr="00464D9E">
        <w:trPr>
          <w:cantSplit/>
        </w:trPr>
        <w:tc>
          <w:tcPr>
            <w:tcW w:w="3610" w:type="pct"/>
          </w:tcPr>
          <w:p w:rsidR="00241FDF" w:rsidRPr="00D64FA0" w:rsidRDefault="00241FDF" w:rsidP="0024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4FA0">
              <w:rPr>
                <w:rFonts w:ascii="Angsana New" w:hAnsi="Angsana New" w:hint="cs"/>
                <w:sz w:val="30"/>
                <w:szCs w:val="30"/>
                <w:cs/>
              </w:rPr>
              <w:t>-ส่วนที่หมุนเวียน</w:t>
            </w:r>
          </w:p>
        </w:tc>
        <w:tc>
          <w:tcPr>
            <w:tcW w:w="626" w:type="pct"/>
            <w:tcBorders>
              <w:top w:val="double" w:sz="4" w:space="0" w:color="auto"/>
            </w:tcBorders>
          </w:tcPr>
          <w:p w:rsidR="00241FDF" w:rsidRPr="0048255F" w:rsidRDefault="00B370ED" w:rsidP="00241FD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9,200</w:t>
            </w:r>
          </w:p>
        </w:tc>
        <w:tc>
          <w:tcPr>
            <w:tcW w:w="147" w:type="pct"/>
          </w:tcPr>
          <w:p w:rsidR="00241FDF" w:rsidRPr="008A6032" w:rsidRDefault="00241FDF" w:rsidP="0024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:rsidR="00241FDF" w:rsidRPr="00EA73AE" w:rsidRDefault="00241FDF" w:rsidP="00241FD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9,200</w:t>
            </w:r>
          </w:p>
        </w:tc>
      </w:tr>
      <w:tr w:rsidR="00241FDF" w:rsidRPr="008A6032" w:rsidTr="00464D9E">
        <w:trPr>
          <w:cantSplit/>
          <w:trHeight w:val="425"/>
        </w:trPr>
        <w:tc>
          <w:tcPr>
            <w:tcW w:w="3610" w:type="pct"/>
          </w:tcPr>
          <w:p w:rsidR="00241FDF" w:rsidRPr="00D64FA0" w:rsidRDefault="00241FDF" w:rsidP="0024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4FA0">
              <w:rPr>
                <w:rFonts w:ascii="Angsana New" w:hAnsi="Angsana New" w:hint="cs"/>
                <w:sz w:val="30"/>
                <w:szCs w:val="30"/>
                <w:cs/>
              </w:rPr>
              <w:t>-ส่วนที่ไม่หมุนเวียน</w:t>
            </w:r>
          </w:p>
        </w:tc>
        <w:tc>
          <w:tcPr>
            <w:tcW w:w="626" w:type="pct"/>
          </w:tcPr>
          <w:p w:rsidR="00241FDF" w:rsidRPr="0048255F" w:rsidRDefault="00B370ED" w:rsidP="00241FD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208,533</w:t>
            </w:r>
          </w:p>
        </w:tc>
        <w:tc>
          <w:tcPr>
            <w:tcW w:w="147" w:type="pct"/>
          </w:tcPr>
          <w:p w:rsidR="00241FDF" w:rsidRPr="008A6032" w:rsidRDefault="00241FDF" w:rsidP="0024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:rsidR="00241FDF" w:rsidRPr="00EA73AE" w:rsidRDefault="00241FDF" w:rsidP="00241FD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215,433</w:t>
            </w:r>
          </w:p>
        </w:tc>
      </w:tr>
    </w:tbl>
    <w:p w:rsidR="0030059A" w:rsidRPr="00AB319E" w:rsidRDefault="0030059A" w:rsidP="00B415E8">
      <w:pPr>
        <w:pStyle w:val="FSBlank"/>
      </w:pPr>
    </w:p>
    <w:p w:rsidR="00BF47E2" w:rsidRDefault="00BF47E2" w:rsidP="00482415">
      <w:pPr>
        <w:pStyle w:val="Heading8"/>
        <w:spacing w:line="240" w:lineRule="auto"/>
        <w:ind w:left="540" w:right="-43"/>
        <w:rPr>
          <w:rFonts w:ascii="Angsana New" w:hAnsi="Angsana New"/>
          <w:bCs w:val="0"/>
          <w:i/>
          <w:iCs/>
          <w:sz w:val="30"/>
          <w:szCs w:val="30"/>
          <w:lang w:val="en-US" w:eastAsia="en-US"/>
        </w:rPr>
      </w:pPr>
    </w:p>
    <w:p w:rsidR="00A43EB9" w:rsidRPr="00022D80" w:rsidRDefault="00482415" w:rsidP="00492887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82415">
        <w:rPr>
          <w:rFonts w:ascii="Angsana New" w:hAnsi="Angsana New"/>
          <w:bCs w:val="0"/>
          <w:i/>
          <w:iCs/>
          <w:sz w:val="30"/>
          <w:szCs w:val="30"/>
          <w:cs/>
          <w:lang w:val="en-US" w:eastAsia="en-US"/>
        </w:rPr>
        <w:br w:type="page"/>
      </w:r>
      <w:r w:rsidR="00022D80" w:rsidRPr="00022D80">
        <w:rPr>
          <w:rFonts w:ascii="Angsana New" w:hAnsi="Angsana New"/>
          <w:sz w:val="30"/>
          <w:szCs w:val="30"/>
          <w:cs/>
          <w:lang w:val="th-TH"/>
        </w:rPr>
        <w:lastRenderedPageBreak/>
        <w:t>4</w:t>
      </w:r>
      <w:r w:rsidR="00A43EB9" w:rsidRPr="00022D80">
        <w:rPr>
          <w:rFonts w:ascii="Angsana New" w:hAnsi="Angsana New"/>
          <w:sz w:val="30"/>
          <w:szCs w:val="30"/>
          <w:cs/>
          <w:lang w:val="th-TH"/>
        </w:rPr>
        <w:tab/>
        <w:t>ลูกหนี้การค้า</w:t>
      </w:r>
    </w:p>
    <w:p w:rsidR="00691C36" w:rsidRPr="008C010D" w:rsidRDefault="00691C36" w:rsidP="00B415E8">
      <w:pPr>
        <w:pStyle w:val="FSBlank"/>
      </w:pPr>
    </w:p>
    <w:tbl>
      <w:tblPr>
        <w:tblW w:w="9378" w:type="dxa"/>
        <w:tblInd w:w="450" w:type="dxa"/>
        <w:tblLayout w:type="fixed"/>
        <w:tblLook w:val="0000"/>
      </w:tblPr>
      <w:tblGrid>
        <w:gridCol w:w="5234"/>
        <w:gridCol w:w="1080"/>
        <w:gridCol w:w="253"/>
        <w:gridCol w:w="1277"/>
        <w:gridCol w:w="270"/>
        <w:gridCol w:w="1264"/>
      </w:tblGrid>
      <w:tr w:rsidR="00054E21" w:rsidRPr="008C010D" w:rsidTr="00813AD5">
        <w:tc>
          <w:tcPr>
            <w:tcW w:w="2790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054E21" w:rsidRPr="00DC0C90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4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054E21" w:rsidRPr="008C010D" w:rsidTr="00813AD5">
        <w:tc>
          <w:tcPr>
            <w:tcW w:w="2790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054E21" w:rsidRPr="00DC0C90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C90">
              <w:rPr>
                <w:rFonts w:ascii="Angsana New" w:hAnsi="Angsana New"/>
                <w:sz w:val="30"/>
                <w:szCs w:val="30"/>
              </w:rPr>
              <w:t>25</w:t>
            </w:r>
            <w:r w:rsidRPr="00DC0C90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4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054E21" w:rsidRPr="008C010D" w:rsidTr="00813AD5">
        <w:tc>
          <w:tcPr>
            <w:tcW w:w="2790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pct"/>
            <w:gridSpan w:val="3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43" w:firstLine="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4E21" w:rsidRPr="008C010D" w:rsidTr="00813AD5">
        <w:tc>
          <w:tcPr>
            <w:tcW w:w="2790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76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5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054E21" w:rsidRPr="0048255F" w:rsidRDefault="00B370ED" w:rsidP="00054E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87" w:right="-11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3,467</w:t>
            </w:r>
          </w:p>
        </w:tc>
        <w:tc>
          <w:tcPr>
            <w:tcW w:w="144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8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:rsidR="00054E21" w:rsidRPr="00621175" w:rsidRDefault="00054E21" w:rsidP="00054E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3,29</w:t>
            </w:r>
            <w:r w:rsidR="000F1A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054E21" w:rsidRPr="008C010D" w:rsidTr="00813AD5">
        <w:tc>
          <w:tcPr>
            <w:tcW w:w="2790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76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:rsidR="00054E21" w:rsidRPr="0048255F" w:rsidRDefault="00B370ED" w:rsidP="00054E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87" w:right="-11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53,095</w:t>
            </w:r>
          </w:p>
        </w:tc>
        <w:tc>
          <w:tcPr>
            <w:tcW w:w="144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8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:rsidR="00054E21" w:rsidRPr="00621175" w:rsidRDefault="00054E21" w:rsidP="00054E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48,45</w:t>
            </w:r>
            <w:r w:rsidR="000F1A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054E21" w:rsidRPr="008C010D" w:rsidTr="00813AD5">
        <w:tc>
          <w:tcPr>
            <w:tcW w:w="2790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:rsidR="00054E21" w:rsidRPr="0048255F" w:rsidRDefault="00B370ED" w:rsidP="00054E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87"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56,562</w:t>
            </w:r>
          </w:p>
        </w:tc>
        <w:tc>
          <w:tcPr>
            <w:tcW w:w="144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8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:rsidR="00054E21" w:rsidRPr="00621175" w:rsidRDefault="00054E21" w:rsidP="00054E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51,75</w:t>
            </w:r>
            <w:r w:rsidR="000F1AC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054E21" w:rsidRPr="008C010D" w:rsidTr="00813AD5">
        <w:tc>
          <w:tcPr>
            <w:tcW w:w="2790" w:type="pct"/>
          </w:tcPr>
          <w:p w:rsidR="00054E21" w:rsidRPr="00B415E8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415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415E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76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:rsidR="00054E21" w:rsidRPr="0048255F" w:rsidRDefault="00B370ED" w:rsidP="00054E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87" w:right="-11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(5,543)</w:t>
            </w:r>
          </w:p>
        </w:tc>
        <w:tc>
          <w:tcPr>
            <w:tcW w:w="144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8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:rsidR="00054E21" w:rsidRPr="00621175" w:rsidRDefault="00054E21" w:rsidP="00054E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(5,802)</w:t>
            </w:r>
          </w:p>
        </w:tc>
      </w:tr>
      <w:tr w:rsidR="00054E21" w:rsidRPr="008C010D" w:rsidTr="00813AD5">
        <w:tc>
          <w:tcPr>
            <w:tcW w:w="2790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6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:rsidR="00054E21" w:rsidRPr="0048255F" w:rsidRDefault="00B370ED" w:rsidP="00054E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87"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51,019</w:t>
            </w:r>
          </w:p>
        </w:tc>
        <w:tc>
          <w:tcPr>
            <w:tcW w:w="144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8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:rsidR="00054E21" w:rsidRPr="00621175" w:rsidRDefault="00054E21" w:rsidP="00054E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45,952</w:t>
            </w:r>
          </w:p>
        </w:tc>
      </w:tr>
    </w:tbl>
    <w:p w:rsidR="00296B89" w:rsidRDefault="00296B89" w:rsidP="00B415E8">
      <w:pPr>
        <w:pStyle w:val="FSBlank"/>
      </w:pPr>
    </w:p>
    <w:tbl>
      <w:tblPr>
        <w:tblW w:w="9378" w:type="dxa"/>
        <w:tblInd w:w="450" w:type="dxa"/>
        <w:tblLayout w:type="fixed"/>
        <w:tblLook w:val="0000"/>
      </w:tblPr>
      <w:tblGrid>
        <w:gridCol w:w="5241"/>
        <w:gridCol w:w="985"/>
        <w:gridCol w:w="362"/>
        <w:gridCol w:w="1260"/>
        <w:gridCol w:w="268"/>
        <w:gridCol w:w="1262"/>
      </w:tblGrid>
      <w:tr w:rsidR="00DC0C90" w:rsidRPr="00FA5129" w:rsidTr="00813AD5">
        <w:tc>
          <w:tcPr>
            <w:tcW w:w="2794" w:type="pct"/>
          </w:tcPr>
          <w:p w:rsidR="00DC0C90" w:rsidRPr="005D600C" w:rsidRDefault="00DC0C90" w:rsidP="00DC0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:rsidR="00DC0C90" w:rsidRPr="005D600C" w:rsidRDefault="00DC0C90" w:rsidP="00DC0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:rsidR="00DC0C90" w:rsidRPr="005D600C" w:rsidRDefault="00DC0C90" w:rsidP="00DC0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</w:tcPr>
          <w:p w:rsidR="00DC0C90" w:rsidRPr="008C010D" w:rsidRDefault="00DC0C90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3" w:type="pct"/>
          </w:tcPr>
          <w:p w:rsidR="00DC0C90" w:rsidRPr="008C010D" w:rsidRDefault="00DC0C90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DC0C90" w:rsidRPr="008C010D" w:rsidRDefault="00DC0C90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DC0C90" w:rsidRPr="00364959" w:rsidTr="00813AD5">
        <w:tc>
          <w:tcPr>
            <w:tcW w:w="2794" w:type="pct"/>
          </w:tcPr>
          <w:p w:rsidR="00DC0C90" w:rsidRPr="005D600C" w:rsidRDefault="00DC0C90" w:rsidP="00DC0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:rsidR="00DC0C90" w:rsidRPr="005D600C" w:rsidRDefault="00DC0C90" w:rsidP="00DC0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:rsidR="00DC0C90" w:rsidRPr="005D600C" w:rsidRDefault="00DC0C90" w:rsidP="00DC0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pct"/>
            <w:gridSpan w:val="3"/>
          </w:tcPr>
          <w:p w:rsidR="00DC0C90" w:rsidRPr="00364959" w:rsidRDefault="00DC0C90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43" w:firstLine="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0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0C90" w:rsidRPr="00591C54" w:rsidTr="00813AD5">
        <w:tc>
          <w:tcPr>
            <w:tcW w:w="2794" w:type="pct"/>
          </w:tcPr>
          <w:p w:rsidR="00DC0C90" w:rsidRPr="00214A6A" w:rsidRDefault="00CD34A1" w:rsidP="00DC0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14A6A">
              <w:rPr>
                <w:rFonts w:ascii="Angsana New" w:hAnsi="Angsana New"/>
                <w:sz w:val="30"/>
                <w:szCs w:val="30"/>
                <w:cs/>
              </w:rPr>
              <w:t>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สูญและ</w:t>
            </w:r>
            <w:r w:rsidR="00DC0C90" w:rsidRPr="00214A6A">
              <w:rPr>
                <w:rFonts w:ascii="Angsana New" w:hAnsi="Angsana New"/>
                <w:sz w:val="30"/>
                <w:szCs w:val="30"/>
                <w:cs/>
              </w:rPr>
              <w:t>หนี้สงสัยจะสูญ</w:t>
            </w:r>
            <w:r w:rsidR="00DC0C90" w:rsidRPr="00214A6A">
              <w:rPr>
                <w:rFonts w:ascii="Angsana New" w:hAnsi="Angsana New" w:hint="cs"/>
                <w:sz w:val="30"/>
                <w:szCs w:val="30"/>
                <w:cs/>
              </w:rPr>
              <w:t xml:space="preserve"> (กลับรายการ) </w:t>
            </w:r>
            <w:r w:rsidR="00DC0C90" w:rsidRPr="00214A6A">
              <w:rPr>
                <w:rFonts w:ascii="Angsana New" w:hAnsi="Angsana New"/>
                <w:sz w:val="30"/>
                <w:szCs w:val="30"/>
                <w:cs/>
              </w:rPr>
              <w:t>สำหรั</w:t>
            </w:r>
            <w:r w:rsidR="00DC0C90" w:rsidRPr="00214A6A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</w:p>
        </w:tc>
        <w:tc>
          <w:tcPr>
            <w:tcW w:w="525" w:type="pct"/>
          </w:tcPr>
          <w:p w:rsidR="00DC0C90" w:rsidRPr="005D600C" w:rsidRDefault="00DC0C90" w:rsidP="00DC0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:rsidR="00DC0C90" w:rsidRPr="005D600C" w:rsidRDefault="00DC0C90" w:rsidP="00DC0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</w:tcPr>
          <w:p w:rsidR="00DC0C90" w:rsidRPr="001B26FC" w:rsidRDefault="00DC0C90" w:rsidP="00DC0C9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3" w:type="pct"/>
          </w:tcPr>
          <w:p w:rsidR="00DC0C90" w:rsidRPr="001B26FC" w:rsidRDefault="00DC0C90" w:rsidP="00DC0C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72" w:type="pct"/>
          </w:tcPr>
          <w:p w:rsidR="00DC0C90" w:rsidRPr="001B26FC" w:rsidRDefault="00DC0C90" w:rsidP="00DC0C9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DC0C90" w:rsidRPr="00591C54" w:rsidTr="00813AD5">
        <w:tc>
          <w:tcPr>
            <w:tcW w:w="2794" w:type="pct"/>
          </w:tcPr>
          <w:p w:rsidR="00DC0C90" w:rsidRPr="00F019D1" w:rsidRDefault="00234E4B" w:rsidP="0024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E4B">
              <w:rPr>
                <w:rFonts w:ascii="Angsana New" w:hAnsi="Angsana New"/>
                <w:sz w:val="30"/>
                <w:szCs w:val="30"/>
              </w:rPr>
              <w:t>-</w:t>
            </w:r>
            <w:r w:rsidR="00DC0C90" w:rsidRPr="00234E4B">
              <w:rPr>
                <w:rFonts w:ascii="Angsana New" w:hAnsi="Angsana New" w:hint="cs"/>
                <w:sz w:val="30"/>
                <w:szCs w:val="30"/>
                <w:cs/>
              </w:rPr>
              <w:t xml:space="preserve"> งวด</w:t>
            </w:r>
            <w:r w:rsidR="00DC0C90" w:rsidRPr="00F019D1">
              <w:rPr>
                <w:rFonts w:ascii="Angsana New" w:hAnsi="Angsana New" w:hint="cs"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DC0C90" w:rsidRPr="00F019D1">
              <w:rPr>
                <w:rFonts w:ascii="Angsana New" w:hAnsi="Angsana New"/>
                <w:sz w:val="30"/>
                <w:szCs w:val="30"/>
              </w:rPr>
              <w:t>3</w:t>
            </w:r>
            <w:r w:rsidR="00D40E54">
              <w:rPr>
                <w:rFonts w:ascii="Angsana New" w:hAnsi="Angsana New" w:hint="cs"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525" w:type="pct"/>
          </w:tcPr>
          <w:p w:rsidR="00DC0C90" w:rsidRPr="005D600C" w:rsidRDefault="00DC0C90" w:rsidP="00DC0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:rsidR="00DC0C90" w:rsidRPr="005D600C" w:rsidRDefault="00DC0C90" w:rsidP="00DC0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</w:tcPr>
          <w:p w:rsidR="00DC0C90" w:rsidRPr="0048255F" w:rsidRDefault="00B370ED" w:rsidP="00CF55A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3" w:type="pct"/>
          </w:tcPr>
          <w:p w:rsidR="00DC0C90" w:rsidRPr="0048255F" w:rsidRDefault="00DC0C90" w:rsidP="00DC0C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</w:tcPr>
          <w:p w:rsidR="00DC0C90" w:rsidRPr="0048255F" w:rsidRDefault="00425E38" w:rsidP="00DC54B1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(35)</w:t>
            </w:r>
          </w:p>
        </w:tc>
      </w:tr>
      <w:tr w:rsidR="00241FDF" w:rsidRPr="00591C54" w:rsidTr="00813AD5">
        <w:tc>
          <w:tcPr>
            <w:tcW w:w="2794" w:type="pct"/>
          </w:tcPr>
          <w:p w:rsidR="00241FDF" w:rsidRPr="00F019D1" w:rsidRDefault="00234E4B" w:rsidP="00D4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E4B">
              <w:rPr>
                <w:rFonts w:ascii="Angsana New" w:hAnsi="Angsana New"/>
                <w:sz w:val="30"/>
                <w:szCs w:val="30"/>
              </w:rPr>
              <w:t>-</w:t>
            </w:r>
            <w:r w:rsidRPr="00234E4B">
              <w:rPr>
                <w:rFonts w:ascii="Angsana New" w:hAnsi="Angsana New" w:hint="cs"/>
                <w:sz w:val="30"/>
                <w:szCs w:val="30"/>
                <w:cs/>
              </w:rPr>
              <w:t xml:space="preserve"> งวด</w:t>
            </w:r>
            <w:r w:rsidR="006058E4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241FDF" w:rsidRPr="00F019D1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241FDF" w:rsidRPr="00F019D1">
              <w:rPr>
                <w:rFonts w:ascii="Angsana New" w:hAnsi="Angsana New"/>
                <w:sz w:val="30"/>
                <w:szCs w:val="30"/>
              </w:rPr>
              <w:t>3</w:t>
            </w:r>
            <w:r w:rsidR="00241FDF">
              <w:rPr>
                <w:rFonts w:ascii="Angsana New" w:hAnsi="Angsana New" w:hint="cs"/>
                <w:sz w:val="30"/>
                <w:szCs w:val="30"/>
                <w:cs/>
              </w:rPr>
              <w:t xml:space="preserve">0 </w:t>
            </w:r>
            <w:r w:rsidR="00D40E5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25" w:type="pct"/>
          </w:tcPr>
          <w:p w:rsidR="00241FDF" w:rsidRPr="005D600C" w:rsidRDefault="00241FDF" w:rsidP="0024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:rsidR="00241FDF" w:rsidRPr="005D600C" w:rsidRDefault="00241FDF" w:rsidP="0024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  <w:bottom w:val="double" w:sz="4" w:space="0" w:color="auto"/>
            </w:tcBorders>
          </w:tcPr>
          <w:p w:rsidR="00241FDF" w:rsidRPr="0048255F" w:rsidRDefault="00B370ED" w:rsidP="00241FDF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(79)</w:t>
            </w:r>
          </w:p>
        </w:tc>
        <w:tc>
          <w:tcPr>
            <w:tcW w:w="143" w:type="pct"/>
          </w:tcPr>
          <w:p w:rsidR="00241FDF" w:rsidRPr="0048255F" w:rsidRDefault="00241FDF" w:rsidP="00241F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  <w:bottom w:val="double" w:sz="4" w:space="0" w:color="auto"/>
            </w:tcBorders>
          </w:tcPr>
          <w:p w:rsidR="00241FDF" w:rsidRPr="0048255F" w:rsidRDefault="00425E38" w:rsidP="00241FDF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447</w:t>
            </w:r>
          </w:p>
        </w:tc>
      </w:tr>
    </w:tbl>
    <w:p w:rsidR="00360F91" w:rsidRDefault="00360F91" w:rsidP="00B415E8">
      <w:pPr>
        <w:pStyle w:val="FSBlank"/>
      </w:pPr>
    </w:p>
    <w:p w:rsidR="006058E4" w:rsidRDefault="006058E4" w:rsidP="00B415E8">
      <w:pPr>
        <w:pStyle w:val="FSBlank"/>
      </w:pPr>
    </w:p>
    <w:p w:rsidR="006058E4" w:rsidRDefault="006058E4" w:rsidP="00B415E8">
      <w:pPr>
        <w:pStyle w:val="FSBlank"/>
      </w:pPr>
    </w:p>
    <w:p w:rsidR="006058E4" w:rsidRDefault="006058E4" w:rsidP="00B415E8">
      <w:pPr>
        <w:pStyle w:val="FSBlank"/>
      </w:pPr>
    </w:p>
    <w:p w:rsidR="006058E4" w:rsidRDefault="006058E4" w:rsidP="00B415E8">
      <w:pPr>
        <w:pStyle w:val="FSBlank"/>
      </w:pPr>
    </w:p>
    <w:p w:rsidR="006058E4" w:rsidRDefault="006058E4" w:rsidP="00B415E8">
      <w:pPr>
        <w:pStyle w:val="FSBlank"/>
      </w:pPr>
    </w:p>
    <w:p w:rsidR="006058E4" w:rsidRDefault="006058E4" w:rsidP="00B415E8">
      <w:pPr>
        <w:pStyle w:val="FSBlank"/>
      </w:pPr>
    </w:p>
    <w:p w:rsidR="006058E4" w:rsidRDefault="006058E4" w:rsidP="00B415E8">
      <w:pPr>
        <w:pStyle w:val="FSBlank"/>
      </w:pPr>
    </w:p>
    <w:p w:rsidR="006058E4" w:rsidRDefault="006058E4" w:rsidP="00B415E8">
      <w:pPr>
        <w:pStyle w:val="FSBlank"/>
      </w:pPr>
    </w:p>
    <w:p w:rsidR="006058E4" w:rsidRDefault="006058E4" w:rsidP="00B415E8">
      <w:pPr>
        <w:pStyle w:val="FSBlank"/>
      </w:pPr>
    </w:p>
    <w:p w:rsidR="006058E4" w:rsidRDefault="006058E4" w:rsidP="00B415E8">
      <w:pPr>
        <w:pStyle w:val="FSBlank"/>
      </w:pPr>
    </w:p>
    <w:p w:rsidR="006058E4" w:rsidRDefault="006058E4" w:rsidP="00B415E8">
      <w:pPr>
        <w:pStyle w:val="FSBlank"/>
      </w:pPr>
    </w:p>
    <w:p w:rsidR="006058E4" w:rsidRDefault="006058E4" w:rsidP="00B415E8">
      <w:pPr>
        <w:pStyle w:val="FSBlank"/>
      </w:pPr>
    </w:p>
    <w:p w:rsidR="006058E4" w:rsidRDefault="006058E4" w:rsidP="00B415E8">
      <w:pPr>
        <w:pStyle w:val="FSBlank"/>
      </w:pPr>
    </w:p>
    <w:p w:rsidR="006058E4" w:rsidRDefault="006058E4" w:rsidP="00B415E8">
      <w:pPr>
        <w:pStyle w:val="FSBlank"/>
      </w:pPr>
    </w:p>
    <w:p w:rsidR="006058E4" w:rsidRDefault="006058E4" w:rsidP="00B415E8">
      <w:pPr>
        <w:pStyle w:val="FSBlank"/>
      </w:pPr>
    </w:p>
    <w:p w:rsidR="006058E4" w:rsidRDefault="006058E4" w:rsidP="00B415E8">
      <w:pPr>
        <w:pStyle w:val="FSBlank"/>
      </w:pPr>
    </w:p>
    <w:p w:rsidR="006058E4" w:rsidRDefault="006058E4" w:rsidP="00B415E8">
      <w:pPr>
        <w:pStyle w:val="FSBlank"/>
      </w:pPr>
    </w:p>
    <w:p w:rsidR="006058E4" w:rsidRDefault="006058E4" w:rsidP="00B415E8">
      <w:pPr>
        <w:pStyle w:val="FSBlank"/>
      </w:pPr>
    </w:p>
    <w:p w:rsidR="006058E4" w:rsidRDefault="006058E4" w:rsidP="00B415E8">
      <w:pPr>
        <w:pStyle w:val="FSBlank"/>
      </w:pPr>
    </w:p>
    <w:p w:rsidR="006058E4" w:rsidRDefault="006058E4" w:rsidP="00B415E8">
      <w:pPr>
        <w:pStyle w:val="FSBlank"/>
      </w:pPr>
    </w:p>
    <w:p w:rsidR="006058E4" w:rsidRDefault="006058E4" w:rsidP="00B415E8">
      <w:pPr>
        <w:pStyle w:val="FSBlank"/>
      </w:pPr>
    </w:p>
    <w:p w:rsidR="006058E4" w:rsidRDefault="006058E4" w:rsidP="00B415E8">
      <w:pPr>
        <w:pStyle w:val="FSBlank"/>
      </w:pPr>
    </w:p>
    <w:p w:rsidR="006058E4" w:rsidRDefault="006058E4" w:rsidP="00B415E8">
      <w:pPr>
        <w:pStyle w:val="FSBlank"/>
      </w:pPr>
    </w:p>
    <w:p w:rsidR="006058E4" w:rsidRPr="00B415E8" w:rsidRDefault="006058E4" w:rsidP="00B415E8">
      <w:pPr>
        <w:pStyle w:val="FSBlank"/>
      </w:pPr>
    </w:p>
    <w:p w:rsidR="00D45ABA" w:rsidRPr="008C010D" w:rsidRDefault="00D45ABA" w:rsidP="00C073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0"/>
        <w:jc w:val="thaiDistribute"/>
        <w:rPr>
          <w:rFonts w:ascii="Angsana New" w:hAnsi="Angsana New"/>
          <w:b/>
          <w:sz w:val="30"/>
          <w:szCs w:val="30"/>
        </w:rPr>
      </w:pPr>
      <w:r w:rsidRPr="008C010D">
        <w:rPr>
          <w:rFonts w:ascii="Angsana New" w:hAnsi="Angsana New"/>
          <w:b/>
          <w:sz w:val="30"/>
          <w:szCs w:val="30"/>
          <w:cs/>
        </w:rPr>
        <w:lastRenderedPageBreak/>
        <w:t>การวิเคราะห์อายุของลูกหนี้การค้า</w:t>
      </w:r>
      <w:r w:rsidR="00F718E4">
        <w:rPr>
          <w:rFonts w:ascii="Angsana New" w:hAnsi="Angsana New" w:hint="cs"/>
          <w:b/>
          <w:sz w:val="30"/>
          <w:szCs w:val="30"/>
          <w:cs/>
        </w:rPr>
        <w:t>มี</w:t>
      </w:r>
      <w:r w:rsidRPr="008C010D">
        <w:rPr>
          <w:rFonts w:ascii="Angsana New" w:hAnsi="Angsana New"/>
          <w:b/>
          <w:sz w:val="30"/>
          <w:szCs w:val="30"/>
          <w:cs/>
        </w:rPr>
        <w:t>ดังนี้</w:t>
      </w:r>
    </w:p>
    <w:p w:rsidR="00107578" w:rsidRPr="00B415E8" w:rsidRDefault="00107578" w:rsidP="00B415E8">
      <w:pPr>
        <w:pStyle w:val="FSBlank"/>
      </w:pPr>
    </w:p>
    <w:tbl>
      <w:tblPr>
        <w:tblW w:w="9351" w:type="dxa"/>
        <w:tblInd w:w="450" w:type="dxa"/>
        <w:tblLayout w:type="fixed"/>
        <w:tblLook w:val="0000"/>
      </w:tblPr>
      <w:tblGrid>
        <w:gridCol w:w="5242"/>
        <w:gridCol w:w="989"/>
        <w:gridCol w:w="359"/>
        <w:gridCol w:w="1268"/>
        <w:gridCol w:w="277"/>
        <w:gridCol w:w="1216"/>
      </w:tblGrid>
      <w:tr w:rsidR="00DC0C90" w:rsidRPr="008C010D" w:rsidTr="002831B0">
        <w:trPr>
          <w:tblHeader/>
        </w:trPr>
        <w:tc>
          <w:tcPr>
            <w:tcW w:w="2803" w:type="pct"/>
          </w:tcPr>
          <w:p w:rsidR="00DC0C90" w:rsidRPr="008C010D" w:rsidRDefault="00DC0C90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DC0C90" w:rsidRPr="008C010D" w:rsidRDefault="00DC0C90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2" w:type="pct"/>
          </w:tcPr>
          <w:p w:rsidR="00DC0C90" w:rsidRPr="008C010D" w:rsidRDefault="00DC0C90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DC0C90" w:rsidRPr="008C010D" w:rsidRDefault="0098712A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8" w:type="pct"/>
          </w:tcPr>
          <w:p w:rsidR="00DC0C90" w:rsidRPr="008C010D" w:rsidRDefault="00DC0C90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DC0C90" w:rsidRPr="008C010D" w:rsidRDefault="00DC0C90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DC0C90" w:rsidRPr="008C010D" w:rsidTr="002831B0">
        <w:tc>
          <w:tcPr>
            <w:tcW w:w="2803" w:type="pct"/>
          </w:tcPr>
          <w:p w:rsidR="00DC0C90" w:rsidRPr="008C010D" w:rsidRDefault="00DC0C90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DC0C90" w:rsidRPr="008C010D" w:rsidRDefault="00DC0C90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2" w:type="pct"/>
          </w:tcPr>
          <w:p w:rsidR="00DC0C90" w:rsidRPr="008C010D" w:rsidRDefault="00DC0C90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DC0C90" w:rsidRPr="008C010D" w:rsidRDefault="00DC0C90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8" w:type="pct"/>
          </w:tcPr>
          <w:p w:rsidR="00DC0C90" w:rsidRPr="008C010D" w:rsidRDefault="00DC0C90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DC0C90" w:rsidRPr="008C010D" w:rsidRDefault="00DC0C90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DC0C90" w:rsidRPr="008C010D" w:rsidTr="002831B0">
        <w:tc>
          <w:tcPr>
            <w:tcW w:w="2803" w:type="pct"/>
          </w:tcPr>
          <w:p w:rsidR="00DC0C90" w:rsidRPr="008C010D" w:rsidRDefault="00DC0C90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DC0C90" w:rsidRPr="008C010D" w:rsidRDefault="00DC0C90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2" w:type="pct"/>
          </w:tcPr>
          <w:p w:rsidR="00DC0C90" w:rsidRPr="008C010D" w:rsidRDefault="00DC0C90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pct"/>
            <w:gridSpan w:val="3"/>
          </w:tcPr>
          <w:p w:rsidR="00DC0C90" w:rsidRPr="008C010D" w:rsidRDefault="00DC0C90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 w:firstLine="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0C90" w:rsidRPr="008C010D" w:rsidTr="002831B0">
        <w:tc>
          <w:tcPr>
            <w:tcW w:w="2803" w:type="pct"/>
          </w:tcPr>
          <w:p w:rsidR="00DC0C90" w:rsidRPr="008C010D" w:rsidRDefault="00DC0C90" w:rsidP="00DC0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529" w:type="pct"/>
          </w:tcPr>
          <w:p w:rsidR="00DC0C90" w:rsidRPr="008C010D" w:rsidRDefault="00DC0C90" w:rsidP="00DC0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2" w:type="pct"/>
          </w:tcPr>
          <w:p w:rsidR="00DC0C90" w:rsidRPr="008C010D" w:rsidRDefault="00DC0C90" w:rsidP="00DC0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678" w:type="pct"/>
          </w:tcPr>
          <w:p w:rsidR="00DC0C90" w:rsidRPr="008C010D" w:rsidRDefault="00DC0C90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87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C0C90" w:rsidRPr="008C010D" w:rsidRDefault="00DC0C90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DC0C90" w:rsidRPr="008C010D" w:rsidRDefault="00DC0C90" w:rsidP="00DC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87"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6E9C" w:rsidRPr="008C010D" w:rsidTr="002831B0">
        <w:tc>
          <w:tcPr>
            <w:tcW w:w="2803" w:type="pct"/>
          </w:tcPr>
          <w:p w:rsidR="004A6E9C" w:rsidRPr="008C010D" w:rsidRDefault="004A6E9C" w:rsidP="004A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529" w:type="pct"/>
          </w:tcPr>
          <w:p w:rsidR="004A6E9C" w:rsidRPr="008C010D" w:rsidRDefault="004A6E9C" w:rsidP="004A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43"/>
              <w:jc w:val="center"/>
              <w:rPr>
                <w:rFonts w:ascii="Angsana New" w:hAnsi="Angsana New"/>
                <w:b/>
                <w:i/>
                <w:iCs/>
                <w:color w:val="FF00FF"/>
                <w:sz w:val="30"/>
                <w:szCs w:val="30"/>
                <w:cs/>
              </w:rPr>
            </w:pPr>
          </w:p>
        </w:tc>
        <w:tc>
          <w:tcPr>
            <w:tcW w:w="192" w:type="pct"/>
          </w:tcPr>
          <w:p w:rsidR="004A6E9C" w:rsidRPr="008C010D" w:rsidRDefault="004A6E9C" w:rsidP="004A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color w:val="FF00FF"/>
                <w:sz w:val="30"/>
                <w:szCs w:val="30"/>
                <w:cs/>
                <w:lang w:val="th-TH"/>
              </w:rPr>
            </w:pPr>
          </w:p>
        </w:tc>
        <w:tc>
          <w:tcPr>
            <w:tcW w:w="678" w:type="pct"/>
          </w:tcPr>
          <w:p w:rsidR="004A6E9C" w:rsidRPr="0048255F" w:rsidRDefault="00B370ED" w:rsidP="00F72C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3,467</w:t>
            </w:r>
          </w:p>
        </w:tc>
        <w:tc>
          <w:tcPr>
            <w:tcW w:w="148" w:type="pct"/>
          </w:tcPr>
          <w:p w:rsidR="004A6E9C" w:rsidRPr="0048255F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4A6E9C" w:rsidRPr="0048255F" w:rsidRDefault="00743ADE" w:rsidP="004A6E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43"/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  <w:t>3,29</w:t>
            </w:r>
            <w:r w:rsidR="000F1AC4"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  <w:t>5</w:t>
            </w:r>
          </w:p>
        </w:tc>
      </w:tr>
      <w:tr w:rsidR="00B370ED" w:rsidRPr="008C010D" w:rsidTr="002831B0">
        <w:tc>
          <w:tcPr>
            <w:tcW w:w="2803" w:type="pct"/>
          </w:tcPr>
          <w:p w:rsidR="00B370ED" w:rsidRPr="0048255F" w:rsidRDefault="00B370ED" w:rsidP="00B3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:rsidR="00B370ED" w:rsidRPr="00F72C55" w:rsidRDefault="00B370ED" w:rsidP="00B3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2" w:type="pct"/>
          </w:tcPr>
          <w:p w:rsidR="00B370ED" w:rsidRPr="00F72C55" w:rsidRDefault="00B370ED" w:rsidP="00B3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:rsidR="00B370ED" w:rsidRPr="0095063C" w:rsidRDefault="00B370ED" w:rsidP="00B3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3,467</w:t>
            </w:r>
          </w:p>
        </w:tc>
        <w:tc>
          <w:tcPr>
            <w:tcW w:w="148" w:type="pct"/>
          </w:tcPr>
          <w:p w:rsidR="00B370ED" w:rsidRPr="0095063C" w:rsidRDefault="00B370ED" w:rsidP="00B3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:rsidR="00B370ED" w:rsidRPr="0095063C" w:rsidRDefault="00743ADE" w:rsidP="00B370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</w:t>
            </w:r>
            <w:r w:rsidR="000F1AC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370ED" w:rsidRPr="008C010D" w:rsidTr="002831B0">
        <w:tc>
          <w:tcPr>
            <w:tcW w:w="2803" w:type="pct"/>
          </w:tcPr>
          <w:p w:rsidR="00B370ED" w:rsidRPr="0048255F" w:rsidRDefault="00B370ED" w:rsidP="00B3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:rsidR="00B370ED" w:rsidRPr="00F72C55" w:rsidRDefault="00B370ED" w:rsidP="00B3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2" w:type="pct"/>
          </w:tcPr>
          <w:p w:rsidR="00B370ED" w:rsidRPr="00F72C55" w:rsidRDefault="00B370ED" w:rsidP="00B3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:rsidR="00B370ED" w:rsidRDefault="00B370ED" w:rsidP="00B3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370ED" w:rsidRPr="0048255F" w:rsidRDefault="00B370ED" w:rsidP="00B3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:rsidR="00B370ED" w:rsidRDefault="00B370ED" w:rsidP="00B370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054E21" w:rsidRPr="008C010D" w:rsidTr="002831B0">
        <w:tc>
          <w:tcPr>
            <w:tcW w:w="2803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</w:t>
            </w: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529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2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678" w:type="pct"/>
          </w:tcPr>
          <w:p w:rsidR="00054E21" w:rsidRPr="00F72C55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8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054E21" w:rsidRPr="00BF2B87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43"/>
              <w:jc w:val="center"/>
              <w:rPr>
                <w:rFonts w:ascii="Angsana New" w:hAnsi="Angsana New"/>
              </w:rPr>
            </w:pPr>
          </w:p>
        </w:tc>
      </w:tr>
      <w:tr w:rsidR="00054E21" w:rsidRPr="008C010D" w:rsidTr="002831B0">
        <w:tc>
          <w:tcPr>
            <w:tcW w:w="2803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529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678" w:type="pct"/>
          </w:tcPr>
          <w:p w:rsidR="00054E21" w:rsidRPr="00490C5E" w:rsidRDefault="00C4219F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45,426</w:t>
            </w:r>
          </w:p>
        </w:tc>
        <w:tc>
          <w:tcPr>
            <w:tcW w:w="148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054E21" w:rsidRPr="00621175" w:rsidRDefault="00054E21" w:rsidP="00054E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39,96</w:t>
            </w:r>
            <w:r w:rsidR="000F1A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054E21" w:rsidRPr="008C010D" w:rsidTr="002831B0">
        <w:tc>
          <w:tcPr>
            <w:tcW w:w="2803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เกินกำหนดระยะเวลาการรับชำระหนี้</w:t>
            </w:r>
          </w:p>
        </w:tc>
        <w:tc>
          <w:tcPr>
            <w:tcW w:w="529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678" w:type="pct"/>
          </w:tcPr>
          <w:p w:rsidR="00054E21" w:rsidRPr="00490C5E" w:rsidRDefault="00054E21" w:rsidP="00054E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87" w:right="-10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054E21" w:rsidRPr="00621175" w:rsidRDefault="00054E21" w:rsidP="00054E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054E21" w:rsidRPr="008C010D" w:rsidTr="002831B0">
        <w:tc>
          <w:tcPr>
            <w:tcW w:w="2803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น้อยกว่า</w:t>
            </w:r>
            <w:r w:rsidRPr="008C010D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8C010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29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:rsidR="00054E21" w:rsidRPr="00490C5E" w:rsidRDefault="00C4219F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</w:t>
            </w:r>
            <w:r w:rsidR="007F705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054E21" w:rsidRPr="00621175" w:rsidRDefault="00054E21" w:rsidP="00054E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2,975</w:t>
            </w:r>
          </w:p>
        </w:tc>
      </w:tr>
      <w:tr w:rsidR="00054E21" w:rsidRPr="008C010D" w:rsidTr="002831B0">
        <w:tc>
          <w:tcPr>
            <w:tcW w:w="2803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8C010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29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</w:tcPr>
          <w:p w:rsidR="00054E21" w:rsidRPr="00490C5E" w:rsidRDefault="00C4219F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48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054E21" w:rsidRPr="00621175" w:rsidRDefault="00054E21" w:rsidP="00054E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</w:tr>
      <w:tr w:rsidR="00054E21" w:rsidRPr="008C010D" w:rsidTr="002831B0">
        <w:tc>
          <w:tcPr>
            <w:tcW w:w="2803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8C010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29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</w:tcPr>
          <w:p w:rsidR="00054E21" w:rsidRPr="00490C5E" w:rsidRDefault="00C4219F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8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054E21" w:rsidRPr="00621175" w:rsidRDefault="00054E21" w:rsidP="00054E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38</w:t>
            </w:r>
          </w:p>
        </w:tc>
      </w:tr>
      <w:tr w:rsidR="00054E21" w:rsidRPr="008C010D" w:rsidTr="002831B0">
        <w:tc>
          <w:tcPr>
            <w:tcW w:w="2803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8C010D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8C010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29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054E21" w:rsidRPr="00490C5E" w:rsidRDefault="00C4219F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5,27</w:t>
            </w:r>
            <w:r w:rsidR="007F705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:rsidR="00054E21" w:rsidRPr="00621175" w:rsidRDefault="00054E21" w:rsidP="00054E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5,467</w:t>
            </w:r>
          </w:p>
        </w:tc>
      </w:tr>
      <w:tr w:rsidR="00054E21" w:rsidRPr="008C010D" w:rsidTr="002831B0">
        <w:tc>
          <w:tcPr>
            <w:tcW w:w="2803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:rsidR="00054E21" w:rsidRPr="00490C5E" w:rsidRDefault="00C4219F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53,095</w:t>
            </w:r>
          </w:p>
        </w:tc>
        <w:tc>
          <w:tcPr>
            <w:tcW w:w="148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:rsidR="00054E21" w:rsidRPr="00621175" w:rsidRDefault="00054E21" w:rsidP="00054E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48,45</w:t>
            </w:r>
            <w:r w:rsidR="000F1AC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54E21" w:rsidRPr="008C010D" w:rsidTr="002831B0">
        <w:tc>
          <w:tcPr>
            <w:tcW w:w="2803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C010D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29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054E21" w:rsidRPr="00490C5E" w:rsidRDefault="00C4219F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(5,543)</w:t>
            </w:r>
          </w:p>
        </w:tc>
        <w:tc>
          <w:tcPr>
            <w:tcW w:w="148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:rsidR="00054E21" w:rsidRPr="00621175" w:rsidRDefault="00054E21" w:rsidP="00054E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(5,802)</w:t>
            </w:r>
          </w:p>
        </w:tc>
      </w:tr>
      <w:tr w:rsidR="00054E21" w:rsidRPr="008C010D" w:rsidTr="002831B0">
        <w:tc>
          <w:tcPr>
            <w:tcW w:w="2803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:rsidR="00054E21" w:rsidRPr="00490C5E" w:rsidRDefault="00C4219F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47,552</w:t>
            </w:r>
          </w:p>
        </w:tc>
        <w:tc>
          <w:tcPr>
            <w:tcW w:w="148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:rsidR="00054E21" w:rsidRPr="00621175" w:rsidRDefault="00054E21" w:rsidP="00054E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42,65</w:t>
            </w:r>
            <w:r w:rsidR="000F1AC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54E21" w:rsidRPr="008C010D" w:rsidTr="002831B0">
        <w:tc>
          <w:tcPr>
            <w:tcW w:w="2803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9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" w:type="pct"/>
          </w:tcPr>
          <w:p w:rsidR="00054E21" w:rsidRPr="008C010D" w:rsidRDefault="00054E21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bottom w:val="double" w:sz="4" w:space="0" w:color="auto"/>
            </w:tcBorders>
          </w:tcPr>
          <w:p w:rsidR="00054E21" w:rsidRPr="00490C5E" w:rsidRDefault="00C4219F" w:rsidP="000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51,019</w:t>
            </w:r>
          </w:p>
        </w:tc>
        <w:tc>
          <w:tcPr>
            <w:tcW w:w="148" w:type="pct"/>
          </w:tcPr>
          <w:p w:rsidR="00054E21" w:rsidRPr="008C010D" w:rsidRDefault="00054E21" w:rsidP="000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:rsidR="00054E21" w:rsidRPr="00621175" w:rsidRDefault="00054E21" w:rsidP="00054E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45,952</w:t>
            </w:r>
          </w:p>
        </w:tc>
      </w:tr>
    </w:tbl>
    <w:p w:rsidR="00F1568A" w:rsidRPr="008C010D" w:rsidRDefault="00F1568A" w:rsidP="00B415E8">
      <w:pPr>
        <w:pStyle w:val="FSBlank"/>
      </w:pPr>
    </w:p>
    <w:p w:rsidR="00CC319F" w:rsidRPr="008C010D" w:rsidRDefault="00922C2A" w:rsidP="00B77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โดยปกติระยะเวลาการให้สินเชื่อแก่ลูกค้าของบริษัท</w:t>
      </w:r>
      <w:r w:rsidR="007F4FE6" w:rsidRPr="008C010D">
        <w:rPr>
          <w:rFonts w:ascii="Angsana New" w:hAnsi="Angsana New"/>
          <w:sz w:val="30"/>
          <w:szCs w:val="30"/>
          <w:cs/>
        </w:rPr>
        <w:t>มีระยะเวลาเท่ากับ</w:t>
      </w:r>
      <w:r w:rsidRPr="008C010D">
        <w:rPr>
          <w:rFonts w:ascii="Angsana New" w:hAnsi="Angsana New"/>
          <w:sz w:val="30"/>
          <w:szCs w:val="30"/>
          <w:cs/>
        </w:rPr>
        <w:t xml:space="preserve"> 30 วัน</w:t>
      </w:r>
    </w:p>
    <w:p w:rsidR="00B776EE" w:rsidRDefault="00B776EE" w:rsidP="00B415E8">
      <w:pPr>
        <w:pStyle w:val="FSBlank"/>
      </w:pPr>
    </w:p>
    <w:p w:rsidR="0081492B" w:rsidRDefault="0081492B" w:rsidP="00B415E8">
      <w:pPr>
        <w:pStyle w:val="FSBlank"/>
      </w:pPr>
    </w:p>
    <w:p w:rsidR="0081492B" w:rsidRDefault="0081492B" w:rsidP="00B415E8">
      <w:pPr>
        <w:pStyle w:val="FSBlank"/>
      </w:pPr>
    </w:p>
    <w:p w:rsidR="0081492B" w:rsidRDefault="0081492B" w:rsidP="00B415E8">
      <w:pPr>
        <w:pStyle w:val="FSBlank"/>
      </w:pPr>
    </w:p>
    <w:p w:rsidR="0081492B" w:rsidRDefault="0081492B" w:rsidP="00B415E8">
      <w:pPr>
        <w:pStyle w:val="FSBlank"/>
      </w:pPr>
    </w:p>
    <w:p w:rsidR="0081492B" w:rsidRDefault="0081492B" w:rsidP="00B415E8">
      <w:pPr>
        <w:pStyle w:val="FSBlank"/>
      </w:pPr>
    </w:p>
    <w:p w:rsidR="0081492B" w:rsidRDefault="0081492B" w:rsidP="00B415E8">
      <w:pPr>
        <w:pStyle w:val="FSBlank"/>
      </w:pPr>
    </w:p>
    <w:p w:rsidR="0081492B" w:rsidRDefault="0081492B" w:rsidP="00B415E8">
      <w:pPr>
        <w:pStyle w:val="FSBlank"/>
      </w:pPr>
    </w:p>
    <w:p w:rsidR="0081492B" w:rsidRDefault="0081492B" w:rsidP="00B415E8">
      <w:pPr>
        <w:pStyle w:val="FSBlank"/>
      </w:pPr>
    </w:p>
    <w:p w:rsidR="0081492B" w:rsidRDefault="0081492B" w:rsidP="00B415E8">
      <w:pPr>
        <w:pStyle w:val="FSBlank"/>
      </w:pPr>
    </w:p>
    <w:p w:rsidR="0081492B" w:rsidRDefault="0081492B" w:rsidP="00B415E8">
      <w:pPr>
        <w:pStyle w:val="FSBlank"/>
      </w:pPr>
    </w:p>
    <w:p w:rsidR="0081492B" w:rsidRDefault="0081492B" w:rsidP="00B415E8">
      <w:pPr>
        <w:pStyle w:val="FSBlank"/>
      </w:pPr>
    </w:p>
    <w:p w:rsidR="0081492B" w:rsidRDefault="0081492B" w:rsidP="00B415E8">
      <w:pPr>
        <w:pStyle w:val="FSBlank"/>
      </w:pPr>
    </w:p>
    <w:p w:rsidR="0081492B" w:rsidRDefault="0081492B" w:rsidP="00B415E8">
      <w:pPr>
        <w:pStyle w:val="FSBlank"/>
      </w:pPr>
    </w:p>
    <w:p w:rsidR="0081492B" w:rsidRDefault="0081492B" w:rsidP="00B415E8">
      <w:pPr>
        <w:pStyle w:val="FSBlank"/>
      </w:pPr>
    </w:p>
    <w:p w:rsidR="0081492B" w:rsidRPr="008C010D" w:rsidRDefault="0081492B" w:rsidP="00B415E8">
      <w:pPr>
        <w:pStyle w:val="FSBlank"/>
      </w:pPr>
    </w:p>
    <w:p w:rsidR="00B776EE" w:rsidRPr="00022D80" w:rsidRDefault="00022D80" w:rsidP="00500369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22D80">
        <w:rPr>
          <w:rFonts w:ascii="Angsana New" w:hAnsi="Angsana New"/>
          <w:sz w:val="30"/>
          <w:szCs w:val="30"/>
          <w:cs/>
          <w:lang w:val="th-TH"/>
        </w:rPr>
        <w:lastRenderedPageBreak/>
        <w:t>5</w:t>
      </w:r>
      <w:r w:rsidR="00B776EE" w:rsidRPr="00022D80">
        <w:rPr>
          <w:rFonts w:ascii="Angsana New" w:hAnsi="Angsana New"/>
          <w:sz w:val="30"/>
          <w:szCs w:val="30"/>
          <w:cs/>
          <w:lang w:val="th-TH"/>
        </w:rPr>
        <w:tab/>
        <w:t>โครงการ</w:t>
      </w:r>
      <w:r w:rsidR="00B776EE" w:rsidRPr="00022D80">
        <w:rPr>
          <w:rFonts w:ascii="Angsana New" w:hAnsi="Angsana New" w:hint="cs"/>
          <w:sz w:val="30"/>
          <w:szCs w:val="30"/>
          <w:cs/>
          <w:lang w:val="th-TH"/>
        </w:rPr>
        <w:t>อสังหาริมทรัพย์ระหว่างการพัฒนา</w:t>
      </w:r>
    </w:p>
    <w:p w:rsidR="00B776EE" w:rsidRPr="008C010D" w:rsidRDefault="00B776EE" w:rsidP="00B415E8">
      <w:pPr>
        <w:pStyle w:val="FSBlank"/>
        <w:rPr>
          <w:cs/>
        </w:rPr>
      </w:pPr>
    </w:p>
    <w:tbl>
      <w:tblPr>
        <w:tblW w:w="9235" w:type="dxa"/>
        <w:tblInd w:w="486" w:type="dxa"/>
        <w:tblLayout w:type="fixed"/>
        <w:tblLook w:val="0000"/>
      </w:tblPr>
      <w:tblGrid>
        <w:gridCol w:w="6444"/>
        <w:gridCol w:w="1262"/>
        <w:gridCol w:w="273"/>
        <w:gridCol w:w="1256"/>
      </w:tblGrid>
      <w:tr w:rsidR="008657EC" w:rsidRPr="008C010D" w:rsidTr="00A470C4">
        <w:trPr>
          <w:tblHeader/>
        </w:trPr>
        <w:tc>
          <w:tcPr>
            <w:tcW w:w="3489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8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8657EC" w:rsidRPr="008C010D" w:rsidTr="00A470C4">
        <w:trPr>
          <w:tblHeader/>
        </w:trPr>
        <w:tc>
          <w:tcPr>
            <w:tcW w:w="3489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8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8657EC" w:rsidRPr="008C010D" w:rsidTr="00A470C4">
        <w:trPr>
          <w:tblHeader/>
        </w:trPr>
        <w:tc>
          <w:tcPr>
            <w:tcW w:w="3489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1" w:type="pct"/>
            <w:gridSpan w:val="3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8C010D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ที่ดินที่พัฒนาเสร็จแล้วพร้อมขาย</w:t>
            </w:r>
          </w:p>
        </w:tc>
        <w:tc>
          <w:tcPr>
            <w:tcW w:w="683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0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8C010D">
              <w:rPr>
                <w:rFonts w:ascii="Angsana New" w:hAnsi="Angsana New" w:cs="Angsana New"/>
                <w:i/>
                <w:iCs/>
                <w:cs/>
              </w:rPr>
              <w:t>โครงการเขต</w:t>
            </w:r>
            <w:r w:rsidRPr="008C010D">
              <w:rPr>
                <w:rFonts w:ascii="Angsana New" w:hAnsi="Angsana New" w:cs="Angsana New"/>
                <w:i/>
                <w:iCs/>
                <w:cs/>
                <w:lang w:val="en-US"/>
              </w:rPr>
              <w:t>ส่งเสริม</w:t>
            </w:r>
            <w:r w:rsidRPr="008C010D">
              <w:rPr>
                <w:rFonts w:ascii="Angsana New" w:hAnsi="Angsana New" w:cs="Angsana New"/>
                <w:i/>
                <w:iCs/>
                <w:cs/>
              </w:rPr>
              <w:t xml:space="preserve">อุตสาหกรรมนวนคร </w:t>
            </w:r>
            <w:r w:rsidRPr="008C010D">
              <w:rPr>
                <w:rFonts w:ascii="Angsana New" w:hAnsi="Angsana New" w:cs="Angsana New"/>
                <w:i/>
                <w:iCs/>
                <w:cs/>
                <w:lang w:val="en-US"/>
              </w:rPr>
              <w:t>(จังหวัดปทุมธานี)</w:t>
            </w:r>
          </w:p>
        </w:tc>
        <w:tc>
          <w:tcPr>
            <w:tcW w:w="683" w:type="pct"/>
          </w:tcPr>
          <w:p w:rsidR="008657EC" w:rsidRPr="00490C5E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0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8C010D">
              <w:rPr>
                <w:rFonts w:ascii="Angsana New" w:hAnsi="Angsana New" w:cs="Angsana New"/>
                <w:cs/>
              </w:rPr>
              <w:t>ต้นทุนที่ดิน</w:t>
            </w:r>
          </w:p>
        </w:tc>
        <w:tc>
          <w:tcPr>
            <w:tcW w:w="683" w:type="pct"/>
          </w:tcPr>
          <w:p w:rsidR="008657EC" w:rsidRPr="00490C5E" w:rsidRDefault="00C4219F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101,409</w:t>
            </w:r>
          </w:p>
        </w:tc>
        <w:tc>
          <w:tcPr>
            <w:tcW w:w="148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0" w:type="pct"/>
          </w:tcPr>
          <w:p w:rsidR="008657EC" w:rsidRPr="00621175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101,409</w:t>
            </w: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8C010D">
              <w:rPr>
                <w:rFonts w:ascii="Angsana New" w:hAnsi="Angsana New" w:cs="Angsana New"/>
                <w:cs/>
              </w:rPr>
              <w:t>ต้นทุนในการพัฒนาโครงการ</w:t>
            </w:r>
          </w:p>
        </w:tc>
        <w:tc>
          <w:tcPr>
            <w:tcW w:w="683" w:type="pct"/>
          </w:tcPr>
          <w:p w:rsidR="008657EC" w:rsidRPr="00490C5E" w:rsidRDefault="00C4219F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15,234</w:t>
            </w:r>
          </w:p>
        </w:tc>
        <w:tc>
          <w:tcPr>
            <w:tcW w:w="148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0" w:type="pct"/>
          </w:tcPr>
          <w:p w:rsidR="008657EC" w:rsidRPr="00621175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15,145</w:t>
            </w: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8C010D">
              <w:rPr>
                <w:rFonts w:ascii="Angsana New" w:hAnsi="Angsana New" w:cs="Angsana New"/>
                <w:cs/>
              </w:rPr>
              <w:t>ดอกเบี้ยจ่ายที่บันทึกเป็นต้นทุนโครงการ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:rsidR="008657EC" w:rsidRPr="00490C5E" w:rsidRDefault="00C4219F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8,311</w:t>
            </w:r>
          </w:p>
        </w:tc>
        <w:tc>
          <w:tcPr>
            <w:tcW w:w="148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8657EC" w:rsidRPr="00621175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8,311</w:t>
            </w: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83" w:type="pct"/>
            <w:tcBorders>
              <w:top w:val="single" w:sz="4" w:space="0" w:color="auto"/>
            </w:tcBorders>
          </w:tcPr>
          <w:p w:rsidR="008657EC" w:rsidRPr="00490C5E" w:rsidRDefault="00C4219F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124,954</w:t>
            </w:r>
          </w:p>
        </w:tc>
        <w:tc>
          <w:tcPr>
            <w:tcW w:w="148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8657EC" w:rsidRPr="00621175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124,865</w:t>
            </w:r>
          </w:p>
        </w:tc>
      </w:tr>
      <w:tr w:rsidR="008657EC" w:rsidRPr="008C010D" w:rsidTr="00391410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8C010D">
              <w:rPr>
                <w:rFonts w:ascii="Angsana New" w:hAnsi="Angsana New" w:cs="Angsana New"/>
                <w:cs/>
                <w:lang w:val="en-US"/>
              </w:rPr>
              <w:t xml:space="preserve"> ค่าเผื่อขาดทุนจากการ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ลดมูลค่า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:rsidR="008657EC" w:rsidRPr="00490C5E" w:rsidRDefault="00C4219F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left w:val="nil"/>
            </w:tcBorders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8657EC" w:rsidRPr="00621175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8C010D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:rsidR="008657EC" w:rsidRPr="00490C5E" w:rsidRDefault="00C4219F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124,954</w:t>
            </w:r>
          </w:p>
        </w:tc>
        <w:tc>
          <w:tcPr>
            <w:tcW w:w="148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</w:tcPr>
          <w:p w:rsidR="008657EC" w:rsidRPr="00621175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124,865</w:t>
            </w: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3" w:type="pct"/>
          </w:tcPr>
          <w:p w:rsidR="008657EC" w:rsidRPr="00490C5E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0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8C010D">
              <w:rPr>
                <w:rFonts w:ascii="Angsana New" w:hAnsi="Angsana New" w:cs="Angsana New"/>
                <w:i/>
                <w:iCs/>
                <w:cs/>
                <w:lang w:val="en-US"/>
              </w:rPr>
              <w:t>โครงการพรีเมี่ยม (จังหวัดปทุมธานี)</w:t>
            </w:r>
          </w:p>
        </w:tc>
        <w:tc>
          <w:tcPr>
            <w:tcW w:w="683" w:type="pct"/>
          </w:tcPr>
          <w:p w:rsidR="008657EC" w:rsidRPr="00490C5E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0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/>
                <w:cs/>
                <w:lang w:val="en-US"/>
              </w:rPr>
              <w:t>ต้นทุนที่ดิน</w:t>
            </w:r>
          </w:p>
        </w:tc>
        <w:tc>
          <w:tcPr>
            <w:tcW w:w="683" w:type="pct"/>
          </w:tcPr>
          <w:p w:rsidR="008657EC" w:rsidRPr="00490C5E" w:rsidRDefault="00C4219F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131,605</w:t>
            </w:r>
          </w:p>
        </w:tc>
        <w:tc>
          <w:tcPr>
            <w:tcW w:w="148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0" w:type="pct"/>
          </w:tcPr>
          <w:p w:rsidR="008657EC" w:rsidRPr="00621175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131,605</w:t>
            </w: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/>
                <w:cs/>
                <w:lang w:val="en-US"/>
              </w:rPr>
              <w:t>ต้นทุนในการพัฒนาโครงการ</w:t>
            </w:r>
          </w:p>
        </w:tc>
        <w:tc>
          <w:tcPr>
            <w:tcW w:w="683" w:type="pct"/>
          </w:tcPr>
          <w:p w:rsidR="008657EC" w:rsidRPr="00490C5E" w:rsidRDefault="00C4219F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39,834</w:t>
            </w:r>
          </w:p>
        </w:tc>
        <w:tc>
          <w:tcPr>
            <w:tcW w:w="148" w:type="pct"/>
            <w:tcBorders>
              <w:left w:val="nil"/>
            </w:tcBorders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0" w:type="pct"/>
          </w:tcPr>
          <w:p w:rsidR="008657EC" w:rsidRPr="00621175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39,834</w:t>
            </w: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/>
                <w:cs/>
                <w:lang w:val="en-US"/>
              </w:rPr>
              <w:t>ดอกเบี้ยจ่ายที่บันทึกเป็นต้นทุนโครงการ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:rsidR="008657EC" w:rsidRPr="00490C5E" w:rsidRDefault="00C4219F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22,796</w:t>
            </w:r>
          </w:p>
        </w:tc>
        <w:tc>
          <w:tcPr>
            <w:tcW w:w="148" w:type="pct"/>
            <w:tcBorders>
              <w:left w:val="nil"/>
            </w:tcBorders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8657EC" w:rsidRPr="00621175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22,796</w:t>
            </w: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8C010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683" w:type="pct"/>
            <w:tcBorders>
              <w:top w:val="single" w:sz="4" w:space="0" w:color="auto"/>
            </w:tcBorders>
          </w:tcPr>
          <w:p w:rsidR="008657EC" w:rsidRPr="00490C5E" w:rsidRDefault="00C4219F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194,235</w:t>
            </w:r>
          </w:p>
        </w:tc>
        <w:tc>
          <w:tcPr>
            <w:tcW w:w="148" w:type="pct"/>
            <w:tcBorders>
              <w:left w:val="nil"/>
            </w:tcBorders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8657EC" w:rsidRPr="00621175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194,235</w:t>
            </w: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8C010D">
              <w:rPr>
                <w:rFonts w:ascii="Angsana New" w:hAnsi="Angsana New" w:cs="Angsana New"/>
                <w:cs/>
                <w:lang w:val="en-US"/>
              </w:rPr>
              <w:t xml:space="preserve"> ค่าเผื่อขาดทุนจากการ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ลดมูลค่า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:rsidR="008657EC" w:rsidRPr="00490C5E" w:rsidRDefault="00C4219F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(814)</w:t>
            </w:r>
          </w:p>
        </w:tc>
        <w:tc>
          <w:tcPr>
            <w:tcW w:w="148" w:type="pct"/>
            <w:tcBorders>
              <w:left w:val="nil"/>
            </w:tcBorders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8657EC" w:rsidRPr="00621175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(814)</w:t>
            </w: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C010D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57EC" w:rsidRPr="00490C5E" w:rsidRDefault="00C4219F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193,421</w:t>
            </w:r>
          </w:p>
        </w:tc>
        <w:tc>
          <w:tcPr>
            <w:tcW w:w="148" w:type="pct"/>
            <w:tcBorders>
              <w:left w:val="nil"/>
            </w:tcBorders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</w:tcPr>
          <w:p w:rsidR="008657EC" w:rsidRPr="00621175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193,421</w:t>
            </w: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:rsidR="008657EC" w:rsidRPr="00490C5E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  <w:tcBorders>
              <w:left w:val="nil"/>
            </w:tcBorders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8C010D">
              <w:rPr>
                <w:rFonts w:ascii="Angsana New" w:hAnsi="Angsana New" w:cs="Angsana New"/>
                <w:i/>
                <w:iCs/>
                <w:cs/>
              </w:rPr>
              <w:t>โครงการเขต</w:t>
            </w:r>
            <w:r w:rsidRPr="008C010D">
              <w:rPr>
                <w:rFonts w:ascii="Angsana New" w:hAnsi="Angsana New" w:cs="Angsana New"/>
                <w:i/>
                <w:iCs/>
                <w:cs/>
                <w:lang w:val="en-US"/>
              </w:rPr>
              <w:t>ส่งเสริม</w:t>
            </w:r>
            <w:r w:rsidRPr="008C010D">
              <w:rPr>
                <w:rFonts w:ascii="Angsana New" w:hAnsi="Angsana New" w:cs="Angsana New"/>
                <w:i/>
                <w:iCs/>
                <w:cs/>
              </w:rPr>
              <w:t xml:space="preserve">อุตสาหกรรมนวนคร </w:t>
            </w:r>
            <w:r w:rsidRPr="008C010D">
              <w:rPr>
                <w:rFonts w:ascii="Angsana New" w:hAnsi="Angsana New" w:cs="Angsana New"/>
                <w:i/>
                <w:iCs/>
                <w:cs/>
                <w:lang w:val="en-US"/>
              </w:rPr>
              <w:t>(จังหวัด</w:t>
            </w:r>
            <w:r w:rsidRPr="008C010D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นครราชสีมา</w:t>
            </w:r>
            <w:r w:rsidRPr="008C010D">
              <w:rPr>
                <w:rFonts w:ascii="Angsana New" w:hAnsi="Angsana New" w:cs="Angsana New"/>
                <w:i/>
                <w:iCs/>
                <w:cs/>
                <w:lang w:val="en-US"/>
              </w:rPr>
              <w:t>)</w:t>
            </w:r>
          </w:p>
        </w:tc>
        <w:tc>
          <w:tcPr>
            <w:tcW w:w="683" w:type="pct"/>
            <w:shd w:val="clear" w:color="auto" w:fill="auto"/>
          </w:tcPr>
          <w:p w:rsidR="008657EC" w:rsidRPr="00490C5E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  <w:tcBorders>
              <w:left w:val="nil"/>
            </w:tcBorders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0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657EC" w:rsidRPr="008C010D" w:rsidTr="00360F91">
        <w:trPr>
          <w:trHeight w:val="70"/>
        </w:trPr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8C010D">
              <w:rPr>
                <w:rFonts w:ascii="Angsana New" w:hAnsi="Angsana New" w:cs="Angsana New"/>
                <w:cs/>
              </w:rPr>
              <w:t>ต้นทุนที่ดิน</w:t>
            </w:r>
          </w:p>
        </w:tc>
        <w:tc>
          <w:tcPr>
            <w:tcW w:w="683" w:type="pct"/>
            <w:shd w:val="clear" w:color="auto" w:fill="auto"/>
          </w:tcPr>
          <w:p w:rsidR="008657EC" w:rsidRPr="00490C5E" w:rsidRDefault="00C4219F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284,405</w:t>
            </w:r>
          </w:p>
        </w:tc>
        <w:tc>
          <w:tcPr>
            <w:tcW w:w="148" w:type="pct"/>
            <w:tcBorders>
              <w:left w:val="nil"/>
            </w:tcBorders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0" w:type="pct"/>
          </w:tcPr>
          <w:p w:rsidR="008657EC" w:rsidRPr="002C0E70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284,405</w:t>
            </w: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8C010D">
              <w:rPr>
                <w:rFonts w:ascii="Angsana New" w:hAnsi="Angsana New" w:cs="Angsana New"/>
                <w:cs/>
              </w:rPr>
              <w:t>ต้นทุนในการพัฒนาโครงการ</w:t>
            </w:r>
          </w:p>
        </w:tc>
        <w:tc>
          <w:tcPr>
            <w:tcW w:w="683" w:type="pct"/>
            <w:shd w:val="clear" w:color="auto" w:fill="auto"/>
          </w:tcPr>
          <w:p w:rsidR="008657EC" w:rsidRPr="00490C5E" w:rsidRDefault="00C4219F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510,526</w:t>
            </w:r>
          </w:p>
        </w:tc>
        <w:tc>
          <w:tcPr>
            <w:tcW w:w="148" w:type="pct"/>
            <w:tcBorders>
              <w:left w:val="nil"/>
            </w:tcBorders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0" w:type="pct"/>
          </w:tcPr>
          <w:p w:rsidR="008657EC" w:rsidRPr="002C0E70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510,526</w:t>
            </w: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8C010D">
              <w:rPr>
                <w:rFonts w:ascii="Angsana New" w:hAnsi="Angsana New" w:cs="Angsana New"/>
                <w:cs/>
              </w:rPr>
              <w:t>ดอกเบี้ยจ่ายที่บันทึกเป็นต้นทุนโครงการ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:rsidR="008657EC" w:rsidRPr="00490C5E" w:rsidRDefault="00C4219F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33,336</w:t>
            </w:r>
          </w:p>
        </w:tc>
        <w:tc>
          <w:tcPr>
            <w:tcW w:w="148" w:type="pct"/>
            <w:tcBorders>
              <w:left w:val="nil"/>
            </w:tcBorders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8657EC" w:rsidRPr="002C0E70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33,336</w:t>
            </w: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:rsidR="008657EC" w:rsidRPr="00490C5E" w:rsidRDefault="00C4219F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828,267</w:t>
            </w:r>
          </w:p>
        </w:tc>
        <w:tc>
          <w:tcPr>
            <w:tcW w:w="148" w:type="pct"/>
            <w:tcBorders>
              <w:left w:val="nil"/>
            </w:tcBorders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8657EC" w:rsidRPr="00B04891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828,267</w:t>
            </w: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8C010D">
              <w:rPr>
                <w:rFonts w:ascii="Angsana New" w:hAnsi="Angsana New" w:cs="Angsana New"/>
                <w:i/>
                <w:iCs/>
                <w:cs/>
                <w:lang w:val="en-US"/>
              </w:rPr>
              <w:t xml:space="preserve">หัก </w:t>
            </w:r>
            <w:r w:rsidRPr="008C010D">
              <w:rPr>
                <w:rFonts w:ascii="Angsana New" w:hAnsi="Angsana New" w:cs="Angsana New"/>
                <w:cs/>
                <w:lang w:val="en-US"/>
              </w:rPr>
              <w:t>ค่าเผื่อขาดทุนจากการ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ลดมูลค่า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:rsidR="008657EC" w:rsidRPr="00490C5E" w:rsidRDefault="00C4219F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(817)</w:t>
            </w:r>
          </w:p>
        </w:tc>
        <w:tc>
          <w:tcPr>
            <w:tcW w:w="148" w:type="pct"/>
            <w:tcBorders>
              <w:left w:val="nil"/>
            </w:tcBorders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8657EC" w:rsidRPr="00D8479B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(817)</w:t>
            </w: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8C010D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57EC" w:rsidRPr="00490C5E" w:rsidRDefault="00C4219F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827,450</w:t>
            </w:r>
          </w:p>
        </w:tc>
        <w:tc>
          <w:tcPr>
            <w:tcW w:w="148" w:type="pct"/>
            <w:tcBorders>
              <w:left w:val="nil"/>
            </w:tcBorders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</w:tcPr>
          <w:p w:rsidR="008657EC" w:rsidRPr="00621175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827,450</w:t>
            </w: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/>
                <w:b/>
                <w:bCs/>
                <w:cs/>
                <w:lang w:val="en-US"/>
              </w:rPr>
              <w:t>ที่ดินที่พัฒนาเสร็จแล้วพร้อมขาย</w:t>
            </w:r>
            <w:r w:rsidRPr="008C010D">
              <w:rPr>
                <w:rFonts w:ascii="Angsana New" w:hAnsi="Angsana New" w:cs="Angsana New"/>
                <w:b/>
                <w:bCs/>
                <w:cs/>
              </w:rPr>
              <w:t>- สุทธิ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:rsidR="008657EC" w:rsidRPr="00490C5E" w:rsidRDefault="00C4219F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1,145,825</w:t>
            </w:r>
          </w:p>
        </w:tc>
        <w:tc>
          <w:tcPr>
            <w:tcW w:w="148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8657EC" w:rsidRPr="00621175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1,145,736</w:t>
            </w: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8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</w:tr>
      <w:tr w:rsidR="008657EC" w:rsidRPr="008C010D" w:rsidTr="00A470C4">
        <w:tc>
          <w:tcPr>
            <w:tcW w:w="3489" w:type="pct"/>
          </w:tcPr>
          <w:p w:rsidR="003248D7" w:rsidRDefault="003248D7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  <w:p w:rsidR="003248D7" w:rsidRDefault="003248D7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8C010D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อาคารที่พักอาศัยระหว่างการพัฒนา</w:t>
            </w:r>
          </w:p>
        </w:tc>
        <w:tc>
          <w:tcPr>
            <w:tcW w:w="683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8C010D">
              <w:rPr>
                <w:rFonts w:ascii="Angsana New" w:hAnsi="Angsana New" w:cs="Angsana New"/>
                <w:i/>
                <w:iCs/>
                <w:cs/>
                <w:lang w:val="en-US"/>
              </w:rPr>
              <w:t>โครงการเดอะ นวไพรเวซี่ (จังหวัดปทุมธานี)</w:t>
            </w:r>
          </w:p>
        </w:tc>
        <w:tc>
          <w:tcPr>
            <w:tcW w:w="683" w:type="pct"/>
          </w:tcPr>
          <w:p w:rsidR="008657EC" w:rsidRPr="00490C5E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/>
                <w:cs/>
                <w:lang w:val="en-US"/>
              </w:rPr>
              <w:t>ต้นทุนที่ดิน</w:t>
            </w:r>
          </w:p>
        </w:tc>
        <w:tc>
          <w:tcPr>
            <w:tcW w:w="683" w:type="pct"/>
          </w:tcPr>
          <w:p w:rsidR="008657EC" w:rsidRPr="00490C5E" w:rsidRDefault="007833AD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3,060</w:t>
            </w:r>
          </w:p>
        </w:tc>
        <w:tc>
          <w:tcPr>
            <w:tcW w:w="148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0" w:type="pct"/>
          </w:tcPr>
          <w:p w:rsidR="008657EC" w:rsidRPr="00BB6359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B635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3,060</w:t>
            </w: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/>
                <w:cs/>
                <w:lang w:val="en-US"/>
              </w:rPr>
              <w:t>ต้นทุนในการพัฒนาโครงการ</w:t>
            </w:r>
          </w:p>
        </w:tc>
        <w:tc>
          <w:tcPr>
            <w:tcW w:w="683" w:type="pct"/>
          </w:tcPr>
          <w:p w:rsidR="008657EC" w:rsidRPr="00490C5E" w:rsidRDefault="007833AD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214,540</w:t>
            </w:r>
          </w:p>
        </w:tc>
        <w:tc>
          <w:tcPr>
            <w:tcW w:w="148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0" w:type="pct"/>
          </w:tcPr>
          <w:p w:rsidR="008657EC" w:rsidRPr="00BB6359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B635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214,540</w:t>
            </w: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/>
                <w:cs/>
                <w:lang w:val="en-US"/>
              </w:rPr>
              <w:t>ดอกเบี้ยจ่ายที่บันทึกเป็นต้นทุนโครงการ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:rsidR="008657EC" w:rsidRPr="00490C5E" w:rsidRDefault="007833AD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5,920</w:t>
            </w:r>
          </w:p>
        </w:tc>
        <w:tc>
          <w:tcPr>
            <w:tcW w:w="148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8657EC" w:rsidRPr="00BB6359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B635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5,920</w:t>
            </w: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83" w:type="pct"/>
            <w:tcBorders>
              <w:top w:val="single" w:sz="4" w:space="0" w:color="auto"/>
            </w:tcBorders>
          </w:tcPr>
          <w:p w:rsidR="008657EC" w:rsidRPr="00490C5E" w:rsidRDefault="007833AD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223,520</w:t>
            </w:r>
          </w:p>
        </w:tc>
        <w:tc>
          <w:tcPr>
            <w:tcW w:w="148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8657EC" w:rsidRPr="00BB6359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  <w:r w:rsidRPr="00BB6359">
              <w:rPr>
                <w:rFonts w:ascii="Angsana New" w:hAnsi="Angsana New"/>
                <w:sz w:val="30"/>
                <w:szCs w:val="30"/>
              </w:rPr>
              <w:t>223,520</w:t>
            </w:r>
          </w:p>
        </w:tc>
      </w:tr>
      <w:tr w:rsidR="008657EC" w:rsidRPr="008C010D" w:rsidTr="00A470C4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010D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หัก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ค่าเผื่อขาดทุนจากการลดมูลค่า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:rsidR="008657EC" w:rsidRPr="00490C5E" w:rsidRDefault="007833AD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  <w:t>(220,460)</w:t>
            </w:r>
          </w:p>
        </w:tc>
        <w:tc>
          <w:tcPr>
            <w:tcW w:w="148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8657EC" w:rsidRPr="00BB6359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</w:pPr>
            <w:r w:rsidRPr="00BB6359"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  <w:t>(220,460)</w:t>
            </w:r>
          </w:p>
        </w:tc>
      </w:tr>
      <w:tr w:rsidR="008657EC" w:rsidRPr="008C010D" w:rsidTr="00B415E8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อาคารที่พักอาศัยระหว่างการพัฒนา</w:t>
            </w:r>
            <w:r w:rsidRPr="008C010D">
              <w:rPr>
                <w:rFonts w:ascii="Angsana New" w:hAnsi="Angsana New" w:cs="Angsana New"/>
                <w:b/>
                <w:bCs/>
                <w:lang w:val="en-US"/>
              </w:rPr>
              <w:t xml:space="preserve"> - </w:t>
            </w: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:rsidR="008657EC" w:rsidRPr="00490C5E" w:rsidRDefault="007833AD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87" w:right="-43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3,060</w:t>
            </w:r>
          </w:p>
        </w:tc>
        <w:tc>
          <w:tcPr>
            <w:tcW w:w="148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</w:tcPr>
          <w:p w:rsidR="008657EC" w:rsidRPr="00FF0019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87" w:right="-43"/>
              <w:rPr>
                <w:rFonts w:ascii="Angsana New" w:hAnsi="Angsana New" w:cs="Cordia New"/>
                <w:sz w:val="30"/>
                <w:szCs w:val="30"/>
              </w:rPr>
            </w:pPr>
            <w:r w:rsidRPr="00FF0019">
              <w:rPr>
                <w:rFonts w:ascii="Angsana New" w:hAnsi="Angsana New" w:cs="Cordia New"/>
                <w:sz w:val="30"/>
                <w:szCs w:val="30"/>
              </w:rPr>
              <w:t>3,060</w:t>
            </w:r>
          </w:p>
        </w:tc>
      </w:tr>
      <w:tr w:rsidR="008657EC" w:rsidRPr="00B415E8" w:rsidTr="00B415E8">
        <w:tc>
          <w:tcPr>
            <w:tcW w:w="3489" w:type="pct"/>
          </w:tcPr>
          <w:p w:rsidR="008657EC" w:rsidRPr="00A044D3" w:rsidRDefault="008657EC" w:rsidP="008657EC">
            <w:pPr>
              <w:pStyle w:val="FSBlank"/>
              <w:rPr>
                <w:cs/>
                <w:lang w:val="en-US" w:eastAsia="en-US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:rsidR="008657EC" w:rsidRPr="00490C5E" w:rsidRDefault="008657EC" w:rsidP="008657EC">
            <w:pPr>
              <w:pStyle w:val="FSBlank"/>
              <w:rPr>
                <w:lang w:val="en-US" w:eastAsia="en-US"/>
              </w:rPr>
            </w:pPr>
          </w:p>
        </w:tc>
        <w:tc>
          <w:tcPr>
            <w:tcW w:w="148" w:type="pct"/>
          </w:tcPr>
          <w:p w:rsidR="008657EC" w:rsidRPr="00A044D3" w:rsidRDefault="008657EC" w:rsidP="008657EC">
            <w:pPr>
              <w:pStyle w:val="FSBlank"/>
              <w:rPr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8657EC" w:rsidRPr="00A044D3" w:rsidRDefault="008657EC" w:rsidP="008657EC">
            <w:pPr>
              <w:pStyle w:val="FSBlank"/>
              <w:rPr>
                <w:lang w:val="en-US" w:eastAsia="en-US"/>
              </w:rPr>
            </w:pPr>
          </w:p>
        </w:tc>
      </w:tr>
      <w:tr w:rsidR="008657EC" w:rsidRPr="008C010D" w:rsidTr="00B415E8">
        <w:tc>
          <w:tcPr>
            <w:tcW w:w="3489" w:type="pct"/>
          </w:tcPr>
          <w:p w:rsidR="008657EC" w:rsidRPr="008C010D" w:rsidRDefault="008657EC" w:rsidP="008657E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C010D">
              <w:rPr>
                <w:rFonts w:ascii="Angsana New" w:hAnsi="Angsana New" w:cs="Angsana New"/>
                <w:b/>
                <w:bCs/>
                <w:cs/>
                <w:lang w:val="en-US"/>
              </w:rPr>
              <w:t>รวมทั้งสิ้น</w:t>
            </w:r>
          </w:p>
        </w:tc>
        <w:tc>
          <w:tcPr>
            <w:tcW w:w="683" w:type="pct"/>
            <w:tcBorders>
              <w:bottom w:val="double" w:sz="4" w:space="0" w:color="auto"/>
            </w:tcBorders>
          </w:tcPr>
          <w:p w:rsidR="008657EC" w:rsidRPr="00490C5E" w:rsidRDefault="007833AD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1,148,885</w:t>
            </w:r>
          </w:p>
        </w:tc>
        <w:tc>
          <w:tcPr>
            <w:tcW w:w="148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:rsidR="008657EC" w:rsidRPr="00BB6359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1,148,796</w:t>
            </w:r>
          </w:p>
        </w:tc>
      </w:tr>
    </w:tbl>
    <w:p w:rsidR="00F1568A" w:rsidRPr="008C010D" w:rsidRDefault="00F1568A" w:rsidP="00B415E8">
      <w:pPr>
        <w:pStyle w:val="FSBlank"/>
      </w:pPr>
    </w:p>
    <w:p w:rsidR="00B776EE" w:rsidRPr="008C010D" w:rsidRDefault="00B776EE" w:rsidP="0050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FF00FF"/>
          <w:spacing w:val="-4"/>
          <w:sz w:val="4"/>
          <w:szCs w:val="4"/>
          <w:cs/>
        </w:rPr>
      </w:pPr>
      <w:r w:rsidRPr="008C010D">
        <w:rPr>
          <w:rFonts w:ascii="Angsana New" w:hAnsi="Angsana New"/>
          <w:sz w:val="30"/>
          <w:szCs w:val="30"/>
          <w:cs/>
        </w:rPr>
        <w:t xml:space="preserve">บริษัทได้จดจำนองที่ดินที่พัฒนาเสร็จแล้วพร้อมขาย รวมทั้งที่ดินส่วนกลางเพื่อการสาธารณูปโภคบางแปลง </w:t>
      </w:r>
      <w:r w:rsidRPr="008C010D">
        <w:rPr>
          <w:rFonts w:ascii="Angsana New" w:hAnsi="Angsana New"/>
          <w:spacing w:val="8"/>
          <w:sz w:val="30"/>
          <w:szCs w:val="30"/>
          <w:cs/>
        </w:rPr>
        <w:t>เพื่อค้ำประกันวงเงินสินเชื่อที่ได้รับจากสถาบันการเงินในประเทศบาง</w:t>
      </w:r>
      <w:r w:rsidRPr="008C010D">
        <w:rPr>
          <w:rFonts w:ascii="Angsana New" w:hAnsi="Angsana New"/>
          <w:spacing w:val="-4"/>
          <w:sz w:val="30"/>
          <w:szCs w:val="30"/>
          <w:cs/>
        </w:rPr>
        <w:t>แห่ง</w:t>
      </w:r>
      <w:r w:rsidRPr="008C010D">
        <w:rPr>
          <w:rFonts w:ascii="Angsana New" w:hAnsi="Angsana New" w:hint="cs"/>
          <w:spacing w:val="-4"/>
          <w:sz w:val="30"/>
          <w:szCs w:val="30"/>
          <w:cs/>
        </w:rPr>
        <w:t xml:space="preserve">(หมายเหตุ </w:t>
      </w:r>
      <w:r w:rsidR="00022D80">
        <w:rPr>
          <w:rFonts w:ascii="Angsana New" w:hAnsi="Angsana New"/>
          <w:spacing w:val="-4"/>
          <w:sz w:val="30"/>
          <w:szCs w:val="30"/>
        </w:rPr>
        <w:t>9</w:t>
      </w:r>
      <w:r w:rsidRPr="008C010D">
        <w:rPr>
          <w:rFonts w:ascii="Angsana New" w:hAnsi="Angsana New" w:hint="cs"/>
          <w:spacing w:val="-4"/>
          <w:sz w:val="30"/>
          <w:szCs w:val="30"/>
          <w:cs/>
        </w:rPr>
        <w:t>)</w:t>
      </w:r>
    </w:p>
    <w:p w:rsidR="00C53A9F" w:rsidRPr="008C010D" w:rsidRDefault="00C53A9F" w:rsidP="00B415E8">
      <w:pPr>
        <w:pStyle w:val="FSBlank"/>
        <w:rPr>
          <w:cs/>
        </w:rPr>
      </w:pPr>
    </w:p>
    <w:p w:rsidR="00B44DBA" w:rsidRPr="00022D80" w:rsidRDefault="008657EC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  <w:r w:rsidR="00022D80">
        <w:rPr>
          <w:rFonts w:ascii="Angsana New" w:hAnsi="Angsana New" w:hint="cs"/>
          <w:sz w:val="30"/>
          <w:szCs w:val="30"/>
          <w:cs/>
          <w:lang w:val="th-TH"/>
        </w:rPr>
        <w:lastRenderedPageBreak/>
        <w:t>6</w:t>
      </w:r>
      <w:r w:rsidR="00B44DBA" w:rsidRPr="00022D80">
        <w:rPr>
          <w:rFonts w:ascii="Angsana New" w:hAnsi="Angsana New"/>
          <w:sz w:val="30"/>
          <w:szCs w:val="30"/>
          <w:cs/>
          <w:lang w:val="th-TH"/>
        </w:rPr>
        <w:tab/>
        <w:t>เงินลงทุนใน</w:t>
      </w:r>
      <w:r w:rsidR="004B49FE" w:rsidRPr="00022D80">
        <w:rPr>
          <w:rFonts w:ascii="Angsana New" w:hAnsi="Angsana New"/>
          <w:sz w:val="30"/>
          <w:szCs w:val="30"/>
          <w:cs/>
          <w:lang w:val="th-TH"/>
        </w:rPr>
        <w:t>ก</w:t>
      </w:r>
      <w:r w:rsidR="004B49FE" w:rsidRPr="00022D80">
        <w:rPr>
          <w:rFonts w:ascii="Angsana New" w:hAnsi="Angsana New" w:hint="cs"/>
          <w:sz w:val="30"/>
          <w:szCs w:val="30"/>
          <w:cs/>
          <w:lang w:val="th-TH"/>
        </w:rPr>
        <w:t>ารร่วมค้า</w:t>
      </w:r>
    </w:p>
    <w:p w:rsidR="008657EC" w:rsidRDefault="008657EC" w:rsidP="00865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color w:val="FF00FF"/>
          <w:sz w:val="24"/>
          <w:szCs w:val="24"/>
        </w:rPr>
      </w:pPr>
    </w:p>
    <w:tbl>
      <w:tblPr>
        <w:tblW w:w="9289" w:type="dxa"/>
        <w:tblInd w:w="450" w:type="dxa"/>
        <w:tblLayout w:type="fixed"/>
        <w:tblLook w:val="0000"/>
      </w:tblPr>
      <w:tblGrid>
        <w:gridCol w:w="3257"/>
        <w:gridCol w:w="269"/>
        <w:gridCol w:w="1260"/>
        <w:gridCol w:w="269"/>
        <w:gridCol w:w="1263"/>
        <w:gridCol w:w="269"/>
        <w:gridCol w:w="1178"/>
        <w:gridCol w:w="277"/>
        <w:gridCol w:w="1247"/>
      </w:tblGrid>
      <w:tr w:rsidR="008657EC" w:rsidRPr="008C010D" w:rsidTr="008A0B19">
        <w:trPr>
          <w:cantSplit/>
        </w:trPr>
        <w:tc>
          <w:tcPr>
            <w:tcW w:w="1753" w:type="pct"/>
          </w:tcPr>
          <w:p w:rsidR="008657EC" w:rsidRPr="008C010D" w:rsidRDefault="008657EC" w:rsidP="004E6FC0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8657EC" w:rsidRPr="008C010D" w:rsidRDefault="008657EC" w:rsidP="004E6FC0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3" w:type="pct"/>
            <w:gridSpan w:val="3"/>
          </w:tcPr>
          <w:p w:rsidR="008657EC" w:rsidRPr="008C010D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</w:t>
            </w: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แสดงเงินลงทุน</w:t>
            </w:r>
          </w:p>
        </w:tc>
        <w:tc>
          <w:tcPr>
            <w:tcW w:w="145" w:type="pct"/>
          </w:tcPr>
          <w:p w:rsidR="008657EC" w:rsidRPr="008C010D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pct"/>
            <w:gridSpan w:val="3"/>
          </w:tcPr>
          <w:p w:rsidR="008657EC" w:rsidRPr="008C010D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657EC" w:rsidRPr="008C010D" w:rsidTr="008A0B19">
        <w:trPr>
          <w:cantSplit/>
        </w:trPr>
        <w:tc>
          <w:tcPr>
            <w:tcW w:w="1753" w:type="pct"/>
          </w:tcPr>
          <w:p w:rsidR="008657EC" w:rsidRPr="008C010D" w:rsidRDefault="008657EC" w:rsidP="004E6FC0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</w:t>
            </w:r>
            <w:r w:rsidRPr="008C01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8C01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45" w:type="pct"/>
          </w:tcPr>
          <w:p w:rsidR="008657EC" w:rsidRPr="008C010D" w:rsidRDefault="008657EC" w:rsidP="004E6FC0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3" w:type="pct"/>
            <w:gridSpan w:val="3"/>
          </w:tcPr>
          <w:p w:rsidR="008657EC" w:rsidRPr="008C010D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45" w:type="pct"/>
          </w:tcPr>
          <w:p w:rsidR="008657EC" w:rsidRPr="008C010D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pct"/>
            <w:gridSpan w:val="3"/>
          </w:tcPr>
          <w:p w:rsidR="008657EC" w:rsidRPr="008C010D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57EC" w:rsidRPr="008C010D" w:rsidTr="008A0B19">
        <w:trPr>
          <w:cantSplit/>
          <w:trHeight w:val="80"/>
        </w:trPr>
        <w:tc>
          <w:tcPr>
            <w:tcW w:w="1753" w:type="pct"/>
          </w:tcPr>
          <w:p w:rsidR="008657EC" w:rsidRPr="008C010D" w:rsidRDefault="008657EC" w:rsidP="008657E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C01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 3</w:t>
            </w:r>
            <w:r w:rsidRPr="008C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5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5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45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9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8657EC" w:rsidRPr="008C010D" w:rsidTr="008A0B19">
        <w:trPr>
          <w:cantSplit/>
        </w:trPr>
        <w:tc>
          <w:tcPr>
            <w:tcW w:w="1753" w:type="pct"/>
          </w:tcPr>
          <w:p w:rsidR="008657EC" w:rsidRPr="008C010D" w:rsidRDefault="008657EC" w:rsidP="008657E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02" w:type="pct"/>
            <w:gridSpan w:val="7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57EC" w:rsidRPr="008C010D" w:rsidTr="008A0B19">
        <w:trPr>
          <w:cantSplit/>
        </w:trPr>
        <w:tc>
          <w:tcPr>
            <w:tcW w:w="1753" w:type="pct"/>
          </w:tcPr>
          <w:p w:rsidR="008657EC" w:rsidRPr="008C010D" w:rsidRDefault="008657EC" w:rsidP="008657EC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 w:eastAsia="en-US"/>
              </w:rPr>
            </w:pPr>
            <w:r w:rsidRPr="008C010D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8C010D"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  <w:t xml:space="preserve">1 </w:t>
            </w:r>
            <w:r w:rsidRPr="008C010D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 w:eastAsia="en-US"/>
              </w:rPr>
              <w:t>มกราคม</w:t>
            </w:r>
          </w:p>
        </w:tc>
        <w:tc>
          <w:tcPr>
            <w:tcW w:w="145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5"/>
              <w:jc w:val="center"/>
              <w:rPr>
                <w:rFonts w:ascii="Angsana New" w:hAnsi="Angsana New"/>
                <w:i/>
                <w:iCs/>
                <w:color w:val="FF00FF"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:rsidR="008657EC" w:rsidRPr="008C010D" w:rsidRDefault="007833AD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465,153</w:t>
            </w:r>
          </w:p>
        </w:tc>
        <w:tc>
          <w:tcPr>
            <w:tcW w:w="145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0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275,770</w:t>
            </w:r>
          </w:p>
        </w:tc>
        <w:tc>
          <w:tcPr>
            <w:tcW w:w="145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4" w:type="pct"/>
          </w:tcPr>
          <w:p w:rsidR="008657EC" w:rsidRPr="008C010D" w:rsidRDefault="007833AD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457,438</w:t>
            </w:r>
          </w:p>
        </w:tc>
        <w:tc>
          <w:tcPr>
            <w:tcW w:w="149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70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300,538</w:t>
            </w:r>
          </w:p>
        </w:tc>
      </w:tr>
      <w:tr w:rsidR="008657EC" w:rsidRPr="008C010D" w:rsidTr="008A0B19">
        <w:trPr>
          <w:cantSplit/>
        </w:trPr>
        <w:tc>
          <w:tcPr>
            <w:tcW w:w="1753" w:type="pct"/>
          </w:tcPr>
          <w:p w:rsidR="008657EC" w:rsidRPr="008C010D" w:rsidRDefault="008657EC" w:rsidP="00886243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en-US" w:eastAsia="en-US"/>
              </w:rPr>
              <w:t>ซื้อเงินลงทุน</w:t>
            </w:r>
          </w:p>
        </w:tc>
        <w:tc>
          <w:tcPr>
            <w:tcW w:w="145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5"/>
              <w:jc w:val="center"/>
              <w:rPr>
                <w:rFonts w:ascii="Angsana New" w:hAnsi="Angsana New"/>
                <w:i/>
                <w:iCs/>
                <w:color w:val="FF00FF"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:rsidR="008657EC" w:rsidRPr="008C010D" w:rsidRDefault="007833AD" w:rsidP="007833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0" w:type="pct"/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41,100</w:t>
            </w:r>
          </w:p>
        </w:tc>
        <w:tc>
          <w:tcPr>
            <w:tcW w:w="145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4" w:type="pct"/>
          </w:tcPr>
          <w:p w:rsidR="008657EC" w:rsidRPr="008C010D" w:rsidRDefault="007833AD" w:rsidP="0078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70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41,100</w:t>
            </w:r>
          </w:p>
        </w:tc>
      </w:tr>
      <w:tr w:rsidR="008657EC" w:rsidRPr="008C010D" w:rsidTr="008A0B19">
        <w:trPr>
          <w:cantSplit/>
        </w:trPr>
        <w:tc>
          <w:tcPr>
            <w:tcW w:w="1753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8C010D">
              <w:rPr>
                <w:rFonts w:ascii="Angsana New" w:hAnsi="Angsana New"/>
                <w:sz w:val="30"/>
                <w:szCs w:val="30"/>
                <w:cs/>
              </w:rPr>
              <w:t>จากเงิน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</w:t>
            </w:r>
          </w:p>
        </w:tc>
        <w:tc>
          <w:tcPr>
            <w:tcW w:w="145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olor w:val="FF00FF"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0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4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70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57EC" w:rsidRPr="008C010D" w:rsidTr="008A0B19">
        <w:trPr>
          <w:cantSplit/>
        </w:trPr>
        <w:tc>
          <w:tcPr>
            <w:tcW w:w="1753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45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FF00FF"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:rsidR="008657EC" w:rsidRPr="008C010D" w:rsidRDefault="007833AD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86,574</w:t>
            </w:r>
          </w:p>
        </w:tc>
        <w:tc>
          <w:tcPr>
            <w:tcW w:w="145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0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4,057</w:t>
            </w:r>
          </w:p>
        </w:tc>
        <w:tc>
          <w:tcPr>
            <w:tcW w:w="145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4" w:type="pct"/>
          </w:tcPr>
          <w:p w:rsidR="008657EC" w:rsidRPr="008C010D" w:rsidRDefault="007833AD" w:rsidP="00783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70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57EC" w:rsidRPr="008C010D" w:rsidTr="008A0B19">
        <w:trPr>
          <w:cantSplit/>
        </w:trPr>
        <w:tc>
          <w:tcPr>
            <w:tcW w:w="1753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8C010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5"/>
              <w:jc w:val="center"/>
              <w:rPr>
                <w:rFonts w:ascii="Angsana New" w:hAnsi="Angsana New"/>
                <w:i/>
                <w:iCs/>
                <w:color w:val="FF00FF"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8657EC" w:rsidRPr="008C010D" w:rsidRDefault="007833AD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551,727</w:t>
            </w:r>
          </w:p>
        </w:tc>
        <w:tc>
          <w:tcPr>
            <w:tcW w:w="145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8657EC" w:rsidRPr="008C010D" w:rsidRDefault="008657EC" w:rsidP="008657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320,927</w:t>
            </w:r>
          </w:p>
        </w:tc>
        <w:tc>
          <w:tcPr>
            <w:tcW w:w="145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8657EC" w:rsidRPr="008C010D" w:rsidRDefault="007833AD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457,438</w:t>
            </w:r>
          </w:p>
        </w:tc>
        <w:tc>
          <w:tcPr>
            <w:tcW w:w="149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341,638</w:t>
            </w:r>
          </w:p>
        </w:tc>
      </w:tr>
    </w:tbl>
    <w:p w:rsidR="004A6E9C" w:rsidRDefault="004A6E9C" w:rsidP="00AB1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396F66" w:rsidRPr="008C010D" w:rsidRDefault="00396F66" w:rsidP="00AB1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color w:val="FF00FF"/>
          <w:sz w:val="24"/>
          <w:szCs w:val="24"/>
        </w:rPr>
      </w:pPr>
    </w:p>
    <w:p w:rsidR="00BC4A81" w:rsidRPr="008C010D" w:rsidRDefault="00BC4A81" w:rsidP="00AB1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color w:val="FF00FF"/>
          <w:sz w:val="30"/>
          <w:szCs w:val="30"/>
          <w:cs/>
        </w:rPr>
        <w:sectPr w:rsidR="00BC4A81" w:rsidRPr="008C010D" w:rsidSect="0011078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677" w:gutter="0"/>
          <w:pgNumType w:start="14"/>
          <w:cols w:space="720"/>
        </w:sectPr>
      </w:pPr>
    </w:p>
    <w:p w:rsidR="00B44DBA" w:rsidRPr="008C010D" w:rsidRDefault="00B44DBA" w:rsidP="00B4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 w:rsidRPr="008C010D">
        <w:rPr>
          <w:rFonts w:ascii="Angsana New" w:hAnsi="Angsana New" w:hint="cs"/>
          <w:sz w:val="30"/>
          <w:szCs w:val="30"/>
          <w:cs/>
        </w:rPr>
        <w:t>ใน</w:t>
      </w:r>
      <w:r w:rsidR="00B053BC" w:rsidRPr="008C010D">
        <w:rPr>
          <w:rFonts w:ascii="Angsana New" w:hAnsi="Angsana New"/>
          <w:sz w:val="30"/>
          <w:szCs w:val="30"/>
          <w:cs/>
        </w:rPr>
        <w:t>ก</w:t>
      </w:r>
      <w:r w:rsidR="00B053BC" w:rsidRPr="008C010D">
        <w:rPr>
          <w:rFonts w:ascii="Angsana New" w:hAnsi="Angsana New" w:hint="cs"/>
          <w:sz w:val="30"/>
          <w:szCs w:val="30"/>
          <w:cs/>
        </w:rPr>
        <w:t>ารร่วมค้า</w:t>
      </w:r>
      <w:r w:rsidRPr="008C010D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18634A">
        <w:rPr>
          <w:rFonts w:ascii="Angsana New" w:hAnsi="Angsana New" w:hint="cs"/>
          <w:sz w:val="30"/>
          <w:szCs w:val="30"/>
          <w:cs/>
        </w:rPr>
        <w:t xml:space="preserve">30 </w:t>
      </w:r>
      <w:r w:rsidR="008657EC">
        <w:rPr>
          <w:rFonts w:ascii="Angsana New" w:hAnsi="Angsana New" w:hint="cs"/>
          <w:sz w:val="30"/>
          <w:szCs w:val="30"/>
          <w:cs/>
        </w:rPr>
        <w:t>กันยายน</w:t>
      </w:r>
      <w:r w:rsidR="004A6E9C">
        <w:rPr>
          <w:rFonts w:ascii="Angsana New" w:hAnsi="Angsana New" w:hint="cs"/>
          <w:sz w:val="30"/>
          <w:szCs w:val="30"/>
          <w:cs/>
        </w:rPr>
        <w:t xml:space="preserve"> 2560 </w:t>
      </w:r>
      <w:r w:rsidRPr="008C010D">
        <w:rPr>
          <w:rFonts w:ascii="Angsana New" w:hAnsi="Angsana New"/>
          <w:sz w:val="30"/>
          <w:szCs w:val="30"/>
          <w:cs/>
        </w:rPr>
        <w:t xml:space="preserve">และ </w:t>
      </w:r>
      <w:r w:rsidR="003D474E" w:rsidRPr="008C010D">
        <w:rPr>
          <w:rFonts w:ascii="Angsana New" w:hAnsi="Angsana New"/>
          <w:sz w:val="30"/>
          <w:szCs w:val="30"/>
        </w:rPr>
        <w:t xml:space="preserve">31 </w:t>
      </w:r>
      <w:r w:rsidR="003D474E"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>25</w:t>
      </w:r>
      <w:r w:rsidRPr="008C010D">
        <w:rPr>
          <w:rFonts w:ascii="Angsana New" w:hAnsi="Angsana New"/>
          <w:sz w:val="30"/>
          <w:szCs w:val="30"/>
          <w:cs/>
        </w:rPr>
        <w:t>5</w:t>
      </w:r>
      <w:r w:rsidR="004A6E9C">
        <w:rPr>
          <w:rFonts w:ascii="Angsana New" w:hAnsi="Angsana New" w:hint="cs"/>
          <w:sz w:val="30"/>
          <w:szCs w:val="30"/>
          <w:cs/>
        </w:rPr>
        <w:t xml:space="preserve">9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="003D474E" w:rsidRPr="008C010D">
        <w:rPr>
          <w:rFonts w:ascii="Angsana New" w:hAnsi="Angsana New" w:hint="cs"/>
          <w:sz w:val="30"/>
          <w:szCs w:val="30"/>
          <w:cs/>
        </w:rPr>
        <w:t>งวด</w:t>
      </w:r>
      <w:r w:rsidR="008657EC">
        <w:rPr>
          <w:rFonts w:ascii="Angsana New" w:hAnsi="Angsana New" w:hint="cs"/>
          <w:sz w:val="30"/>
          <w:szCs w:val="30"/>
          <w:cs/>
        </w:rPr>
        <w:t>เก้า</w:t>
      </w:r>
      <w:r w:rsidR="0018634A">
        <w:rPr>
          <w:rFonts w:ascii="Angsana New" w:hAnsi="Angsana New" w:hint="cs"/>
          <w:sz w:val="30"/>
          <w:szCs w:val="30"/>
          <w:cs/>
        </w:rPr>
        <w:t>เดือน</w:t>
      </w:r>
      <w:r w:rsidR="00F6141B" w:rsidRPr="008C010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18634A">
        <w:rPr>
          <w:rFonts w:ascii="Angsana New" w:hAnsi="Angsana New" w:hint="cs"/>
          <w:sz w:val="30"/>
          <w:szCs w:val="30"/>
          <w:cs/>
        </w:rPr>
        <w:t xml:space="preserve">30 </w:t>
      </w:r>
      <w:r w:rsidR="008657EC">
        <w:rPr>
          <w:rFonts w:ascii="Angsana New" w:hAnsi="Angsana New" w:hint="cs"/>
          <w:sz w:val="30"/>
          <w:szCs w:val="30"/>
          <w:cs/>
        </w:rPr>
        <w:t>กันยายน</w:t>
      </w:r>
      <w:r w:rsidR="004A6E9C">
        <w:rPr>
          <w:rFonts w:ascii="Angsana New" w:hAnsi="Angsana New" w:hint="cs"/>
          <w:sz w:val="30"/>
          <w:szCs w:val="30"/>
          <w:cs/>
        </w:rPr>
        <w:t xml:space="preserve"> 2560 และ 2559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:rsidR="00B44DBA" w:rsidRPr="008C010D" w:rsidRDefault="00B44DBA" w:rsidP="00B415E8">
      <w:pPr>
        <w:pStyle w:val="FSBlank"/>
      </w:pPr>
    </w:p>
    <w:tbl>
      <w:tblPr>
        <w:tblW w:w="14062" w:type="dxa"/>
        <w:tblInd w:w="450" w:type="dxa"/>
        <w:tblLayout w:type="fixed"/>
        <w:tblLook w:val="0000"/>
      </w:tblPr>
      <w:tblGrid>
        <w:gridCol w:w="1818"/>
        <w:gridCol w:w="898"/>
        <w:gridCol w:w="899"/>
        <w:gridCol w:w="1209"/>
        <w:gridCol w:w="236"/>
        <w:gridCol w:w="1204"/>
        <w:gridCol w:w="1125"/>
        <w:gridCol w:w="270"/>
        <w:gridCol w:w="1125"/>
        <w:gridCol w:w="270"/>
        <w:gridCol w:w="1134"/>
        <w:gridCol w:w="270"/>
        <w:gridCol w:w="1116"/>
        <w:gridCol w:w="236"/>
        <w:gridCol w:w="1008"/>
        <w:gridCol w:w="236"/>
        <w:gridCol w:w="1008"/>
      </w:tblGrid>
      <w:tr w:rsidR="00A470C4" w:rsidRPr="008C010D" w:rsidTr="00C23FAD">
        <w:tc>
          <w:tcPr>
            <w:tcW w:w="1818" w:type="dxa"/>
          </w:tcPr>
          <w:p w:rsidR="00A470C4" w:rsidRPr="008C010D" w:rsidRDefault="00A470C4" w:rsidP="0000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7" w:type="dxa"/>
            <w:gridSpan w:val="2"/>
          </w:tcPr>
          <w:p w:rsidR="00A470C4" w:rsidRPr="008C010D" w:rsidRDefault="00A470C4" w:rsidP="0000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649" w:type="dxa"/>
            <w:gridSpan w:val="3"/>
          </w:tcPr>
          <w:p w:rsidR="00A470C4" w:rsidRPr="008C010D" w:rsidRDefault="00A470C4" w:rsidP="0000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A470C4" w:rsidRPr="008C010D" w:rsidRDefault="00A470C4" w:rsidP="0000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470C4" w:rsidRPr="008C010D" w:rsidRDefault="00A470C4" w:rsidP="0000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A470C4" w:rsidRPr="008C010D" w:rsidRDefault="00A470C4" w:rsidP="0000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470C4" w:rsidRPr="008C010D" w:rsidRDefault="00A470C4" w:rsidP="0000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2" w:type="dxa"/>
            <w:gridSpan w:val="3"/>
          </w:tcPr>
          <w:p w:rsidR="00A470C4" w:rsidRPr="008C010D" w:rsidRDefault="00031DD2" w:rsidP="0003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เงินปันผลรับสำหรับงวด</w:t>
            </w:r>
          </w:p>
        </w:tc>
      </w:tr>
      <w:tr w:rsidR="00A470C4" w:rsidRPr="008C010D" w:rsidTr="00C23FAD">
        <w:tc>
          <w:tcPr>
            <w:tcW w:w="1818" w:type="dxa"/>
          </w:tcPr>
          <w:p w:rsidR="00A470C4" w:rsidRPr="008C010D" w:rsidRDefault="00A470C4" w:rsidP="00A47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7" w:type="dxa"/>
            <w:gridSpan w:val="2"/>
          </w:tcPr>
          <w:p w:rsidR="00A470C4" w:rsidRPr="008C010D" w:rsidRDefault="00A470C4" w:rsidP="00A47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649" w:type="dxa"/>
            <w:gridSpan w:val="3"/>
          </w:tcPr>
          <w:p w:rsidR="00A470C4" w:rsidRPr="008C010D" w:rsidRDefault="00A470C4" w:rsidP="00A47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520" w:type="dxa"/>
            <w:gridSpan w:val="3"/>
          </w:tcPr>
          <w:p w:rsidR="00A470C4" w:rsidRPr="008C010D" w:rsidRDefault="00A470C4" w:rsidP="00A47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A470C4" w:rsidRPr="008C010D" w:rsidRDefault="00A470C4" w:rsidP="00A47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A470C4" w:rsidRPr="008C010D" w:rsidRDefault="00A470C4" w:rsidP="00A47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36" w:type="dxa"/>
          </w:tcPr>
          <w:p w:rsidR="00A470C4" w:rsidRPr="008C010D" w:rsidRDefault="00A470C4" w:rsidP="00A47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2" w:type="dxa"/>
            <w:gridSpan w:val="3"/>
          </w:tcPr>
          <w:p w:rsidR="00A470C4" w:rsidRPr="008C010D" w:rsidRDefault="004010AE" w:rsidP="00A47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031DD2" w:rsidRPr="008C010D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18634A" w:rsidRPr="008C010D" w:rsidTr="00C23FAD">
        <w:tc>
          <w:tcPr>
            <w:tcW w:w="1818" w:type="dxa"/>
          </w:tcPr>
          <w:p w:rsidR="0018634A" w:rsidRPr="008C010D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8" w:type="dxa"/>
          </w:tcPr>
          <w:p w:rsidR="0018634A" w:rsidRPr="008C010D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899" w:type="dxa"/>
          </w:tcPr>
          <w:p w:rsidR="0018634A" w:rsidRPr="008C010D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</w:p>
        </w:tc>
        <w:tc>
          <w:tcPr>
            <w:tcW w:w="1209" w:type="dxa"/>
          </w:tcPr>
          <w:p w:rsidR="0018634A" w:rsidRPr="008C010D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236" w:type="dxa"/>
          </w:tcPr>
          <w:p w:rsidR="0018634A" w:rsidRPr="008C010D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18634A" w:rsidRPr="008C010D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</w:p>
        </w:tc>
        <w:tc>
          <w:tcPr>
            <w:tcW w:w="1125" w:type="dxa"/>
          </w:tcPr>
          <w:p w:rsidR="0018634A" w:rsidRPr="008C010D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270" w:type="dxa"/>
          </w:tcPr>
          <w:p w:rsidR="0018634A" w:rsidRPr="008C010D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:rsidR="0018634A" w:rsidRPr="008C010D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</w:p>
        </w:tc>
        <w:tc>
          <w:tcPr>
            <w:tcW w:w="270" w:type="dxa"/>
          </w:tcPr>
          <w:p w:rsidR="0018634A" w:rsidRPr="008C010D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8634A" w:rsidRPr="008C010D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270" w:type="dxa"/>
          </w:tcPr>
          <w:p w:rsidR="0018634A" w:rsidRPr="008C010D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:rsidR="0018634A" w:rsidRPr="008C010D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</w:p>
        </w:tc>
        <w:tc>
          <w:tcPr>
            <w:tcW w:w="236" w:type="dxa"/>
          </w:tcPr>
          <w:p w:rsidR="0018634A" w:rsidRPr="008C010D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18634A" w:rsidRPr="008C010D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236" w:type="dxa"/>
          </w:tcPr>
          <w:p w:rsidR="0018634A" w:rsidRPr="008C010D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18634A" w:rsidRPr="008C010D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</w:tr>
      <w:tr w:rsidR="008657EC" w:rsidRPr="008C010D" w:rsidTr="00C23FAD">
        <w:tc>
          <w:tcPr>
            <w:tcW w:w="1818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8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99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09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5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657EC" w:rsidRPr="008C010D" w:rsidTr="00C23FAD">
        <w:tc>
          <w:tcPr>
            <w:tcW w:w="1818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8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899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209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125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8657EC" w:rsidRPr="008C010D" w:rsidTr="00C23FAD">
        <w:tc>
          <w:tcPr>
            <w:tcW w:w="1818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7" w:type="dxa"/>
            <w:gridSpan w:val="2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447" w:type="dxa"/>
            <w:gridSpan w:val="14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57EC" w:rsidRPr="008C010D" w:rsidTr="00C23FAD">
        <w:tc>
          <w:tcPr>
            <w:tcW w:w="1818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</w:t>
            </w:r>
          </w:p>
        </w:tc>
        <w:tc>
          <w:tcPr>
            <w:tcW w:w="898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9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57EC" w:rsidRPr="00490C5E" w:rsidTr="00C23FAD">
        <w:tc>
          <w:tcPr>
            <w:tcW w:w="1818" w:type="dxa"/>
          </w:tcPr>
          <w:p w:rsidR="008657EC" w:rsidRPr="00490C5E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0C5E">
              <w:rPr>
                <w:rFonts w:ascii="Angsana New" w:hAnsi="Angsana New"/>
                <w:sz w:val="30"/>
                <w:szCs w:val="30"/>
                <w:cs/>
              </w:rPr>
              <w:t>นวนคร จำกัด</w:t>
            </w:r>
          </w:p>
        </w:tc>
        <w:tc>
          <w:tcPr>
            <w:tcW w:w="898" w:type="dxa"/>
          </w:tcPr>
          <w:p w:rsidR="008657EC" w:rsidRPr="00490C5E" w:rsidRDefault="008A2EB8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C5E">
              <w:rPr>
                <w:rFonts w:ascii="Angsana New" w:hAnsi="Angsana New" w:hint="cs"/>
                <w:sz w:val="30"/>
                <w:szCs w:val="30"/>
                <w:cs/>
              </w:rPr>
              <w:t>29.99</w:t>
            </w:r>
          </w:p>
        </w:tc>
        <w:tc>
          <w:tcPr>
            <w:tcW w:w="899" w:type="dxa"/>
          </w:tcPr>
          <w:p w:rsidR="008657EC" w:rsidRPr="00490C5E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C5E">
              <w:rPr>
                <w:rFonts w:ascii="Angsana New" w:hAnsi="Angsana New" w:hint="cs"/>
                <w:sz w:val="30"/>
                <w:szCs w:val="30"/>
                <w:cs/>
              </w:rPr>
              <w:t>29.99</w:t>
            </w:r>
          </w:p>
        </w:tc>
        <w:tc>
          <w:tcPr>
            <w:tcW w:w="1209" w:type="dxa"/>
          </w:tcPr>
          <w:p w:rsidR="008657EC" w:rsidRPr="00490C5E" w:rsidRDefault="008A2EB8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C5E">
              <w:rPr>
                <w:rFonts w:ascii="Angsana New" w:hAnsi="Angsana New"/>
                <w:sz w:val="30"/>
                <w:szCs w:val="30"/>
              </w:rPr>
              <w:t>1,525,000</w:t>
            </w:r>
          </w:p>
        </w:tc>
        <w:tc>
          <w:tcPr>
            <w:tcW w:w="236" w:type="dxa"/>
          </w:tcPr>
          <w:p w:rsidR="008657EC" w:rsidRPr="00490C5E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8657EC" w:rsidRPr="00490C5E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C5E">
              <w:rPr>
                <w:rFonts w:ascii="Angsana New" w:hAnsi="Angsana New"/>
                <w:sz w:val="30"/>
                <w:szCs w:val="30"/>
              </w:rPr>
              <w:t>1,525,000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8657EC" w:rsidRPr="00490C5E" w:rsidRDefault="008A2EB8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457,438</w:t>
            </w:r>
          </w:p>
        </w:tc>
        <w:tc>
          <w:tcPr>
            <w:tcW w:w="270" w:type="dxa"/>
          </w:tcPr>
          <w:p w:rsidR="008657EC" w:rsidRPr="00490C5E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8657EC" w:rsidRPr="00490C5E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0C5E">
              <w:rPr>
                <w:rFonts w:ascii="Angsana New" w:hAnsi="Angsana New"/>
                <w:sz w:val="30"/>
                <w:szCs w:val="30"/>
              </w:rPr>
              <w:t>457,438</w:t>
            </w:r>
          </w:p>
        </w:tc>
        <w:tc>
          <w:tcPr>
            <w:tcW w:w="270" w:type="dxa"/>
          </w:tcPr>
          <w:p w:rsidR="008657EC" w:rsidRPr="00490C5E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57EC" w:rsidRPr="00490C5E" w:rsidRDefault="008A2EB8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551,727</w:t>
            </w:r>
          </w:p>
        </w:tc>
        <w:tc>
          <w:tcPr>
            <w:tcW w:w="270" w:type="dxa"/>
          </w:tcPr>
          <w:p w:rsidR="008657EC" w:rsidRPr="00490C5E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8657EC" w:rsidRPr="00490C5E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 w:rsidRPr="00490C5E">
              <w:rPr>
                <w:rFonts w:ascii="Angsana New" w:hAnsi="Angsana New"/>
                <w:sz w:val="30"/>
                <w:szCs w:val="30"/>
              </w:rPr>
              <w:t>465,153</w:t>
            </w:r>
          </w:p>
        </w:tc>
        <w:tc>
          <w:tcPr>
            <w:tcW w:w="236" w:type="dxa"/>
          </w:tcPr>
          <w:p w:rsidR="008657EC" w:rsidRPr="00490C5E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8657EC" w:rsidRPr="00490C5E" w:rsidRDefault="008A2EB8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657EC" w:rsidRPr="00490C5E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8657EC" w:rsidRPr="00490C5E" w:rsidRDefault="00CA65A9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57EC" w:rsidRPr="008C010D" w:rsidTr="00C23FAD">
        <w:tc>
          <w:tcPr>
            <w:tcW w:w="1818" w:type="dxa"/>
          </w:tcPr>
          <w:p w:rsidR="008657EC" w:rsidRPr="00490C5E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0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8" w:type="dxa"/>
          </w:tcPr>
          <w:p w:rsidR="008657EC" w:rsidRPr="00490C5E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</w:tcPr>
          <w:p w:rsidR="008657EC" w:rsidRPr="00490C5E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</w:tcPr>
          <w:p w:rsidR="008657EC" w:rsidRPr="00490C5E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657EC" w:rsidRPr="00490C5E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:rsidR="008657EC" w:rsidRPr="00490C5E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8657EC" w:rsidRPr="00490C5E" w:rsidRDefault="008A2EB8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457,438</w:t>
            </w:r>
          </w:p>
        </w:tc>
        <w:tc>
          <w:tcPr>
            <w:tcW w:w="270" w:type="dxa"/>
          </w:tcPr>
          <w:p w:rsidR="008657EC" w:rsidRPr="00490C5E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8657EC" w:rsidRPr="00490C5E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C5E">
              <w:rPr>
                <w:rFonts w:ascii="Angsana New" w:hAnsi="Angsana New"/>
                <w:b/>
                <w:bCs/>
                <w:sz w:val="30"/>
                <w:szCs w:val="30"/>
              </w:rPr>
              <w:t>457,438</w:t>
            </w:r>
          </w:p>
        </w:tc>
        <w:tc>
          <w:tcPr>
            <w:tcW w:w="270" w:type="dxa"/>
          </w:tcPr>
          <w:p w:rsidR="008657EC" w:rsidRPr="00490C5E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8657EC" w:rsidRPr="00490C5E" w:rsidRDefault="008A2EB8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551,727</w:t>
            </w:r>
          </w:p>
        </w:tc>
        <w:tc>
          <w:tcPr>
            <w:tcW w:w="270" w:type="dxa"/>
          </w:tcPr>
          <w:p w:rsidR="008657EC" w:rsidRPr="00490C5E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8657EC" w:rsidRPr="00490C5E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C5E">
              <w:rPr>
                <w:rFonts w:ascii="Angsana New" w:hAnsi="Angsana New"/>
                <w:b/>
                <w:bCs/>
                <w:sz w:val="30"/>
                <w:szCs w:val="30"/>
              </w:rPr>
              <w:t>465,153</w:t>
            </w:r>
          </w:p>
        </w:tc>
        <w:tc>
          <w:tcPr>
            <w:tcW w:w="236" w:type="dxa"/>
          </w:tcPr>
          <w:p w:rsidR="008657EC" w:rsidRPr="00490C5E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8657EC" w:rsidRPr="00490C5E" w:rsidRDefault="008A2EB8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657EC" w:rsidRPr="00490C5E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8657EC" w:rsidRPr="00490C5E" w:rsidRDefault="00CA65A9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A470C4" w:rsidRPr="008C010D" w:rsidRDefault="00A470C4" w:rsidP="00B415E8">
      <w:pPr>
        <w:pStyle w:val="FSBlank"/>
      </w:pPr>
    </w:p>
    <w:p w:rsidR="00346F2E" w:rsidRPr="008C010D" w:rsidRDefault="00346F2E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 w:hint="cs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:rsidR="00346F2E" w:rsidRPr="008C010D" w:rsidRDefault="00346F2E" w:rsidP="00B415E8">
      <w:pPr>
        <w:pStyle w:val="FSBlank"/>
      </w:pPr>
    </w:p>
    <w:p w:rsidR="00346F2E" w:rsidRPr="008C010D" w:rsidRDefault="00346F2E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 w:hint="cs"/>
          <w:sz w:val="30"/>
          <w:szCs w:val="30"/>
          <w:cs/>
        </w:rPr>
        <w:t>บริษัทได้นำใบหุ้นของบริษัท ผลิตไฟฟ้า นวนคร จำกัด ทั้งหมดข้างต้นไปค้ำประกันเงินกู้ของการร่วมค้าดังกล่าวตามเงื่อนไขที่ระบุไว้ในสัญญาจำนำหุ้น</w:t>
      </w:r>
    </w:p>
    <w:p w:rsidR="00346F2E" w:rsidRPr="008C010D" w:rsidRDefault="00346F2E" w:rsidP="00B415E8">
      <w:pPr>
        <w:pStyle w:val="FSBlank"/>
      </w:pPr>
    </w:p>
    <w:p w:rsidR="00346F2E" w:rsidRPr="008C010D" w:rsidRDefault="00346F2E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 w:hint="cs"/>
          <w:sz w:val="30"/>
          <w:szCs w:val="30"/>
          <w:cs/>
        </w:rPr>
        <w:t>การร่วมค้าเป็นกิจการที่จัดตั้งในประเทศไทยและดำเนินธุรกิจเกี่ยวกับการผลิตและจำหน่ายพลังงานไฟฟ้าและไอน้ำในประเทศไทย</w:t>
      </w:r>
    </w:p>
    <w:p w:rsidR="00A470C4" w:rsidRPr="008C010D" w:rsidRDefault="00A470C4" w:rsidP="00B4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4"/>
          <w:szCs w:val="24"/>
        </w:rPr>
      </w:pPr>
    </w:p>
    <w:p w:rsidR="00E05AD9" w:rsidRPr="008C010D" w:rsidRDefault="00E05AD9" w:rsidP="008346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color w:val="FF00FF"/>
          <w:sz w:val="24"/>
          <w:szCs w:val="24"/>
        </w:rPr>
      </w:pPr>
    </w:p>
    <w:p w:rsidR="00E05AD9" w:rsidRPr="008C010D" w:rsidRDefault="00E05AD9" w:rsidP="008346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color w:val="FF00FF"/>
          <w:sz w:val="24"/>
          <w:szCs w:val="24"/>
        </w:rPr>
      </w:pPr>
    </w:p>
    <w:p w:rsidR="00E05AD9" w:rsidRPr="008C010D" w:rsidRDefault="00E05AD9" w:rsidP="008346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color w:val="FF00FF"/>
          <w:sz w:val="24"/>
          <w:szCs w:val="24"/>
        </w:rPr>
      </w:pPr>
    </w:p>
    <w:p w:rsidR="00A83AE5" w:rsidRPr="008C010D" w:rsidRDefault="00A83AE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  <w:sectPr w:rsidR="00A83AE5" w:rsidRPr="008C010D" w:rsidSect="00E37970">
          <w:headerReference w:type="first" r:id="rId12"/>
          <w:footerReference w:type="first" r:id="rId13"/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:rsidR="00CC319F" w:rsidRPr="00022D80" w:rsidRDefault="00022D80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>7</w:t>
      </w:r>
      <w:r w:rsidR="00CC319F" w:rsidRPr="00022D80">
        <w:rPr>
          <w:rFonts w:ascii="Angsana New" w:hAnsi="Angsana New"/>
          <w:sz w:val="30"/>
          <w:szCs w:val="30"/>
          <w:cs/>
          <w:lang w:val="th-TH"/>
        </w:rPr>
        <w:tab/>
        <w:t>อสังหาริมทรัพย์เพื่อการลงทุน</w:t>
      </w:r>
    </w:p>
    <w:p w:rsidR="008657EC" w:rsidRDefault="008657EC" w:rsidP="00865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="Angsana New" w:hAnsi="Angsana New"/>
          <w:sz w:val="24"/>
          <w:szCs w:val="24"/>
        </w:rPr>
      </w:pPr>
    </w:p>
    <w:tbl>
      <w:tblPr>
        <w:tblW w:w="9288" w:type="dxa"/>
        <w:tblInd w:w="450" w:type="dxa"/>
        <w:tblLook w:val="01E0"/>
      </w:tblPr>
      <w:tblGrid>
        <w:gridCol w:w="5490"/>
        <w:gridCol w:w="1236"/>
        <w:gridCol w:w="1110"/>
        <w:gridCol w:w="269"/>
        <w:gridCol w:w="1183"/>
      </w:tblGrid>
      <w:tr w:rsidR="008657EC" w:rsidRPr="00AD5AF5" w:rsidTr="00F42590">
        <w:tc>
          <w:tcPr>
            <w:tcW w:w="5490" w:type="dxa"/>
          </w:tcPr>
          <w:p w:rsidR="008657EC" w:rsidRPr="00AD5AF5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AD5A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 3</w:t>
            </w:r>
            <w:r w:rsidRPr="00AD5A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AD5A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36" w:type="dxa"/>
          </w:tcPr>
          <w:p w:rsidR="008657EC" w:rsidRPr="00AD5AF5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:rsidR="008657EC" w:rsidRPr="00AD5AF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69" w:type="dxa"/>
          </w:tcPr>
          <w:p w:rsidR="008657EC" w:rsidRPr="00AD5AF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8657EC" w:rsidRPr="00AD5AF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8657EC" w:rsidRPr="00AD5AF5" w:rsidTr="00F42590">
        <w:tc>
          <w:tcPr>
            <w:tcW w:w="5490" w:type="dxa"/>
          </w:tcPr>
          <w:p w:rsidR="008657EC" w:rsidRPr="00AD5AF5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</w:tcPr>
          <w:p w:rsidR="008657EC" w:rsidRPr="00AD5AF5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62" w:type="dxa"/>
            <w:gridSpan w:val="3"/>
          </w:tcPr>
          <w:p w:rsidR="008657EC" w:rsidRPr="00AD5AF5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D5AF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57EC" w:rsidRPr="00AD5AF5" w:rsidTr="00F42590">
        <w:tc>
          <w:tcPr>
            <w:tcW w:w="5490" w:type="dxa"/>
          </w:tcPr>
          <w:p w:rsidR="008657EC" w:rsidRPr="00AD5AF5" w:rsidRDefault="008657EC" w:rsidP="004E6FC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D5A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6" w:type="dxa"/>
          </w:tcPr>
          <w:p w:rsidR="008657EC" w:rsidRPr="00AD5AF5" w:rsidRDefault="008657EC" w:rsidP="004E6F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8657EC" w:rsidRPr="00AD5AF5" w:rsidRDefault="008657EC" w:rsidP="004E6FC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:rsidR="008657EC" w:rsidRPr="00AD5AF5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:rsidR="008657EC" w:rsidRPr="00AD5AF5" w:rsidRDefault="008657EC" w:rsidP="004E6FC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657EC" w:rsidRPr="00AD5AF5" w:rsidTr="00F42590">
        <w:tc>
          <w:tcPr>
            <w:tcW w:w="5490" w:type="dxa"/>
          </w:tcPr>
          <w:p w:rsidR="008657EC" w:rsidRPr="00AD5AF5" w:rsidRDefault="008657EC" w:rsidP="008657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5A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D5AF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D5AF5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36" w:type="dxa"/>
          </w:tcPr>
          <w:p w:rsidR="008657EC" w:rsidRPr="00AD5AF5" w:rsidRDefault="008657EC" w:rsidP="008657E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:rsidR="008657EC" w:rsidRPr="00AD5AF5" w:rsidRDefault="008A2EB8" w:rsidP="008657E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295,943</w:t>
            </w:r>
          </w:p>
        </w:tc>
        <w:tc>
          <w:tcPr>
            <w:tcW w:w="269" w:type="dxa"/>
          </w:tcPr>
          <w:p w:rsidR="008657EC" w:rsidRPr="00AD5AF5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  <w:vAlign w:val="bottom"/>
          </w:tcPr>
          <w:p w:rsidR="008657EC" w:rsidRPr="00AD5AF5" w:rsidRDefault="008657EC" w:rsidP="008657E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292,834</w:t>
            </w:r>
          </w:p>
        </w:tc>
      </w:tr>
      <w:tr w:rsidR="008809AE" w:rsidRPr="00AD5AF5" w:rsidTr="00F42590">
        <w:tc>
          <w:tcPr>
            <w:tcW w:w="5490" w:type="dxa"/>
          </w:tcPr>
          <w:p w:rsidR="008809AE" w:rsidRPr="00AD5AF5" w:rsidRDefault="008809AE" w:rsidP="008809A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6" w:type="dxa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:rsidR="008809AE" w:rsidRPr="00AD5AF5" w:rsidRDefault="00042981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1,751</w:t>
            </w:r>
          </w:p>
        </w:tc>
        <w:tc>
          <w:tcPr>
            <w:tcW w:w="269" w:type="dxa"/>
          </w:tcPr>
          <w:p w:rsidR="008809AE" w:rsidRPr="00AD5AF5" w:rsidRDefault="008809AE" w:rsidP="0088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  <w:vAlign w:val="bottom"/>
          </w:tcPr>
          <w:p w:rsidR="008809AE" w:rsidRPr="00AD5AF5" w:rsidRDefault="008809AE" w:rsidP="0018756C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809AE" w:rsidRPr="00AD5AF5" w:rsidTr="00F42590">
        <w:tc>
          <w:tcPr>
            <w:tcW w:w="5490" w:type="dxa"/>
          </w:tcPr>
          <w:p w:rsidR="008809AE" w:rsidRPr="00AD5AF5" w:rsidRDefault="008809AE" w:rsidP="008809A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โอนจากโครงการอสังหาริมทรัพย์ระหว่างการพัฒนา</w:t>
            </w:r>
          </w:p>
        </w:tc>
        <w:tc>
          <w:tcPr>
            <w:tcW w:w="1236" w:type="dxa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:rsidR="008809AE" w:rsidRPr="00AD5AF5" w:rsidRDefault="00042981" w:rsidP="0004298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:rsidR="008809AE" w:rsidRPr="00AD5AF5" w:rsidRDefault="008809AE" w:rsidP="0088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  <w:vAlign w:val="bottom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867</w:t>
            </w:r>
          </w:p>
        </w:tc>
      </w:tr>
      <w:tr w:rsidR="008809AE" w:rsidRPr="00AD5AF5" w:rsidTr="00F42590">
        <w:tc>
          <w:tcPr>
            <w:tcW w:w="5490" w:type="dxa"/>
          </w:tcPr>
          <w:p w:rsidR="008809AE" w:rsidRPr="00AD5AF5" w:rsidRDefault="008809AE" w:rsidP="008809A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1236" w:type="dxa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:rsidR="008809AE" w:rsidRPr="00AD5AF5" w:rsidRDefault="008A2EB8" w:rsidP="008A2EB8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:rsidR="008809AE" w:rsidRPr="00AD5AF5" w:rsidRDefault="008809AE" w:rsidP="0088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  <w:vAlign w:val="bottom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2,242</w:t>
            </w:r>
          </w:p>
        </w:tc>
      </w:tr>
      <w:tr w:rsidR="008809AE" w:rsidRPr="00AD5AF5" w:rsidTr="00F42590">
        <w:tc>
          <w:tcPr>
            <w:tcW w:w="5490" w:type="dxa"/>
          </w:tcPr>
          <w:p w:rsidR="008809AE" w:rsidRPr="00AD5AF5" w:rsidRDefault="008809AE" w:rsidP="008809A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5A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5A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AD5A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6" w:type="dxa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09AE" w:rsidRPr="00AD5AF5" w:rsidRDefault="008A2EB8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297,694</w:t>
            </w:r>
          </w:p>
        </w:tc>
        <w:tc>
          <w:tcPr>
            <w:tcW w:w="269" w:type="dxa"/>
          </w:tcPr>
          <w:p w:rsidR="008809AE" w:rsidRPr="00AD5AF5" w:rsidRDefault="008809AE" w:rsidP="0088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295,943</w:t>
            </w:r>
          </w:p>
        </w:tc>
      </w:tr>
      <w:tr w:rsidR="008809AE" w:rsidRPr="00AD5AF5" w:rsidTr="00F42590">
        <w:tc>
          <w:tcPr>
            <w:tcW w:w="5490" w:type="dxa"/>
          </w:tcPr>
          <w:p w:rsidR="008809AE" w:rsidRPr="00AD5AF5" w:rsidRDefault="008809AE" w:rsidP="0088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</w:tcPr>
          <w:p w:rsidR="008809AE" w:rsidRPr="00AD5AF5" w:rsidRDefault="008809AE" w:rsidP="0088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69" w:type="dxa"/>
          </w:tcPr>
          <w:p w:rsidR="008809AE" w:rsidRPr="00AD5AF5" w:rsidRDefault="008809AE" w:rsidP="0088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</w:tr>
      <w:tr w:rsidR="008809AE" w:rsidRPr="00AD5AF5" w:rsidTr="00F42590">
        <w:tc>
          <w:tcPr>
            <w:tcW w:w="5490" w:type="dxa"/>
          </w:tcPr>
          <w:p w:rsidR="008809AE" w:rsidRPr="00AD5AF5" w:rsidRDefault="008809AE" w:rsidP="0088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D5AF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236" w:type="dxa"/>
          </w:tcPr>
          <w:p w:rsidR="008809AE" w:rsidRPr="00AD5AF5" w:rsidRDefault="008809AE" w:rsidP="0088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69" w:type="dxa"/>
          </w:tcPr>
          <w:p w:rsidR="008809AE" w:rsidRPr="00AD5AF5" w:rsidRDefault="008809AE" w:rsidP="0088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</w:tr>
      <w:tr w:rsidR="008809AE" w:rsidRPr="00AD5AF5" w:rsidTr="00F42590">
        <w:tc>
          <w:tcPr>
            <w:tcW w:w="5490" w:type="dxa"/>
          </w:tcPr>
          <w:p w:rsidR="008809AE" w:rsidRPr="00AD5AF5" w:rsidRDefault="008809AE" w:rsidP="008809A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5A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D5AF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D5AF5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36" w:type="dxa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:rsidR="008809AE" w:rsidRPr="00AD5AF5" w:rsidRDefault="008A2EB8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(54,126)</w:t>
            </w:r>
          </w:p>
        </w:tc>
        <w:tc>
          <w:tcPr>
            <w:tcW w:w="269" w:type="dxa"/>
            <w:vAlign w:val="bottom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(48,499)</w:t>
            </w:r>
          </w:p>
        </w:tc>
      </w:tr>
      <w:tr w:rsidR="008809AE" w:rsidRPr="00AD5AF5" w:rsidTr="00F42590">
        <w:tc>
          <w:tcPr>
            <w:tcW w:w="5490" w:type="dxa"/>
          </w:tcPr>
          <w:p w:rsidR="008809AE" w:rsidRPr="00AD5AF5" w:rsidRDefault="008809AE" w:rsidP="008809A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5AF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36" w:type="dxa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:rsidR="008809AE" w:rsidRPr="00AD5AF5" w:rsidRDefault="008A2EB8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(7,498)</w:t>
            </w:r>
          </w:p>
        </w:tc>
        <w:tc>
          <w:tcPr>
            <w:tcW w:w="269" w:type="dxa"/>
            <w:vAlign w:val="bottom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(10,200)</w:t>
            </w:r>
          </w:p>
        </w:tc>
      </w:tr>
      <w:tr w:rsidR="008809AE" w:rsidRPr="00AD5AF5" w:rsidTr="00F42590">
        <w:tc>
          <w:tcPr>
            <w:tcW w:w="5490" w:type="dxa"/>
          </w:tcPr>
          <w:p w:rsidR="008809AE" w:rsidRPr="00AD5AF5" w:rsidRDefault="008809AE" w:rsidP="008809A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5A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5A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AD5A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6" w:type="dxa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09AE" w:rsidRPr="00AD5AF5" w:rsidRDefault="008A2EB8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(61,624)</w:t>
            </w:r>
          </w:p>
        </w:tc>
        <w:tc>
          <w:tcPr>
            <w:tcW w:w="269" w:type="dxa"/>
            <w:vAlign w:val="bottom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(58,699)</w:t>
            </w:r>
          </w:p>
        </w:tc>
      </w:tr>
      <w:tr w:rsidR="008809AE" w:rsidRPr="00AD5AF5" w:rsidTr="00F42590">
        <w:tc>
          <w:tcPr>
            <w:tcW w:w="5490" w:type="dxa"/>
          </w:tcPr>
          <w:p w:rsidR="008809AE" w:rsidRPr="00AD5AF5" w:rsidRDefault="008809AE" w:rsidP="008809A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6" w:type="dxa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8809AE" w:rsidRPr="00AD5AF5" w:rsidRDefault="008809AE" w:rsidP="0088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8809AE" w:rsidRPr="00AD5AF5" w:rsidTr="00F42590">
        <w:tc>
          <w:tcPr>
            <w:tcW w:w="5490" w:type="dxa"/>
          </w:tcPr>
          <w:p w:rsidR="008809AE" w:rsidRPr="00AD5AF5" w:rsidRDefault="008809AE" w:rsidP="0088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ค่าเผื่อขาดทุนจากการด้อยค่า</w:t>
            </w:r>
          </w:p>
        </w:tc>
        <w:tc>
          <w:tcPr>
            <w:tcW w:w="1236" w:type="dxa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8809AE" w:rsidRPr="00AD5AF5" w:rsidRDefault="008809AE" w:rsidP="0088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8809AE" w:rsidRPr="00AD5AF5" w:rsidTr="00F42590">
        <w:tc>
          <w:tcPr>
            <w:tcW w:w="5490" w:type="dxa"/>
          </w:tcPr>
          <w:p w:rsidR="008809AE" w:rsidRPr="00AD5AF5" w:rsidRDefault="008809AE" w:rsidP="008809A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5A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D5AF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D5AF5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36" w:type="dxa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:rsidR="008809AE" w:rsidRPr="00AD5AF5" w:rsidRDefault="008A2EB8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(49,708)</w:t>
            </w:r>
          </w:p>
        </w:tc>
        <w:tc>
          <w:tcPr>
            <w:tcW w:w="269" w:type="dxa"/>
          </w:tcPr>
          <w:p w:rsidR="008809AE" w:rsidRPr="00AD5AF5" w:rsidRDefault="008809AE" w:rsidP="0088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(49,708)</w:t>
            </w:r>
          </w:p>
        </w:tc>
      </w:tr>
      <w:tr w:rsidR="008809AE" w:rsidRPr="00BA41F5" w:rsidTr="00F42590">
        <w:tc>
          <w:tcPr>
            <w:tcW w:w="5490" w:type="dxa"/>
          </w:tcPr>
          <w:p w:rsidR="008809AE" w:rsidRPr="00AD5AF5" w:rsidRDefault="008809AE" w:rsidP="008809A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5A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5A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AD5A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6" w:type="dxa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09AE" w:rsidRPr="00AD5AF5" w:rsidRDefault="008A2EB8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(49,708)</w:t>
            </w:r>
          </w:p>
        </w:tc>
        <w:tc>
          <w:tcPr>
            <w:tcW w:w="269" w:type="dxa"/>
          </w:tcPr>
          <w:p w:rsidR="008809AE" w:rsidRPr="00AD5AF5" w:rsidRDefault="008809AE" w:rsidP="0088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(49,708)</w:t>
            </w:r>
          </w:p>
        </w:tc>
      </w:tr>
      <w:tr w:rsidR="008809AE" w:rsidRPr="00AD5AF5" w:rsidTr="00F42590">
        <w:tc>
          <w:tcPr>
            <w:tcW w:w="5490" w:type="dxa"/>
          </w:tcPr>
          <w:p w:rsidR="008809AE" w:rsidRPr="00AD5AF5" w:rsidRDefault="008809AE" w:rsidP="008809A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6" w:type="dxa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8809AE" w:rsidRPr="00AD5AF5" w:rsidRDefault="008809AE" w:rsidP="0088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8809AE" w:rsidRPr="00AD5AF5" w:rsidTr="00F42590">
        <w:tc>
          <w:tcPr>
            <w:tcW w:w="5490" w:type="dxa"/>
          </w:tcPr>
          <w:p w:rsidR="008809AE" w:rsidRPr="00AD5AF5" w:rsidRDefault="008809AE" w:rsidP="008809A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D5A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36" w:type="dxa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8809AE" w:rsidRPr="00AD5AF5" w:rsidRDefault="008809AE" w:rsidP="0088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</w:tcPr>
          <w:p w:rsidR="008809AE" w:rsidRPr="00AD5AF5" w:rsidRDefault="008809AE" w:rsidP="008809A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6B6399" w:rsidRPr="00AD5AF5" w:rsidTr="00F42590">
        <w:tc>
          <w:tcPr>
            <w:tcW w:w="5490" w:type="dxa"/>
          </w:tcPr>
          <w:p w:rsidR="006B6399" w:rsidRPr="00AD5AF5" w:rsidRDefault="006B6399" w:rsidP="006B639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5A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5A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D5A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236" w:type="dxa"/>
          </w:tcPr>
          <w:p w:rsidR="006B6399" w:rsidRPr="00AD5AF5" w:rsidRDefault="006B6399" w:rsidP="006B63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  <w:vAlign w:val="bottom"/>
          </w:tcPr>
          <w:p w:rsidR="006B6399" w:rsidRPr="00AD5AF5" w:rsidRDefault="008A2EB8" w:rsidP="006B639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192,109</w:t>
            </w:r>
          </w:p>
        </w:tc>
        <w:tc>
          <w:tcPr>
            <w:tcW w:w="269" w:type="dxa"/>
          </w:tcPr>
          <w:p w:rsidR="006B6399" w:rsidRPr="00AD5AF5" w:rsidRDefault="006B6399" w:rsidP="006B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B6399" w:rsidRPr="00AD5AF5" w:rsidRDefault="006B6399" w:rsidP="006B639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194,627</w:t>
            </w:r>
          </w:p>
        </w:tc>
      </w:tr>
      <w:tr w:rsidR="006B6399" w:rsidRPr="00AD5AF5" w:rsidTr="00F42590">
        <w:tc>
          <w:tcPr>
            <w:tcW w:w="5490" w:type="dxa"/>
          </w:tcPr>
          <w:p w:rsidR="006B6399" w:rsidRPr="00AD5AF5" w:rsidRDefault="006B6399" w:rsidP="006B639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5A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AD5A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AD5A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6" w:type="dxa"/>
          </w:tcPr>
          <w:p w:rsidR="006B6399" w:rsidRPr="00AD5AF5" w:rsidRDefault="006B6399" w:rsidP="006B63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B6399" w:rsidRPr="00AD5AF5" w:rsidRDefault="008A2EB8" w:rsidP="006B639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186,362</w:t>
            </w:r>
          </w:p>
        </w:tc>
        <w:tc>
          <w:tcPr>
            <w:tcW w:w="269" w:type="dxa"/>
          </w:tcPr>
          <w:p w:rsidR="006B6399" w:rsidRPr="00AD5AF5" w:rsidRDefault="006B6399" w:rsidP="006B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B6399" w:rsidRPr="00AD5AF5" w:rsidRDefault="006B6399" w:rsidP="006B639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187,536</w:t>
            </w:r>
          </w:p>
        </w:tc>
      </w:tr>
    </w:tbl>
    <w:p w:rsidR="008657EC" w:rsidRPr="008C010D" w:rsidRDefault="008657EC" w:rsidP="00865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2"/>
          <w:szCs w:val="2"/>
        </w:rPr>
      </w:pPr>
    </w:p>
    <w:p w:rsidR="008657EC" w:rsidRPr="008C010D" w:rsidRDefault="008657EC" w:rsidP="00865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346F2E" w:rsidRPr="008C010D" w:rsidRDefault="00022D80" w:rsidP="00CE4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 xml:space="preserve">2559 </w:t>
      </w:r>
      <w:r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="00655CA2">
        <w:rPr>
          <w:rFonts w:ascii="Angsana New" w:hAnsi="Angsana New" w:hint="cs"/>
          <w:sz w:val="30"/>
          <w:szCs w:val="30"/>
          <w:cs/>
        </w:rPr>
        <w:t>เพื่อการลงทุนได้มีการประเมินราคาโดยผู้ประเมินราคา</w:t>
      </w:r>
      <w:r w:rsidR="00B415E8">
        <w:rPr>
          <w:rFonts w:ascii="Angsana New" w:hAnsi="Angsana New" w:hint="cs"/>
          <w:sz w:val="30"/>
          <w:szCs w:val="30"/>
          <w:cs/>
        </w:rPr>
        <w:t>ทรัพย์สิน</w:t>
      </w:r>
      <w:r w:rsidR="00655CA2">
        <w:rPr>
          <w:rFonts w:ascii="Angsana New" w:hAnsi="Angsana New" w:hint="cs"/>
          <w:sz w:val="30"/>
          <w:szCs w:val="30"/>
          <w:cs/>
        </w:rPr>
        <w:t>อิสระ โดยใช้วิธี</w:t>
      </w:r>
      <w:r w:rsidR="00B415E8">
        <w:rPr>
          <w:rFonts w:ascii="Angsana New" w:hAnsi="Angsana New" w:hint="cs"/>
          <w:sz w:val="30"/>
          <w:szCs w:val="30"/>
          <w:cs/>
        </w:rPr>
        <w:t>พิจารณา</w:t>
      </w:r>
      <w:r w:rsidR="00655CA2">
        <w:rPr>
          <w:rFonts w:ascii="Angsana New" w:hAnsi="Angsana New" w:hint="cs"/>
          <w:sz w:val="30"/>
          <w:szCs w:val="30"/>
          <w:cs/>
        </w:rPr>
        <w:t>ราคาตลาดสำหรับที่ดิน และใช้วิธี</w:t>
      </w:r>
      <w:r w:rsidR="00CE4BD6">
        <w:rPr>
          <w:rFonts w:ascii="Angsana New" w:hAnsi="Angsana New" w:hint="cs"/>
          <w:sz w:val="30"/>
          <w:szCs w:val="30"/>
          <w:cs/>
        </w:rPr>
        <w:t>พิจารณาราคาตลาดตามเกณฑ์ราคาทุนเปลี่ยนแทน</w:t>
      </w:r>
      <w:r w:rsidR="00AB5A2B">
        <w:rPr>
          <w:rFonts w:ascii="Angsana New" w:hAnsi="Angsana New" w:hint="cs"/>
          <w:sz w:val="30"/>
          <w:szCs w:val="30"/>
          <w:cs/>
        </w:rPr>
        <w:t>สำหรับ</w:t>
      </w:r>
      <w:r w:rsidR="00CE4BD6">
        <w:rPr>
          <w:rFonts w:ascii="Angsana New" w:hAnsi="Angsana New" w:hint="cs"/>
          <w:sz w:val="30"/>
          <w:szCs w:val="30"/>
          <w:cs/>
        </w:rPr>
        <w:t>โรงงานและศูนย์การค้าให้เช่า</w:t>
      </w:r>
      <w:r w:rsidR="00AB5A2B">
        <w:rPr>
          <w:rFonts w:ascii="Angsana New" w:hAnsi="Angsana New" w:hint="cs"/>
          <w:sz w:val="30"/>
          <w:szCs w:val="30"/>
          <w:cs/>
        </w:rPr>
        <w:t>ราคาประเมินเป็นจำนวน</w:t>
      </w:r>
      <w:r w:rsidR="001456E8">
        <w:rPr>
          <w:rFonts w:ascii="Angsana New" w:hAnsi="Angsana New" w:hint="cs"/>
          <w:sz w:val="30"/>
          <w:szCs w:val="30"/>
          <w:cs/>
        </w:rPr>
        <w:t>รวม</w:t>
      </w:r>
      <w:r w:rsidR="00AB5A2B">
        <w:rPr>
          <w:rFonts w:ascii="Angsana New" w:hAnsi="Angsana New"/>
          <w:sz w:val="30"/>
          <w:szCs w:val="30"/>
        </w:rPr>
        <w:t xml:space="preserve">361 </w:t>
      </w:r>
      <w:r w:rsidR="00AB5A2B">
        <w:rPr>
          <w:rFonts w:ascii="Angsana New" w:hAnsi="Angsana New" w:hint="cs"/>
          <w:sz w:val="30"/>
          <w:szCs w:val="30"/>
          <w:cs/>
        </w:rPr>
        <w:t>ล้านบาท</w:t>
      </w:r>
    </w:p>
    <w:p w:rsidR="00346F2E" w:rsidRPr="008C010D" w:rsidRDefault="00346F2E" w:rsidP="00CE4BD6">
      <w:pPr>
        <w:pStyle w:val="FSBlank"/>
      </w:pPr>
    </w:p>
    <w:p w:rsidR="000E156C" w:rsidRPr="00022D80" w:rsidRDefault="00346F2E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C010D">
        <w:rPr>
          <w:rFonts w:ascii="Angsana New" w:hAnsi="Angsana New"/>
          <w:b w:val="0"/>
          <w:bCs w:val="0"/>
          <w:sz w:val="30"/>
          <w:szCs w:val="30"/>
        </w:rPr>
        <w:br w:type="page"/>
      </w:r>
      <w:r w:rsidR="00655CA2" w:rsidRPr="00655CA2">
        <w:rPr>
          <w:rFonts w:ascii="Angsana New" w:hAnsi="Angsana New"/>
          <w:sz w:val="30"/>
          <w:szCs w:val="30"/>
          <w:cs/>
          <w:lang w:val="th-TH"/>
        </w:rPr>
        <w:lastRenderedPageBreak/>
        <w:t>8</w:t>
      </w:r>
      <w:r w:rsidR="000E156C" w:rsidRPr="00022D80">
        <w:rPr>
          <w:rFonts w:ascii="Angsana New" w:hAnsi="Angsana New"/>
          <w:sz w:val="30"/>
          <w:szCs w:val="30"/>
          <w:cs/>
          <w:lang w:val="th-TH"/>
        </w:rPr>
        <w:tab/>
        <w:t>ที่ดิน อาคารและอุปกรณ์</w:t>
      </w:r>
    </w:p>
    <w:p w:rsidR="0018634A" w:rsidRPr="008C010D" w:rsidRDefault="0018634A" w:rsidP="00186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="Angsana New" w:hAnsi="Angsana New"/>
          <w:sz w:val="22"/>
          <w:szCs w:val="22"/>
        </w:rPr>
      </w:pPr>
    </w:p>
    <w:p w:rsidR="0018634A" w:rsidRDefault="0018634A" w:rsidP="00BF47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b/>
          <w:sz w:val="30"/>
          <w:szCs w:val="30"/>
        </w:rPr>
        <w:tab/>
      </w:r>
      <w:r w:rsidRPr="008C010D">
        <w:rPr>
          <w:rFonts w:ascii="Angsana New" w:hAnsi="Angsana New"/>
          <w:b/>
          <w:sz w:val="30"/>
          <w:szCs w:val="30"/>
          <w:cs/>
        </w:rPr>
        <w:t>ก</w:t>
      </w:r>
      <w:r w:rsidRPr="008C010D">
        <w:rPr>
          <w:rFonts w:ascii="Angsana New" w:hAnsi="Angsana New"/>
          <w:sz w:val="30"/>
          <w:szCs w:val="30"/>
          <w:cs/>
        </w:rPr>
        <w:t>ารซื้อ จำหน่าย และโอน</w:t>
      </w:r>
      <w:r w:rsidRPr="008C010D">
        <w:rPr>
          <w:rFonts w:ascii="Angsana New" w:hAnsi="Angsana New" w:hint="cs"/>
          <w:sz w:val="30"/>
          <w:szCs w:val="30"/>
          <w:cs/>
        </w:rPr>
        <w:t>ที่ดิน อาคารและ</w:t>
      </w:r>
      <w:r w:rsidRPr="008C010D">
        <w:rPr>
          <w:rFonts w:ascii="Angsana New" w:hAnsi="Angsana New"/>
          <w:sz w:val="30"/>
          <w:szCs w:val="30"/>
          <w:cs/>
        </w:rPr>
        <w:t>อุปกรณ์</w:t>
      </w:r>
      <w:r w:rsidRPr="008C010D">
        <w:rPr>
          <w:rFonts w:ascii="Angsana New" w:hAnsi="Angsana New"/>
          <w:b/>
          <w:sz w:val="30"/>
          <w:szCs w:val="30"/>
          <w:cs/>
        </w:rPr>
        <w:t>ระหว่าง</w:t>
      </w:r>
      <w:r w:rsidRPr="008C010D">
        <w:rPr>
          <w:rFonts w:ascii="Angsana New" w:hAnsi="Angsana New"/>
          <w:sz w:val="30"/>
          <w:szCs w:val="30"/>
          <w:cs/>
        </w:rPr>
        <w:t>งวด</w:t>
      </w:r>
      <w:r w:rsidR="008657EC">
        <w:rPr>
          <w:rFonts w:ascii="Angsana New" w:hAnsi="Angsana New" w:hint="cs"/>
          <w:sz w:val="30"/>
          <w:szCs w:val="30"/>
          <w:cs/>
        </w:rPr>
        <w:t>เก้า</w:t>
      </w:r>
      <w:r w:rsidRPr="008C010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C010D">
        <w:rPr>
          <w:rFonts w:ascii="Angsana New" w:hAnsi="Angsana New"/>
          <w:sz w:val="30"/>
          <w:szCs w:val="30"/>
        </w:rPr>
        <w:t xml:space="preserve">30 </w:t>
      </w:r>
      <w:r w:rsidR="008657EC">
        <w:rPr>
          <w:rFonts w:ascii="Angsana New" w:hAnsi="Angsana New" w:hint="cs"/>
          <w:sz w:val="30"/>
          <w:szCs w:val="30"/>
          <w:cs/>
        </w:rPr>
        <w:t>กันยายน</w:t>
      </w:r>
      <w:r w:rsidR="00A669CD">
        <w:rPr>
          <w:rFonts w:ascii="Angsana New" w:hAnsi="Angsana New"/>
          <w:sz w:val="30"/>
          <w:szCs w:val="30"/>
          <w:cs/>
        </w:rPr>
        <w:t>25</w:t>
      </w:r>
      <w:r w:rsidR="00A669CD">
        <w:rPr>
          <w:rFonts w:ascii="Angsana New" w:hAnsi="Angsana New"/>
          <w:sz w:val="30"/>
          <w:szCs w:val="30"/>
        </w:rPr>
        <w:t>60</w:t>
      </w:r>
      <w:r w:rsidR="00CD34A1">
        <w:rPr>
          <w:rFonts w:ascii="Angsana New" w:hAnsi="Angsana New"/>
          <w:sz w:val="30"/>
          <w:szCs w:val="30"/>
          <w:cs/>
        </w:rPr>
        <w:t>และ 2</w:t>
      </w:r>
      <w:r w:rsidR="00CD34A1" w:rsidRPr="00CD34A1">
        <w:rPr>
          <w:rFonts w:ascii="Angsana New" w:hAnsi="Angsana New"/>
          <w:sz w:val="30"/>
          <w:szCs w:val="30"/>
          <w:cs/>
        </w:rPr>
        <w:t>5</w:t>
      </w:r>
      <w:r w:rsidR="00CD34A1" w:rsidRPr="00CD34A1">
        <w:rPr>
          <w:rFonts w:ascii="Angsana New" w:hAnsi="Angsana New"/>
          <w:sz w:val="30"/>
          <w:szCs w:val="30"/>
        </w:rPr>
        <w:t>59</w:t>
      </w:r>
      <w:r w:rsidR="00BF47E2">
        <w:rPr>
          <w:rFonts w:ascii="Angsana New" w:hAnsi="Angsana New" w:hint="cs"/>
          <w:sz w:val="30"/>
          <w:szCs w:val="30"/>
          <w:cs/>
        </w:rPr>
        <w:t xml:space="preserve"> มี</w:t>
      </w:r>
      <w:r w:rsidRPr="008C010D">
        <w:rPr>
          <w:rFonts w:ascii="Angsana New" w:hAnsi="Angsana New"/>
          <w:sz w:val="30"/>
          <w:szCs w:val="30"/>
          <w:cs/>
        </w:rPr>
        <w:t>ดังนี้</w:t>
      </w:r>
    </w:p>
    <w:p w:rsidR="008657EC" w:rsidRDefault="008657EC" w:rsidP="008657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/>
      </w:tblPr>
      <w:tblGrid>
        <w:gridCol w:w="3977"/>
        <w:gridCol w:w="261"/>
        <w:gridCol w:w="1092"/>
        <w:gridCol w:w="274"/>
        <w:gridCol w:w="1082"/>
        <w:gridCol w:w="274"/>
        <w:gridCol w:w="1073"/>
        <w:gridCol w:w="274"/>
        <w:gridCol w:w="1071"/>
      </w:tblGrid>
      <w:tr w:rsidR="008657EC" w:rsidRPr="00A16777" w:rsidTr="001B335C">
        <w:trPr>
          <w:tblHeader/>
        </w:trPr>
        <w:tc>
          <w:tcPr>
            <w:tcW w:w="2121" w:type="pct"/>
          </w:tcPr>
          <w:p w:rsidR="008657EC" w:rsidRPr="00A7445B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53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0E04B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0E04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0E04B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39" w:type="pct"/>
          </w:tcPr>
          <w:p w:rsidR="008657EC" w:rsidRPr="007E63AD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:rsidR="008657EC" w:rsidRPr="00C237B9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6" w:type="pct"/>
          </w:tcPr>
          <w:p w:rsidR="008657EC" w:rsidRPr="00A16777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:rsidR="008657EC" w:rsidRPr="00A16777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8657EC" w:rsidRPr="004C3F86" w:rsidTr="001B335C">
        <w:trPr>
          <w:trHeight w:val="1109"/>
          <w:tblHeader/>
        </w:trPr>
        <w:tc>
          <w:tcPr>
            <w:tcW w:w="2121" w:type="pct"/>
          </w:tcPr>
          <w:p w:rsidR="008657EC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657EC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657EC" w:rsidRPr="007E63AD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8657EC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:rsidR="00B67EB0" w:rsidRDefault="00B67EB0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657EC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8657EC" w:rsidRPr="004C3F86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    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6" w:type="pct"/>
          </w:tcPr>
          <w:p w:rsidR="008657EC" w:rsidRPr="004C3F86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:rsidR="008657EC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8657EC" w:rsidRPr="004C3F86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6" w:type="pct"/>
          </w:tcPr>
          <w:p w:rsidR="008657EC" w:rsidRPr="004C3F86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:rsidR="00B67EB0" w:rsidRDefault="00B67EB0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657EC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8657EC" w:rsidRPr="004C3F86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    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6" w:type="pct"/>
          </w:tcPr>
          <w:p w:rsidR="008657EC" w:rsidRPr="004C3F86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:rsidR="008657EC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8657EC" w:rsidRPr="004C3F86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8657EC" w:rsidRPr="004C3F86" w:rsidTr="001B335C">
        <w:trPr>
          <w:tblHeader/>
        </w:trPr>
        <w:tc>
          <w:tcPr>
            <w:tcW w:w="2121" w:type="pct"/>
          </w:tcPr>
          <w:p w:rsidR="008657EC" w:rsidRPr="007E63AD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:rsidR="008657EC" w:rsidRPr="004C3F86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0" w:type="pct"/>
            <w:gridSpan w:val="7"/>
          </w:tcPr>
          <w:p w:rsidR="008657EC" w:rsidRPr="004C3F86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657EC" w:rsidRPr="0070339D" w:rsidTr="001B335C">
        <w:trPr>
          <w:tblHeader/>
        </w:trPr>
        <w:tc>
          <w:tcPr>
            <w:tcW w:w="2121" w:type="pct"/>
          </w:tcPr>
          <w:p w:rsidR="008657EC" w:rsidRPr="00515356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39" w:type="pct"/>
          </w:tcPr>
          <w:p w:rsidR="008657EC" w:rsidRPr="00485AA2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8657EC" w:rsidRPr="0070339D" w:rsidRDefault="002B3CD6" w:rsidP="002B3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8657EC" w:rsidRPr="00E21639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shd w:val="clear" w:color="auto" w:fill="auto"/>
          </w:tcPr>
          <w:p w:rsidR="008657EC" w:rsidRPr="0070339D" w:rsidRDefault="002B3CD6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8657EC" w:rsidRPr="00E21639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:rsidR="008657EC" w:rsidRPr="0070339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129,866</w:t>
            </w:r>
          </w:p>
        </w:tc>
        <w:tc>
          <w:tcPr>
            <w:tcW w:w="146" w:type="pct"/>
          </w:tcPr>
          <w:p w:rsidR="008657EC" w:rsidRPr="00E21639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:rsidR="008657EC" w:rsidRPr="0070339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3DE0" w:rsidRPr="0070339D" w:rsidTr="001B335C">
        <w:trPr>
          <w:tblHeader/>
        </w:trPr>
        <w:tc>
          <w:tcPr>
            <w:tcW w:w="2121" w:type="pct"/>
          </w:tcPr>
          <w:p w:rsidR="00B73DE0" w:rsidRDefault="00B73DE0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39" w:type="pct"/>
          </w:tcPr>
          <w:p w:rsidR="00B73DE0" w:rsidRPr="00485AA2" w:rsidRDefault="00B73DE0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B73DE0" w:rsidRPr="0070339D" w:rsidRDefault="002B3CD6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46" w:type="pct"/>
          </w:tcPr>
          <w:p w:rsidR="00B73DE0" w:rsidRPr="00E21639" w:rsidRDefault="00B73DE0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shd w:val="clear" w:color="auto" w:fill="auto"/>
          </w:tcPr>
          <w:p w:rsidR="00B73DE0" w:rsidRPr="0070339D" w:rsidRDefault="002B3CD6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B73DE0" w:rsidRPr="00E21639" w:rsidRDefault="00B73DE0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:rsidR="00B73DE0" w:rsidRPr="0070339D" w:rsidRDefault="00B73DE0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B73DE0" w:rsidRPr="00E21639" w:rsidRDefault="00B73DE0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:rsidR="00B73DE0" w:rsidRPr="0070339D" w:rsidRDefault="00B73DE0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3DE0" w:rsidRPr="0070339D" w:rsidTr="001B335C">
        <w:trPr>
          <w:tblHeader/>
        </w:trPr>
        <w:tc>
          <w:tcPr>
            <w:tcW w:w="2121" w:type="pct"/>
          </w:tcPr>
          <w:p w:rsidR="00B73DE0" w:rsidRPr="00CC5921" w:rsidRDefault="00B73DE0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ระบบสาธารณูปโภคและระบบป้องกันอุทกภัย</w:t>
            </w:r>
          </w:p>
        </w:tc>
        <w:tc>
          <w:tcPr>
            <w:tcW w:w="139" w:type="pct"/>
          </w:tcPr>
          <w:p w:rsidR="00B73DE0" w:rsidRPr="00485AA2" w:rsidRDefault="00B73DE0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B73DE0" w:rsidRPr="0070339D" w:rsidRDefault="002B3CD6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146" w:type="pct"/>
          </w:tcPr>
          <w:p w:rsidR="00B73DE0" w:rsidRPr="00E21639" w:rsidRDefault="00B73DE0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shd w:val="clear" w:color="auto" w:fill="auto"/>
          </w:tcPr>
          <w:p w:rsidR="00B73DE0" w:rsidRPr="0070339D" w:rsidRDefault="002B3CD6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B73DE0" w:rsidRPr="00E21639" w:rsidRDefault="00B73DE0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:rsidR="00B73DE0" w:rsidRPr="0070339D" w:rsidRDefault="00B73DE0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7,463</w:t>
            </w:r>
          </w:p>
        </w:tc>
        <w:tc>
          <w:tcPr>
            <w:tcW w:w="146" w:type="pct"/>
          </w:tcPr>
          <w:p w:rsidR="00B73DE0" w:rsidRPr="00E21639" w:rsidRDefault="00B73DE0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:rsidR="00B73DE0" w:rsidRPr="0070339D" w:rsidRDefault="00B73DE0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3DE0" w:rsidRPr="0070339D" w:rsidTr="001B335C">
        <w:trPr>
          <w:tblHeader/>
        </w:trPr>
        <w:tc>
          <w:tcPr>
            <w:tcW w:w="2121" w:type="pct"/>
          </w:tcPr>
          <w:p w:rsidR="00B73DE0" w:rsidRPr="00CC5921" w:rsidRDefault="00B73DE0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9" w:type="pct"/>
          </w:tcPr>
          <w:p w:rsidR="00B73DE0" w:rsidRPr="00485AA2" w:rsidRDefault="00B73DE0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B73DE0" w:rsidRPr="0070339D" w:rsidRDefault="002B3CD6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10,354</w:t>
            </w:r>
          </w:p>
        </w:tc>
        <w:tc>
          <w:tcPr>
            <w:tcW w:w="146" w:type="pct"/>
          </w:tcPr>
          <w:p w:rsidR="00B73DE0" w:rsidRPr="00E21639" w:rsidRDefault="00B73DE0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shd w:val="clear" w:color="auto" w:fill="auto"/>
          </w:tcPr>
          <w:p w:rsidR="00B73DE0" w:rsidRPr="000B0233" w:rsidRDefault="002B3CD6" w:rsidP="002B3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B73DE0" w:rsidRPr="00E21639" w:rsidRDefault="00B73DE0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:rsidR="00B73DE0" w:rsidRPr="0070339D" w:rsidRDefault="00B73DE0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5,810</w:t>
            </w:r>
          </w:p>
        </w:tc>
        <w:tc>
          <w:tcPr>
            <w:tcW w:w="146" w:type="pct"/>
          </w:tcPr>
          <w:p w:rsidR="00B73DE0" w:rsidRPr="00E21639" w:rsidRDefault="00B73DE0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:rsidR="00B73DE0" w:rsidRPr="000B0233" w:rsidRDefault="00B73DE0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(103)</w:t>
            </w:r>
          </w:p>
        </w:tc>
      </w:tr>
      <w:tr w:rsidR="00B73DE0" w:rsidRPr="008F4C42" w:rsidTr="001B335C">
        <w:trPr>
          <w:tblHeader/>
        </w:trPr>
        <w:tc>
          <w:tcPr>
            <w:tcW w:w="2121" w:type="pct"/>
          </w:tcPr>
          <w:p w:rsidR="00B73DE0" w:rsidRPr="00CC5921" w:rsidRDefault="00B73DE0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9" w:type="pct"/>
          </w:tcPr>
          <w:p w:rsidR="00B73DE0" w:rsidRPr="00485AA2" w:rsidRDefault="00B73DE0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B73DE0" w:rsidRPr="008F4C42" w:rsidRDefault="002B3CD6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146" w:type="pct"/>
          </w:tcPr>
          <w:p w:rsidR="00B73DE0" w:rsidRPr="008F4C42" w:rsidRDefault="00B73DE0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B73DE0" w:rsidRPr="000B0233" w:rsidRDefault="002B3CD6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146" w:type="pct"/>
          </w:tcPr>
          <w:p w:rsidR="00B73DE0" w:rsidRPr="00E21639" w:rsidRDefault="00B73DE0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:rsidR="00B73DE0" w:rsidRPr="008F4C42" w:rsidRDefault="00B73DE0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46" w:type="pct"/>
          </w:tcPr>
          <w:p w:rsidR="00B73DE0" w:rsidRPr="008F4C42" w:rsidRDefault="00B73DE0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:rsidR="00B73DE0" w:rsidRPr="000B0233" w:rsidRDefault="00B73DE0" w:rsidP="00B7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2B3CD6" w:rsidRPr="000B0233" w:rsidTr="001B335C">
        <w:trPr>
          <w:tblHeader/>
        </w:trPr>
        <w:tc>
          <w:tcPr>
            <w:tcW w:w="2121" w:type="pct"/>
          </w:tcPr>
          <w:p w:rsidR="002B3CD6" w:rsidRDefault="002B3CD6" w:rsidP="002B3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9" w:type="pct"/>
          </w:tcPr>
          <w:p w:rsidR="002B3CD6" w:rsidRPr="00485AA2" w:rsidRDefault="002B3CD6" w:rsidP="002B3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2B3CD6" w:rsidRPr="000B0233" w:rsidRDefault="002B3CD6" w:rsidP="002B3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1,560</w:t>
            </w:r>
          </w:p>
        </w:tc>
        <w:tc>
          <w:tcPr>
            <w:tcW w:w="146" w:type="pct"/>
          </w:tcPr>
          <w:p w:rsidR="002B3CD6" w:rsidRPr="000B0233" w:rsidRDefault="002B3CD6" w:rsidP="002B3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2B3CD6" w:rsidRPr="0070339D" w:rsidRDefault="002B3CD6" w:rsidP="002B3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B3CD6" w:rsidRPr="00E21639" w:rsidRDefault="002B3CD6" w:rsidP="002B3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:rsidR="002B3CD6" w:rsidRPr="000B0233" w:rsidRDefault="002B3CD6" w:rsidP="002B3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46" w:type="pct"/>
          </w:tcPr>
          <w:p w:rsidR="002B3CD6" w:rsidRPr="000B0233" w:rsidRDefault="002B3CD6" w:rsidP="002B3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:rsidR="002B3CD6" w:rsidRPr="000B0233" w:rsidRDefault="002B3CD6" w:rsidP="002B3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(202)</w:t>
            </w:r>
          </w:p>
        </w:tc>
      </w:tr>
      <w:tr w:rsidR="002B3CD6" w:rsidRPr="000B0233" w:rsidTr="001B335C">
        <w:trPr>
          <w:tblHeader/>
        </w:trPr>
        <w:tc>
          <w:tcPr>
            <w:tcW w:w="2121" w:type="pct"/>
          </w:tcPr>
          <w:p w:rsidR="002B3CD6" w:rsidRDefault="002B3CD6" w:rsidP="002B3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ศูนย์การค้า</w:t>
            </w:r>
          </w:p>
        </w:tc>
        <w:tc>
          <w:tcPr>
            <w:tcW w:w="139" w:type="pct"/>
          </w:tcPr>
          <w:p w:rsidR="002B3CD6" w:rsidRPr="00485AA2" w:rsidRDefault="002B3CD6" w:rsidP="002B3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2B3CD6" w:rsidRPr="000B0233" w:rsidRDefault="002B3CD6" w:rsidP="002B3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46" w:type="pct"/>
          </w:tcPr>
          <w:p w:rsidR="002B3CD6" w:rsidRPr="000B0233" w:rsidRDefault="002B3CD6" w:rsidP="002B3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2B3CD6" w:rsidRPr="000B0233" w:rsidRDefault="002B3CD6" w:rsidP="002B3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B3CD6" w:rsidRPr="00E21639" w:rsidRDefault="002B3CD6" w:rsidP="002B3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:rsidR="002B3CD6" w:rsidRPr="0070339D" w:rsidRDefault="002B3CD6" w:rsidP="002B3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B3CD6" w:rsidRPr="00E21639" w:rsidRDefault="002B3CD6" w:rsidP="002B3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:rsidR="002B3CD6" w:rsidRPr="0070339D" w:rsidRDefault="002B3CD6" w:rsidP="002B3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4F8E" w:rsidRPr="003D4DC3" w:rsidTr="001B335C">
        <w:trPr>
          <w:tblHeader/>
        </w:trPr>
        <w:tc>
          <w:tcPr>
            <w:tcW w:w="2121" w:type="pct"/>
          </w:tcPr>
          <w:p w:rsidR="00F94F8E" w:rsidRPr="00293F09" w:rsidRDefault="00F94F8E" w:rsidP="00F94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293F09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39" w:type="pct"/>
          </w:tcPr>
          <w:p w:rsidR="00F94F8E" w:rsidRPr="00C65692" w:rsidRDefault="00F94F8E" w:rsidP="00F94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:rsidR="00F94F8E" w:rsidRPr="003D4DC3" w:rsidRDefault="00125DE4" w:rsidP="00F94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146" w:type="pct"/>
          </w:tcPr>
          <w:p w:rsidR="00F94F8E" w:rsidRPr="003D4DC3" w:rsidRDefault="00F94F8E" w:rsidP="00F94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:rsidR="00F94F8E" w:rsidRPr="000B0233" w:rsidRDefault="00125DE4" w:rsidP="00F94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(247)</w:t>
            </w:r>
          </w:p>
        </w:tc>
        <w:tc>
          <w:tcPr>
            <w:tcW w:w="146" w:type="pct"/>
          </w:tcPr>
          <w:p w:rsidR="00F94F8E" w:rsidRPr="00E21639" w:rsidRDefault="00F94F8E" w:rsidP="00F94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F94F8E" w:rsidRPr="003D4DC3" w:rsidRDefault="00F94F8E" w:rsidP="00F94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8,663</w:t>
            </w:r>
          </w:p>
        </w:tc>
        <w:tc>
          <w:tcPr>
            <w:tcW w:w="146" w:type="pct"/>
          </w:tcPr>
          <w:p w:rsidR="00F94F8E" w:rsidRPr="003D4DC3" w:rsidRDefault="00F94F8E" w:rsidP="00F94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F94F8E" w:rsidRPr="000B0233" w:rsidRDefault="00F94F8E" w:rsidP="00F94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(10,710)</w:t>
            </w:r>
          </w:p>
        </w:tc>
      </w:tr>
      <w:tr w:rsidR="00F94F8E" w:rsidRPr="00487223" w:rsidTr="001B335C">
        <w:trPr>
          <w:tblHeader/>
        </w:trPr>
        <w:tc>
          <w:tcPr>
            <w:tcW w:w="2121" w:type="pct"/>
          </w:tcPr>
          <w:p w:rsidR="00F94F8E" w:rsidRPr="00A536FF" w:rsidRDefault="00F94F8E" w:rsidP="00F94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3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" w:type="pct"/>
          </w:tcPr>
          <w:p w:rsidR="00F94F8E" w:rsidRPr="00A536FF" w:rsidRDefault="00F94F8E" w:rsidP="00F94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4F8E" w:rsidRPr="00F84E6D" w:rsidRDefault="00125DE4" w:rsidP="00F94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13,077</w:t>
            </w:r>
          </w:p>
        </w:tc>
        <w:tc>
          <w:tcPr>
            <w:tcW w:w="146" w:type="pct"/>
          </w:tcPr>
          <w:p w:rsidR="00F94F8E" w:rsidRPr="00E21639" w:rsidRDefault="00F94F8E" w:rsidP="00F94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4F8E" w:rsidRPr="00487223" w:rsidRDefault="00125DE4" w:rsidP="00F94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(252</w:t>
            </w:r>
            <w:r w:rsidR="002B3CD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F94F8E" w:rsidRPr="00E21639" w:rsidRDefault="00F94F8E" w:rsidP="00F94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F94F8E" w:rsidRPr="00F84E6D" w:rsidRDefault="00F94F8E" w:rsidP="00F94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152,002</w:t>
            </w:r>
          </w:p>
        </w:tc>
        <w:tc>
          <w:tcPr>
            <w:tcW w:w="146" w:type="pct"/>
          </w:tcPr>
          <w:p w:rsidR="00F94F8E" w:rsidRPr="00E21639" w:rsidRDefault="00F94F8E" w:rsidP="00F94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F94F8E" w:rsidRPr="00487223" w:rsidRDefault="00F94F8E" w:rsidP="00F94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(11,016)</w:t>
            </w:r>
          </w:p>
        </w:tc>
      </w:tr>
    </w:tbl>
    <w:p w:rsidR="008657EC" w:rsidRDefault="00346F2E" w:rsidP="00346F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color w:val="FF00FF"/>
          <w:sz w:val="30"/>
          <w:szCs w:val="30"/>
        </w:rPr>
      </w:pPr>
      <w:r w:rsidRPr="008C010D">
        <w:rPr>
          <w:rFonts w:ascii="Angsana New" w:hAnsi="Angsana New" w:hint="cs"/>
          <w:b/>
          <w:color w:val="FF00FF"/>
          <w:sz w:val="30"/>
          <w:szCs w:val="30"/>
          <w:cs/>
        </w:rPr>
        <w:tab/>
      </w:r>
    </w:p>
    <w:p w:rsidR="00346F2E" w:rsidRPr="008C010D" w:rsidRDefault="008657EC" w:rsidP="00E753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color w:val="FF00FF"/>
          <w:sz w:val="30"/>
          <w:szCs w:val="30"/>
          <w:cs/>
        </w:rPr>
        <w:tab/>
      </w:r>
      <w:r w:rsidR="00346F2E" w:rsidRPr="008C010D">
        <w:rPr>
          <w:rFonts w:ascii="Angsana New" w:hAnsi="Angsana New" w:hint="cs"/>
          <w:b/>
          <w:sz w:val="30"/>
          <w:szCs w:val="30"/>
          <w:cs/>
        </w:rPr>
        <w:t>บริษัทได้จำนองที่ดินบางแปลง รวมทั้งโครงการระบบผลิตน้ำเพื่อการอุตสาหกรรม ระบบบำบัดน้ำเสีย เครื่องจักรและอุปกรณ์ เพื่อค้ำประกันวงเงินสินเชื่อที่ได้รับจากสถาบันการเงินในประเทศ</w:t>
      </w:r>
      <w:r w:rsidR="00346F2E" w:rsidRPr="008C010D">
        <w:rPr>
          <w:rFonts w:ascii="Angsana New" w:hAnsi="Angsana New" w:hint="cs"/>
          <w:sz w:val="30"/>
          <w:szCs w:val="30"/>
          <w:cs/>
        </w:rPr>
        <w:t xml:space="preserve">บางแห่ง (หมายเหตุ </w:t>
      </w:r>
      <w:r w:rsidR="00655CA2">
        <w:rPr>
          <w:rFonts w:ascii="Angsana New" w:hAnsi="Angsana New"/>
          <w:sz w:val="30"/>
          <w:szCs w:val="30"/>
        </w:rPr>
        <w:t>9</w:t>
      </w:r>
      <w:r w:rsidR="00346F2E" w:rsidRPr="008C010D">
        <w:rPr>
          <w:rFonts w:ascii="Angsana New" w:hAnsi="Angsana New" w:hint="cs"/>
          <w:sz w:val="30"/>
          <w:szCs w:val="30"/>
          <w:cs/>
        </w:rPr>
        <w:t>)</w:t>
      </w:r>
    </w:p>
    <w:p w:rsidR="004A6E9C" w:rsidRDefault="004A6E9C" w:rsidP="00CE4BD6">
      <w:pPr>
        <w:pStyle w:val="FSBlank"/>
      </w:pPr>
    </w:p>
    <w:p w:rsidR="00346F2E" w:rsidRDefault="00346F2E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 w:hint="cs"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</w:t>
      </w:r>
      <w:r w:rsidR="00D8155D">
        <w:rPr>
          <w:rFonts w:ascii="Angsana New" w:hAnsi="Angsana New" w:hint="cs"/>
          <w:sz w:val="30"/>
          <w:szCs w:val="30"/>
          <w:cs/>
        </w:rPr>
        <w:t>อุตสาหกรรม และได้รับอนุมัติเงินอุดหนุ</w:t>
      </w:r>
      <w:r w:rsidR="002C0FCF">
        <w:rPr>
          <w:rFonts w:ascii="Angsana New" w:hAnsi="Angsana New" w:hint="cs"/>
          <w:sz w:val="30"/>
          <w:szCs w:val="30"/>
          <w:cs/>
        </w:rPr>
        <w:t>น</w:t>
      </w:r>
      <w:r w:rsidR="00D8155D">
        <w:rPr>
          <w:rFonts w:ascii="Angsana New" w:hAnsi="Angsana New" w:hint="cs"/>
          <w:sz w:val="30"/>
          <w:szCs w:val="30"/>
          <w:cs/>
        </w:rPr>
        <w:t>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</w:t>
      </w:r>
      <w:r w:rsidRPr="008C010D">
        <w:rPr>
          <w:rFonts w:ascii="Angsana New" w:hAnsi="Angsana New" w:hint="cs"/>
          <w:sz w:val="30"/>
          <w:szCs w:val="30"/>
          <w:cs/>
        </w:rPr>
        <w:t xml:space="preserve"> โดยบริษัทบันทึกเป็นรายได้เงินอุดหนุนจากรัฐบาลรอตัดบัญชีในงบแสดงฐานะการเงิน และรับรู้เป็นรายได้ตามวิธีเส้นตรงตลอดอายุการให้ประโยชน์ของสินทรัพย์</w:t>
      </w:r>
    </w:p>
    <w:p w:rsidR="004D4EE4" w:rsidRPr="004D4EE4" w:rsidRDefault="004D4EE4" w:rsidP="00CE4BD6">
      <w:pPr>
        <w:pStyle w:val="FSBlank"/>
      </w:pPr>
    </w:p>
    <w:p w:rsidR="005A398F" w:rsidRDefault="00566405" w:rsidP="005A3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  <w:r w:rsidR="005A398F" w:rsidRPr="008C010D">
        <w:rPr>
          <w:rFonts w:ascii="Angsana New" w:hAnsi="Angsana New" w:hint="cs"/>
          <w:b/>
          <w:sz w:val="30"/>
          <w:szCs w:val="30"/>
          <w:cs/>
        </w:rPr>
        <w:lastRenderedPageBreak/>
        <w:t>เงินอุดหนุนจากรัฐบาลรอตัดบัญชีสรุปได้ดังนี้</w:t>
      </w:r>
    </w:p>
    <w:p w:rsidR="00CE4BD6" w:rsidRPr="008C010D" w:rsidRDefault="00CE4BD6" w:rsidP="00CE4BD6">
      <w:pPr>
        <w:pStyle w:val="FSBlank"/>
      </w:pPr>
    </w:p>
    <w:tbl>
      <w:tblPr>
        <w:tblW w:w="9106" w:type="dxa"/>
        <w:tblInd w:w="450" w:type="dxa"/>
        <w:tblLayout w:type="fixed"/>
        <w:tblLook w:val="0000"/>
      </w:tblPr>
      <w:tblGrid>
        <w:gridCol w:w="6500"/>
        <w:gridCol w:w="1175"/>
        <w:gridCol w:w="275"/>
        <w:gridCol w:w="1156"/>
      </w:tblGrid>
      <w:tr w:rsidR="00346F2E" w:rsidRPr="008C010D" w:rsidTr="00E753C4">
        <w:trPr>
          <w:cantSplit/>
        </w:trPr>
        <w:tc>
          <w:tcPr>
            <w:tcW w:w="3569" w:type="pct"/>
          </w:tcPr>
          <w:p w:rsidR="00346F2E" w:rsidRPr="008C010D" w:rsidRDefault="00346F2E" w:rsidP="00346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45" w:type="pct"/>
          </w:tcPr>
          <w:p w:rsidR="00346F2E" w:rsidRPr="008C010D" w:rsidRDefault="0018634A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8657E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</w:tcPr>
          <w:p w:rsidR="00346F2E" w:rsidRPr="008C010D" w:rsidRDefault="00346F2E" w:rsidP="00346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5" w:type="pct"/>
          </w:tcPr>
          <w:p w:rsidR="00346F2E" w:rsidRPr="008C010D" w:rsidRDefault="00346F2E" w:rsidP="00346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46F2E" w:rsidRPr="008C010D" w:rsidTr="00E753C4">
        <w:trPr>
          <w:cantSplit/>
        </w:trPr>
        <w:tc>
          <w:tcPr>
            <w:tcW w:w="3569" w:type="pct"/>
          </w:tcPr>
          <w:p w:rsidR="00346F2E" w:rsidRPr="008C010D" w:rsidRDefault="00346F2E" w:rsidP="00346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45" w:type="pct"/>
          </w:tcPr>
          <w:p w:rsidR="00346F2E" w:rsidRPr="008C010D" w:rsidRDefault="00346F2E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</w:t>
            </w:r>
            <w:r w:rsidR="004A6E9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51" w:type="pct"/>
          </w:tcPr>
          <w:p w:rsidR="00346F2E" w:rsidRPr="008C010D" w:rsidRDefault="00346F2E" w:rsidP="00346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5" w:type="pct"/>
          </w:tcPr>
          <w:p w:rsidR="00346F2E" w:rsidRPr="008C010D" w:rsidRDefault="00346F2E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255</w:t>
            </w:r>
            <w:r w:rsidR="004A6E9C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346F2E" w:rsidRPr="008C010D" w:rsidTr="00E753C4">
        <w:trPr>
          <w:cantSplit/>
        </w:trPr>
        <w:tc>
          <w:tcPr>
            <w:tcW w:w="3569" w:type="pct"/>
          </w:tcPr>
          <w:p w:rsidR="00346F2E" w:rsidRPr="008C010D" w:rsidRDefault="00346F2E" w:rsidP="00346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1431" w:type="pct"/>
            <w:gridSpan w:val="3"/>
          </w:tcPr>
          <w:p w:rsidR="00346F2E" w:rsidRPr="008C010D" w:rsidRDefault="00346F2E" w:rsidP="00346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6E9C" w:rsidRPr="008C010D" w:rsidTr="00E753C4">
        <w:trPr>
          <w:cantSplit/>
        </w:trPr>
        <w:tc>
          <w:tcPr>
            <w:tcW w:w="3569" w:type="pct"/>
          </w:tcPr>
          <w:p w:rsidR="004A6E9C" w:rsidRPr="008C010D" w:rsidRDefault="004A6E9C" w:rsidP="004A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C010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C010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45" w:type="pct"/>
          </w:tcPr>
          <w:p w:rsidR="004A6E9C" w:rsidRPr="00490C5E" w:rsidRDefault="004F1B5E" w:rsidP="004A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418,388</w:t>
            </w:r>
          </w:p>
        </w:tc>
        <w:tc>
          <w:tcPr>
            <w:tcW w:w="151" w:type="pct"/>
          </w:tcPr>
          <w:p w:rsidR="004A6E9C" w:rsidRPr="00490C5E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108" w:right="-103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5" w:type="pct"/>
          </w:tcPr>
          <w:p w:rsidR="004A6E9C" w:rsidRPr="00490C5E" w:rsidRDefault="004A6E9C" w:rsidP="004A6E9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0C5E">
              <w:rPr>
                <w:rFonts w:ascii="Angsana New" w:hAnsi="Angsana New"/>
                <w:sz w:val="30"/>
                <w:szCs w:val="30"/>
                <w:lang w:val="en-US" w:bidi="th-TH"/>
              </w:rPr>
              <w:t>457,373</w:t>
            </w:r>
          </w:p>
        </w:tc>
      </w:tr>
      <w:tr w:rsidR="004A6E9C" w:rsidRPr="008C010D" w:rsidTr="00E753C4">
        <w:trPr>
          <w:cantSplit/>
        </w:trPr>
        <w:tc>
          <w:tcPr>
            <w:tcW w:w="3569" w:type="pct"/>
          </w:tcPr>
          <w:p w:rsidR="004A6E9C" w:rsidRPr="008C010D" w:rsidRDefault="004A6E9C" w:rsidP="004A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เงินอุดหนุนค้างรับจากรัฐบาลในระหว่างงวด 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45" w:type="pct"/>
          </w:tcPr>
          <w:p w:rsidR="004A6E9C" w:rsidRPr="00490C5E" w:rsidRDefault="004F1B5E" w:rsidP="004F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:rsidR="004A6E9C" w:rsidRPr="00490C5E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108" w:right="-103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5" w:type="pct"/>
          </w:tcPr>
          <w:p w:rsidR="004A6E9C" w:rsidRPr="00490C5E" w:rsidRDefault="004A6E9C" w:rsidP="004A6E9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0C5E">
              <w:rPr>
                <w:rFonts w:ascii="Angsana New" w:hAnsi="Angsana New"/>
                <w:sz w:val="30"/>
                <w:szCs w:val="30"/>
                <w:lang w:val="en-US" w:bidi="th-TH"/>
              </w:rPr>
              <w:t>1,023</w:t>
            </w:r>
          </w:p>
        </w:tc>
      </w:tr>
      <w:tr w:rsidR="004A6E9C" w:rsidRPr="008C010D" w:rsidTr="00E753C4">
        <w:trPr>
          <w:cantSplit/>
        </w:trPr>
        <w:tc>
          <w:tcPr>
            <w:tcW w:w="3569" w:type="pct"/>
          </w:tcPr>
          <w:p w:rsidR="004A6E9C" w:rsidRPr="008C010D" w:rsidRDefault="004A6E9C" w:rsidP="004A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รับรู้รายได้ในระหว่างงวด</w:t>
            </w:r>
            <w:r w:rsidRPr="008C010D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:rsidR="004A6E9C" w:rsidRPr="00490C5E" w:rsidRDefault="00327310" w:rsidP="004A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(29,920</w:t>
            </w:r>
            <w:r w:rsidR="004F1B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1" w:type="pct"/>
          </w:tcPr>
          <w:p w:rsidR="004A6E9C" w:rsidRPr="00490C5E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108" w:right="-103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4A6E9C" w:rsidRPr="00490C5E" w:rsidRDefault="004A6E9C" w:rsidP="004A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90C5E">
              <w:rPr>
                <w:rFonts w:ascii="Angsana New" w:hAnsi="Angsana New"/>
                <w:sz w:val="30"/>
                <w:szCs w:val="30"/>
              </w:rPr>
              <w:t>(40,008)</w:t>
            </w:r>
          </w:p>
        </w:tc>
      </w:tr>
      <w:tr w:rsidR="004A6E9C" w:rsidRPr="008C010D" w:rsidTr="00E753C4">
        <w:trPr>
          <w:cantSplit/>
        </w:trPr>
        <w:tc>
          <w:tcPr>
            <w:tcW w:w="3569" w:type="pct"/>
          </w:tcPr>
          <w:p w:rsidR="004A6E9C" w:rsidRPr="008C010D" w:rsidRDefault="004A6E9C" w:rsidP="00BF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F47E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F727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8C010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31 </w:t>
            </w: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:rsidR="004A6E9C" w:rsidRPr="00490C5E" w:rsidRDefault="004F1B5E" w:rsidP="004A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388,46</w:t>
            </w:r>
            <w:r w:rsidR="0032731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1" w:type="pct"/>
          </w:tcPr>
          <w:p w:rsidR="004A6E9C" w:rsidRPr="00490C5E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4A6E9C" w:rsidRPr="00490C5E" w:rsidRDefault="004A6E9C" w:rsidP="004A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C5E">
              <w:rPr>
                <w:rFonts w:ascii="Angsana New" w:hAnsi="Angsana New"/>
                <w:b/>
                <w:bCs/>
                <w:sz w:val="30"/>
                <w:szCs w:val="30"/>
              </w:rPr>
              <w:t>418,388</w:t>
            </w:r>
          </w:p>
        </w:tc>
      </w:tr>
      <w:tr w:rsidR="004A6E9C" w:rsidRPr="008C010D" w:rsidTr="00E753C4">
        <w:trPr>
          <w:cantSplit/>
        </w:trPr>
        <w:tc>
          <w:tcPr>
            <w:tcW w:w="3569" w:type="pct"/>
          </w:tcPr>
          <w:p w:rsidR="004A6E9C" w:rsidRPr="008C010D" w:rsidRDefault="004A6E9C" w:rsidP="004A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-ส่วนที่หมุนเวียน</w:t>
            </w:r>
          </w:p>
        </w:tc>
        <w:tc>
          <w:tcPr>
            <w:tcW w:w="645" w:type="pct"/>
            <w:tcBorders>
              <w:top w:val="double" w:sz="4" w:space="0" w:color="auto"/>
            </w:tcBorders>
          </w:tcPr>
          <w:p w:rsidR="004A6E9C" w:rsidRPr="00490C5E" w:rsidRDefault="004F1B5E" w:rsidP="004A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40,088</w:t>
            </w:r>
          </w:p>
        </w:tc>
        <w:tc>
          <w:tcPr>
            <w:tcW w:w="151" w:type="pct"/>
          </w:tcPr>
          <w:p w:rsidR="004A6E9C" w:rsidRPr="00490C5E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:rsidR="004A6E9C" w:rsidRPr="00490C5E" w:rsidRDefault="004A6E9C" w:rsidP="004A6E9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0C5E">
              <w:rPr>
                <w:rFonts w:ascii="Angsana New" w:hAnsi="Angsana New"/>
                <w:sz w:val="30"/>
                <w:szCs w:val="30"/>
                <w:lang w:val="en-US" w:bidi="th-TH"/>
              </w:rPr>
              <w:t>40,088</w:t>
            </w:r>
          </w:p>
        </w:tc>
      </w:tr>
      <w:tr w:rsidR="004A6E9C" w:rsidRPr="008C010D" w:rsidTr="00E753C4">
        <w:trPr>
          <w:cantSplit/>
        </w:trPr>
        <w:tc>
          <w:tcPr>
            <w:tcW w:w="3569" w:type="pct"/>
          </w:tcPr>
          <w:p w:rsidR="004A6E9C" w:rsidRPr="008C010D" w:rsidRDefault="004A6E9C" w:rsidP="004A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-ส่วนที่ไม่หมุนเวียน</w:t>
            </w:r>
          </w:p>
        </w:tc>
        <w:tc>
          <w:tcPr>
            <w:tcW w:w="645" w:type="pct"/>
          </w:tcPr>
          <w:p w:rsidR="004A6E9C" w:rsidRPr="00490C5E" w:rsidRDefault="004F1B5E" w:rsidP="004A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348,38</w:t>
            </w:r>
            <w:r w:rsidR="0032731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1" w:type="pct"/>
          </w:tcPr>
          <w:p w:rsidR="004A6E9C" w:rsidRPr="00490C5E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35" w:type="pct"/>
          </w:tcPr>
          <w:p w:rsidR="004A6E9C" w:rsidRPr="00490C5E" w:rsidRDefault="004A6E9C" w:rsidP="004A6E9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0C5E">
              <w:rPr>
                <w:rFonts w:ascii="Angsana New" w:hAnsi="Angsana New"/>
                <w:sz w:val="30"/>
                <w:szCs w:val="30"/>
                <w:lang w:val="en-US" w:bidi="th-TH"/>
              </w:rPr>
              <w:t>378,300</w:t>
            </w:r>
          </w:p>
        </w:tc>
      </w:tr>
    </w:tbl>
    <w:p w:rsidR="000920B8" w:rsidRPr="00970F63" w:rsidRDefault="000920B8" w:rsidP="00804F25">
      <w:pPr>
        <w:pStyle w:val="FSBlank"/>
      </w:pPr>
    </w:p>
    <w:p w:rsidR="007C5D0D" w:rsidRDefault="00655CA2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9</w:t>
      </w:r>
      <w:r w:rsidR="007C5D0D" w:rsidRPr="00022D80">
        <w:rPr>
          <w:rFonts w:ascii="Angsana New" w:hAnsi="Angsana New"/>
          <w:sz w:val="30"/>
          <w:szCs w:val="30"/>
          <w:cs/>
          <w:lang w:val="th-TH"/>
        </w:rPr>
        <w:tab/>
        <w:t xml:space="preserve">หนี้สินที่มีภาระดอกเบี้ย  </w:t>
      </w:r>
    </w:p>
    <w:p w:rsidR="00804F25" w:rsidRPr="00804F25" w:rsidRDefault="00804F25" w:rsidP="00804F25">
      <w:pPr>
        <w:pStyle w:val="FSBlank"/>
        <w:rPr>
          <w:cs/>
          <w:lang w:val="th-TH"/>
        </w:rPr>
      </w:pPr>
    </w:p>
    <w:tbl>
      <w:tblPr>
        <w:tblW w:w="9108" w:type="dxa"/>
        <w:tblInd w:w="450" w:type="dxa"/>
        <w:tblLayout w:type="fixed"/>
        <w:tblLook w:val="0000"/>
      </w:tblPr>
      <w:tblGrid>
        <w:gridCol w:w="5308"/>
        <w:gridCol w:w="900"/>
        <w:gridCol w:w="273"/>
        <w:gridCol w:w="1184"/>
        <w:gridCol w:w="275"/>
        <w:gridCol w:w="1168"/>
      </w:tblGrid>
      <w:tr w:rsidR="008657EC" w:rsidRPr="008C010D" w:rsidTr="00E753C4">
        <w:trPr>
          <w:tblHeader/>
        </w:trPr>
        <w:tc>
          <w:tcPr>
            <w:tcW w:w="2914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51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41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657EC" w:rsidRPr="008C010D" w:rsidTr="00E753C4">
        <w:trPr>
          <w:tblHeader/>
        </w:trPr>
        <w:tc>
          <w:tcPr>
            <w:tcW w:w="2914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51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41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8657EC" w:rsidRPr="008C010D" w:rsidTr="00E753C4">
        <w:trPr>
          <w:tblHeader/>
        </w:trPr>
        <w:tc>
          <w:tcPr>
            <w:tcW w:w="2914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pct"/>
            <w:gridSpan w:val="3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57EC" w:rsidRPr="008C010D" w:rsidTr="00E753C4">
        <w:tc>
          <w:tcPr>
            <w:tcW w:w="2914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94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57EC" w:rsidRPr="008C010D" w:rsidTr="00E753C4">
        <w:tc>
          <w:tcPr>
            <w:tcW w:w="2914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  <w:r w:rsidRPr="008C010D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Pr="008C010D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494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57EC" w:rsidRPr="008C010D" w:rsidTr="00E753C4">
        <w:tc>
          <w:tcPr>
            <w:tcW w:w="2914" w:type="pct"/>
          </w:tcPr>
          <w:p w:rsidR="008657EC" w:rsidRPr="00A44C43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98"/>
              <w:rPr>
                <w:rFonts w:ascii="Angsana New" w:hAnsi="Angsana New"/>
                <w:sz w:val="30"/>
                <w:szCs w:val="30"/>
                <w:cs/>
              </w:rPr>
            </w:pPr>
            <w:r w:rsidRPr="00A44C43">
              <w:rPr>
                <w:rFonts w:ascii="Angsana New" w:hAnsi="Angsana New"/>
                <w:sz w:val="30"/>
                <w:szCs w:val="30"/>
                <w:cs/>
              </w:rPr>
              <w:t xml:space="preserve">(อัตราดอกเบี้ยเงินเบิกเกินบัญชีขั้นต่ำ </w:t>
            </w:r>
            <w:r w:rsidRPr="00A44C43">
              <w:rPr>
                <w:rFonts w:ascii="Angsana New" w:hAnsi="Angsana New"/>
                <w:sz w:val="30"/>
                <w:szCs w:val="30"/>
              </w:rPr>
              <w:t xml:space="preserve">(MOR)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ลบ</w:t>
            </w:r>
            <w:r w:rsidRPr="00A44C43">
              <w:rPr>
                <w:rFonts w:ascii="Angsana New" w:hAnsi="Angsana New" w:hint="cs"/>
                <w:sz w:val="30"/>
                <w:szCs w:val="30"/>
                <w:cs/>
              </w:rPr>
              <w:t>ร้อยละ 1</w:t>
            </w:r>
          </w:p>
        </w:tc>
        <w:tc>
          <w:tcPr>
            <w:tcW w:w="494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57EC" w:rsidRPr="008C010D" w:rsidTr="00E753C4">
        <w:tc>
          <w:tcPr>
            <w:tcW w:w="2914" w:type="pct"/>
          </w:tcPr>
          <w:p w:rsidR="008657EC" w:rsidRPr="00655CA2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4C43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</w:rPr>
              <w:t xml:space="preserve">MOR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ลบ</w:t>
            </w:r>
            <w:r w:rsidRPr="00A44C43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A44C43">
              <w:rPr>
                <w:rFonts w:ascii="Angsana New" w:hAnsi="Angsana New" w:hint="cs"/>
                <w:sz w:val="30"/>
                <w:szCs w:val="30"/>
                <w:cs/>
              </w:rPr>
              <w:t>1.25</w:t>
            </w:r>
            <w:r w:rsidRPr="00A44C43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8A1B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8A1BE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31 </w:t>
            </w:r>
            <w:r w:rsidRPr="008A1B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ธันวาคม 255</w:t>
            </w:r>
            <w:r w:rsidRPr="008A1BE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9: MOR </w:t>
            </w:r>
          </w:p>
        </w:tc>
        <w:tc>
          <w:tcPr>
            <w:tcW w:w="494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57EC" w:rsidRPr="008C010D" w:rsidTr="00E753C4">
        <w:tc>
          <w:tcPr>
            <w:tcW w:w="2914" w:type="pct"/>
          </w:tcPr>
          <w:p w:rsidR="008657EC" w:rsidRPr="00A44C43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98"/>
              <w:rPr>
                <w:rFonts w:ascii="Angsana New" w:hAnsi="Angsana New"/>
                <w:sz w:val="30"/>
                <w:szCs w:val="30"/>
                <w:cs/>
              </w:rPr>
            </w:pPr>
            <w:r w:rsidRPr="008A1B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ลบร้อยละ </w:t>
            </w:r>
            <w:r w:rsidRPr="008A1BEB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Pr="008A1B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MOR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ลบ</w:t>
            </w:r>
            <w:r w:rsidRPr="008A1B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 1.25)</w:t>
            </w:r>
            <w:r w:rsidRPr="00A44C4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94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8657EC" w:rsidRPr="00490C5E" w:rsidRDefault="004F1B5E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87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1,079</w:t>
            </w:r>
          </w:p>
        </w:tc>
        <w:tc>
          <w:tcPr>
            <w:tcW w:w="151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8657EC" w:rsidRPr="00EA73AE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87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9,882</w:t>
            </w:r>
          </w:p>
        </w:tc>
      </w:tr>
      <w:tr w:rsidR="008657EC" w:rsidRPr="008C010D" w:rsidTr="00E753C4">
        <w:tc>
          <w:tcPr>
            <w:tcW w:w="2914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494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5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8657EC" w:rsidRPr="00490C5E" w:rsidRDefault="004F1B5E" w:rsidP="004F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87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8657EC" w:rsidRPr="00EA73AE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87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59,361</w:t>
            </w:r>
          </w:p>
        </w:tc>
      </w:tr>
      <w:tr w:rsidR="004F1B5E" w:rsidRPr="008C010D" w:rsidTr="00E753C4">
        <w:tc>
          <w:tcPr>
            <w:tcW w:w="2914" w:type="pct"/>
          </w:tcPr>
          <w:p w:rsidR="00C50750" w:rsidRDefault="004F1B5E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="00C50750"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</w:t>
            </w:r>
          </w:p>
          <w:p w:rsidR="004F1B5E" w:rsidRPr="008C010D" w:rsidRDefault="00C50750" w:rsidP="0010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ภายในหนึ่งปี</w:t>
            </w:r>
            <w:r w:rsidR="004F1B5E">
              <w:rPr>
                <w:rFonts w:ascii="Angsana New" w:hAnsi="Angsana New"/>
                <w:sz w:val="30"/>
                <w:szCs w:val="30"/>
              </w:rPr>
              <w:t>-</w:t>
            </w:r>
            <w:r w:rsidR="004F1B5E"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="004F1B5E" w:rsidRPr="008C010D">
              <w:rPr>
                <w:rFonts w:ascii="Angsana New" w:hAnsi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494" w:type="pct"/>
          </w:tcPr>
          <w:p w:rsidR="004F1B5E" w:rsidRPr="008C010D" w:rsidRDefault="004F1B5E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:rsidR="004F1B5E" w:rsidRPr="008C010D" w:rsidRDefault="004F1B5E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5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E753C4" w:rsidRDefault="00E753C4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87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F1B5E" w:rsidRPr="00490C5E" w:rsidRDefault="004F1B5E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87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51" w:type="pct"/>
          </w:tcPr>
          <w:p w:rsidR="004F1B5E" w:rsidRPr="008C010D" w:rsidRDefault="004F1B5E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E753C4" w:rsidRDefault="00E753C4" w:rsidP="00773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 w:line="240" w:lineRule="auto"/>
              <w:ind w:left="-87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F1B5E" w:rsidRDefault="00773C54" w:rsidP="00773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 w:line="240" w:lineRule="auto"/>
              <w:ind w:left="-87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57EC" w:rsidRPr="008C010D" w:rsidTr="00E753C4">
        <w:tc>
          <w:tcPr>
            <w:tcW w:w="2914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494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5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:rsidR="008657EC" w:rsidRPr="00490C5E" w:rsidRDefault="004F1B5E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3,685</w:t>
            </w:r>
          </w:p>
        </w:tc>
        <w:tc>
          <w:tcPr>
            <w:tcW w:w="151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8657EC" w:rsidRPr="00EA73AE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87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3,101</w:t>
            </w:r>
          </w:p>
        </w:tc>
      </w:tr>
      <w:tr w:rsidR="008657EC" w:rsidRPr="008C010D" w:rsidTr="00E753C4">
        <w:tc>
          <w:tcPr>
            <w:tcW w:w="2914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494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5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:rsidR="008657EC" w:rsidRPr="00490C5E" w:rsidRDefault="004F1B5E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87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7,764</w:t>
            </w:r>
          </w:p>
        </w:tc>
        <w:tc>
          <w:tcPr>
            <w:tcW w:w="151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:rsidR="008657EC" w:rsidRPr="00EA73AE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87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72,344</w:t>
            </w:r>
          </w:p>
        </w:tc>
      </w:tr>
      <w:tr w:rsidR="008657EC" w:rsidRPr="00970F63" w:rsidTr="00E753C4">
        <w:tc>
          <w:tcPr>
            <w:tcW w:w="2914" w:type="pct"/>
          </w:tcPr>
          <w:p w:rsidR="008657EC" w:rsidRPr="00A044D3" w:rsidRDefault="008657EC" w:rsidP="008657EC">
            <w:pPr>
              <w:pStyle w:val="FSBlank"/>
              <w:rPr>
                <w:cs/>
                <w:lang w:val="en-US" w:eastAsia="en-US"/>
              </w:rPr>
            </w:pPr>
          </w:p>
        </w:tc>
        <w:tc>
          <w:tcPr>
            <w:tcW w:w="494" w:type="pct"/>
          </w:tcPr>
          <w:p w:rsidR="008657EC" w:rsidRPr="00A044D3" w:rsidRDefault="008657EC" w:rsidP="008657EC">
            <w:pPr>
              <w:pStyle w:val="FSBlank"/>
              <w:rPr>
                <w:i/>
                <w:iCs/>
                <w:cs/>
                <w:lang w:val="en-US" w:eastAsia="en-US"/>
              </w:rPr>
            </w:pPr>
          </w:p>
        </w:tc>
        <w:tc>
          <w:tcPr>
            <w:tcW w:w="150" w:type="pct"/>
          </w:tcPr>
          <w:p w:rsidR="008657EC" w:rsidRPr="00A044D3" w:rsidRDefault="008657EC" w:rsidP="008657EC">
            <w:pPr>
              <w:pStyle w:val="FSBlank"/>
              <w:rPr>
                <w:lang w:val="en-US" w:eastAsia="en-US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:rsidR="008657EC" w:rsidRPr="00D229CA" w:rsidRDefault="008657EC" w:rsidP="008657EC">
            <w:pPr>
              <w:pStyle w:val="FSBlank"/>
              <w:rPr>
                <w:highlight w:val="yellow"/>
                <w:lang w:val="en-US" w:eastAsia="en-US"/>
              </w:rPr>
            </w:pPr>
          </w:p>
        </w:tc>
        <w:tc>
          <w:tcPr>
            <w:tcW w:w="151" w:type="pct"/>
          </w:tcPr>
          <w:p w:rsidR="008657EC" w:rsidRPr="00A044D3" w:rsidRDefault="008657EC" w:rsidP="008657EC">
            <w:pPr>
              <w:pStyle w:val="FSBlank"/>
              <w:rPr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8657EC" w:rsidRPr="00A044D3" w:rsidRDefault="008657EC" w:rsidP="008657EC">
            <w:pPr>
              <w:pStyle w:val="FSBlank"/>
              <w:rPr>
                <w:lang w:val="en-US" w:eastAsia="en-US"/>
              </w:rPr>
            </w:pPr>
          </w:p>
        </w:tc>
      </w:tr>
      <w:tr w:rsidR="008657EC" w:rsidRPr="008C010D" w:rsidTr="00E753C4">
        <w:tc>
          <w:tcPr>
            <w:tcW w:w="2914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</w:t>
            </w:r>
            <w:r w:rsidRPr="008C01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494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5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8657EC" w:rsidRPr="00490C5E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0"/>
              </w:tabs>
              <w:spacing w:after="0" w:line="240" w:lineRule="auto"/>
              <w:ind w:left="-87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8657EC" w:rsidRPr="00022033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0"/>
              </w:tabs>
              <w:spacing w:after="0" w:line="240" w:lineRule="auto"/>
              <w:ind w:left="-87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57EC" w:rsidRPr="008C010D" w:rsidTr="00E753C4">
        <w:tc>
          <w:tcPr>
            <w:tcW w:w="2914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ส่วนที่ไม่</w:t>
            </w:r>
            <w:r w:rsidRPr="008C010D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494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5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8657EC" w:rsidRPr="00490C5E" w:rsidRDefault="004F1B5E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87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346,955</w:t>
            </w:r>
          </w:p>
        </w:tc>
        <w:tc>
          <w:tcPr>
            <w:tcW w:w="151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8657EC" w:rsidRPr="00EA73AE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87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349,955</w:t>
            </w:r>
          </w:p>
        </w:tc>
      </w:tr>
      <w:tr w:rsidR="008657EC" w:rsidRPr="008C010D" w:rsidTr="00E753C4">
        <w:tc>
          <w:tcPr>
            <w:tcW w:w="2914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494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5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:rsidR="008657EC" w:rsidRPr="00490C5E" w:rsidRDefault="004F1B5E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87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8,194</w:t>
            </w:r>
          </w:p>
        </w:tc>
        <w:tc>
          <w:tcPr>
            <w:tcW w:w="151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8657EC" w:rsidRPr="00EA73AE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87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3,353</w:t>
            </w:r>
          </w:p>
        </w:tc>
      </w:tr>
      <w:tr w:rsidR="008657EC" w:rsidRPr="008C010D" w:rsidTr="00E753C4">
        <w:tc>
          <w:tcPr>
            <w:tcW w:w="2914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494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5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:rsidR="008657EC" w:rsidRPr="00490C5E" w:rsidRDefault="004F1B5E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87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355,149</w:t>
            </w:r>
          </w:p>
        </w:tc>
        <w:tc>
          <w:tcPr>
            <w:tcW w:w="151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:rsidR="008657EC" w:rsidRPr="00EA73AE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87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353,308</w:t>
            </w:r>
          </w:p>
        </w:tc>
      </w:tr>
      <w:tr w:rsidR="008657EC" w:rsidRPr="008C010D" w:rsidTr="00E753C4">
        <w:tc>
          <w:tcPr>
            <w:tcW w:w="2914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4" w:type="pct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5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:rsidR="008657EC" w:rsidRPr="00490C5E" w:rsidRDefault="004F1B5E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87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362,913</w:t>
            </w:r>
          </w:p>
        </w:tc>
        <w:tc>
          <w:tcPr>
            <w:tcW w:w="151" w:type="pct"/>
          </w:tcPr>
          <w:p w:rsidR="008657EC" w:rsidRPr="008C010D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8657EC" w:rsidRPr="00EA73AE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87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425,652</w:t>
            </w:r>
          </w:p>
        </w:tc>
      </w:tr>
    </w:tbl>
    <w:p w:rsidR="00346F2E" w:rsidRPr="00B86164" w:rsidRDefault="0092213B" w:rsidP="00CE4BD6">
      <w:pPr>
        <w:pStyle w:val="FSContent"/>
      </w:pPr>
      <w:r>
        <w:rPr>
          <w:cs/>
        </w:rPr>
        <w:br w:type="page"/>
      </w:r>
      <w:r w:rsidR="00346F2E" w:rsidRPr="00B86164">
        <w:rPr>
          <w:cs/>
        </w:rPr>
        <w:lastRenderedPageBreak/>
        <w:t xml:space="preserve">หนี้สินที่มีภาระดอกเบี้ยส่วนที่มีหลักประกันคงเหลือ ณ วันที่ </w:t>
      </w:r>
      <w:r w:rsidR="004A6E9C">
        <w:rPr>
          <w:rFonts w:hint="cs"/>
          <w:cs/>
        </w:rPr>
        <w:t>3</w:t>
      </w:r>
      <w:r w:rsidR="0018634A">
        <w:rPr>
          <w:rFonts w:hint="cs"/>
          <w:cs/>
        </w:rPr>
        <w:t>0</w:t>
      </w:r>
      <w:r w:rsidR="008657EC">
        <w:rPr>
          <w:rFonts w:hint="cs"/>
          <w:cs/>
        </w:rPr>
        <w:t>กันยายน</w:t>
      </w:r>
      <w:r w:rsidR="004A6E9C">
        <w:rPr>
          <w:rFonts w:hint="cs"/>
          <w:cs/>
        </w:rPr>
        <w:t xml:space="preserve"> 2560 </w:t>
      </w:r>
      <w:r w:rsidR="00346F2E" w:rsidRPr="00B86164">
        <w:rPr>
          <w:cs/>
        </w:rPr>
        <w:t xml:space="preserve">และ </w:t>
      </w:r>
      <w:r w:rsidR="00346F2E" w:rsidRPr="00B86164">
        <w:t xml:space="preserve">31 </w:t>
      </w:r>
      <w:r w:rsidR="00346F2E" w:rsidRPr="00B86164">
        <w:rPr>
          <w:cs/>
        </w:rPr>
        <w:t xml:space="preserve">ธันวาคม </w:t>
      </w:r>
      <w:r w:rsidR="00346F2E" w:rsidRPr="00B86164">
        <w:t>25</w:t>
      </w:r>
      <w:r w:rsidR="004A6E9C">
        <w:rPr>
          <w:rFonts w:hint="cs"/>
          <w:cs/>
        </w:rPr>
        <w:t xml:space="preserve">59 </w:t>
      </w:r>
      <w:r w:rsidR="00346F2E" w:rsidRPr="00B86164">
        <w:rPr>
          <w:cs/>
        </w:rPr>
        <w:t>มีสินทรัพย์เป็นหลักประกันดังนี้</w:t>
      </w:r>
    </w:p>
    <w:p w:rsidR="00346F2E" w:rsidRPr="00EC474D" w:rsidRDefault="00346F2E" w:rsidP="00CE4BD6">
      <w:pPr>
        <w:pStyle w:val="FSBlank"/>
      </w:pPr>
    </w:p>
    <w:tbl>
      <w:tblPr>
        <w:tblW w:w="9288" w:type="dxa"/>
        <w:tblInd w:w="450" w:type="dxa"/>
        <w:tblLayout w:type="fixed"/>
        <w:tblLook w:val="0000"/>
      </w:tblPr>
      <w:tblGrid>
        <w:gridCol w:w="5507"/>
        <w:gridCol w:w="450"/>
        <w:gridCol w:w="630"/>
        <w:gridCol w:w="275"/>
        <w:gridCol w:w="1083"/>
        <w:gridCol w:w="271"/>
        <w:gridCol w:w="1072"/>
      </w:tblGrid>
      <w:tr w:rsidR="004A6E9C" w:rsidRPr="00B86164" w:rsidTr="00365A47">
        <w:trPr>
          <w:cantSplit/>
        </w:trPr>
        <w:tc>
          <w:tcPr>
            <w:tcW w:w="2965" w:type="pct"/>
          </w:tcPr>
          <w:p w:rsidR="004A6E9C" w:rsidRPr="00B86164" w:rsidRDefault="004A6E9C" w:rsidP="004A6E9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pct"/>
          </w:tcPr>
          <w:p w:rsidR="004A6E9C" w:rsidRPr="00B86164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" w:type="pct"/>
          </w:tcPr>
          <w:p w:rsidR="004A6E9C" w:rsidRPr="00B86164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6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A6E9C" w:rsidRPr="00B86164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4A6E9C" w:rsidRPr="008C010D" w:rsidRDefault="0018634A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8657E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:rsidR="004A6E9C" w:rsidRPr="008C010D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77" w:type="pct"/>
          </w:tcPr>
          <w:p w:rsidR="004A6E9C" w:rsidRPr="008C010D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A6E9C" w:rsidRPr="00B86164" w:rsidTr="00365A47">
        <w:trPr>
          <w:cantSplit/>
        </w:trPr>
        <w:tc>
          <w:tcPr>
            <w:tcW w:w="2965" w:type="pct"/>
          </w:tcPr>
          <w:p w:rsidR="004A6E9C" w:rsidRPr="00B86164" w:rsidRDefault="004A6E9C" w:rsidP="004A6E9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pct"/>
          </w:tcPr>
          <w:p w:rsidR="004A6E9C" w:rsidRPr="00B86164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" w:type="pct"/>
          </w:tcPr>
          <w:p w:rsidR="004A6E9C" w:rsidRPr="00B86164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6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4A6E9C" w:rsidRPr="00B86164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4A6E9C" w:rsidRPr="008C010D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6" w:type="pct"/>
          </w:tcPr>
          <w:p w:rsidR="004A6E9C" w:rsidRPr="008C010D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77" w:type="pct"/>
          </w:tcPr>
          <w:p w:rsidR="004A6E9C" w:rsidRPr="008C010D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4A6E9C" w:rsidRPr="00B86164" w:rsidTr="00365A47">
        <w:trPr>
          <w:cantSplit/>
        </w:trPr>
        <w:tc>
          <w:tcPr>
            <w:tcW w:w="2965" w:type="pct"/>
          </w:tcPr>
          <w:p w:rsidR="004A6E9C" w:rsidRPr="00B86164" w:rsidRDefault="004A6E9C" w:rsidP="004A6E9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pct"/>
          </w:tcPr>
          <w:p w:rsidR="004A6E9C" w:rsidRPr="00B86164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9" w:type="pct"/>
          </w:tcPr>
          <w:p w:rsidR="004A6E9C" w:rsidRPr="00B86164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6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A6E9C" w:rsidRPr="00B86164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:rsidR="004A6E9C" w:rsidRPr="00B86164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61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6E9C" w:rsidRPr="00B86164" w:rsidTr="00365A47">
        <w:trPr>
          <w:cantSplit/>
        </w:trPr>
        <w:tc>
          <w:tcPr>
            <w:tcW w:w="2965" w:type="pct"/>
          </w:tcPr>
          <w:p w:rsidR="004A6E9C" w:rsidRPr="00B86164" w:rsidRDefault="004A6E9C" w:rsidP="004A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86164">
              <w:rPr>
                <w:rFonts w:ascii="Angsana New" w:hAnsi="Angsana New"/>
                <w:sz w:val="30"/>
                <w:szCs w:val="30"/>
                <w:cs/>
              </w:rPr>
              <w:t>ที่ดินที่พัฒนาเสร็จแล้วพร้อมขายบางแปลง</w:t>
            </w:r>
          </w:p>
        </w:tc>
        <w:tc>
          <w:tcPr>
            <w:tcW w:w="242" w:type="pct"/>
          </w:tcPr>
          <w:p w:rsidR="004A6E9C" w:rsidRPr="00B86164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" w:type="pct"/>
          </w:tcPr>
          <w:p w:rsidR="004A6E9C" w:rsidRPr="00B86164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A6E9C" w:rsidRPr="00B86164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4A6E9C" w:rsidRPr="00490C5E" w:rsidRDefault="006251D9" w:rsidP="004A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125,769</w:t>
            </w:r>
          </w:p>
        </w:tc>
        <w:tc>
          <w:tcPr>
            <w:tcW w:w="146" w:type="pct"/>
          </w:tcPr>
          <w:p w:rsidR="004A6E9C" w:rsidRPr="00B86164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4A6E9C" w:rsidRPr="008B7FCA" w:rsidRDefault="004A6E9C" w:rsidP="004A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700,630</w:t>
            </w:r>
          </w:p>
        </w:tc>
      </w:tr>
      <w:tr w:rsidR="004A6E9C" w:rsidRPr="00B86164" w:rsidTr="00365A47">
        <w:trPr>
          <w:cantSplit/>
        </w:trPr>
        <w:tc>
          <w:tcPr>
            <w:tcW w:w="2965" w:type="pct"/>
          </w:tcPr>
          <w:p w:rsidR="004A6E9C" w:rsidRPr="00B86164" w:rsidRDefault="004A6E9C" w:rsidP="00CE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B86164">
              <w:rPr>
                <w:rFonts w:ascii="Angsana New" w:hAnsi="Angsana New"/>
                <w:sz w:val="30"/>
                <w:szCs w:val="30"/>
                <w:cs/>
              </w:rPr>
              <w:t>ที่ดินบางแปลง รวมทั้งโครงการระบบผลิตน้ำเพื่อ</w:t>
            </w:r>
            <w:r w:rsidR="00CE4BD6" w:rsidRPr="00B86164">
              <w:rPr>
                <w:rFonts w:ascii="Angsana New" w:hAnsi="Angsana New"/>
                <w:sz w:val="30"/>
                <w:szCs w:val="30"/>
                <w:cs/>
              </w:rPr>
              <w:t>การอุตสาหกรรม</w:t>
            </w:r>
          </w:p>
        </w:tc>
        <w:tc>
          <w:tcPr>
            <w:tcW w:w="242" w:type="pct"/>
          </w:tcPr>
          <w:p w:rsidR="004A6E9C" w:rsidRPr="00B86164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" w:type="pct"/>
          </w:tcPr>
          <w:p w:rsidR="004A6E9C" w:rsidRPr="00B86164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A6E9C" w:rsidRPr="00B86164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4A6E9C" w:rsidRPr="00490C5E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A6E9C" w:rsidRPr="00B86164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4A6E9C" w:rsidRPr="008B7FCA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4BD6" w:rsidRPr="00B86164" w:rsidTr="00365A47">
        <w:trPr>
          <w:cantSplit/>
        </w:trPr>
        <w:tc>
          <w:tcPr>
            <w:tcW w:w="2965" w:type="pct"/>
          </w:tcPr>
          <w:p w:rsidR="00CE4BD6" w:rsidRPr="00B86164" w:rsidRDefault="00CE4BD6" w:rsidP="00CE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86164">
              <w:rPr>
                <w:rFonts w:ascii="Angsana New" w:hAnsi="Angsana New"/>
                <w:sz w:val="30"/>
                <w:szCs w:val="30"/>
                <w:cs/>
              </w:rPr>
              <w:t xml:space="preserve">   ระบบบำบัดน้ำเสีย เครื่องจักรและอุปกรณ์</w:t>
            </w:r>
          </w:p>
        </w:tc>
        <w:tc>
          <w:tcPr>
            <w:tcW w:w="242" w:type="pct"/>
          </w:tcPr>
          <w:p w:rsidR="00CE4BD6" w:rsidRPr="00B86164" w:rsidRDefault="00CE4BD6" w:rsidP="00CE4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" w:type="pct"/>
          </w:tcPr>
          <w:p w:rsidR="00CE4BD6" w:rsidRPr="00B86164" w:rsidRDefault="00CE4BD6" w:rsidP="00CE4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CE4BD6" w:rsidRPr="00B86164" w:rsidRDefault="00CE4BD6" w:rsidP="00CE4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CE4BD6" w:rsidRPr="00490C5E" w:rsidRDefault="006251D9" w:rsidP="00283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E4BD6" w:rsidRPr="00B86164" w:rsidRDefault="00CE4BD6" w:rsidP="00CE4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CE4BD6" w:rsidRPr="008B7FCA" w:rsidRDefault="00CE4BD6" w:rsidP="00CE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35,663</w:t>
            </w:r>
          </w:p>
        </w:tc>
      </w:tr>
      <w:tr w:rsidR="00CE4BD6" w:rsidRPr="00B86164" w:rsidTr="00365A47">
        <w:trPr>
          <w:cantSplit/>
          <w:trHeight w:val="60"/>
        </w:trPr>
        <w:tc>
          <w:tcPr>
            <w:tcW w:w="2965" w:type="pct"/>
          </w:tcPr>
          <w:p w:rsidR="00CE4BD6" w:rsidRPr="00B86164" w:rsidRDefault="00CE4BD6" w:rsidP="0032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61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2" w:type="pct"/>
          </w:tcPr>
          <w:p w:rsidR="00CE4BD6" w:rsidRPr="00B86164" w:rsidRDefault="00CE4BD6" w:rsidP="00CE4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39" w:type="pct"/>
          </w:tcPr>
          <w:p w:rsidR="00CE4BD6" w:rsidRPr="00B86164" w:rsidRDefault="00CE4BD6" w:rsidP="00CE4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CE4BD6" w:rsidRPr="00B86164" w:rsidRDefault="00CE4BD6" w:rsidP="00CE4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4BD6" w:rsidRPr="00490C5E" w:rsidRDefault="006251D9" w:rsidP="00CE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125,769</w:t>
            </w:r>
          </w:p>
        </w:tc>
        <w:tc>
          <w:tcPr>
            <w:tcW w:w="146" w:type="pct"/>
          </w:tcPr>
          <w:p w:rsidR="00CE4BD6" w:rsidRPr="00B86164" w:rsidRDefault="00CE4BD6" w:rsidP="00CE4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CE4BD6" w:rsidRPr="008B7FCA" w:rsidRDefault="00CE4BD6" w:rsidP="00CE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736,293</w:t>
            </w:r>
          </w:p>
        </w:tc>
      </w:tr>
    </w:tbl>
    <w:p w:rsidR="00346F2E" w:rsidRPr="00CE4BD6" w:rsidRDefault="00346F2E" w:rsidP="00CE4BD6">
      <w:pPr>
        <w:pStyle w:val="FSBlank"/>
      </w:pPr>
    </w:p>
    <w:p w:rsidR="00756FF3" w:rsidRPr="00060483" w:rsidRDefault="00756FF3" w:rsidP="00CE4BD6">
      <w:pPr>
        <w:pStyle w:val="FSContent"/>
        <w:rPr>
          <w:color w:val="FF0000"/>
        </w:rPr>
      </w:pPr>
      <w:r w:rsidRPr="00AA1510">
        <w:rPr>
          <w:cs/>
        </w:rPr>
        <w:t xml:space="preserve">เมื่อวันที่ </w:t>
      </w:r>
      <w:r w:rsidRPr="00AA1510">
        <w:t xml:space="preserve">24 </w:t>
      </w:r>
      <w:r w:rsidRPr="00AA1510">
        <w:rPr>
          <w:rFonts w:hint="cs"/>
          <w:cs/>
        </w:rPr>
        <w:t xml:space="preserve">มกราคม </w:t>
      </w:r>
      <w:r w:rsidRPr="00AA1510">
        <w:t xml:space="preserve">2560 </w:t>
      </w:r>
      <w:r w:rsidRPr="00AA1510">
        <w:rPr>
          <w:cs/>
        </w:rPr>
        <w:t>บริษัทได้ไถ่ถอนหลักประกันบางส่วนได้แก่ ที่ดินที่พัฒนาเสร็จแล้วพร้อมขายบางแปลง</w:t>
      </w:r>
      <w:r w:rsidRPr="00AA1510">
        <w:rPr>
          <w:rFonts w:hint="cs"/>
          <w:cs/>
        </w:rPr>
        <w:t>และ</w:t>
      </w:r>
      <w:r w:rsidRPr="00AA1510">
        <w:rPr>
          <w:cs/>
        </w:rPr>
        <w:t>ที่ดินบางแปลง</w:t>
      </w:r>
      <w:r w:rsidRPr="00AA1510">
        <w:rPr>
          <w:rFonts w:hint="cs"/>
          <w:cs/>
        </w:rPr>
        <w:t>รวมทั้งโครงการระบบผลิตน้ำเพื่ออุตสาหกรรม ระบบบำบัดน้ำเสียของเขตส่งเสริมอุตสาหกรรมนวนคร</w:t>
      </w:r>
      <w:r w:rsidRPr="00AA1510">
        <w:rPr>
          <w:cs/>
        </w:rPr>
        <w:t xml:space="preserve"> จังหวัดนครราชสีมา</w:t>
      </w:r>
    </w:p>
    <w:p w:rsidR="00756FF3" w:rsidRPr="00743762" w:rsidRDefault="00756FF3" w:rsidP="00CE4BD6">
      <w:pPr>
        <w:pStyle w:val="FSBlank"/>
      </w:pPr>
    </w:p>
    <w:p w:rsidR="00756FF3" w:rsidRDefault="00756FF3" w:rsidP="00756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B86164">
        <w:rPr>
          <w:rFonts w:ascii="Angsana New" w:hAnsi="Angsana New"/>
          <w:spacing w:val="-6"/>
          <w:sz w:val="30"/>
          <w:szCs w:val="30"/>
          <w:cs/>
        </w:rPr>
        <w:t xml:space="preserve">ภายใต้เงื่อนไขของสัญญาเงินกู้ยืมข้างต้น บริษัทจะต้องปฏิบัติตามเงื่อนไขและข้อกำหนดบางประการ </w:t>
      </w:r>
    </w:p>
    <w:p w:rsidR="00CE4BD6" w:rsidRDefault="00CE4BD6" w:rsidP="00CE4BD6">
      <w:pPr>
        <w:pStyle w:val="FSBlank"/>
      </w:pPr>
    </w:p>
    <w:p w:rsidR="00CE4BD6" w:rsidRPr="005C2DCB" w:rsidRDefault="00CE4BD6" w:rsidP="00CE4BD6">
      <w:pPr>
        <w:pStyle w:val="FSContent"/>
        <w:rPr>
          <w:cs/>
        </w:rPr>
      </w:pPr>
      <w:r>
        <w:rPr>
          <w:rFonts w:hint="cs"/>
          <w:cs/>
        </w:rPr>
        <w:t xml:space="preserve">ณ วันที่ </w:t>
      </w:r>
      <w:r>
        <w:t>3</w:t>
      </w:r>
      <w:r w:rsidR="0018634A">
        <w:rPr>
          <w:rFonts w:hint="cs"/>
          <w:cs/>
        </w:rPr>
        <w:t>0</w:t>
      </w:r>
      <w:r w:rsidR="008657EC">
        <w:rPr>
          <w:rFonts w:hint="cs"/>
          <w:cs/>
        </w:rPr>
        <w:t>กันยายน</w:t>
      </w:r>
      <w:r>
        <w:t xml:space="preserve">2560 </w:t>
      </w:r>
      <w:r>
        <w:rPr>
          <w:rFonts w:hint="cs"/>
          <w:cs/>
        </w:rPr>
        <w:t xml:space="preserve">บริษัทมีวงเงินสินเชื่อซึ่งยังมิได้เบิกใช้เป็นจำนวนรวม </w:t>
      </w:r>
      <w:r w:rsidR="006251D9">
        <w:rPr>
          <w:lang w:val="en-US"/>
        </w:rPr>
        <w:t>23.6</w:t>
      </w:r>
      <w:r>
        <w:rPr>
          <w:rFonts w:hint="cs"/>
          <w:cs/>
        </w:rPr>
        <w:t>ล้านบาท (</w:t>
      </w:r>
      <w:r w:rsidRPr="005C2DCB">
        <w:rPr>
          <w:i/>
          <w:iCs/>
        </w:rPr>
        <w:t xml:space="preserve">31 </w:t>
      </w:r>
      <w:r w:rsidRPr="005C2DCB">
        <w:rPr>
          <w:rFonts w:hint="cs"/>
          <w:i/>
          <w:iCs/>
          <w:cs/>
        </w:rPr>
        <w:t xml:space="preserve">ธันวาคม </w:t>
      </w:r>
      <w:r w:rsidR="0009131C">
        <w:rPr>
          <w:i/>
          <w:iCs/>
        </w:rPr>
        <w:t>2559</w:t>
      </w:r>
      <w:r w:rsidRPr="005C2DCB">
        <w:rPr>
          <w:i/>
          <w:iCs/>
        </w:rPr>
        <w:t xml:space="preserve">: 23.6 </w:t>
      </w:r>
      <w:r w:rsidRPr="005C2DCB">
        <w:rPr>
          <w:rFonts w:hint="cs"/>
          <w:i/>
          <w:iCs/>
          <w:cs/>
        </w:rPr>
        <w:t>ล้านบาท</w:t>
      </w:r>
      <w:r>
        <w:rPr>
          <w:rFonts w:hint="cs"/>
          <w:cs/>
        </w:rPr>
        <w:t xml:space="preserve">) </w:t>
      </w:r>
    </w:p>
    <w:p w:rsidR="00CE4BD6" w:rsidRPr="00CE4BD6" w:rsidRDefault="00CE4BD6" w:rsidP="00CE4BD6">
      <w:pPr>
        <w:pStyle w:val="FSBlank"/>
      </w:pPr>
    </w:p>
    <w:p w:rsidR="00D75EBB" w:rsidRPr="00022D80" w:rsidRDefault="009C5031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22D80">
        <w:rPr>
          <w:rFonts w:ascii="Angsana New" w:hAnsi="Angsana New"/>
          <w:sz w:val="30"/>
          <w:szCs w:val="30"/>
          <w:cs/>
          <w:lang w:val="th-TH"/>
        </w:rPr>
        <w:t>1</w:t>
      </w:r>
      <w:r w:rsidR="005C2DCB">
        <w:rPr>
          <w:rFonts w:ascii="Angsana New" w:hAnsi="Angsana New"/>
          <w:sz w:val="30"/>
          <w:szCs w:val="30"/>
          <w:lang w:val="en-US"/>
        </w:rPr>
        <w:t>0</w:t>
      </w:r>
      <w:r w:rsidR="00D75EBB" w:rsidRPr="00022D80">
        <w:rPr>
          <w:rFonts w:ascii="Angsana New" w:hAnsi="Angsana New"/>
          <w:sz w:val="30"/>
          <w:szCs w:val="30"/>
          <w:cs/>
          <w:lang w:val="th-TH"/>
        </w:rPr>
        <w:tab/>
        <w:t>เจ้าหนี้การค้า</w:t>
      </w:r>
    </w:p>
    <w:p w:rsidR="009C5031" w:rsidRPr="00EC474D" w:rsidRDefault="009C5031" w:rsidP="00CE4BD6">
      <w:pPr>
        <w:pStyle w:val="FSBlank"/>
      </w:pPr>
    </w:p>
    <w:tbl>
      <w:tblPr>
        <w:tblW w:w="9279" w:type="dxa"/>
        <w:tblInd w:w="450" w:type="dxa"/>
        <w:tblLayout w:type="fixed"/>
        <w:tblLook w:val="0000"/>
      </w:tblPr>
      <w:tblGrid>
        <w:gridCol w:w="5319"/>
        <w:gridCol w:w="902"/>
        <w:gridCol w:w="260"/>
        <w:gridCol w:w="1260"/>
        <w:gridCol w:w="269"/>
        <w:gridCol w:w="1269"/>
      </w:tblGrid>
      <w:tr w:rsidR="004A6E9C" w:rsidRPr="00B86164" w:rsidTr="001E4A93">
        <w:trPr>
          <w:trHeight w:val="424"/>
        </w:trPr>
        <w:tc>
          <w:tcPr>
            <w:tcW w:w="2866" w:type="pct"/>
          </w:tcPr>
          <w:p w:rsidR="004A6E9C" w:rsidRPr="00B86164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:rsidR="004A6E9C" w:rsidRPr="00B86164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4A6E9C" w:rsidRPr="00B86164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4A6E9C" w:rsidRPr="008C010D" w:rsidRDefault="0018634A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8657E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:rsidR="004A6E9C" w:rsidRPr="008C010D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4" w:type="pct"/>
          </w:tcPr>
          <w:p w:rsidR="004A6E9C" w:rsidRPr="008C010D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A6E9C" w:rsidRPr="00B86164" w:rsidTr="001E4A93">
        <w:trPr>
          <w:trHeight w:val="424"/>
        </w:trPr>
        <w:tc>
          <w:tcPr>
            <w:tcW w:w="2866" w:type="pct"/>
          </w:tcPr>
          <w:p w:rsidR="004A6E9C" w:rsidRPr="00B86164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:rsidR="004A6E9C" w:rsidRPr="00B86164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861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0" w:type="pct"/>
          </w:tcPr>
          <w:p w:rsidR="004A6E9C" w:rsidRPr="00B86164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4A6E9C" w:rsidRPr="008C010D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5" w:type="pct"/>
          </w:tcPr>
          <w:p w:rsidR="004A6E9C" w:rsidRPr="008C010D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4" w:type="pct"/>
          </w:tcPr>
          <w:p w:rsidR="004A6E9C" w:rsidRPr="008C010D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4A6E9C" w:rsidRPr="00B86164" w:rsidTr="001E4A93">
        <w:trPr>
          <w:trHeight w:val="424"/>
        </w:trPr>
        <w:tc>
          <w:tcPr>
            <w:tcW w:w="2866" w:type="pct"/>
          </w:tcPr>
          <w:p w:rsidR="004A6E9C" w:rsidRPr="00B86164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:rsidR="004A6E9C" w:rsidRPr="00B86164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4A6E9C" w:rsidRPr="00B86164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pct"/>
            <w:gridSpan w:val="3"/>
          </w:tcPr>
          <w:p w:rsidR="004A6E9C" w:rsidRPr="00B86164" w:rsidRDefault="004A6E9C" w:rsidP="004A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861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4ED1" w:rsidRPr="00B86164" w:rsidTr="001E4A93">
        <w:trPr>
          <w:trHeight w:val="424"/>
        </w:trPr>
        <w:tc>
          <w:tcPr>
            <w:tcW w:w="2866" w:type="pct"/>
          </w:tcPr>
          <w:p w:rsidR="005F4ED1" w:rsidRPr="00B86164" w:rsidRDefault="005F4ED1" w:rsidP="005F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616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6" w:type="pct"/>
          </w:tcPr>
          <w:p w:rsidR="005F4ED1" w:rsidRPr="00B86164" w:rsidRDefault="005F4ED1" w:rsidP="005F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86164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:rsidR="005F4ED1" w:rsidRPr="00B86164" w:rsidRDefault="005F4ED1" w:rsidP="005F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5F4ED1" w:rsidRPr="00490C5E" w:rsidRDefault="006251D9" w:rsidP="005F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1,786</w:t>
            </w:r>
          </w:p>
        </w:tc>
        <w:tc>
          <w:tcPr>
            <w:tcW w:w="145" w:type="pct"/>
          </w:tcPr>
          <w:p w:rsidR="005F4ED1" w:rsidRPr="00B86164" w:rsidRDefault="005F4ED1" w:rsidP="005F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:rsidR="005F4ED1" w:rsidRPr="00EA73AE" w:rsidRDefault="005F4ED1" w:rsidP="005F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2,630</w:t>
            </w:r>
          </w:p>
        </w:tc>
      </w:tr>
      <w:tr w:rsidR="005F4ED1" w:rsidRPr="00B86164" w:rsidTr="001E4A93">
        <w:trPr>
          <w:trHeight w:val="424"/>
        </w:trPr>
        <w:tc>
          <w:tcPr>
            <w:tcW w:w="2866" w:type="pct"/>
          </w:tcPr>
          <w:p w:rsidR="005F4ED1" w:rsidRPr="00B86164" w:rsidRDefault="005F4ED1" w:rsidP="005F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6164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6" w:type="pct"/>
          </w:tcPr>
          <w:p w:rsidR="005F4ED1" w:rsidRPr="00B86164" w:rsidRDefault="005F4ED1" w:rsidP="005F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5F4ED1" w:rsidRPr="00B86164" w:rsidRDefault="005F4ED1" w:rsidP="005F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5F4ED1" w:rsidRPr="00490C5E" w:rsidRDefault="006251D9" w:rsidP="005F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23,718</w:t>
            </w:r>
          </w:p>
        </w:tc>
        <w:tc>
          <w:tcPr>
            <w:tcW w:w="145" w:type="pct"/>
          </w:tcPr>
          <w:p w:rsidR="005F4ED1" w:rsidRPr="00B86164" w:rsidRDefault="005F4ED1" w:rsidP="005F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:rsidR="005F4ED1" w:rsidRPr="00D8479B" w:rsidRDefault="005F4ED1" w:rsidP="005F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28,307</w:t>
            </w:r>
          </w:p>
        </w:tc>
      </w:tr>
      <w:tr w:rsidR="005F4ED1" w:rsidRPr="00B86164" w:rsidTr="001E4A93">
        <w:trPr>
          <w:trHeight w:val="424"/>
        </w:trPr>
        <w:tc>
          <w:tcPr>
            <w:tcW w:w="2866" w:type="pct"/>
          </w:tcPr>
          <w:p w:rsidR="005F4ED1" w:rsidRPr="00B86164" w:rsidRDefault="005F4ED1" w:rsidP="005F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61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6" w:type="pct"/>
          </w:tcPr>
          <w:p w:rsidR="005F4ED1" w:rsidRPr="00B86164" w:rsidRDefault="005F4ED1" w:rsidP="005F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5F4ED1" w:rsidRPr="00B86164" w:rsidRDefault="005F4ED1" w:rsidP="005F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:rsidR="005F4ED1" w:rsidRPr="00490C5E" w:rsidRDefault="006251D9" w:rsidP="005F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25,504</w:t>
            </w:r>
          </w:p>
        </w:tc>
        <w:tc>
          <w:tcPr>
            <w:tcW w:w="145" w:type="pct"/>
          </w:tcPr>
          <w:p w:rsidR="005F4ED1" w:rsidRPr="00B86164" w:rsidRDefault="005F4ED1" w:rsidP="005F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:rsidR="005F4ED1" w:rsidRPr="00D8479B" w:rsidRDefault="005F4ED1" w:rsidP="005F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30,937</w:t>
            </w:r>
          </w:p>
        </w:tc>
      </w:tr>
    </w:tbl>
    <w:p w:rsidR="00CB76CC" w:rsidRPr="00CB76CC" w:rsidRDefault="00CB76CC" w:rsidP="00CB7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:rsidR="008807D8" w:rsidRPr="00022D80" w:rsidRDefault="00CE4BD6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  <w:r w:rsidR="008807D8" w:rsidRPr="00060483">
        <w:rPr>
          <w:rFonts w:ascii="Angsana New" w:hAnsi="Angsana New"/>
          <w:sz w:val="30"/>
          <w:szCs w:val="30"/>
          <w:cs/>
          <w:lang w:val="th-TH"/>
        </w:rPr>
        <w:lastRenderedPageBreak/>
        <w:t>1</w:t>
      </w:r>
      <w:r w:rsidR="005C2DCB" w:rsidRPr="00060483">
        <w:rPr>
          <w:rFonts w:ascii="Angsana New" w:hAnsi="Angsana New" w:hint="cs"/>
          <w:sz w:val="30"/>
          <w:szCs w:val="30"/>
          <w:cs/>
          <w:lang w:val="th-TH"/>
        </w:rPr>
        <w:t>1</w:t>
      </w:r>
      <w:r w:rsidR="008807D8" w:rsidRPr="00022D80">
        <w:rPr>
          <w:rFonts w:ascii="Angsana New" w:hAnsi="Angsana New"/>
          <w:sz w:val="30"/>
          <w:szCs w:val="30"/>
          <w:cs/>
          <w:lang w:val="th-TH"/>
        </w:rPr>
        <w:tab/>
        <w:t>หนี้สินหมุนเวียนอื่น</w:t>
      </w:r>
    </w:p>
    <w:p w:rsidR="00A71A4A" w:rsidRPr="004A6E9C" w:rsidRDefault="00A71A4A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000"/>
      </w:tblPr>
      <w:tblGrid>
        <w:gridCol w:w="4968"/>
        <w:gridCol w:w="1350"/>
        <w:gridCol w:w="270"/>
        <w:gridCol w:w="1260"/>
        <w:gridCol w:w="270"/>
        <w:gridCol w:w="1260"/>
      </w:tblGrid>
      <w:tr w:rsidR="0018634A" w:rsidRPr="008C010D" w:rsidTr="006A1EF1">
        <w:trPr>
          <w:cantSplit/>
        </w:trPr>
        <w:tc>
          <w:tcPr>
            <w:tcW w:w="4968" w:type="dxa"/>
          </w:tcPr>
          <w:p w:rsidR="0018634A" w:rsidRPr="008C010D" w:rsidRDefault="0018634A" w:rsidP="0018634A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8634A" w:rsidRPr="008C010D" w:rsidRDefault="0018634A" w:rsidP="001863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8634A" w:rsidRPr="008C010D" w:rsidRDefault="0018634A" w:rsidP="001863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8634A" w:rsidRPr="008C010D" w:rsidRDefault="0018634A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8657E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18634A" w:rsidRPr="008C010D" w:rsidRDefault="0018634A" w:rsidP="001863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1260" w:type="dxa"/>
          </w:tcPr>
          <w:p w:rsidR="0018634A" w:rsidRPr="008C010D" w:rsidRDefault="0018634A" w:rsidP="001863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8634A" w:rsidRPr="008C010D" w:rsidTr="006A1EF1">
        <w:trPr>
          <w:cantSplit/>
        </w:trPr>
        <w:tc>
          <w:tcPr>
            <w:tcW w:w="4968" w:type="dxa"/>
          </w:tcPr>
          <w:p w:rsidR="0018634A" w:rsidRPr="008C010D" w:rsidRDefault="0018634A" w:rsidP="0018634A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8634A" w:rsidRPr="008C010D" w:rsidRDefault="0018634A" w:rsidP="001863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8634A" w:rsidRPr="008C010D" w:rsidRDefault="0018634A" w:rsidP="001863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8634A" w:rsidRPr="008C010D" w:rsidRDefault="0018634A" w:rsidP="001863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18634A" w:rsidRPr="008C010D" w:rsidRDefault="0018634A" w:rsidP="001863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1260" w:type="dxa"/>
          </w:tcPr>
          <w:p w:rsidR="0018634A" w:rsidRPr="008C010D" w:rsidRDefault="0018634A" w:rsidP="001863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18634A" w:rsidRPr="008C010D" w:rsidTr="006A1EF1">
        <w:trPr>
          <w:cantSplit/>
        </w:trPr>
        <w:tc>
          <w:tcPr>
            <w:tcW w:w="4968" w:type="dxa"/>
          </w:tcPr>
          <w:p w:rsidR="0018634A" w:rsidRPr="008C010D" w:rsidRDefault="0018634A" w:rsidP="0018634A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8634A" w:rsidRPr="008C010D" w:rsidRDefault="0018634A" w:rsidP="001863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8634A" w:rsidRPr="008C010D" w:rsidRDefault="0018634A" w:rsidP="001863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18634A" w:rsidRPr="008C010D" w:rsidRDefault="0018634A" w:rsidP="001863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634A" w:rsidRPr="00490C5E" w:rsidTr="006A1EF1">
        <w:trPr>
          <w:cantSplit/>
        </w:trPr>
        <w:tc>
          <w:tcPr>
            <w:tcW w:w="4968" w:type="dxa"/>
          </w:tcPr>
          <w:p w:rsidR="0018634A" w:rsidRPr="00490C5E" w:rsidRDefault="0018634A" w:rsidP="0018634A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0C5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ค่าใช้จ่ายในการดำเนินงานค้างจ่าย</w:t>
            </w:r>
          </w:p>
        </w:tc>
        <w:tc>
          <w:tcPr>
            <w:tcW w:w="135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8634A" w:rsidRPr="00490C5E" w:rsidRDefault="004D7AC4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12,88</w:t>
            </w:r>
            <w:r w:rsidR="0008789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0C5E">
              <w:rPr>
                <w:rFonts w:ascii="Angsana New" w:hAnsi="Angsana New"/>
                <w:sz w:val="30"/>
                <w:szCs w:val="30"/>
              </w:rPr>
              <w:t>17,494</w:t>
            </w:r>
          </w:p>
        </w:tc>
      </w:tr>
      <w:tr w:rsidR="0018634A" w:rsidRPr="00490C5E" w:rsidTr="006A1EF1">
        <w:trPr>
          <w:cantSplit/>
        </w:trPr>
        <w:tc>
          <w:tcPr>
            <w:tcW w:w="4968" w:type="dxa"/>
          </w:tcPr>
          <w:p w:rsidR="0018634A" w:rsidRPr="00490C5E" w:rsidRDefault="0018634A" w:rsidP="0018634A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C5E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โบนัสค้างจ่าย</w:t>
            </w:r>
          </w:p>
        </w:tc>
        <w:tc>
          <w:tcPr>
            <w:tcW w:w="135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8634A" w:rsidRPr="00490C5E" w:rsidRDefault="004D7AC4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5,254</w:t>
            </w:r>
          </w:p>
        </w:tc>
        <w:tc>
          <w:tcPr>
            <w:tcW w:w="27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0C5E">
              <w:rPr>
                <w:rFonts w:ascii="Angsana New" w:hAnsi="Angsana New"/>
                <w:sz w:val="30"/>
                <w:szCs w:val="30"/>
              </w:rPr>
              <w:t>6,511</w:t>
            </w:r>
          </w:p>
        </w:tc>
      </w:tr>
      <w:tr w:rsidR="0018634A" w:rsidRPr="00490C5E" w:rsidTr="006A1EF1">
        <w:trPr>
          <w:cantSplit/>
        </w:trPr>
        <w:tc>
          <w:tcPr>
            <w:tcW w:w="4968" w:type="dxa"/>
          </w:tcPr>
          <w:p w:rsidR="0018634A" w:rsidRPr="00490C5E" w:rsidRDefault="0018634A" w:rsidP="0018634A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C5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เจ้าหนี้</w:t>
            </w:r>
            <w:r w:rsidRPr="00490C5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เงินประกันผลงาน</w:t>
            </w:r>
          </w:p>
        </w:tc>
        <w:tc>
          <w:tcPr>
            <w:tcW w:w="135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8634A" w:rsidRPr="00490C5E" w:rsidRDefault="004D7AC4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4,074</w:t>
            </w:r>
          </w:p>
        </w:tc>
        <w:tc>
          <w:tcPr>
            <w:tcW w:w="27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0C5E">
              <w:rPr>
                <w:rFonts w:ascii="Angsana New" w:hAnsi="Angsana New"/>
                <w:sz w:val="30"/>
                <w:szCs w:val="30"/>
              </w:rPr>
              <w:t>4,390</w:t>
            </w:r>
          </w:p>
        </w:tc>
      </w:tr>
      <w:tr w:rsidR="0018634A" w:rsidRPr="00490C5E" w:rsidTr="006A1EF1">
        <w:trPr>
          <w:cantSplit/>
        </w:trPr>
        <w:tc>
          <w:tcPr>
            <w:tcW w:w="4968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C5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เงินรับล่วงหน้าจากลูกค้า</w:t>
            </w:r>
          </w:p>
        </w:tc>
        <w:tc>
          <w:tcPr>
            <w:tcW w:w="135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8634A" w:rsidRPr="00490C5E" w:rsidRDefault="004D7AC4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29,348</w:t>
            </w:r>
          </w:p>
        </w:tc>
        <w:tc>
          <w:tcPr>
            <w:tcW w:w="27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0C5E">
              <w:rPr>
                <w:rFonts w:ascii="Angsana New" w:hAnsi="Angsana New"/>
                <w:sz w:val="30"/>
                <w:szCs w:val="30"/>
              </w:rPr>
              <w:t>1,764</w:t>
            </w:r>
          </w:p>
        </w:tc>
      </w:tr>
      <w:tr w:rsidR="0018634A" w:rsidRPr="00490C5E" w:rsidTr="006A1EF1">
        <w:trPr>
          <w:cantSplit/>
        </w:trPr>
        <w:tc>
          <w:tcPr>
            <w:tcW w:w="4968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C5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เจ้าหนี้กรมสรรพากร</w:t>
            </w:r>
          </w:p>
        </w:tc>
        <w:tc>
          <w:tcPr>
            <w:tcW w:w="135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8634A" w:rsidRPr="00490C5E" w:rsidRDefault="004D7AC4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7,626</w:t>
            </w:r>
          </w:p>
        </w:tc>
        <w:tc>
          <w:tcPr>
            <w:tcW w:w="27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0C5E">
              <w:rPr>
                <w:rFonts w:ascii="Angsana New" w:hAnsi="Angsana New"/>
                <w:sz w:val="30"/>
                <w:szCs w:val="30"/>
              </w:rPr>
              <w:t>6,400</w:t>
            </w:r>
          </w:p>
        </w:tc>
      </w:tr>
      <w:tr w:rsidR="0018634A" w:rsidRPr="00490C5E" w:rsidTr="006A1EF1">
        <w:trPr>
          <w:cantSplit/>
        </w:trPr>
        <w:tc>
          <w:tcPr>
            <w:tcW w:w="4968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C5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ดอกเบี้ยค้างจ่าย</w:t>
            </w:r>
          </w:p>
        </w:tc>
        <w:tc>
          <w:tcPr>
            <w:tcW w:w="135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8634A" w:rsidRPr="00490C5E" w:rsidRDefault="00087893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0C5E"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18634A" w:rsidRPr="00490C5E" w:rsidTr="006A1EF1">
        <w:trPr>
          <w:cantSplit/>
        </w:trPr>
        <w:tc>
          <w:tcPr>
            <w:tcW w:w="4968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C5E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135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8634A" w:rsidRPr="00490C5E" w:rsidRDefault="004D7AC4" w:rsidP="00F44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4,55</w:t>
            </w:r>
            <w:r w:rsidR="0008789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0C5E">
              <w:rPr>
                <w:rFonts w:ascii="Angsana New" w:hAnsi="Angsana New"/>
                <w:sz w:val="30"/>
                <w:szCs w:val="30"/>
              </w:rPr>
              <w:t>3,572</w:t>
            </w:r>
          </w:p>
        </w:tc>
      </w:tr>
      <w:tr w:rsidR="0018634A" w:rsidRPr="008C010D" w:rsidTr="006A1EF1">
        <w:trPr>
          <w:cantSplit/>
        </w:trPr>
        <w:tc>
          <w:tcPr>
            <w:tcW w:w="4968" w:type="dxa"/>
          </w:tcPr>
          <w:p w:rsidR="0018634A" w:rsidRPr="00490C5E" w:rsidRDefault="0018634A" w:rsidP="0018634A">
            <w:pPr>
              <w:pStyle w:val="a"/>
              <w:tabs>
                <w:tab w:val="clear" w:pos="1080"/>
                <w:tab w:val="left" w:pos="54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490C5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5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8634A" w:rsidRPr="00490C5E" w:rsidRDefault="004D7AC4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63,748</w:t>
            </w:r>
          </w:p>
        </w:tc>
        <w:tc>
          <w:tcPr>
            <w:tcW w:w="270" w:type="dxa"/>
          </w:tcPr>
          <w:p w:rsidR="0018634A" w:rsidRPr="00490C5E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8634A" w:rsidRPr="00767A31" w:rsidRDefault="0018634A" w:rsidP="0018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C5E">
              <w:rPr>
                <w:rFonts w:ascii="Angsana New" w:hAnsi="Angsana New"/>
                <w:b/>
                <w:bCs/>
                <w:sz w:val="30"/>
                <w:szCs w:val="30"/>
              </w:rPr>
              <w:t>40,505</w:t>
            </w:r>
          </w:p>
        </w:tc>
      </w:tr>
    </w:tbl>
    <w:p w:rsidR="007C5D0D" w:rsidRPr="004A6E9C" w:rsidRDefault="007C5D0D" w:rsidP="00CE4BD6">
      <w:pPr>
        <w:pStyle w:val="FSBlank"/>
      </w:pPr>
    </w:p>
    <w:p w:rsidR="00A130F3" w:rsidRPr="00022D80" w:rsidRDefault="005C2DCB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t>1</w:t>
      </w:r>
      <w:r>
        <w:rPr>
          <w:rFonts w:ascii="Angsana New" w:hAnsi="Angsana New" w:hint="cs"/>
          <w:sz w:val="30"/>
          <w:szCs w:val="30"/>
          <w:cs/>
          <w:lang w:val="th-TH"/>
        </w:rPr>
        <w:t>2</w:t>
      </w:r>
      <w:r w:rsidR="00A130F3" w:rsidRPr="00022D80">
        <w:rPr>
          <w:rFonts w:ascii="Angsana New" w:hAnsi="Angsana New"/>
          <w:sz w:val="30"/>
          <w:szCs w:val="30"/>
          <w:cs/>
          <w:lang w:val="th-TH"/>
        </w:rPr>
        <w:tab/>
        <w:t>ทุนเรือนหุ้น</w:t>
      </w:r>
    </w:p>
    <w:p w:rsidR="008657EC" w:rsidRDefault="008657EC" w:rsidP="00865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378" w:type="dxa"/>
        <w:tblInd w:w="450" w:type="dxa"/>
        <w:tblLayout w:type="fixed"/>
        <w:tblLook w:val="0000"/>
      </w:tblPr>
      <w:tblGrid>
        <w:gridCol w:w="3079"/>
        <w:gridCol w:w="1023"/>
        <w:gridCol w:w="275"/>
        <w:gridCol w:w="1049"/>
        <w:gridCol w:w="264"/>
        <w:gridCol w:w="1065"/>
        <w:gridCol w:w="264"/>
        <w:gridCol w:w="1047"/>
        <w:gridCol w:w="264"/>
        <w:gridCol w:w="1048"/>
      </w:tblGrid>
      <w:tr w:rsidR="008657EC" w:rsidRPr="008B6A55" w:rsidTr="004A7CB6">
        <w:tc>
          <w:tcPr>
            <w:tcW w:w="1641" w:type="pct"/>
          </w:tcPr>
          <w:p w:rsidR="008657EC" w:rsidRPr="008B6A55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B6A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</w:t>
            </w:r>
            <w:r w:rsidR="001A2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</w:tc>
        <w:tc>
          <w:tcPr>
            <w:tcW w:w="545" w:type="pct"/>
            <w:shd w:val="clear" w:color="auto" w:fill="auto"/>
          </w:tcPr>
          <w:p w:rsidR="008657EC" w:rsidRPr="008B6A55" w:rsidRDefault="008657EC" w:rsidP="004E6FC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:rsidR="008657EC" w:rsidRPr="008B6A55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pct"/>
            <w:gridSpan w:val="3"/>
            <w:shd w:val="clear" w:color="auto" w:fill="auto"/>
          </w:tcPr>
          <w:p w:rsidR="008657EC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pct"/>
            <w:gridSpan w:val="3"/>
            <w:shd w:val="clear" w:color="auto" w:fill="auto"/>
          </w:tcPr>
          <w:p w:rsidR="008657EC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57EC" w:rsidRPr="008B6A55" w:rsidTr="004A7CB6">
        <w:tc>
          <w:tcPr>
            <w:tcW w:w="1641" w:type="pct"/>
          </w:tcPr>
          <w:p w:rsidR="008657EC" w:rsidRPr="008B6A55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B6A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 3</w:t>
            </w:r>
            <w:r w:rsidRPr="008B6A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8B6A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45" w:type="pct"/>
            <w:vMerge w:val="restart"/>
            <w:shd w:val="clear" w:color="auto" w:fill="auto"/>
          </w:tcPr>
          <w:p w:rsidR="008657EC" w:rsidRPr="008B6A55" w:rsidRDefault="008657EC" w:rsidP="004E6FC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6A55">
              <w:rPr>
                <w:rFonts w:ascii="Angsana New" w:hAnsi="Angsana New"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146" w:type="pct"/>
            <w:shd w:val="clear" w:color="auto" w:fill="auto"/>
          </w:tcPr>
          <w:p w:rsidR="008657EC" w:rsidRPr="008B6A55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1" w:type="pct"/>
            <w:shd w:val="clear" w:color="auto" w:fill="auto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8657EC" w:rsidRPr="008B6A55" w:rsidTr="004A7CB6">
        <w:trPr>
          <w:trHeight w:val="380"/>
        </w:trPr>
        <w:tc>
          <w:tcPr>
            <w:tcW w:w="1641" w:type="pct"/>
          </w:tcPr>
          <w:p w:rsidR="008657EC" w:rsidRPr="008B6A55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5" w:type="pct"/>
            <w:vMerge/>
            <w:shd w:val="clear" w:color="auto" w:fill="auto"/>
          </w:tcPr>
          <w:p w:rsidR="008657EC" w:rsidRPr="008B6A55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8657EC" w:rsidRPr="008B6A55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6A55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6A55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1" w:type="pct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6A55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6A55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8657EC" w:rsidRPr="008B6A55" w:rsidTr="004A7CB6">
        <w:tc>
          <w:tcPr>
            <w:tcW w:w="1641" w:type="pct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after="0" w:line="240" w:lineRule="auto"/>
              <w:ind w:left="-1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B6A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6" w:type="pct"/>
            <w:shd w:val="clear" w:color="auto" w:fill="auto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7" w:type="pct"/>
            <w:gridSpan w:val="7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6A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8B6A5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8B6A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657EC" w:rsidRPr="008B6A55" w:rsidTr="004A7CB6">
        <w:tc>
          <w:tcPr>
            <w:tcW w:w="1641" w:type="pct"/>
          </w:tcPr>
          <w:p w:rsidR="008657EC" w:rsidRPr="008B6A55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B6A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45" w:type="pct"/>
            <w:shd w:val="clear" w:color="auto" w:fill="auto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57EC" w:rsidRPr="008B6A55" w:rsidTr="004A7CB6">
        <w:tc>
          <w:tcPr>
            <w:tcW w:w="1641" w:type="pct"/>
          </w:tcPr>
          <w:p w:rsidR="008657EC" w:rsidRPr="008B6A55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B6A5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B6A5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B6A5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5" w:type="pct"/>
            <w:shd w:val="clear" w:color="auto" w:fill="auto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8657EC" w:rsidRPr="008B6A55" w:rsidRDefault="008657EC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57EC" w:rsidRPr="008B6A55" w:rsidTr="004A7CB6">
        <w:tc>
          <w:tcPr>
            <w:tcW w:w="1641" w:type="pct"/>
          </w:tcPr>
          <w:p w:rsidR="008657EC" w:rsidRPr="008B6A55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B6A55">
              <w:rPr>
                <w:rFonts w:ascii="Angsana New" w:hAnsi="Angsana New"/>
                <w:sz w:val="30"/>
                <w:szCs w:val="30"/>
              </w:rPr>
              <w:t>-</w:t>
            </w:r>
            <w:r w:rsidRPr="008B6A55">
              <w:rPr>
                <w:rFonts w:ascii="Angsana New" w:hAnsi="Angsana New"/>
                <w:sz w:val="30"/>
                <w:szCs w:val="30"/>
              </w:rPr>
              <w:tab/>
            </w:r>
            <w:r w:rsidRPr="008B6A55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45" w:type="pct"/>
            <w:shd w:val="clear" w:color="auto" w:fill="auto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6A5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:rsidR="008657EC" w:rsidRPr="008B6A55" w:rsidRDefault="003E0C6D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2,048,255</w:t>
            </w:r>
          </w:p>
        </w:tc>
        <w:tc>
          <w:tcPr>
            <w:tcW w:w="141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8657EC" w:rsidRPr="008B6A55" w:rsidRDefault="003E0C6D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2,048,255</w:t>
            </w:r>
          </w:p>
        </w:tc>
        <w:tc>
          <w:tcPr>
            <w:tcW w:w="141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2,245,998</w:t>
            </w:r>
          </w:p>
        </w:tc>
        <w:tc>
          <w:tcPr>
            <w:tcW w:w="141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2,245,998</w:t>
            </w:r>
          </w:p>
        </w:tc>
      </w:tr>
      <w:tr w:rsidR="008657EC" w:rsidRPr="008B6A55" w:rsidTr="004A7CB6">
        <w:tc>
          <w:tcPr>
            <w:tcW w:w="1641" w:type="pct"/>
          </w:tcPr>
          <w:p w:rsidR="008657EC" w:rsidRPr="00402DD8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545" w:type="pct"/>
            <w:shd w:val="clear" w:color="auto" w:fill="auto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shd w:val="clear" w:color="auto" w:fill="auto"/>
          </w:tcPr>
          <w:p w:rsidR="008657EC" w:rsidRPr="00402DD8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</w:tcPr>
          <w:p w:rsidR="008657EC" w:rsidRPr="00402DD8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8657EC" w:rsidRPr="00402DD8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8657EC" w:rsidRPr="00402DD8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(197,743)</w:t>
            </w:r>
          </w:p>
        </w:tc>
        <w:tc>
          <w:tcPr>
            <w:tcW w:w="141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59" w:type="pct"/>
          </w:tcPr>
          <w:p w:rsidR="008657EC" w:rsidRPr="00402DD8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(197,743)</w:t>
            </w:r>
          </w:p>
        </w:tc>
      </w:tr>
      <w:tr w:rsidR="008657EC" w:rsidRPr="008B6A55" w:rsidTr="004A7CB6">
        <w:tc>
          <w:tcPr>
            <w:tcW w:w="1641" w:type="pct"/>
          </w:tcPr>
          <w:p w:rsidR="008657EC" w:rsidRPr="008B6A55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6A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8B6A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Pr="008B6A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5" w:type="pct"/>
            <w:shd w:val="clear" w:color="auto" w:fill="auto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657EC" w:rsidRPr="008B6A55" w:rsidTr="004A7CB6">
        <w:tc>
          <w:tcPr>
            <w:tcW w:w="1641" w:type="pct"/>
          </w:tcPr>
          <w:p w:rsidR="008657EC" w:rsidRPr="008B6A55" w:rsidRDefault="008657EC" w:rsidP="008657EC">
            <w:pPr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6A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45" w:type="pct"/>
            <w:shd w:val="clear" w:color="auto" w:fill="auto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6A5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:rsidR="008657EC" w:rsidRPr="008B6A55" w:rsidRDefault="003E0C6D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  <w:tc>
          <w:tcPr>
            <w:tcW w:w="141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:rsidR="008657EC" w:rsidRPr="008B6A55" w:rsidRDefault="003E0C6D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  <w:tc>
          <w:tcPr>
            <w:tcW w:w="141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  <w:tc>
          <w:tcPr>
            <w:tcW w:w="141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</w:tr>
      <w:tr w:rsidR="008657EC" w:rsidRPr="008B6A55" w:rsidTr="004A7CB6">
        <w:tc>
          <w:tcPr>
            <w:tcW w:w="1641" w:type="pct"/>
          </w:tcPr>
          <w:p w:rsidR="008657EC" w:rsidRPr="008B6A55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57EC" w:rsidRPr="008B6A55" w:rsidTr="004A7CB6">
        <w:tc>
          <w:tcPr>
            <w:tcW w:w="1641" w:type="pct"/>
          </w:tcPr>
          <w:p w:rsidR="008657EC" w:rsidRPr="008B6A55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B6A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545" w:type="pct"/>
            <w:shd w:val="clear" w:color="auto" w:fill="auto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57EC" w:rsidRPr="008B6A55" w:rsidTr="004A7CB6">
        <w:tc>
          <w:tcPr>
            <w:tcW w:w="1641" w:type="pct"/>
          </w:tcPr>
          <w:p w:rsidR="008657EC" w:rsidRPr="008B6A55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B6A5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B6A5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B6A5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5" w:type="pct"/>
            <w:shd w:val="clear" w:color="auto" w:fill="auto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8657EC" w:rsidRPr="008B6A55" w:rsidRDefault="008657EC" w:rsidP="00865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0C6D" w:rsidRPr="008B6A55" w:rsidTr="004A7CB6">
        <w:tc>
          <w:tcPr>
            <w:tcW w:w="1641" w:type="pct"/>
          </w:tcPr>
          <w:p w:rsidR="003E0C6D" w:rsidRPr="008B6A55" w:rsidRDefault="003E0C6D" w:rsidP="003E0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B6A55">
              <w:rPr>
                <w:rFonts w:ascii="Angsana New" w:hAnsi="Angsana New"/>
                <w:sz w:val="30"/>
                <w:szCs w:val="30"/>
              </w:rPr>
              <w:t>-</w:t>
            </w:r>
            <w:r w:rsidRPr="008B6A55">
              <w:rPr>
                <w:rFonts w:ascii="Angsana New" w:hAnsi="Angsana New"/>
                <w:sz w:val="30"/>
                <w:szCs w:val="30"/>
              </w:rPr>
              <w:tab/>
            </w:r>
            <w:r w:rsidRPr="008B6A55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45" w:type="pct"/>
            <w:shd w:val="clear" w:color="auto" w:fill="auto"/>
          </w:tcPr>
          <w:p w:rsidR="003E0C6D" w:rsidRPr="008B6A55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6A5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:rsidR="003E0C6D" w:rsidRPr="008B6A55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:rsidR="003E0C6D" w:rsidRPr="008B6A55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2,048,255</w:t>
            </w:r>
          </w:p>
        </w:tc>
        <w:tc>
          <w:tcPr>
            <w:tcW w:w="141" w:type="pct"/>
          </w:tcPr>
          <w:p w:rsidR="003E0C6D" w:rsidRPr="008B6A55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E0C6D" w:rsidRPr="008B6A55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2,048,255</w:t>
            </w:r>
          </w:p>
        </w:tc>
        <w:tc>
          <w:tcPr>
            <w:tcW w:w="141" w:type="pct"/>
          </w:tcPr>
          <w:p w:rsidR="003E0C6D" w:rsidRPr="008B6A55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3E0C6D" w:rsidRPr="008B6A55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1,591,592</w:t>
            </w:r>
          </w:p>
        </w:tc>
        <w:tc>
          <w:tcPr>
            <w:tcW w:w="141" w:type="pct"/>
          </w:tcPr>
          <w:p w:rsidR="003E0C6D" w:rsidRPr="008B6A55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3E0C6D" w:rsidRPr="008B6A55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1,591,592</w:t>
            </w:r>
          </w:p>
        </w:tc>
      </w:tr>
      <w:tr w:rsidR="003E0C6D" w:rsidRPr="008B6A55" w:rsidTr="004A7CB6">
        <w:tc>
          <w:tcPr>
            <w:tcW w:w="1641" w:type="pct"/>
          </w:tcPr>
          <w:p w:rsidR="003E0C6D" w:rsidRPr="008B6A55" w:rsidRDefault="003E0C6D" w:rsidP="003E0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6A55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45" w:type="pct"/>
            <w:shd w:val="clear" w:color="auto" w:fill="auto"/>
          </w:tcPr>
          <w:p w:rsidR="003E0C6D" w:rsidRPr="008B6A55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6A5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:rsidR="003E0C6D" w:rsidRPr="008B6A55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:rsidR="003E0C6D" w:rsidRPr="00402DD8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3E0C6D" w:rsidRPr="008B6A55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E0C6D" w:rsidRPr="00402DD8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3E0C6D" w:rsidRPr="008B6A55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3E0C6D" w:rsidRPr="008B6A55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456,663</w:t>
            </w:r>
          </w:p>
        </w:tc>
        <w:tc>
          <w:tcPr>
            <w:tcW w:w="141" w:type="pct"/>
          </w:tcPr>
          <w:p w:rsidR="003E0C6D" w:rsidRPr="008B6A55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3E0C6D" w:rsidRPr="008B6A55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456,663</w:t>
            </w:r>
          </w:p>
        </w:tc>
      </w:tr>
      <w:tr w:rsidR="003E0C6D" w:rsidRPr="008B6A55" w:rsidTr="004A7CB6">
        <w:trPr>
          <w:trHeight w:val="60"/>
        </w:trPr>
        <w:tc>
          <w:tcPr>
            <w:tcW w:w="1641" w:type="pct"/>
          </w:tcPr>
          <w:p w:rsidR="003E0C6D" w:rsidRPr="008B6A55" w:rsidRDefault="003E0C6D" w:rsidP="003E0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6A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8B6A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Pr="008B6A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5" w:type="pct"/>
            <w:shd w:val="clear" w:color="auto" w:fill="auto"/>
          </w:tcPr>
          <w:p w:rsidR="003E0C6D" w:rsidRPr="008B6A55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3E0C6D" w:rsidRPr="008B6A55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:rsidR="003E0C6D" w:rsidRPr="008B6A55" w:rsidRDefault="003E0C6D" w:rsidP="003E0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3E0C6D" w:rsidRPr="008B6A55" w:rsidRDefault="003E0C6D" w:rsidP="003E0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:rsidR="003E0C6D" w:rsidRPr="008B6A55" w:rsidRDefault="003E0C6D" w:rsidP="003E0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3E0C6D" w:rsidRPr="008B6A55" w:rsidRDefault="003E0C6D" w:rsidP="003E0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:rsidR="003E0C6D" w:rsidRPr="008B6A55" w:rsidRDefault="003E0C6D" w:rsidP="003E0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3E0C6D" w:rsidRPr="008B6A55" w:rsidRDefault="003E0C6D" w:rsidP="003E0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:rsidR="003E0C6D" w:rsidRPr="008B6A55" w:rsidRDefault="003E0C6D" w:rsidP="003E0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0C6D" w:rsidRPr="008B6A55" w:rsidTr="004A7CB6">
        <w:tc>
          <w:tcPr>
            <w:tcW w:w="1641" w:type="pct"/>
          </w:tcPr>
          <w:p w:rsidR="003E0C6D" w:rsidRPr="008B6A55" w:rsidRDefault="003E0C6D" w:rsidP="003E0C6D">
            <w:pPr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6A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45" w:type="pct"/>
            <w:shd w:val="clear" w:color="auto" w:fill="auto"/>
          </w:tcPr>
          <w:p w:rsidR="003E0C6D" w:rsidRPr="008B6A55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6A5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:rsidR="003E0C6D" w:rsidRPr="008B6A55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:rsidR="003E0C6D" w:rsidRPr="008B6A55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  <w:tc>
          <w:tcPr>
            <w:tcW w:w="141" w:type="pct"/>
          </w:tcPr>
          <w:p w:rsidR="003E0C6D" w:rsidRPr="008B6A55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:rsidR="003E0C6D" w:rsidRPr="008B6A55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  <w:tc>
          <w:tcPr>
            <w:tcW w:w="141" w:type="pct"/>
          </w:tcPr>
          <w:p w:rsidR="003E0C6D" w:rsidRPr="008B6A55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:rsidR="003E0C6D" w:rsidRPr="008B6A55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  <w:tc>
          <w:tcPr>
            <w:tcW w:w="141" w:type="pct"/>
          </w:tcPr>
          <w:p w:rsidR="003E0C6D" w:rsidRPr="008B6A55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:rsidR="003E0C6D" w:rsidRPr="008B6A55" w:rsidRDefault="003E0C6D" w:rsidP="003E0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</w:tr>
    </w:tbl>
    <w:p w:rsidR="007C5D0D" w:rsidRPr="00042756" w:rsidRDefault="007C5D0D" w:rsidP="00200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4275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ปี </w:t>
      </w:r>
      <w:r w:rsidRPr="00042756">
        <w:rPr>
          <w:rFonts w:ascii="Angsana New" w:hAnsi="Angsana New"/>
          <w:b/>
          <w:bCs/>
          <w:i/>
          <w:iCs/>
          <w:sz w:val="30"/>
          <w:szCs w:val="30"/>
        </w:rPr>
        <w:t>2559</w:t>
      </w:r>
    </w:p>
    <w:p w:rsidR="007C5D0D" w:rsidRPr="00042756" w:rsidRDefault="007C5D0D" w:rsidP="00CE4BD6">
      <w:pPr>
        <w:pStyle w:val="FSBlank"/>
      </w:pPr>
    </w:p>
    <w:p w:rsidR="007C5D0D" w:rsidRPr="00042756" w:rsidRDefault="007C5D0D" w:rsidP="007C5D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 w:rsidRPr="00042756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042756">
        <w:rPr>
          <w:rFonts w:ascii="Angsana New" w:hAnsi="Angsana New"/>
          <w:sz w:val="30"/>
          <w:szCs w:val="30"/>
          <w:cs/>
        </w:rPr>
        <w:t>บริษัทได้จดทะเบียนเพิ่มทุน</w:t>
      </w:r>
      <w:r w:rsidR="00F82BAA" w:rsidRPr="00042756">
        <w:rPr>
          <w:rFonts w:ascii="Angsana New" w:hAnsi="Angsana New" w:hint="cs"/>
          <w:sz w:val="30"/>
          <w:szCs w:val="30"/>
          <w:cs/>
        </w:rPr>
        <w:t>ที่ออกและชำระแล้ว</w:t>
      </w:r>
      <w:r w:rsidRPr="00042756">
        <w:rPr>
          <w:rFonts w:ascii="Angsana New" w:hAnsi="Angsana New"/>
          <w:sz w:val="30"/>
          <w:szCs w:val="30"/>
          <w:cs/>
        </w:rPr>
        <w:t>กับกระทรวงพาณิชย์</w:t>
      </w:r>
      <w:r w:rsidRPr="00042756">
        <w:rPr>
          <w:rFonts w:ascii="Angsana New" w:hAnsi="Angsana New" w:hint="cs"/>
          <w:sz w:val="30"/>
          <w:szCs w:val="30"/>
          <w:cs/>
        </w:rPr>
        <w:t>เมื่อ</w:t>
      </w:r>
      <w:r w:rsidRPr="00042756">
        <w:rPr>
          <w:rFonts w:ascii="Angsana New" w:hAnsi="Angsana New"/>
          <w:sz w:val="30"/>
          <w:szCs w:val="30"/>
          <w:cs/>
        </w:rPr>
        <w:t>วันที่</w:t>
      </w:r>
      <w:r w:rsidRPr="00042756">
        <w:rPr>
          <w:rFonts w:ascii="Angsana New" w:hAnsi="Angsana New" w:hint="cs"/>
          <w:sz w:val="30"/>
          <w:szCs w:val="30"/>
          <w:cs/>
        </w:rPr>
        <w:t>7มกราคม</w:t>
      </w:r>
      <w:r w:rsidRPr="00042756">
        <w:rPr>
          <w:rFonts w:ascii="Angsana New" w:hAnsi="Angsana New"/>
          <w:sz w:val="30"/>
          <w:szCs w:val="30"/>
          <w:cs/>
        </w:rPr>
        <w:t xml:space="preserve"> 255</w:t>
      </w:r>
      <w:r w:rsidRPr="00042756">
        <w:rPr>
          <w:rFonts w:ascii="Angsana New" w:hAnsi="Angsana New" w:hint="cs"/>
          <w:sz w:val="30"/>
          <w:szCs w:val="30"/>
          <w:cs/>
        </w:rPr>
        <w:t>9</w:t>
      </w:r>
      <w:r w:rsidRPr="00042756">
        <w:rPr>
          <w:rFonts w:ascii="Angsana New" w:hAnsi="Angsana New"/>
          <w:sz w:val="30"/>
          <w:szCs w:val="30"/>
          <w:cs/>
        </w:rPr>
        <w:t xml:space="preserve">จากการใช้สิทธิซื้อหุ้นสามัญจำนวน </w:t>
      </w:r>
      <w:r w:rsidRPr="00042756">
        <w:rPr>
          <w:rFonts w:ascii="Angsana New" w:hAnsi="Angsana New" w:hint="cs"/>
          <w:sz w:val="30"/>
          <w:szCs w:val="30"/>
          <w:cs/>
        </w:rPr>
        <w:t>456.66 ล้า</w:t>
      </w:r>
      <w:r w:rsidRPr="00042756">
        <w:rPr>
          <w:rFonts w:ascii="Angsana New" w:hAnsi="Angsana New"/>
          <w:sz w:val="30"/>
          <w:szCs w:val="30"/>
          <w:cs/>
        </w:rPr>
        <w:t xml:space="preserve">นหุ้นรวมจำนวนเงิน </w:t>
      </w:r>
      <w:r w:rsidRPr="00042756">
        <w:rPr>
          <w:rFonts w:ascii="Angsana New" w:hAnsi="Angsana New" w:hint="cs"/>
          <w:sz w:val="30"/>
          <w:szCs w:val="30"/>
          <w:cs/>
        </w:rPr>
        <w:t>456.66</w:t>
      </w:r>
      <w:r w:rsidRPr="00042756">
        <w:rPr>
          <w:rFonts w:ascii="Angsana New" w:hAnsi="Angsana New"/>
          <w:sz w:val="30"/>
          <w:szCs w:val="30"/>
          <w:cs/>
        </w:rPr>
        <w:t>ล้านบาท</w:t>
      </w:r>
    </w:p>
    <w:p w:rsidR="00771D55" w:rsidRDefault="00771D55" w:rsidP="00CE4BD6">
      <w:pPr>
        <w:pStyle w:val="FSBlank"/>
      </w:pPr>
    </w:p>
    <w:p w:rsidR="00C862C2" w:rsidRPr="00042756" w:rsidRDefault="00FA0CB8" w:rsidP="00CB76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="Angsana New" w:hAnsi="Angsana New"/>
          <w:sz w:val="30"/>
          <w:szCs w:val="30"/>
        </w:rPr>
        <w:t>27</w:t>
      </w:r>
      <w:r>
        <w:rPr>
          <w:rFonts w:ascii="Angsana New" w:hAnsi="Angsana New"/>
          <w:color w:val="FFFFFF"/>
          <w:sz w:val="30"/>
          <w:szCs w:val="30"/>
        </w:rPr>
        <w:t>/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ผู้ถือหุ้นอนุมัติให้ลดทุนจดทะเบียนจาก 2</w:t>
      </w:r>
      <w:r>
        <w:rPr>
          <w:rFonts w:ascii="Angsana New" w:hAnsi="Angsana New" w:hint="cs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24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998</w:t>
      </w:r>
      <w:r>
        <w:rPr>
          <w:rFonts w:ascii="Angsana New" w:hAnsi="Angsana New" w:hint="cs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295 บาท เป็น 2</w:t>
      </w:r>
      <w:r>
        <w:rPr>
          <w:rFonts w:ascii="Angsana New" w:hAnsi="Angsana New" w:hint="cs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254</w:t>
      </w:r>
      <w:r>
        <w:rPr>
          <w:rFonts w:ascii="Angsana New" w:hAnsi="Angsana New" w:hint="cs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862</w:t>
      </w:r>
      <w:r>
        <w:rPr>
          <w:rFonts w:ascii="Angsana New" w:hAnsi="Angsana New" w:hint="cs"/>
          <w:sz w:val="30"/>
          <w:szCs w:val="30"/>
          <w:cs/>
        </w:rPr>
        <w:t xml:space="preserve"> บาท โดยวิธีตัดหุ้นจดทะ</w:t>
      </w:r>
      <w:r w:rsidR="00770C40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 xml:space="preserve">บียนที่ยังมิได้นำออกจำหน่าย กล่าวคือ ยกเลิกหุ้นที่ยังไม่ได้จำหน่าย จำนวน </w:t>
      </w:r>
      <w:r>
        <w:rPr>
          <w:rFonts w:ascii="Angsana New" w:hAnsi="Angsana New"/>
          <w:sz w:val="30"/>
          <w:szCs w:val="30"/>
        </w:rPr>
        <w:t xml:space="preserve">197,743,433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มูลค่าหุ้นที่ตราไว้หุ้นละ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บาท ซึ่งเป็นหุ้นสามัญที่ออกเพื่อรองรับการใช้สิทธิของใบสำคัญแสดงสิทธิที่จะซื้อหุ้นสามัญของบริษัทครั้งที่</w:t>
      </w:r>
      <w:r>
        <w:rPr>
          <w:rFonts w:ascii="Angsana New" w:hAnsi="Angsana New"/>
          <w:sz w:val="30"/>
          <w:szCs w:val="30"/>
        </w:rPr>
        <w:t xml:space="preserve"> 2 </w:t>
      </w:r>
      <w:r>
        <w:rPr>
          <w:rFonts w:ascii="Angsana New" w:hAnsi="Angsana New" w:hint="cs"/>
          <w:sz w:val="30"/>
          <w:szCs w:val="30"/>
          <w:cs/>
        </w:rPr>
        <w:t xml:space="preserve">ที่ออกและเสนอขายให้แก่ผู้ถือหุ้นเดิมของบริษัท </w:t>
      </w:r>
      <w:r>
        <w:rPr>
          <w:rFonts w:ascii="Angsana New" w:hAnsi="Angsana New"/>
          <w:sz w:val="30"/>
          <w:szCs w:val="30"/>
        </w:rPr>
        <w:t xml:space="preserve">(NNCL-W2) </w:t>
      </w:r>
      <w:r>
        <w:rPr>
          <w:rFonts w:ascii="Angsana New" w:hAnsi="Angsana New" w:hint="cs"/>
          <w:sz w:val="30"/>
          <w:szCs w:val="30"/>
          <w:cs/>
        </w:rPr>
        <w:t xml:space="preserve">ที่เหลือจากการใช้สิทธิซื้อหุ้นสามัญครั้งสุดท้าย และได้หมดอายุลงเมื่อวันที่ </w:t>
      </w:r>
      <w:r>
        <w:rPr>
          <w:rFonts w:ascii="Angsana New" w:hAnsi="Angsana New"/>
          <w:sz w:val="30"/>
          <w:szCs w:val="30"/>
        </w:rPr>
        <w:t xml:space="preserve">29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2558</w:t>
      </w:r>
      <w:r>
        <w:rPr>
          <w:rFonts w:ascii="Angsana New" w:hAnsi="Angsana New" w:hint="cs"/>
          <w:sz w:val="30"/>
          <w:szCs w:val="30"/>
          <w:cs/>
        </w:rPr>
        <w:t xml:space="preserve">  และอนุมัติการแก้ไขหนังสือบริคณห์สนธิ เพื่อให้สอดคล้องกับการลดทุนจดทะเบียนดังกล่าวข้างต้น บริษัทได้จดทะเบียนลดทุนกับกระทรวงพาณิชย์เมื่อวันที่ </w:t>
      </w:r>
      <w:r>
        <w:rPr>
          <w:rFonts w:ascii="Angsana New" w:hAnsi="Angsana New"/>
          <w:sz w:val="30"/>
          <w:szCs w:val="30"/>
        </w:rPr>
        <w:t xml:space="preserve">17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2559</w:t>
      </w:r>
      <w:r w:rsidR="00771D55" w:rsidRPr="00042756">
        <w:rPr>
          <w:rFonts w:ascii="Angsana New" w:hAnsi="Angsana New"/>
          <w:sz w:val="30"/>
          <w:szCs w:val="30"/>
        </w:rPr>
        <w:tab/>
      </w:r>
    </w:p>
    <w:p w:rsidR="009329C3" w:rsidRPr="008C010D" w:rsidRDefault="009329C3" w:rsidP="00CE4BD6">
      <w:pPr>
        <w:pStyle w:val="FSBlank"/>
      </w:pPr>
    </w:p>
    <w:p w:rsidR="00A130F3" w:rsidRPr="008C010D" w:rsidRDefault="00A130F3" w:rsidP="00A13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:rsidR="007C5D0D" w:rsidRPr="008C010D" w:rsidRDefault="007C5D0D" w:rsidP="00A13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24"/>
          <w:szCs w:val="24"/>
          <w:cs/>
        </w:rPr>
        <w:sectPr w:rsidR="007C5D0D" w:rsidRPr="008C010D" w:rsidSect="0087198D">
          <w:headerReference w:type="even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576" w:gutter="0"/>
          <w:cols w:space="720"/>
          <w:docGrid w:linePitch="245"/>
        </w:sectPr>
      </w:pPr>
    </w:p>
    <w:p w:rsidR="007C5D0D" w:rsidRPr="00022D80" w:rsidRDefault="00FA0CB8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lastRenderedPageBreak/>
        <w:t>1</w:t>
      </w:r>
      <w:r>
        <w:rPr>
          <w:rFonts w:ascii="Angsana New" w:hAnsi="Angsana New"/>
          <w:sz w:val="30"/>
          <w:szCs w:val="30"/>
          <w:lang w:val="en-US"/>
        </w:rPr>
        <w:t>3</w:t>
      </w:r>
      <w:r w:rsidR="007C5D0D" w:rsidRPr="00022D80">
        <w:rPr>
          <w:rFonts w:ascii="Angsana New" w:hAnsi="Angsana New"/>
          <w:sz w:val="30"/>
          <w:szCs w:val="30"/>
          <w:cs/>
          <w:lang w:val="th-TH"/>
        </w:rPr>
        <w:tab/>
        <w:t>ข้อมูลทางการเงินจำแนกตามส่วนงาน</w:t>
      </w:r>
    </w:p>
    <w:p w:rsidR="007C5D0D" w:rsidRPr="00042756" w:rsidRDefault="007C5D0D" w:rsidP="00CE4BD6">
      <w:pPr>
        <w:pStyle w:val="FSBlank"/>
      </w:pPr>
    </w:p>
    <w:p w:rsidR="007C5D0D" w:rsidRDefault="007C5D0D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C010D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Pr="008C010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เกี่ยวกับ</w:t>
      </w:r>
      <w:r w:rsidRPr="008C010D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Pr="008C010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ทางธุรกิจ </w:t>
      </w:r>
    </w:p>
    <w:p w:rsidR="008657EC" w:rsidRPr="008C010D" w:rsidRDefault="008657EC" w:rsidP="008657EC">
      <w:pPr>
        <w:rPr>
          <w:rFonts w:cs="Cordia New"/>
        </w:rPr>
      </w:pPr>
    </w:p>
    <w:tbl>
      <w:tblPr>
        <w:tblW w:w="14688" w:type="dxa"/>
        <w:tblInd w:w="450" w:type="dxa"/>
        <w:tblLayout w:type="fixed"/>
        <w:tblLook w:val="00A0"/>
      </w:tblPr>
      <w:tblGrid>
        <w:gridCol w:w="4206"/>
        <w:gridCol w:w="1024"/>
        <w:gridCol w:w="240"/>
        <w:gridCol w:w="1038"/>
        <w:gridCol w:w="243"/>
        <w:gridCol w:w="1051"/>
        <w:gridCol w:w="246"/>
        <w:gridCol w:w="1060"/>
        <w:gridCol w:w="288"/>
        <w:gridCol w:w="1071"/>
        <w:gridCol w:w="251"/>
        <w:gridCol w:w="1080"/>
        <w:gridCol w:w="284"/>
        <w:gridCol w:w="1138"/>
        <w:gridCol w:w="267"/>
        <w:gridCol w:w="1201"/>
      </w:tblGrid>
      <w:tr w:rsidR="008657EC" w:rsidRPr="008C010D" w:rsidTr="00412751">
        <w:trPr>
          <w:trHeight w:val="481"/>
        </w:trPr>
        <w:tc>
          <w:tcPr>
            <w:tcW w:w="420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657EC" w:rsidRPr="008C010D" w:rsidRDefault="008657EC" w:rsidP="005F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8C010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6" w:type="dxa"/>
            <w:gridSpan w:val="3"/>
            <w:vAlign w:val="bottom"/>
          </w:tcPr>
          <w:p w:rsidR="008657EC" w:rsidRPr="008C010D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8C010D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657EC" w:rsidRPr="008C010D" w:rsidTr="00412751">
        <w:trPr>
          <w:trHeight w:val="247"/>
        </w:trPr>
        <w:tc>
          <w:tcPr>
            <w:tcW w:w="420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657EC" w:rsidRPr="008C010D" w:rsidRDefault="005F2937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="008657EC" w:rsidRPr="008C010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8657E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010D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8657E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010D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</w:t>
            </w:r>
            <w:r w:rsidRPr="008657E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010D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8657E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010D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</w:t>
            </w:r>
            <w:r w:rsidRPr="008657E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9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010D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8657E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010D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</w:t>
            </w:r>
            <w:r w:rsidRPr="008657E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010D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8657E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267" w:type="dxa"/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010D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</w:t>
            </w:r>
            <w:r w:rsidRPr="008657E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9</w:t>
            </w:r>
          </w:p>
        </w:tc>
      </w:tr>
      <w:tr w:rsidR="008657EC" w:rsidRPr="008C010D" w:rsidTr="00412751">
        <w:trPr>
          <w:trHeight w:val="247"/>
        </w:trPr>
        <w:tc>
          <w:tcPr>
            <w:tcW w:w="420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657EC" w:rsidRPr="008C010D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482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:rsidR="008657EC" w:rsidRPr="008C010D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8C010D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8657EC" w:rsidRPr="008C010D" w:rsidTr="00412751">
        <w:trPr>
          <w:trHeight w:val="245"/>
        </w:trPr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010D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</w:t>
            </w:r>
            <w:r w:rsidRPr="008C010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บุคคล</w:t>
            </w:r>
            <w:r w:rsidRPr="008C010D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:rsidR="008657EC" w:rsidRPr="00BB32EA" w:rsidRDefault="003209EF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8657EC" w:rsidRPr="00BB32EA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vAlign w:val="bottom"/>
          </w:tcPr>
          <w:p w:rsidR="008657EC" w:rsidRPr="00BB32EA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2E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8657EC" w:rsidRPr="00BB32EA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:rsidR="008657EC" w:rsidRPr="00BB32EA" w:rsidRDefault="003209EF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139,641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bottom"/>
          </w:tcPr>
          <w:p w:rsidR="008657EC" w:rsidRPr="00BB32EA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vAlign w:val="bottom"/>
          </w:tcPr>
          <w:p w:rsidR="008657EC" w:rsidRPr="00BB32EA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2EA">
              <w:rPr>
                <w:rFonts w:ascii="Angsana New" w:hAnsi="Angsana New"/>
                <w:color w:val="000000"/>
                <w:sz w:val="30"/>
                <w:szCs w:val="30"/>
              </w:rPr>
              <w:t>125,80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bottom"/>
          </w:tcPr>
          <w:p w:rsidR="008657EC" w:rsidRPr="00BB32EA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vAlign w:val="bottom"/>
          </w:tcPr>
          <w:p w:rsidR="008657EC" w:rsidRPr="00BB32EA" w:rsidRDefault="003209EF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28,15</w:t>
            </w:r>
            <w:r w:rsidR="00333151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vAlign w:val="bottom"/>
          </w:tcPr>
          <w:p w:rsidR="008657EC" w:rsidRPr="00BB32EA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8657EC" w:rsidRPr="00BB32EA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2EA">
              <w:rPr>
                <w:rFonts w:ascii="Angsana New" w:hAnsi="Angsana New"/>
                <w:color w:val="000000"/>
                <w:sz w:val="30"/>
                <w:szCs w:val="30"/>
              </w:rPr>
              <w:t>25,38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8657EC" w:rsidRPr="00BB32EA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8657EC" w:rsidRPr="00BB32EA" w:rsidRDefault="003209EF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167,79</w:t>
            </w:r>
            <w:r w:rsidR="00333151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67" w:type="dxa"/>
            <w:vAlign w:val="bottom"/>
          </w:tcPr>
          <w:p w:rsidR="008657EC" w:rsidRPr="00BB32EA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:rsidR="008657EC" w:rsidRPr="00BB32EA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2EA">
              <w:rPr>
                <w:rFonts w:ascii="Angsana New" w:hAnsi="Angsana New"/>
                <w:color w:val="000000"/>
                <w:sz w:val="30"/>
                <w:szCs w:val="30"/>
              </w:rPr>
              <w:t>151,191</w:t>
            </w:r>
          </w:p>
        </w:tc>
      </w:tr>
      <w:tr w:rsidR="008657EC" w:rsidRPr="008C010D" w:rsidTr="00412751">
        <w:trPr>
          <w:trHeight w:val="113"/>
        </w:trPr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  <w:r w:rsidRPr="008C010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657EC" w:rsidRPr="00B82B78" w:rsidRDefault="003209EF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B82B78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657EC" w:rsidRPr="00B82B78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82B7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B82B78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657EC" w:rsidRPr="00B82B78" w:rsidRDefault="003209EF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139,641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B82B78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657EC" w:rsidRPr="00B82B78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82B7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125,80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B82B78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657EC" w:rsidRPr="00B82B78" w:rsidRDefault="003209EF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28,15</w:t>
            </w:r>
            <w:r w:rsidR="0033315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B82B78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657EC" w:rsidRPr="00B82B78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82B7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25,38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B82B78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57EC" w:rsidRPr="00B82B78" w:rsidRDefault="003209EF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167,79</w:t>
            </w:r>
            <w:r w:rsidR="0033315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67" w:type="dxa"/>
            <w:vAlign w:val="bottom"/>
          </w:tcPr>
          <w:p w:rsidR="008657EC" w:rsidRPr="00B82B78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57EC" w:rsidRPr="00B82B78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82B7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151,191</w:t>
            </w:r>
          </w:p>
        </w:tc>
      </w:tr>
      <w:tr w:rsidR="003209EF" w:rsidRPr="008C010D" w:rsidTr="00412751">
        <w:trPr>
          <w:trHeight w:val="305"/>
        </w:trPr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9EF" w:rsidRPr="008C010D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ผลการดำเนินงาน</w:t>
            </w:r>
            <w:r w:rsidRPr="008C01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209EF" w:rsidRPr="00B86321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8632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B82B7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(42)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59,61</w:t>
            </w:r>
            <w:r w:rsidR="0033315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82B7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34,98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82B7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59,61</w:t>
            </w:r>
            <w:r w:rsidR="0033315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5</w:t>
            </w:r>
          </w:p>
        </w:tc>
        <w:tc>
          <w:tcPr>
            <w:tcW w:w="267" w:type="dxa"/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82B7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34,94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</w:tr>
      <w:tr w:rsidR="003209EF" w:rsidRPr="008C010D" w:rsidTr="00412751">
        <w:trPr>
          <w:trHeight w:val="267"/>
        </w:trPr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9EF" w:rsidRPr="008C010D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01" w:type="dxa"/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3209EF" w:rsidRPr="008C010D" w:rsidTr="00412751">
        <w:trPr>
          <w:trHeight w:val="335"/>
        </w:trPr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9EF" w:rsidRPr="008C010D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ค่าใช้จ่ายที่ไม่ได้ปันส่วน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209EF" w:rsidRPr="00B82B78" w:rsidRDefault="00333151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(26,515</w:t>
            </w:r>
            <w:r w:rsidR="003209EF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7" w:type="dxa"/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:rsidR="003209EF" w:rsidRPr="00B82B78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(31,135</w:t>
            </w:r>
            <w:r w:rsidRPr="00B82B7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209EF" w:rsidRPr="008C010D" w:rsidTr="00412751">
        <w:trPr>
          <w:trHeight w:val="227"/>
        </w:trPr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9EF" w:rsidRPr="00EC3524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8C010D">
              <w:rPr>
                <w:rFonts w:ascii="Angsana New" w:hAnsi="Angsana New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32,719</w:t>
            </w:r>
          </w:p>
        </w:tc>
        <w:tc>
          <w:tcPr>
            <w:tcW w:w="267" w:type="dxa"/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1" w:type="dxa"/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2EA">
              <w:rPr>
                <w:rFonts w:ascii="Angsana New" w:hAnsi="Angsana New"/>
                <w:color w:val="000000"/>
                <w:sz w:val="30"/>
                <w:szCs w:val="30"/>
              </w:rPr>
              <w:t>19,765</w:t>
            </w:r>
          </w:p>
        </w:tc>
      </w:tr>
      <w:tr w:rsidR="003209EF" w:rsidRPr="008C010D" w:rsidTr="00412751">
        <w:trPr>
          <w:trHeight w:val="407"/>
        </w:trPr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9EF" w:rsidRPr="008C010D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(6,608)</w:t>
            </w:r>
          </w:p>
        </w:tc>
        <w:tc>
          <w:tcPr>
            <w:tcW w:w="267" w:type="dxa"/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(365</w:t>
            </w:r>
            <w:r w:rsidRPr="00BB32EA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209EF" w:rsidRPr="008C010D" w:rsidTr="00412751">
        <w:trPr>
          <w:trHeight w:val="271"/>
        </w:trPr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9EF" w:rsidRPr="008C010D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59,211</w:t>
            </w:r>
          </w:p>
        </w:tc>
        <w:tc>
          <w:tcPr>
            <w:tcW w:w="267" w:type="dxa"/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09EF" w:rsidRPr="00BB32EA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B32E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23,206</w:t>
            </w:r>
          </w:p>
        </w:tc>
      </w:tr>
      <w:tr w:rsidR="003209EF" w:rsidRPr="008C010D" w:rsidTr="00412751">
        <w:trPr>
          <w:trHeight w:val="57"/>
        </w:trPr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9EF" w:rsidRPr="008C010D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:rsidR="003209EF" w:rsidRPr="008C010D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:rsidR="003209EF" w:rsidRPr="008C010D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:rsidR="003209EF" w:rsidRPr="008C010D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3209EF" w:rsidRPr="008C010D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:rsidR="003209EF" w:rsidRPr="008C010D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3209EF" w:rsidRPr="008C010D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:rsidR="003209EF" w:rsidRPr="008C010D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3209EF" w:rsidRPr="008C010D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:rsidR="003209EF" w:rsidRPr="008C010D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3209EF" w:rsidRPr="008C010D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3209EF" w:rsidRPr="008C010D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3209EF" w:rsidRPr="008C010D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bottom"/>
          </w:tcPr>
          <w:p w:rsidR="003209EF" w:rsidRPr="008C010D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:rsidR="003209EF" w:rsidRPr="008C010D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vAlign w:val="bottom"/>
          </w:tcPr>
          <w:p w:rsidR="003209EF" w:rsidRPr="008C010D" w:rsidRDefault="003209EF" w:rsidP="0032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</w:tbl>
    <w:p w:rsidR="008657EC" w:rsidRPr="008C010D" w:rsidRDefault="008657EC" w:rsidP="008657EC">
      <w:r w:rsidRPr="008C010D">
        <w:br w:type="page"/>
      </w:r>
    </w:p>
    <w:tbl>
      <w:tblPr>
        <w:tblW w:w="14688" w:type="dxa"/>
        <w:tblInd w:w="450" w:type="dxa"/>
        <w:tblLayout w:type="fixed"/>
        <w:tblLook w:val="00A0"/>
      </w:tblPr>
      <w:tblGrid>
        <w:gridCol w:w="4206"/>
        <w:gridCol w:w="1024"/>
        <w:gridCol w:w="240"/>
        <w:gridCol w:w="1038"/>
        <w:gridCol w:w="243"/>
        <w:gridCol w:w="1051"/>
        <w:gridCol w:w="246"/>
        <w:gridCol w:w="1060"/>
        <w:gridCol w:w="288"/>
        <w:gridCol w:w="1071"/>
        <w:gridCol w:w="251"/>
        <w:gridCol w:w="1080"/>
        <w:gridCol w:w="284"/>
        <w:gridCol w:w="1138"/>
        <w:gridCol w:w="267"/>
        <w:gridCol w:w="1201"/>
      </w:tblGrid>
      <w:tr w:rsidR="008657EC" w:rsidRPr="008C010D" w:rsidTr="00412751">
        <w:trPr>
          <w:trHeight w:val="481"/>
        </w:trPr>
        <w:tc>
          <w:tcPr>
            <w:tcW w:w="420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657EC" w:rsidRPr="008C010D" w:rsidRDefault="008657EC" w:rsidP="0028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</w:t>
            </w:r>
            <w:r w:rsidRPr="008C010D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้า</w:t>
            </w:r>
            <w:r w:rsidR="0028691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6" w:type="dxa"/>
            <w:gridSpan w:val="3"/>
            <w:vAlign w:val="bottom"/>
          </w:tcPr>
          <w:p w:rsidR="008657EC" w:rsidRPr="008C010D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8C010D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657EC" w:rsidRPr="008C010D" w:rsidTr="00412751">
        <w:trPr>
          <w:trHeight w:val="247"/>
        </w:trPr>
        <w:tc>
          <w:tcPr>
            <w:tcW w:w="420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657EC" w:rsidRPr="008C010D" w:rsidRDefault="00286914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="008657EC" w:rsidRPr="008C010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8657E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010D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8657E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010D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</w:t>
            </w:r>
            <w:r w:rsidRPr="008657E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010D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8657E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010D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</w:t>
            </w:r>
            <w:r w:rsidRPr="008657E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9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010D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8657E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010D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</w:t>
            </w:r>
            <w:r w:rsidRPr="008657E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010D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8657E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267" w:type="dxa"/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:rsidR="008657EC" w:rsidRPr="008C010D" w:rsidRDefault="008657EC" w:rsidP="0086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010D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</w:t>
            </w:r>
            <w:r w:rsidRPr="008657E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9</w:t>
            </w:r>
          </w:p>
        </w:tc>
      </w:tr>
      <w:tr w:rsidR="008657EC" w:rsidRPr="008C010D" w:rsidTr="00412751">
        <w:trPr>
          <w:trHeight w:val="247"/>
        </w:trPr>
        <w:tc>
          <w:tcPr>
            <w:tcW w:w="420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657EC" w:rsidRPr="008C010D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482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:rsidR="008657EC" w:rsidRPr="008C010D" w:rsidRDefault="008657EC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8C010D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A2B48" w:rsidRPr="008C010D" w:rsidTr="00412751">
        <w:trPr>
          <w:trHeight w:val="245"/>
        </w:trPr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B48" w:rsidRPr="008C010D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010D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</w:t>
            </w:r>
            <w:r w:rsidRPr="008C010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บุคคล</w:t>
            </w:r>
            <w:r w:rsidRPr="008C010D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2EA">
              <w:rPr>
                <w:rFonts w:ascii="Angsana New" w:hAnsi="Angsana New"/>
                <w:color w:val="000000"/>
                <w:sz w:val="30"/>
                <w:szCs w:val="30"/>
              </w:rPr>
              <w:t>155,107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410,510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2EA">
              <w:rPr>
                <w:rFonts w:ascii="Angsana New" w:hAnsi="Angsana New"/>
                <w:color w:val="000000"/>
                <w:sz w:val="30"/>
                <w:szCs w:val="30"/>
              </w:rPr>
              <w:t>366,06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81,103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2EA">
              <w:rPr>
                <w:rFonts w:ascii="Angsana New" w:hAnsi="Angsana New"/>
                <w:color w:val="000000"/>
                <w:sz w:val="30"/>
                <w:szCs w:val="30"/>
              </w:rPr>
              <w:t>77,16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491,613</w:t>
            </w:r>
          </w:p>
        </w:tc>
        <w:tc>
          <w:tcPr>
            <w:tcW w:w="267" w:type="dxa"/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4" w:right="-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2EA">
              <w:rPr>
                <w:rFonts w:ascii="Angsana New" w:hAnsi="Angsana New"/>
                <w:color w:val="000000"/>
                <w:sz w:val="30"/>
                <w:szCs w:val="30"/>
              </w:rPr>
              <w:t>598,33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CA2B48" w:rsidRPr="008C010D" w:rsidTr="00412751">
        <w:trPr>
          <w:trHeight w:val="113"/>
        </w:trPr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B48" w:rsidRPr="008C010D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  <w:r w:rsidRPr="008C010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A2B48" w:rsidRPr="00B82B78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B32E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155,107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410,510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B32E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366,06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81,103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B32E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77,16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491,613</w:t>
            </w:r>
          </w:p>
        </w:tc>
        <w:tc>
          <w:tcPr>
            <w:tcW w:w="267" w:type="dxa"/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4"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A2B48" w:rsidRPr="00BB32EA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B32E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598,33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</w:tr>
      <w:tr w:rsidR="00CA2B48" w:rsidRPr="008C010D" w:rsidTr="00412751">
        <w:trPr>
          <w:trHeight w:val="305"/>
        </w:trPr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3C1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ผลการดำเนินงาน</w:t>
            </w:r>
            <w:r w:rsidRPr="000B3C1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A2B48" w:rsidRPr="00412751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1275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B3C1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132,748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159,649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B3C1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92,393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B3C1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159,649</w:t>
            </w:r>
          </w:p>
        </w:tc>
        <w:tc>
          <w:tcPr>
            <w:tcW w:w="267" w:type="dxa"/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4"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B3C1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225,141</w:t>
            </w:r>
          </w:p>
        </w:tc>
      </w:tr>
      <w:tr w:rsidR="00CA2B48" w:rsidRPr="007E41BB" w:rsidTr="00412751">
        <w:trPr>
          <w:trHeight w:val="40"/>
        </w:trPr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01" w:type="dxa"/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CA2B48" w:rsidRPr="008C010D" w:rsidTr="00412751">
        <w:trPr>
          <w:trHeight w:val="335"/>
        </w:trPr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3C1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ค่าใช้จ่ายที่ไม่ได้ปันส่วน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(85,782)</w:t>
            </w:r>
          </w:p>
        </w:tc>
        <w:tc>
          <w:tcPr>
            <w:tcW w:w="267" w:type="dxa"/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4" w:right="-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(123,682</w:t>
            </w:r>
            <w:r w:rsidRPr="000B3C1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CA2B48" w:rsidRPr="008C010D" w:rsidTr="00412751">
        <w:trPr>
          <w:trHeight w:val="227"/>
        </w:trPr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3C17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0B3C17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0B3C17">
              <w:rPr>
                <w:rFonts w:ascii="Angsana New" w:hAnsi="Angsana New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86,574</w:t>
            </w:r>
          </w:p>
        </w:tc>
        <w:tc>
          <w:tcPr>
            <w:tcW w:w="267" w:type="dxa"/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3C17">
              <w:rPr>
                <w:rFonts w:ascii="Angsana New" w:hAnsi="Angsana New"/>
                <w:color w:val="000000"/>
                <w:sz w:val="30"/>
                <w:szCs w:val="30"/>
              </w:rPr>
              <w:t>4,05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CA2B48" w:rsidRPr="008C010D" w:rsidTr="00412751">
        <w:trPr>
          <w:trHeight w:val="407"/>
        </w:trPr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3C1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(4,959)</w:t>
            </w:r>
          </w:p>
        </w:tc>
        <w:tc>
          <w:tcPr>
            <w:tcW w:w="267" w:type="dxa"/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4" w:right="-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3C17">
              <w:rPr>
                <w:rFonts w:ascii="Angsana New" w:hAnsi="Angsana New"/>
                <w:color w:val="000000"/>
                <w:sz w:val="30"/>
                <w:szCs w:val="30"/>
              </w:rPr>
              <w:t>(1,233)</w:t>
            </w:r>
          </w:p>
        </w:tc>
      </w:tr>
      <w:tr w:rsidR="00CA2B48" w:rsidRPr="008C010D" w:rsidTr="00412751">
        <w:trPr>
          <w:trHeight w:val="271"/>
        </w:trPr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3C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155,482</w:t>
            </w:r>
          </w:p>
        </w:tc>
        <w:tc>
          <w:tcPr>
            <w:tcW w:w="267" w:type="dxa"/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4"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B3C1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104,283</w:t>
            </w:r>
          </w:p>
        </w:tc>
      </w:tr>
      <w:tr w:rsidR="00CA2B48" w:rsidRPr="008C010D" w:rsidTr="00412751">
        <w:trPr>
          <w:trHeight w:val="57"/>
        </w:trPr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CA2B48" w:rsidRPr="008C010D" w:rsidTr="00412751">
        <w:trPr>
          <w:trHeight w:val="476"/>
        </w:trPr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3C1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สินทรัพย์ตามส่วนงาน</w:t>
            </w:r>
            <w:r w:rsidRPr="000B3C1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ที่รายงาน</w:t>
            </w:r>
          </w:p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3C1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0B3C1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0B3C1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กันยายน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2560</w:t>
            </w:r>
            <w:r w:rsidRPr="000B3C1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/ </w:t>
            </w:r>
            <w:r w:rsidRPr="000B3C1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31</w:t>
            </w:r>
            <w:r w:rsidRPr="000B3C1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  <w:r w:rsidRPr="000B3C1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255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</w:t>
            </w:r>
          </w:p>
        </w:tc>
        <w:tc>
          <w:tcPr>
            <w:tcW w:w="10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1,148,885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1,148,79</w:t>
            </w:r>
            <w:r w:rsidRPr="000B3C1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51,019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3C17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5,952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2,716,530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0B3C1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708,801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3,916,434</w:t>
            </w:r>
          </w:p>
        </w:tc>
        <w:tc>
          <w:tcPr>
            <w:tcW w:w="267" w:type="dxa"/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3C17">
              <w:rPr>
                <w:rFonts w:ascii="Angsana New" w:hAnsi="Angsana New"/>
                <w:color w:val="000000"/>
                <w:sz w:val="30"/>
                <w:szCs w:val="30"/>
              </w:rPr>
              <w:t>3,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903,549</w:t>
            </w:r>
          </w:p>
        </w:tc>
      </w:tr>
      <w:tr w:rsidR="00CA2B48" w:rsidRPr="008C010D" w:rsidTr="00412751">
        <w:trPr>
          <w:trHeight w:val="317"/>
        </w:trPr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3C1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หนี้สินตามส่วนงาน</w:t>
            </w:r>
            <w:r w:rsidRPr="000B3C1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ที่รายงาน</w:t>
            </w:r>
          </w:p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0B3C1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0B3C1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0B3C1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กันยายน</w:t>
            </w:r>
            <w:r w:rsidRPr="000B3C1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25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60</w:t>
            </w:r>
            <w:r w:rsidRPr="000B3C1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/ </w:t>
            </w:r>
            <w:r w:rsidRPr="000B3C1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31</w:t>
            </w:r>
            <w:r w:rsidRPr="000B3C1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  <w:r w:rsidRPr="000B3C1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255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</w:t>
            </w: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29,348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1,764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34,483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35,520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1,071,732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0B3C1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165,091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1,135,563</w:t>
            </w:r>
          </w:p>
        </w:tc>
        <w:tc>
          <w:tcPr>
            <w:tcW w:w="267" w:type="dxa"/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A2B48" w:rsidRPr="000B3C17" w:rsidRDefault="00CA2B48" w:rsidP="00CA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0B3C1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202,375</w:t>
            </w:r>
          </w:p>
        </w:tc>
      </w:tr>
    </w:tbl>
    <w:p w:rsidR="007C5D0D" w:rsidRDefault="007C5D0D" w:rsidP="00FB4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  <w:lang w:val="en-GB"/>
        </w:rPr>
      </w:pPr>
    </w:p>
    <w:p w:rsidR="00DE4CB5" w:rsidRPr="008C010D" w:rsidRDefault="00DE4CB5" w:rsidP="00FB4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  <w:cs/>
          <w:lang w:val="en-GB"/>
        </w:rPr>
        <w:sectPr w:rsidR="00DE4CB5" w:rsidRPr="008C010D" w:rsidSect="007C5D0D">
          <w:pgSz w:w="16834" w:h="11909" w:orient="landscape" w:code="9"/>
          <w:pgMar w:top="1152" w:right="691" w:bottom="1152" w:left="1170" w:header="720" w:footer="576" w:gutter="0"/>
          <w:cols w:space="720"/>
          <w:docGrid w:linePitch="245"/>
        </w:sectPr>
      </w:pPr>
    </w:p>
    <w:p w:rsidR="00FB4E90" w:rsidRPr="00022D80" w:rsidRDefault="00FB4E90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22D80">
        <w:rPr>
          <w:rFonts w:ascii="Angsana New" w:hAnsi="Angsana New"/>
          <w:sz w:val="30"/>
          <w:szCs w:val="30"/>
          <w:cs/>
          <w:lang w:val="th-TH"/>
        </w:rPr>
        <w:lastRenderedPageBreak/>
        <w:t>1</w:t>
      </w:r>
      <w:r w:rsidR="00FA0CB8">
        <w:rPr>
          <w:rFonts w:ascii="Angsana New" w:hAnsi="Angsana New" w:hint="cs"/>
          <w:sz w:val="30"/>
          <w:szCs w:val="30"/>
          <w:cs/>
          <w:lang w:val="th-TH"/>
        </w:rPr>
        <w:t>4</w:t>
      </w:r>
      <w:r w:rsidRPr="00022D80">
        <w:rPr>
          <w:rFonts w:ascii="Angsana New" w:hAnsi="Angsana New"/>
          <w:sz w:val="30"/>
          <w:szCs w:val="30"/>
          <w:cs/>
          <w:lang w:val="th-TH"/>
        </w:rPr>
        <w:tab/>
        <w:t>กำไรต่อหุ้น</w:t>
      </w:r>
      <w:r w:rsidR="00CE4BD6">
        <w:rPr>
          <w:rFonts w:ascii="Angsana New" w:hAnsi="Angsana New" w:hint="cs"/>
          <w:sz w:val="30"/>
          <w:szCs w:val="30"/>
          <w:cs/>
          <w:lang w:val="th-TH"/>
        </w:rPr>
        <w:t>ขั้นพื้นฐาน</w:t>
      </w:r>
    </w:p>
    <w:p w:rsidR="00FB4E90" w:rsidRPr="00C463B1" w:rsidRDefault="00FB4E90" w:rsidP="00CE4BD6">
      <w:pPr>
        <w:pStyle w:val="FSBlank"/>
      </w:pPr>
    </w:p>
    <w:p w:rsidR="00FB4E90" w:rsidRPr="007C0706" w:rsidRDefault="00FB4E90" w:rsidP="00C83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C0706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Pr="007C0706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DE4CB5" w:rsidRPr="007C0706">
        <w:rPr>
          <w:rFonts w:ascii="Angsana New" w:hAnsi="Angsana New" w:hint="cs"/>
          <w:sz w:val="30"/>
          <w:szCs w:val="30"/>
          <w:cs/>
        </w:rPr>
        <w:t>และ</w:t>
      </w:r>
      <w:r w:rsidR="008657EC" w:rsidRPr="007C0706">
        <w:rPr>
          <w:rFonts w:ascii="Angsana New" w:hAnsi="Angsana New" w:hint="cs"/>
          <w:sz w:val="30"/>
          <w:szCs w:val="30"/>
          <w:cs/>
        </w:rPr>
        <w:t>เก้า</w:t>
      </w:r>
      <w:r w:rsidR="00DE4CB5" w:rsidRPr="007C0706">
        <w:rPr>
          <w:rFonts w:ascii="Angsana New" w:hAnsi="Angsana New" w:hint="cs"/>
          <w:sz w:val="30"/>
          <w:szCs w:val="30"/>
          <w:cs/>
        </w:rPr>
        <w:t>เดือน</w:t>
      </w:r>
      <w:r w:rsidRPr="007C070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56FF3" w:rsidRPr="007C0706">
        <w:rPr>
          <w:rFonts w:ascii="Angsana New" w:hAnsi="Angsana New" w:hint="cs"/>
          <w:sz w:val="30"/>
          <w:szCs w:val="30"/>
          <w:cs/>
        </w:rPr>
        <w:t>3</w:t>
      </w:r>
      <w:r w:rsidR="00DE4CB5" w:rsidRPr="007C0706">
        <w:rPr>
          <w:rFonts w:ascii="Angsana New" w:hAnsi="Angsana New" w:hint="cs"/>
          <w:sz w:val="30"/>
          <w:szCs w:val="30"/>
          <w:cs/>
        </w:rPr>
        <w:t>0</w:t>
      </w:r>
      <w:r w:rsidR="008657EC" w:rsidRPr="007C0706">
        <w:rPr>
          <w:rFonts w:ascii="Angsana New" w:hAnsi="Angsana New" w:hint="cs"/>
          <w:sz w:val="30"/>
          <w:szCs w:val="30"/>
          <w:cs/>
        </w:rPr>
        <w:t>กันยายน</w:t>
      </w:r>
      <w:r w:rsidR="00E13580" w:rsidRPr="007C0706">
        <w:rPr>
          <w:rFonts w:ascii="Angsana New" w:hAnsi="Angsana New" w:hint="cs"/>
          <w:sz w:val="30"/>
          <w:szCs w:val="30"/>
          <w:cs/>
        </w:rPr>
        <w:t xml:space="preserve"> 2560 และ 2559 </w:t>
      </w:r>
      <w:r w:rsidRPr="007C0706">
        <w:rPr>
          <w:rFonts w:ascii="Angsana New" w:hAnsi="Angsana New"/>
          <w:sz w:val="30"/>
          <w:szCs w:val="30"/>
          <w:cs/>
        </w:rPr>
        <w:t>คำนวณจากกำไร</w:t>
      </w:r>
      <w:r w:rsidR="00292B10" w:rsidRPr="007C0706">
        <w:rPr>
          <w:rFonts w:ascii="Angsana New" w:hAnsi="Angsana New"/>
          <w:sz w:val="30"/>
          <w:szCs w:val="30"/>
        </w:rPr>
        <w:br/>
      </w:r>
      <w:r w:rsidRPr="007C0706">
        <w:rPr>
          <w:rFonts w:ascii="Angsana New" w:hAnsi="Angsana New"/>
          <w:sz w:val="30"/>
          <w:szCs w:val="30"/>
          <w:cs/>
        </w:rPr>
        <w:t>สำหรับ</w:t>
      </w:r>
      <w:r w:rsidRPr="007C0706">
        <w:rPr>
          <w:rFonts w:ascii="Angsana New" w:hAnsi="Angsana New" w:hint="cs"/>
          <w:sz w:val="30"/>
          <w:szCs w:val="30"/>
          <w:cs/>
        </w:rPr>
        <w:t>งวด</w:t>
      </w:r>
      <w:r w:rsidRPr="007C0706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7C0706">
        <w:rPr>
          <w:rFonts w:ascii="Angsana New" w:hAnsi="Angsana New" w:hint="cs"/>
          <w:sz w:val="30"/>
          <w:szCs w:val="30"/>
          <w:cs/>
        </w:rPr>
        <w:t>งวดในแต่ละงวด</w:t>
      </w:r>
      <w:r w:rsidRPr="007C0706">
        <w:rPr>
          <w:rFonts w:ascii="Angsana New" w:hAnsi="Angsana New"/>
          <w:sz w:val="30"/>
          <w:szCs w:val="30"/>
          <w:cs/>
        </w:rPr>
        <w:t>โดยวิธีถัวเฉลี่ยถ่วงน้ำหนัก</w:t>
      </w:r>
      <w:r w:rsidRPr="007C0706">
        <w:rPr>
          <w:rFonts w:ascii="Angsana New" w:hAnsi="Angsana New" w:hint="cs"/>
          <w:sz w:val="30"/>
          <w:szCs w:val="30"/>
          <w:cs/>
        </w:rPr>
        <w:t xml:space="preserve"> โดยแสดงการคำนวณดังนี้</w:t>
      </w:r>
    </w:p>
    <w:p w:rsidR="00DE4CB5" w:rsidRPr="008C010D" w:rsidRDefault="00DE4CB5" w:rsidP="00DE4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6705"/>
        <w:gridCol w:w="1143"/>
        <w:gridCol w:w="270"/>
        <w:gridCol w:w="1170"/>
      </w:tblGrid>
      <w:tr w:rsidR="00DE4CB5" w:rsidRPr="008C010D" w:rsidTr="008B2BD0">
        <w:trPr>
          <w:cantSplit/>
        </w:trPr>
        <w:tc>
          <w:tcPr>
            <w:tcW w:w="6705" w:type="dxa"/>
          </w:tcPr>
          <w:p w:rsidR="00DE4CB5" w:rsidRPr="008C010D" w:rsidRDefault="00DE4CB5" w:rsidP="00A765EB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83" w:type="dxa"/>
            <w:gridSpan w:val="3"/>
          </w:tcPr>
          <w:p w:rsidR="00DE4CB5" w:rsidRPr="008C010D" w:rsidRDefault="00DE4CB5" w:rsidP="00A7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</w:t>
            </w:r>
            <w:r w:rsidR="007C4129"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</w:t>
            </w:r>
          </w:p>
          <w:p w:rsidR="00DE4CB5" w:rsidRPr="008C010D" w:rsidRDefault="00DE4CB5" w:rsidP="00A7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DE4CB5" w:rsidRPr="008C010D" w:rsidTr="008B2BD0">
        <w:trPr>
          <w:cantSplit/>
        </w:trPr>
        <w:tc>
          <w:tcPr>
            <w:tcW w:w="6705" w:type="dxa"/>
          </w:tcPr>
          <w:p w:rsidR="00DE4CB5" w:rsidRPr="008C010D" w:rsidRDefault="00DE4CB5" w:rsidP="00B83506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C01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C01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30 </w:t>
            </w:r>
            <w:r w:rsidR="00B835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43" w:type="dxa"/>
          </w:tcPr>
          <w:p w:rsidR="00DE4CB5" w:rsidRPr="008C010D" w:rsidRDefault="00DE4CB5" w:rsidP="00DE4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DE4CB5" w:rsidRPr="008C010D" w:rsidRDefault="00DE4CB5" w:rsidP="00A7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CB5" w:rsidRPr="008C010D" w:rsidRDefault="00DE4CB5" w:rsidP="00DE4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DE4CB5" w:rsidRPr="008C010D" w:rsidTr="008B2BD0">
        <w:trPr>
          <w:cantSplit/>
        </w:trPr>
        <w:tc>
          <w:tcPr>
            <w:tcW w:w="6705" w:type="dxa"/>
          </w:tcPr>
          <w:p w:rsidR="00DE4CB5" w:rsidRPr="008C010D" w:rsidRDefault="00DE4CB5" w:rsidP="00A765EB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3" w:type="dxa"/>
            <w:gridSpan w:val="3"/>
          </w:tcPr>
          <w:p w:rsidR="00DE4CB5" w:rsidRPr="008C010D" w:rsidRDefault="00DE4CB5" w:rsidP="00A7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8C010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/ </w:t>
            </w: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E4CB5" w:rsidRPr="00490C5E" w:rsidTr="008B2BD0">
        <w:trPr>
          <w:cantSplit/>
        </w:trPr>
        <w:tc>
          <w:tcPr>
            <w:tcW w:w="6705" w:type="dxa"/>
          </w:tcPr>
          <w:p w:rsidR="00DE4CB5" w:rsidRPr="00490C5E" w:rsidRDefault="00DE4CB5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0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กำไรที่เป็นส่วนของผู้ถือหุ้นสามัญของบริษัท(ขั้นพื้นฐาน)</w:t>
            </w: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:rsidR="00DE4CB5" w:rsidRPr="00490C5E" w:rsidRDefault="007700FA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59,211</w:t>
            </w:r>
          </w:p>
        </w:tc>
        <w:tc>
          <w:tcPr>
            <w:tcW w:w="270" w:type="dxa"/>
          </w:tcPr>
          <w:p w:rsidR="00DE4CB5" w:rsidRPr="00490C5E" w:rsidRDefault="00DE4CB5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CB5" w:rsidRPr="00490C5E" w:rsidRDefault="004D6173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23,206</w:t>
            </w:r>
          </w:p>
        </w:tc>
      </w:tr>
      <w:tr w:rsidR="00DE4CB5" w:rsidRPr="00490C5E" w:rsidTr="008B2BD0">
        <w:trPr>
          <w:cantSplit/>
        </w:trPr>
        <w:tc>
          <w:tcPr>
            <w:tcW w:w="6705" w:type="dxa"/>
          </w:tcPr>
          <w:p w:rsidR="00DE4CB5" w:rsidRPr="00490C5E" w:rsidRDefault="00DE4CB5" w:rsidP="00BF4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0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BF47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DE4CB5" w:rsidRPr="00490C5E" w:rsidRDefault="007700FA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  <w:tc>
          <w:tcPr>
            <w:tcW w:w="270" w:type="dxa"/>
          </w:tcPr>
          <w:p w:rsidR="00DE4CB5" w:rsidRPr="00490C5E" w:rsidRDefault="00DE4CB5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E4CB5" w:rsidRPr="00490C5E" w:rsidRDefault="004D6173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</w:tr>
      <w:tr w:rsidR="00DE4CB5" w:rsidRPr="00490C5E" w:rsidTr="008B2BD0">
        <w:trPr>
          <w:cantSplit/>
        </w:trPr>
        <w:tc>
          <w:tcPr>
            <w:tcW w:w="6705" w:type="dxa"/>
          </w:tcPr>
          <w:p w:rsidR="00DE4CB5" w:rsidRPr="00490C5E" w:rsidRDefault="00DE4CB5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0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490C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43" w:type="dxa"/>
            <w:tcBorders>
              <w:top w:val="double" w:sz="4" w:space="0" w:color="auto"/>
              <w:bottom w:val="double" w:sz="4" w:space="0" w:color="auto"/>
            </w:tcBorders>
          </w:tcPr>
          <w:p w:rsidR="00DE4CB5" w:rsidRPr="00490C5E" w:rsidRDefault="007700FA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270" w:type="dxa"/>
          </w:tcPr>
          <w:p w:rsidR="00DE4CB5" w:rsidRPr="00490C5E" w:rsidRDefault="00DE4CB5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DE4CB5" w:rsidRPr="00490C5E" w:rsidRDefault="004D6173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0.011</w:t>
            </w:r>
          </w:p>
        </w:tc>
      </w:tr>
    </w:tbl>
    <w:p w:rsidR="00DE4CB5" w:rsidRPr="00490C5E" w:rsidRDefault="00DE4CB5" w:rsidP="00DE4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6705"/>
        <w:gridCol w:w="1143"/>
        <w:gridCol w:w="270"/>
        <w:gridCol w:w="1170"/>
      </w:tblGrid>
      <w:tr w:rsidR="00DE4CB5" w:rsidRPr="00490C5E" w:rsidTr="008B2BD0">
        <w:trPr>
          <w:cantSplit/>
        </w:trPr>
        <w:tc>
          <w:tcPr>
            <w:tcW w:w="6705" w:type="dxa"/>
          </w:tcPr>
          <w:p w:rsidR="00DE4CB5" w:rsidRPr="00490C5E" w:rsidRDefault="00DE4CB5" w:rsidP="00A765EB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83" w:type="dxa"/>
            <w:gridSpan w:val="3"/>
          </w:tcPr>
          <w:p w:rsidR="00DE4CB5" w:rsidRPr="00490C5E" w:rsidRDefault="00DE4CB5" w:rsidP="00A7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C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</w:t>
            </w:r>
            <w:r w:rsidR="00BE3B79" w:rsidRPr="00490C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</w:t>
            </w:r>
          </w:p>
          <w:p w:rsidR="00DE4CB5" w:rsidRPr="00490C5E" w:rsidRDefault="00DE4CB5" w:rsidP="00A7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0C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DE4CB5" w:rsidRPr="00490C5E" w:rsidTr="008B2BD0">
        <w:trPr>
          <w:cantSplit/>
        </w:trPr>
        <w:tc>
          <w:tcPr>
            <w:tcW w:w="6705" w:type="dxa"/>
          </w:tcPr>
          <w:p w:rsidR="00DE4CB5" w:rsidRPr="00490C5E" w:rsidRDefault="00DE4CB5" w:rsidP="00B83506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90C5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835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90C5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90C5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30 </w:t>
            </w:r>
            <w:r w:rsidR="00B835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43" w:type="dxa"/>
          </w:tcPr>
          <w:p w:rsidR="00DE4CB5" w:rsidRPr="00490C5E" w:rsidRDefault="00DE4CB5" w:rsidP="00DE4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C5E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DE4CB5" w:rsidRPr="00490C5E" w:rsidRDefault="00DE4CB5" w:rsidP="00DE4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CB5" w:rsidRPr="00490C5E" w:rsidRDefault="00DE4CB5" w:rsidP="00DE4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C5E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DE4CB5" w:rsidRPr="00490C5E" w:rsidTr="008B2BD0">
        <w:trPr>
          <w:cantSplit/>
        </w:trPr>
        <w:tc>
          <w:tcPr>
            <w:tcW w:w="6705" w:type="dxa"/>
          </w:tcPr>
          <w:p w:rsidR="00DE4CB5" w:rsidRPr="00490C5E" w:rsidRDefault="00DE4CB5" w:rsidP="00DE4CB5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3" w:type="dxa"/>
            <w:gridSpan w:val="3"/>
          </w:tcPr>
          <w:p w:rsidR="00DE4CB5" w:rsidRPr="00490C5E" w:rsidRDefault="00DE4CB5" w:rsidP="00DE4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0C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490C5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/ </w:t>
            </w:r>
            <w:r w:rsidRPr="00490C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E4CB5" w:rsidRPr="00490C5E" w:rsidTr="008B2BD0">
        <w:trPr>
          <w:cantSplit/>
        </w:trPr>
        <w:tc>
          <w:tcPr>
            <w:tcW w:w="6705" w:type="dxa"/>
          </w:tcPr>
          <w:p w:rsidR="00DE4CB5" w:rsidRPr="00490C5E" w:rsidRDefault="00DE4CB5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0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กำไรที่เป็นส่วนของผู้ถือหุ้นสามัญของบริษัท(ขั้นพื้นฐาน)</w:t>
            </w: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:rsidR="00DE4CB5" w:rsidRPr="00490C5E" w:rsidRDefault="004F72FB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155,482</w:t>
            </w:r>
          </w:p>
        </w:tc>
        <w:tc>
          <w:tcPr>
            <w:tcW w:w="270" w:type="dxa"/>
          </w:tcPr>
          <w:p w:rsidR="00DE4CB5" w:rsidRPr="00490C5E" w:rsidRDefault="00DE4CB5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CB5" w:rsidRPr="00490C5E" w:rsidRDefault="004D6173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104,283</w:t>
            </w:r>
          </w:p>
        </w:tc>
      </w:tr>
      <w:tr w:rsidR="00DE4CB5" w:rsidRPr="00490C5E" w:rsidTr="008B2BD0">
        <w:trPr>
          <w:cantSplit/>
        </w:trPr>
        <w:tc>
          <w:tcPr>
            <w:tcW w:w="6705" w:type="dxa"/>
          </w:tcPr>
          <w:p w:rsidR="00DE4CB5" w:rsidRPr="00490C5E" w:rsidRDefault="00DE4CB5" w:rsidP="00DE4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0C5E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 ณ วันที่ 1 มกราคม</w:t>
            </w:r>
          </w:p>
        </w:tc>
        <w:tc>
          <w:tcPr>
            <w:tcW w:w="1143" w:type="dxa"/>
          </w:tcPr>
          <w:p w:rsidR="00DE4CB5" w:rsidRPr="00490C5E" w:rsidRDefault="004F72FB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2,048,255</w:t>
            </w:r>
          </w:p>
        </w:tc>
        <w:tc>
          <w:tcPr>
            <w:tcW w:w="270" w:type="dxa"/>
          </w:tcPr>
          <w:p w:rsidR="00DE4CB5" w:rsidRPr="00490C5E" w:rsidRDefault="00DE4CB5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CB5" w:rsidRPr="00490C5E" w:rsidRDefault="004D6173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1,591,592</w:t>
            </w:r>
          </w:p>
        </w:tc>
      </w:tr>
      <w:tr w:rsidR="00DE4CB5" w:rsidRPr="00490C5E" w:rsidTr="008B2BD0">
        <w:trPr>
          <w:cantSplit/>
        </w:trPr>
        <w:tc>
          <w:tcPr>
            <w:tcW w:w="6705" w:type="dxa"/>
          </w:tcPr>
          <w:p w:rsidR="00DE4CB5" w:rsidRPr="00490C5E" w:rsidRDefault="00DE4CB5" w:rsidP="00DE4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0C5E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ผลกระทบจากการใช้สิทธิซื้อหุ้นสามัญ</w:t>
            </w:r>
            <w:r w:rsidRPr="00490C5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90C5E">
              <w:rPr>
                <w:rFonts w:ascii="Angsana New" w:hAnsi="Angsana New" w:hint="cs"/>
                <w:sz w:val="30"/>
                <w:szCs w:val="30"/>
                <w:cs/>
              </w:rPr>
              <w:t>7มกราคม</w:t>
            </w:r>
            <w:r w:rsidRPr="00490C5E">
              <w:rPr>
                <w:rFonts w:ascii="Angsana New" w:hAnsi="Angsana New"/>
                <w:sz w:val="30"/>
                <w:szCs w:val="30"/>
              </w:rPr>
              <w:t xml:space="preserve"> 255</w:t>
            </w:r>
            <w:r w:rsidRPr="00490C5E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490C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43" w:type="dxa"/>
          </w:tcPr>
          <w:p w:rsidR="00DE4CB5" w:rsidRPr="00490C5E" w:rsidRDefault="004F72FB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4CB5" w:rsidRPr="00490C5E" w:rsidRDefault="00DE4CB5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CB5" w:rsidRPr="00490C5E" w:rsidRDefault="004D6173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446,663</w:t>
            </w:r>
          </w:p>
        </w:tc>
      </w:tr>
      <w:tr w:rsidR="00DE4CB5" w:rsidRPr="00490C5E" w:rsidTr="008B2BD0">
        <w:trPr>
          <w:cantSplit/>
        </w:trPr>
        <w:tc>
          <w:tcPr>
            <w:tcW w:w="6705" w:type="dxa"/>
          </w:tcPr>
          <w:p w:rsidR="00DE4CB5" w:rsidRPr="00490C5E" w:rsidRDefault="00DE4CB5" w:rsidP="00DE4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490C5E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(</w:t>
            </w:r>
            <w:r w:rsidRPr="00490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490C5E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DE4CB5" w:rsidRPr="00490C5E" w:rsidRDefault="004F72FB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  <w:tc>
          <w:tcPr>
            <w:tcW w:w="270" w:type="dxa"/>
          </w:tcPr>
          <w:p w:rsidR="00DE4CB5" w:rsidRPr="00490C5E" w:rsidRDefault="00DE4CB5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E4CB5" w:rsidRPr="00490C5E" w:rsidRDefault="004D6173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2,038,255</w:t>
            </w:r>
          </w:p>
        </w:tc>
      </w:tr>
      <w:tr w:rsidR="00DE4CB5" w:rsidRPr="008C010D" w:rsidTr="008B2BD0">
        <w:trPr>
          <w:cantSplit/>
        </w:trPr>
        <w:tc>
          <w:tcPr>
            <w:tcW w:w="6705" w:type="dxa"/>
          </w:tcPr>
          <w:p w:rsidR="00DE4CB5" w:rsidRPr="00490C5E" w:rsidRDefault="00DE4CB5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0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490C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:rsidR="00DE4CB5" w:rsidRPr="00490C5E" w:rsidRDefault="004F72FB" w:rsidP="0034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0"/>
                <w:tab w:val="right" w:pos="900"/>
              </w:tabs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0.08</w:t>
            </w:r>
          </w:p>
        </w:tc>
        <w:tc>
          <w:tcPr>
            <w:tcW w:w="270" w:type="dxa"/>
          </w:tcPr>
          <w:p w:rsidR="00DE4CB5" w:rsidRPr="00490C5E" w:rsidRDefault="00DE4CB5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CB5" w:rsidRPr="008C010D" w:rsidRDefault="004D6173" w:rsidP="004D6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0"/>
                <w:tab w:val="right" w:pos="900"/>
              </w:tabs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</w:tr>
    </w:tbl>
    <w:p w:rsidR="00DE4CB5" w:rsidRPr="008C010D" w:rsidRDefault="00DE4CB5" w:rsidP="00DE4CB5">
      <w:r w:rsidRPr="008C010D">
        <w:br w:type="page"/>
      </w:r>
    </w:p>
    <w:tbl>
      <w:tblPr>
        <w:tblW w:w="9288" w:type="dxa"/>
        <w:tblInd w:w="450" w:type="dxa"/>
        <w:tblLayout w:type="fixed"/>
        <w:tblLook w:val="0000"/>
      </w:tblPr>
      <w:tblGrid>
        <w:gridCol w:w="6705"/>
        <w:gridCol w:w="1143"/>
        <w:gridCol w:w="270"/>
        <w:gridCol w:w="1170"/>
      </w:tblGrid>
      <w:tr w:rsidR="00DE4CB5" w:rsidRPr="008C010D" w:rsidTr="00F95400">
        <w:trPr>
          <w:cantSplit/>
        </w:trPr>
        <w:tc>
          <w:tcPr>
            <w:tcW w:w="6705" w:type="dxa"/>
          </w:tcPr>
          <w:p w:rsidR="00DE4CB5" w:rsidRPr="008C010D" w:rsidRDefault="00DE4CB5" w:rsidP="00A765EB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010D">
              <w:rPr>
                <w:rFonts w:ascii="Arial" w:hAnsi="Arial"/>
                <w:sz w:val="18"/>
                <w:szCs w:val="18"/>
                <w:lang w:val="en-US"/>
              </w:rPr>
              <w:lastRenderedPageBreak/>
              <w:br w:type="page"/>
            </w:r>
          </w:p>
        </w:tc>
        <w:tc>
          <w:tcPr>
            <w:tcW w:w="2583" w:type="dxa"/>
            <w:gridSpan w:val="3"/>
          </w:tcPr>
          <w:p w:rsidR="00DE4CB5" w:rsidRPr="008C010D" w:rsidRDefault="00DE4CB5" w:rsidP="00A7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CB5" w:rsidRPr="008C010D" w:rsidTr="00F95400">
        <w:trPr>
          <w:cantSplit/>
        </w:trPr>
        <w:tc>
          <w:tcPr>
            <w:tcW w:w="6705" w:type="dxa"/>
          </w:tcPr>
          <w:p w:rsidR="00DE4CB5" w:rsidRPr="008C010D" w:rsidRDefault="00DE4CB5" w:rsidP="00B83506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C01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C01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30 </w:t>
            </w:r>
            <w:r w:rsidR="00B835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43" w:type="dxa"/>
          </w:tcPr>
          <w:p w:rsidR="00DE4CB5" w:rsidRPr="008C010D" w:rsidRDefault="00DE4CB5" w:rsidP="00DE4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DE4CB5" w:rsidRPr="008C010D" w:rsidRDefault="00DE4CB5" w:rsidP="00DE4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CB5" w:rsidRPr="008C010D" w:rsidRDefault="00DE4CB5" w:rsidP="00DE4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DE4CB5" w:rsidRPr="008C010D" w:rsidTr="00F95400">
        <w:trPr>
          <w:cantSplit/>
        </w:trPr>
        <w:tc>
          <w:tcPr>
            <w:tcW w:w="6705" w:type="dxa"/>
          </w:tcPr>
          <w:p w:rsidR="00DE4CB5" w:rsidRPr="008C010D" w:rsidRDefault="00DE4CB5" w:rsidP="00DE4CB5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3" w:type="dxa"/>
            <w:gridSpan w:val="3"/>
          </w:tcPr>
          <w:p w:rsidR="00DE4CB5" w:rsidRPr="008C010D" w:rsidRDefault="00DE4CB5" w:rsidP="00DE4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8C010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/ </w:t>
            </w: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E4CB5" w:rsidRPr="00490C5E" w:rsidTr="00F95400">
        <w:trPr>
          <w:cantSplit/>
        </w:trPr>
        <w:tc>
          <w:tcPr>
            <w:tcW w:w="6705" w:type="dxa"/>
          </w:tcPr>
          <w:p w:rsidR="00DE4CB5" w:rsidRPr="00490C5E" w:rsidRDefault="00DE4CB5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0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กำไรที่เป็นส่วนของผู้ถือหุ้นสามัญของบริษัท(ขั้นพื้นฐาน)</w:t>
            </w: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:rsidR="00DE4CB5" w:rsidRPr="00490C5E" w:rsidRDefault="00897F4C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26,492</w:t>
            </w:r>
          </w:p>
        </w:tc>
        <w:tc>
          <w:tcPr>
            <w:tcW w:w="270" w:type="dxa"/>
          </w:tcPr>
          <w:p w:rsidR="00DE4CB5" w:rsidRPr="00490C5E" w:rsidRDefault="00DE4CB5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CB5" w:rsidRPr="00490C5E" w:rsidRDefault="005B0006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3,441</w:t>
            </w:r>
          </w:p>
        </w:tc>
      </w:tr>
      <w:tr w:rsidR="00DE4CB5" w:rsidRPr="00490C5E" w:rsidTr="00F95400">
        <w:trPr>
          <w:cantSplit/>
        </w:trPr>
        <w:tc>
          <w:tcPr>
            <w:tcW w:w="6705" w:type="dxa"/>
          </w:tcPr>
          <w:p w:rsidR="00DE4CB5" w:rsidRPr="00490C5E" w:rsidRDefault="00DE4CB5" w:rsidP="002C2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0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2C25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DE4CB5" w:rsidRPr="00490C5E" w:rsidRDefault="00897F4C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  <w:tc>
          <w:tcPr>
            <w:tcW w:w="270" w:type="dxa"/>
          </w:tcPr>
          <w:p w:rsidR="00DE4CB5" w:rsidRPr="00490C5E" w:rsidRDefault="00DE4CB5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E4CB5" w:rsidRPr="00490C5E" w:rsidRDefault="005B0006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</w:tr>
      <w:tr w:rsidR="00DE4CB5" w:rsidRPr="00490C5E" w:rsidTr="00F95400">
        <w:trPr>
          <w:cantSplit/>
        </w:trPr>
        <w:tc>
          <w:tcPr>
            <w:tcW w:w="6705" w:type="dxa"/>
          </w:tcPr>
          <w:p w:rsidR="00DE4CB5" w:rsidRPr="00490C5E" w:rsidRDefault="00DE4CB5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0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490C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43" w:type="dxa"/>
            <w:tcBorders>
              <w:top w:val="double" w:sz="4" w:space="0" w:color="auto"/>
              <w:bottom w:val="double" w:sz="4" w:space="0" w:color="auto"/>
            </w:tcBorders>
          </w:tcPr>
          <w:p w:rsidR="00DE4CB5" w:rsidRPr="00490C5E" w:rsidRDefault="00897F4C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0.01</w:t>
            </w:r>
          </w:p>
        </w:tc>
        <w:tc>
          <w:tcPr>
            <w:tcW w:w="270" w:type="dxa"/>
          </w:tcPr>
          <w:p w:rsidR="00DE4CB5" w:rsidRPr="00490C5E" w:rsidRDefault="00DE4CB5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DE4CB5" w:rsidRPr="00490C5E" w:rsidRDefault="005B0006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0.002</w:t>
            </w:r>
          </w:p>
        </w:tc>
      </w:tr>
    </w:tbl>
    <w:p w:rsidR="00DE4CB5" w:rsidRPr="00490C5E" w:rsidRDefault="00DE4CB5" w:rsidP="00DE4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6705"/>
        <w:gridCol w:w="1143"/>
        <w:gridCol w:w="270"/>
        <w:gridCol w:w="1170"/>
      </w:tblGrid>
      <w:tr w:rsidR="00DE4CB5" w:rsidRPr="00490C5E" w:rsidTr="00F95400">
        <w:trPr>
          <w:cantSplit/>
        </w:trPr>
        <w:tc>
          <w:tcPr>
            <w:tcW w:w="6705" w:type="dxa"/>
          </w:tcPr>
          <w:p w:rsidR="00DE4CB5" w:rsidRPr="00490C5E" w:rsidRDefault="00DE4CB5" w:rsidP="00A765EB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83" w:type="dxa"/>
            <w:gridSpan w:val="3"/>
          </w:tcPr>
          <w:p w:rsidR="00DE4CB5" w:rsidRPr="00490C5E" w:rsidRDefault="00DE4CB5" w:rsidP="00A7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0C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CB5" w:rsidRPr="00490C5E" w:rsidTr="00F95400">
        <w:trPr>
          <w:cantSplit/>
        </w:trPr>
        <w:tc>
          <w:tcPr>
            <w:tcW w:w="6705" w:type="dxa"/>
          </w:tcPr>
          <w:p w:rsidR="00DE4CB5" w:rsidRPr="00490C5E" w:rsidRDefault="00DE4CB5" w:rsidP="00B83506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90C5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835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90C5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90C5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30 </w:t>
            </w:r>
            <w:r w:rsidR="00B835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43" w:type="dxa"/>
          </w:tcPr>
          <w:p w:rsidR="00DE4CB5" w:rsidRPr="00490C5E" w:rsidRDefault="00DE4CB5" w:rsidP="00DE4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C5E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DE4CB5" w:rsidRPr="00490C5E" w:rsidRDefault="00DE4CB5" w:rsidP="00DE4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CB5" w:rsidRPr="00490C5E" w:rsidRDefault="00DE4CB5" w:rsidP="00DE4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C5E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DE4CB5" w:rsidRPr="00490C5E" w:rsidTr="00F95400">
        <w:trPr>
          <w:cantSplit/>
        </w:trPr>
        <w:tc>
          <w:tcPr>
            <w:tcW w:w="6705" w:type="dxa"/>
          </w:tcPr>
          <w:p w:rsidR="00DE4CB5" w:rsidRPr="00490C5E" w:rsidRDefault="00DE4CB5" w:rsidP="00DE4CB5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3" w:type="dxa"/>
            <w:gridSpan w:val="3"/>
          </w:tcPr>
          <w:p w:rsidR="00DE4CB5" w:rsidRPr="00490C5E" w:rsidRDefault="00DE4CB5" w:rsidP="00DE4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0C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490C5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/ </w:t>
            </w:r>
            <w:r w:rsidRPr="00490C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E4CB5" w:rsidRPr="00490C5E" w:rsidTr="00F95400">
        <w:trPr>
          <w:cantSplit/>
        </w:trPr>
        <w:tc>
          <w:tcPr>
            <w:tcW w:w="6705" w:type="dxa"/>
          </w:tcPr>
          <w:p w:rsidR="00DE4CB5" w:rsidRPr="00490C5E" w:rsidRDefault="00DE4CB5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0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กำไรที่เป็นส่วนของผู้ถือหุ้นสามัญของบริษัท(ขั้นพื้นฐาน)</w:t>
            </w: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:rsidR="00DE4CB5" w:rsidRPr="00490C5E" w:rsidRDefault="00897F4C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68,908</w:t>
            </w:r>
          </w:p>
        </w:tc>
        <w:tc>
          <w:tcPr>
            <w:tcW w:w="270" w:type="dxa"/>
          </w:tcPr>
          <w:p w:rsidR="00DE4CB5" w:rsidRPr="00490C5E" w:rsidRDefault="00DE4CB5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CB5" w:rsidRPr="00490C5E" w:rsidRDefault="005B0006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100,226</w:t>
            </w:r>
          </w:p>
        </w:tc>
      </w:tr>
      <w:tr w:rsidR="00DE4CB5" w:rsidRPr="00490C5E" w:rsidTr="00F95400">
        <w:trPr>
          <w:cantSplit/>
        </w:trPr>
        <w:tc>
          <w:tcPr>
            <w:tcW w:w="6705" w:type="dxa"/>
          </w:tcPr>
          <w:p w:rsidR="00DE4CB5" w:rsidRPr="00490C5E" w:rsidRDefault="00DE4CB5" w:rsidP="00DE4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0C5E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 ณ วันที่ 1 มกราคม</w:t>
            </w:r>
          </w:p>
        </w:tc>
        <w:tc>
          <w:tcPr>
            <w:tcW w:w="1143" w:type="dxa"/>
          </w:tcPr>
          <w:p w:rsidR="00DE4CB5" w:rsidRPr="00490C5E" w:rsidRDefault="00897F4C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2,048,255</w:t>
            </w:r>
          </w:p>
        </w:tc>
        <w:tc>
          <w:tcPr>
            <w:tcW w:w="270" w:type="dxa"/>
          </w:tcPr>
          <w:p w:rsidR="00DE4CB5" w:rsidRPr="00490C5E" w:rsidRDefault="00DE4CB5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CB5" w:rsidRPr="00490C5E" w:rsidRDefault="005B0006" w:rsidP="00DE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1,591,592</w:t>
            </w:r>
          </w:p>
        </w:tc>
      </w:tr>
      <w:tr w:rsidR="00897F4C" w:rsidRPr="00490C5E" w:rsidTr="00F95400">
        <w:trPr>
          <w:cantSplit/>
        </w:trPr>
        <w:tc>
          <w:tcPr>
            <w:tcW w:w="6705" w:type="dxa"/>
          </w:tcPr>
          <w:p w:rsidR="00897F4C" w:rsidRPr="00490C5E" w:rsidRDefault="00897F4C" w:rsidP="00897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0C5E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ผลกระทบจากการใช้สิทธิซื้อหุ้นสามัญ</w:t>
            </w:r>
            <w:r w:rsidRPr="00490C5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90C5E">
              <w:rPr>
                <w:rFonts w:ascii="Angsana New" w:hAnsi="Angsana New" w:hint="cs"/>
                <w:sz w:val="30"/>
                <w:szCs w:val="30"/>
                <w:cs/>
              </w:rPr>
              <w:t>7มกราคม</w:t>
            </w:r>
            <w:r w:rsidRPr="00490C5E">
              <w:rPr>
                <w:rFonts w:ascii="Angsana New" w:hAnsi="Angsana New"/>
                <w:sz w:val="30"/>
                <w:szCs w:val="30"/>
              </w:rPr>
              <w:t xml:space="preserve"> 255</w:t>
            </w:r>
            <w:r w:rsidRPr="00490C5E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490C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43" w:type="dxa"/>
          </w:tcPr>
          <w:p w:rsidR="00897F4C" w:rsidRPr="00490C5E" w:rsidRDefault="00897F4C" w:rsidP="0089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7F4C" w:rsidRPr="00490C5E" w:rsidRDefault="00897F4C" w:rsidP="0089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97F4C" w:rsidRPr="00490C5E" w:rsidRDefault="00897F4C" w:rsidP="0089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446,663</w:t>
            </w:r>
          </w:p>
        </w:tc>
      </w:tr>
      <w:tr w:rsidR="00897F4C" w:rsidRPr="00490C5E" w:rsidTr="00F95400">
        <w:trPr>
          <w:cantSplit/>
        </w:trPr>
        <w:tc>
          <w:tcPr>
            <w:tcW w:w="6705" w:type="dxa"/>
          </w:tcPr>
          <w:p w:rsidR="00897F4C" w:rsidRPr="00490C5E" w:rsidRDefault="00897F4C" w:rsidP="00897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490C5E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(</w:t>
            </w:r>
            <w:r w:rsidRPr="00490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490C5E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897F4C" w:rsidRPr="00490C5E" w:rsidRDefault="00897F4C" w:rsidP="0089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  <w:tc>
          <w:tcPr>
            <w:tcW w:w="270" w:type="dxa"/>
          </w:tcPr>
          <w:p w:rsidR="00897F4C" w:rsidRPr="00490C5E" w:rsidRDefault="00897F4C" w:rsidP="0089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97F4C" w:rsidRPr="00490C5E" w:rsidRDefault="00897F4C" w:rsidP="0089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2,038,255</w:t>
            </w:r>
          </w:p>
        </w:tc>
      </w:tr>
      <w:tr w:rsidR="00897F4C" w:rsidRPr="008C010D" w:rsidTr="00F95400">
        <w:trPr>
          <w:cantSplit/>
        </w:trPr>
        <w:tc>
          <w:tcPr>
            <w:tcW w:w="6705" w:type="dxa"/>
          </w:tcPr>
          <w:p w:rsidR="00897F4C" w:rsidRPr="00490C5E" w:rsidRDefault="00897F4C" w:rsidP="0089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0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490C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:rsidR="00897F4C" w:rsidRPr="00490C5E" w:rsidRDefault="00897F4C" w:rsidP="0089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270" w:type="dxa"/>
          </w:tcPr>
          <w:p w:rsidR="00897F4C" w:rsidRPr="00490C5E" w:rsidRDefault="00897F4C" w:rsidP="0089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97F4C" w:rsidRPr="008C010D" w:rsidRDefault="00897F4C" w:rsidP="0089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</w:tr>
    </w:tbl>
    <w:p w:rsidR="00DE4CB5" w:rsidRDefault="00DE4CB5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5F3CF7" w:rsidRPr="00022D80" w:rsidRDefault="005F3CF7" w:rsidP="005F3CF7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22D80">
        <w:rPr>
          <w:rFonts w:ascii="Angsana New" w:hAnsi="Angsana New"/>
          <w:sz w:val="30"/>
          <w:szCs w:val="30"/>
          <w:cs/>
          <w:lang w:val="th-TH"/>
        </w:rPr>
        <w:t>1</w:t>
      </w:r>
      <w:r>
        <w:rPr>
          <w:rFonts w:ascii="Angsana New" w:hAnsi="Angsana New"/>
          <w:sz w:val="30"/>
          <w:szCs w:val="30"/>
          <w:lang w:val="en-US"/>
        </w:rPr>
        <w:t>5</w:t>
      </w:r>
      <w:r w:rsidRPr="00022D80">
        <w:rPr>
          <w:rFonts w:ascii="Angsana New" w:hAnsi="Angsana New"/>
          <w:sz w:val="30"/>
          <w:szCs w:val="30"/>
          <w:cs/>
          <w:lang w:val="th-TH"/>
        </w:rPr>
        <w:tab/>
      </w:r>
      <w:r w:rsidRPr="00022D80">
        <w:rPr>
          <w:rFonts w:ascii="Angsana New" w:hAnsi="Angsana New" w:hint="cs"/>
          <w:sz w:val="30"/>
          <w:szCs w:val="30"/>
          <w:cs/>
          <w:lang w:val="th-TH"/>
        </w:rPr>
        <w:t>เ</w:t>
      </w:r>
      <w:r>
        <w:rPr>
          <w:rFonts w:ascii="Angsana New" w:hAnsi="Angsana New" w:hint="cs"/>
          <w:sz w:val="30"/>
          <w:szCs w:val="30"/>
          <w:cs/>
          <w:lang w:val="th-TH"/>
        </w:rPr>
        <w:t>งินปันผล</w:t>
      </w:r>
    </w:p>
    <w:p w:rsidR="005F3CF7" w:rsidRPr="004B3CEA" w:rsidRDefault="005F3CF7" w:rsidP="005F3CF7">
      <w:pPr>
        <w:pStyle w:val="FSBlank"/>
      </w:pPr>
    </w:p>
    <w:p w:rsidR="005F3CF7" w:rsidRDefault="005F3CF7" w:rsidP="005F3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05D9B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27 เมษายน 2560 ผู้ถือหุ้นมีมติอนุมัติการจัดสรรกำไรเป็นเงินปันผลในอัตราหุ้นละ 0.037 บาท เป็นจำนวนเงินทั้งสิ้น </w:t>
      </w:r>
      <w:r>
        <w:rPr>
          <w:rFonts w:ascii="Angsana New" w:hAnsi="Angsana New" w:hint="cs"/>
          <w:sz w:val="30"/>
          <w:szCs w:val="30"/>
          <w:cs/>
        </w:rPr>
        <w:t>75.8 ล้านบาท เงินปันผลดังกล่าวได้</w:t>
      </w:r>
      <w:r w:rsidRPr="00905D9B">
        <w:rPr>
          <w:rFonts w:ascii="Angsana New" w:hAnsi="Angsana New" w:hint="cs"/>
          <w:sz w:val="30"/>
          <w:szCs w:val="30"/>
          <w:cs/>
        </w:rPr>
        <w:t>จ่</w:t>
      </w:r>
      <w:r>
        <w:rPr>
          <w:rFonts w:ascii="Angsana New" w:hAnsi="Angsana New" w:hint="cs"/>
          <w:sz w:val="30"/>
          <w:szCs w:val="30"/>
          <w:cs/>
        </w:rPr>
        <w:t>ายให้แก่</w:t>
      </w:r>
      <w:r>
        <w:rPr>
          <w:rFonts w:ascii="Angsana New" w:hAnsi="Angsana New"/>
          <w:sz w:val="30"/>
          <w:szCs w:val="30"/>
        </w:rPr>
        <w:br/>
      </w:r>
      <w:r w:rsidRPr="00905D9B">
        <w:rPr>
          <w:rFonts w:ascii="Angsana New" w:hAnsi="Angsana New" w:hint="cs"/>
          <w:sz w:val="30"/>
          <w:szCs w:val="30"/>
          <w:cs/>
        </w:rPr>
        <w:t>ผู้ถือหุ้นในระหว่างเดือนพฤษภาคม 2560</w:t>
      </w:r>
    </w:p>
    <w:p w:rsidR="005F3CF7" w:rsidRPr="005F3CF7" w:rsidRDefault="005F3CF7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FB4E90" w:rsidRPr="00022D80" w:rsidRDefault="00FB4E90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22D80">
        <w:rPr>
          <w:rFonts w:ascii="Angsana New" w:hAnsi="Angsana New" w:hint="cs"/>
          <w:sz w:val="30"/>
          <w:szCs w:val="30"/>
          <w:cs/>
          <w:lang w:val="th-TH"/>
        </w:rPr>
        <w:t>1</w:t>
      </w:r>
      <w:r w:rsidR="005F3CF7">
        <w:rPr>
          <w:rFonts w:ascii="Angsana New" w:hAnsi="Angsana New" w:hint="cs"/>
          <w:sz w:val="30"/>
          <w:szCs w:val="30"/>
          <w:cs/>
          <w:lang w:val="th-TH"/>
        </w:rPr>
        <w:t>6</w:t>
      </w:r>
      <w:r w:rsidRPr="00022D80">
        <w:rPr>
          <w:rFonts w:ascii="Angsana New" w:hAnsi="Angsana New"/>
          <w:sz w:val="30"/>
          <w:szCs w:val="30"/>
          <w:cs/>
          <w:lang w:val="th-TH"/>
        </w:rPr>
        <w:tab/>
        <w:t>เครื่องมือทางการ</w:t>
      </w:r>
      <w:r w:rsidRPr="00022D80">
        <w:rPr>
          <w:rFonts w:ascii="Angsana New" w:hAnsi="Angsana New" w:hint="cs"/>
          <w:sz w:val="30"/>
          <w:szCs w:val="30"/>
          <w:cs/>
          <w:lang w:val="th-TH"/>
        </w:rPr>
        <w:t>เงิน</w:t>
      </w:r>
    </w:p>
    <w:p w:rsidR="00FB4E90" w:rsidRPr="0062461F" w:rsidRDefault="00FB4E90" w:rsidP="00D56BE9">
      <w:pPr>
        <w:pStyle w:val="FSBlank"/>
      </w:pPr>
    </w:p>
    <w:p w:rsidR="00FB4E90" w:rsidRPr="0062461F" w:rsidRDefault="00FB4E90" w:rsidP="004B3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2461F">
        <w:rPr>
          <w:rFonts w:ascii="Angsana New" w:hAnsi="Angsana New"/>
          <w:b/>
          <w:bCs/>
          <w:i/>
          <w:iCs/>
          <w:sz w:val="30"/>
          <w:szCs w:val="30"/>
          <w:cs/>
        </w:rPr>
        <w:t>การกำหนดมูลค่ายุติธรรมสำหรับสินทรัพย์และหนี้สินทางการเงินที่ไม่ได้วัดมูลค่าด้วยมูลค่ายุติธรรม</w:t>
      </w:r>
    </w:p>
    <w:p w:rsidR="00FB4E90" w:rsidRPr="0062461F" w:rsidRDefault="00FB4E90" w:rsidP="00D56BE9">
      <w:pPr>
        <w:pStyle w:val="FSBlank"/>
      </w:pPr>
    </w:p>
    <w:p w:rsidR="00FB4E90" w:rsidRPr="0062461F" w:rsidRDefault="00FB4E90" w:rsidP="004B3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62461F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สินทรัพย์และหนี้สินทางการเงินส่วนใหญ่ของบริษัทจัดอยู่ในประเภทระยะสั้น บริษัทจึงประมาณมูลค่ายุติธรรมของสินทรัพย์และหนี้สินทางการเงินใกล้เคียงกับมูลค่าตาม</w:t>
      </w:r>
      <w:r w:rsidR="009B387B">
        <w:rPr>
          <w:rFonts w:ascii="Angsana New" w:hAnsi="Angsana New"/>
          <w:sz w:val="30"/>
          <w:szCs w:val="30"/>
          <w:cs/>
        </w:rPr>
        <w:t>บัญชีที่แสดงในงบแสดงฐานะการเงิน</w:t>
      </w:r>
    </w:p>
    <w:p w:rsidR="00FB4E90" w:rsidRPr="0062461F" w:rsidRDefault="00FB4E90" w:rsidP="00D56BE9">
      <w:pPr>
        <w:pStyle w:val="FSBlank"/>
      </w:pPr>
    </w:p>
    <w:p w:rsidR="00FB4E90" w:rsidRDefault="00FB4E90" w:rsidP="004B3CE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62461F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:rsidR="00FB4E90" w:rsidRPr="00022D80" w:rsidRDefault="00DE4CB5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  <w:r w:rsidR="00FB4E90" w:rsidRPr="00022D80">
        <w:rPr>
          <w:rFonts w:ascii="Angsana New" w:hAnsi="Angsana New" w:hint="cs"/>
          <w:sz w:val="30"/>
          <w:szCs w:val="30"/>
          <w:cs/>
          <w:lang w:val="th-TH"/>
        </w:rPr>
        <w:lastRenderedPageBreak/>
        <w:t>1</w:t>
      </w:r>
      <w:r w:rsidR="0056656A">
        <w:rPr>
          <w:rFonts w:ascii="Angsana New" w:hAnsi="Angsana New" w:hint="cs"/>
          <w:sz w:val="30"/>
          <w:szCs w:val="30"/>
          <w:cs/>
          <w:lang w:val="th-TH"/>
        </w:rPr>
        <w:t>7</w:t>
      </w:r>
      <w:r w:rsidR="00FB4E90" w:rsidRPr="00022D80">
        <w:rPr>
          <w:rFonts w:ascii="Angsana New" w:hAnsi="Angsana New"/>
          <w:sz w:val="30"/>
          <w:szCs w:val="30"/>
          <w:cs/>
          <w:lang w:val="th-TH"/>
        </w:rPr>
        <w:tab/>
        <w:t>ภาระผูกพันกับบุคคลหรือกิจการที่ไม่เกี่ยวข้องกัน</w:t>
      </w:r>
    </w:p>
    <w:p w:rsidR="00FB4E90" w:rsidRPr="00A43ABB" w:rsidRDefault="00FB4E90" w:rsidP="00D56BE9">
      <w:pPr>
        <w:pStyle w:val="FSBlank"/>
      </w:pPr>
    </w:p>
    <w:p w:rsidR="00FB4E90" w:rsidRPr="0003697E" w:rsidRDefault="00FB4E90" w:rsidP="00FB4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108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3697E">
        <w:rPr>
          <w:rFonts w:ascii="Angsana New" w:hAnsi="Angsana New"/>
          <w:b/>
          <w:bCs/>
          <w:sz w:val="30"/>
          <w:szCs w:val="30"/>
          <w:cs/>
        </w:rPr>
        <w:t xml:space="preserve">(ก) </w:t>
      </w:r>
      <w:r w:rsidRPr="0003697E">
        <w:rPr>
          <w:rFonts w:ascii="Angsana New" w:hAnsi="Angsana New"/>
          <w:b/>
          <w:bCs/>
          <w:sz w:val="30"/>
          <w:szCs w:val="30"/>
        </w:rPr>
        <w:tab/>
      </w:r>
      <w:r w:rsidRPr="0003697E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:rsidR="00FB4E90" w:rsidRPr="00A43ABB" w:rsidRDefault="00FB4E90" w:rsidP="00D56BE9">
      <w:pPr>
        <w:pStyle w:val="FSBlank"/>
      </w:pPr>
    </w:p>
    <w:tbl>
      <w:tblPr>
        <w:tblW w:w="9378" w:type="dxa"/>
        <w:tblInd w:w="450" w:type="dxa"/>
        <w:tblLayout w:type="fixed"/>
        <w:tblLook w:val="0000"/>
      </w:tblPr>
      <w:tblGrid>
        <w:gridCol w:w="6048"/>
        <w:gridCol w:w="270"/>
        <w:gridCol w:w="268"/>
        <w:gridCol w:w="1260"/>
        <w:gridCol w:w="270"/>
        <w:gridCol w:w="1262"/>
      </w:tblGrid>
      <w:tr w:rsidR="00E13580" w:rsidRPr="008C010D" w:rsidTr="00ED508A">
        <w:tc>
          <w:tcPr>
            <w:tcW w:w="3223" w:type="pct"/>
          </w:tcPr>
          <w:p w:rsidR="00E13580" w:rsidRPr="008C010D" w:rsidRDefault="00E13580" w:rsidP="00E13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13580" w:rsidRPr="008C010D" w:rsidRDefault="00E13580" w:rsidP="00E13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E13580" w:rsidRPr="008C010D" w:rsidRDefault="00E13580" w:rsidP="00E13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E13580" w:rsidRPr="008C010D" w:rsidRDefault="00DE4CB5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4E6FC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:rsidR="00E13580" w:rsidRPr="008C010D" w:rsidRDefault="00E13580" w:rsidP="00E13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72" w:type="pct"/>
          </w:tcPr>
          <w:p w:rsidR="00E13580" w:rsidRPr="008C010D" w:rsidRDefault="00E13580" w:rsidP="00E13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13580" w:rsidRPr="008C010D" w:rsidTr="00ED508A">
        <w:tc>
          <w:tcPr>
            <w:tcW w:w="3223" w:type="pct"/>
          </w:tcPr>
          <w:p w:rsidR="00E13580" w:rsidRPr="008C010D" w:rsidRDefault="00E13580" w:rsidP="00E13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13580" w:rsidRPr="008C010D" w:rsidRDefault="00E13580" w:rsidP="00E13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E13580" w:rsidRPr="008C010D" w:rsidRDefault="00E13580" w:rsidP="00E13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E13580" w:rsidRPr="008C010D" w:rsidRDefault="00E13580" w:rsidP="00E13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4" w:type="pct"/>
          </w:tcPr>
          <w:p w:rsidR="00E13580" w:rsidRPr="008C010D" w:rsidRDefault="00E13580" w:rsidP="00E13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72" w:type="pct"/>
          </w:tcPr>
          <w:p w:rsidR="00E13580" w:rsidRPr="008C010D" w:rsidRDefault="00E13580" w:rsidP="00E13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E13580" w:rsidRPr="008C010D" w:rsidTr="00ED508A">
        <w:tc>
          <w:tcPr>
            <w:tcW w:w="3223" w:type="pct"/>
          </w:tcPr>
          <w:p w:rsidR="00E13580" w:rsidRPr="008C010D" w:rsidRDefault="00E13580" w:rsidP="00E13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13580" w:rsidRPr="008C010D" w:rsidRDefault="00E13580" w:rsidP="00E13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E13580" w:rsidRPr="008C010D" w:rsidRDefault="00E13580" w:rsidP="00E13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pct"/>
            <w:gridSpan w:val="3"/>
          </w:tcPr>
          <w:p w:rsidR="00E13580" w:rsidRPr="008C010D" w:rsidRDefault="00E13580" w:rsidP="00E13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3580" w:rsidRPr="008C010D" w:rsidTr="00ED508A">
        <w:trPr>
          <w:cantSplit/>
        </w:trPr>
        <w:tc>
          <w:tcPr>
            <w:tcW w:w="3223" w:type="pct"/>
          </w:tcPr>
          <w:p w:rsidR="00E13580" w:rsidRPr="008C010D" w:rsidRDefault="00E13580" w:rsidP="00E13580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สัญญาที่ยังไม่ได้รับรู้ (ส่วนใหญ่เป็นการ</w:t>
            </w:r>
            <w:r w:rsidR="00FA0CB8" w:rsidRPr="008C010D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พัฒนาโครงการอสังหาริมทรัพย์</w:t>
            </w:r>
          </w:p>
        </w:tc>
        <w:tc>
          <w:tcPr>
            <w:tcW w:w="144" w:type="pct"/>
          </w:tcPr>
          <w:p w:rsidR="00E13580" w:rsidRPr="008C010D" w:rsidRDefault="00E13580" w:rsidP="00E1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E13580" w:rsidRPr="008C010D" w:rsidRDefault="00E13580" w:rsidP="00E1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E13580" w:rsidRPr="008C010D" w:rsidRDefault="00E13580" w:rsidP="00E1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13580" w:rsidRPr="008C010D" w:rsidRDefault="00E13580" w:rsidP="00E1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E13580" w:rsidRPr="008C010D" w:rsidRDefault="00E13580" w:rsidP="00E1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3580" w:rsidRPr="008C010D" w:rsidTr="00ED508A">
        <w:trPr>
          <w:cantSplit/>
        </w:trPr>
        <w:tc>
          <w:tcPr>
            <w:tcW w:w="3223" w:type="pct"/>
          </w:tcPr>
          <w:p w:rsidR="00E13580" w:rsidRPr="008C010D" w:rsidRDefault="00FA0CB8" w:rsidP="00FA0CB8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สัญญาค่าก่อสร้างระบบบำบัดน้ำเสียและระบบผลิตน้ำ</w:t>
            </w:r>
            <w:r w:rsidRPr="008C01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เพื่อการ</w:t>
            </w:r>
          </w:p>
        </w:tc>
        <w:tc>
          <w:tcPr>
            <w:tcW w:w="144" w:type="pct"/>
          </w:tcPr>
          <w:p w:rsidR="00E13580" w:rsidRPr="008C010D" w:rsidRDefault="00E13580" w:rsidP="00E1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E13580" w:rsidRPr="008C010D" w:rsidRDefault="00E13580" w:rsidP="00E1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E13580" w:rsidRPr="008C010D" w:rsidRDefault="00E13580" w:rsidP="00E1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13580" w:rsidRPr="008C010D" w:rsidRDefault="00E13580" w:rsidP="00E1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E13580" w:rsidRPr="008C010D" w:rsidRDefault="00E13580" w:rsidP="00E1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3580" w:rsidRPr="00562885" w:rsidTr="00ED508A">
        <w:trPr>
          <w:cantSplit/>
        </w:trPr>
        <w:tc>
          <w:tcPr>
            <w:tcW w:w="3223" w:type="pct"/>
          </w:tcPr>
          <w:p w:rsidR="00E13580" w:rsidRPr="00562885" w:rsidRDefault="00FA0CB8" w:rsidP="00FA0CB8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288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อุตสาหกรรม</w:t>
            </w:r>
            <w:r w:rsidRPr="0056288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4" w:type="pct"/>
          </w:tcPr>
          <w:p w:rsidR="00E13580" w:rsidRPr="00562885" w:rsidRDefault="00E13580" w:rsidP="00E1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E13580" w:rsidRPr="00562885" w:rsidRDefault="00E13580" w:rsidP="00E1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E13580" w:rsidRPr="00562885" w:rsidRDefault="003B6E5B" w:rsidP="00E1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286,692</w:t>
            </w:r>
          </w:p>
        </w:tc>
        <w:tc>
          <w:tcPr>
            <w:tcW w:w="144" w:type="pct"/>
          </w:tcPr>
          <w:p w:rsidR="00E13580" w:rsidRPr="00562885" w:rsidRDefault="00E13580" w:rsidP="00E1358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E13580" w:rsidRPr="00562885" w:rsidRDefault="00756FF3" w:rsidP="00E1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62885">
              <w:rPr>
                <w:rFonts w:ascii="Angsana New" w:hAnsi="Angsana New"/>
                <w:sz w:val="30"/>
                <w:szCs w:val="30"/>
              </w:rPr>
              <w:t>287,206</w:t>
            </w:r>
          </w:p>
        </w:tc>
      </w:tr>
      <w:tr w:rsidR="00E13580" w:rsidRPr="00490C5E" w:rsidTr="00ED508A">
        <w:trPr>
          <w:cantSplit/>
        </w:trPr>
        <w:tc>
          <w:tcPr>
            <w:tcW w:w="3223" w:type="pct"/>
          </w:tcPr>
          <w:p w:rsidR="00E13580" w:rsidRPr="00562885" w:rsidRDefault="00E13580" w:rsidP="00E1358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562885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4" w:type="pct"/>
          </w:tcPr>
          <w:p w:rsidR="00E13580" w:rsidRPr="00562885" w:rsidRDefault="00E13580" w:rsidP="00E1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E13580" w:rsidRPr="00562885" w:rsidRDefault="00E13580" w:rsidP="00E1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:rsidR="00E13580" w:rsidRPr="00562885" w:rsidRDefault="003B6E5B" w:rsidP="00E1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286,692</w:t>
            </w:r>
          </w:p>
        </w:tc>
        <w:tc>
          <w:tcPr>
            <w:tcW w:w="144" w:type="pct"/>
          </w:tcPr>
          <w:p w:rsidR="00E13580" w:rsidRPr="00562885" w:rsidRDefault="00E13580" w:rsidP="00E1358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:rsidR="00E13580" w:rsidRPr="00490C5E" w:rsidRDefault="00956112" w:rsidP="00E1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885">
              <w:rPr>
                <w:rFonts w:ascii="Angsana New" w:hAnsi="Angsana New"/>
                <w:b/>
                <w:bCs/>
                <w:sz w:val="30"/>
                <w:szCs w:val="30"/>
              </w:rPr>
              <w:t>287,206</w:t>
            </w:r>
          </w:p>
        </w:tc>
      </w:tr>
    </w:tbl>
    <w:p w:rsidR="00FB4E90" w:rsidRPr="00490C5E" w:rsidRDefault="00FB4E90" w:rsidP="00E55016">
      <w:pPr>
        <w:pStyle w:val="FSBlank"/>
      </w:pPr>
    </w:p>
    <w:p w:rsidR="00FB4E90" w:rsidRPr="00490C5E" w:rsidRDefault="00FB4E90" w:rsidP="00FB4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108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90C5E">
        <w:rPr>
          <w:rFonts w:ascii="Angsana New" w:hAnsi="Angsana New"/>
          <w:b/>
          <w:bCs/>
          <w:sz w:val="30"/>
          <w:szCs w:val="30"/>
          <w:cs/>
        </w:rPr>
        <w:t>(ข)</w:t>
      </w:r>
      <w:r w:rsidRPr="00490C5E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90C5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จำนวนเงินขั้นต่ำที่ต้องจ่ายในอนาคตทั้งสิ้นภายใต้สัญญาเช่าดำเนินงานที่บอกเลิกไม่ได้</w:t>
      </w:r>
    </w:p>
    <w:p w:rsidR="00FB4E90" w:rsidRPr="00490C5E" w:rsidRDefault="00FB4E90" w:rsidP="00E55016">
      <w:pPr>
        <w:pStyle w:val="FSBlank"/>
      </w:pPr>
    </w:p>
    <w:tbl>
      <w:tblPr>
        <w:tblW w:w="9378" w:type="dxa"/>
        <w:tblInd w:w="450" w:type="dxa"/>
        <w:tblLayout w:type="fixed"/>
        <w:tblLook w:val="0000"/>
      </w:tblPr>
      <w:tblGrid>
        <w:gridCol w:w="4428"/>
        <w:gridCol w:w="1621"/>
        <w:gridCol w:w="540"/>
        <w:gridCol w:w="1352"/>
        <w:gridCol w:w="9"/>
        <w:gridCol w:w="261"/>
        <w:gridCol w:w="6"/>
        <w:gridCol w:w="1161"/>
      </w:tblGrid>
      <w:tr w:rsidR="004E6FC0" w:rsidRPr="00490C5E" w:rsidTr="00ED508A">
        <w:tc>
          <w:tcPr>
            <w:tcW w:w="2361" w:type="pct"/>
          </w:tcPr>
          <w:p w:rsidR="004E6FC0" w:rsidRPr="00490C5E" w:rsidRDefault="004E6FC0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pct"/>
          </w:tcPr>
          <w:p w:rsidR="004E6FC0" w:rsidRPr="00490C5E" w:rsidRDefault="004E6FC0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:rsidR="004E6FC0" w:rsidRPr="00490C5E" w:rsidRDefault="004E6FC0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gridSpan w:val="2"/>
          </w:tcPr>
          <w:p w:rsidR="004E6FC0" w:rsidRPr="008C010D" w:rsidRDefault="004E6FC0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2" w:type="pct"/>
            <w:gridSpan w:val="2"/>
          </w:tcPr>
          <w:p w:rsidR="004E6FC0" w:rsidRPr="00490C5E" w:rsidRDefault="004E6FC0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19" w:type="pct"/>
          </w:tcPr>
          <w:p w:rsidR="004E6FC0" w:rsidRPr="00490C5E" w:rsidRDefault="004E6FC0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C5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90C5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E6FC0" w:rsidRPr="00490C5E" w:rsidTr="00ED508A">
        <w:tc>
          <w:tcPr>
            <w:tcW w:w="2361" w:type="pct"/>
          </w:tcPr>
          <w:p w:rsidR="004E6FC0" w:rsidRPr="00490C5E" w:rsidRDefault="004E6FC0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pct"/>
          </w:tcPr>
          <w:p w:rsidR="004E6FC0" w:rsidRPr="00490C5E" w:rsidRDefault="004E6FC0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:rsidR="004E6FC0" w:rsidRPr="00490C5E" w:rsidRDefault="004E6FC0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gridSpan w:val="2"/>
          </w:tcPr>
          <w:p w:rsidR="004E6FC0" w:rsidRPr="008C010D" w:rsidRDefault="004E6FC0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2" w:type="pct"/>
            <w:gridSpan w:val="2"/>
          </w:tcPr>
          <w:p w:rsidR="004E6FC0" w:rsidRPr="00490C5E" w:rsidRDefault="004E6FC0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19" w:type="pct"/>
          </w:tcPr>
          <w:p w:rsidR="004E6FC0" w:rsidRPr="00490C5E" w:rsidRDefault="004E6FC0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C5E">
              <w:rPr>
                <w:rFonts w:ascii="Angsana New" w:hAnsi="Angsana New"/>
                <w:sz w:val="30"/>
                <w:szCs w:val="30"/>
              </w:rPr>
              <w:t>255</w:t>
            </w:r>
            <w:r w:rsidRPr="00490C5E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4E6FC0" w:rsidRPr="00490C5E" w:rsidTr="00ED508A">
        <w:tc>
          <w:tcPr>
            <w:tcW w:w="2361" w:type="pct"/>
          </w:tcPr>
          <w:p w:rsidR="004E6FC0" w:rsidRPr="00490C5E" w:rsidRDefault="004E6FC0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pct"/>
          </w:tcPr>
          <w:p w:rsidR="004E6FC0" w:rsidRPr="00490C5E" w:rsidRDefault="004E6FC0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:rsidR="004E6FC0" w:rsidRPr="00490C5E" w:rsidRDefault="004E6FC0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pct"/>
            <w:gridSpan w:val="5"/>
          </w:tcPr>
          <w:p w:rsidR="004E6FC0" w:rsidRPr="00490C5E" w:rsidRDefault="004E6FC0" w:rsidP="004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C5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6FC0" w:rsidRPr="00490C5E" w:rsidTr="00ED508A">
        <w:trPr>
          <w:cantSplit/>
        </w:trPr>
        <w:tc>
          <w:tcPr>
            <w:tcW w:w="2361" w:type="pct"/>
          </w:tcPr>
          <w:p w:rsidR="004E6FC0" w:rsidRPr="00490C5E" w:rsidRDefault="004E6FC0" w:rsidP="004E6FC0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C5E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ภายในระยะเวลาหนึ่งปี</w:t>
            </w:r>
          </w:p>
        </w:tc>
        <w:tc>
          <w:tcPr>
            <w:tcW w:w="864" w:type="pct"/>
          </w:tcPr>
          <w:p w:rsidR="004E6FC0" w:rsidRPr="00490C5E" w:rsidRDefault="004E6FC0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:rsidR="004E6FC0" w:rsidRPr="00490C5E" w:rsidRDefault="004E6FC0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:rsidR="004E6FC0" w:rsidRPr="00490C5E" w:rsidRDefault="00562885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62885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144" w:type="pct"/>
            <w:gridSpan w:val="2"/>
          </w:tcPr>
          <w:p w:rsidR="004E6FC0" w:rsidRPr="00490C5E" w:rsidRDefault="004E6FC0" w:rsidP="004E6FC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:rsidR="004E6FC0" w:rsidRPr="00490C5E" w:rsidRDefault="004E6FC0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90C5E">
              <w:rPr>
                <w:rFonts w:ascii="Angsana New" w:hAnsi="Angsana New"/>
                <w:sz w:val="30"/>
                <w:szCs w:val="30"/>
              </w:rPr>
              <w:t>269</w:t>
            </w:r>
          </w:p>
        </w:tc>
      </w:tr>
      <w:tr w:rsidR="004E6FC0" w:rsidRPr="00490C5E" w:rsidTr="00ED508A">
        <w:trPr>
          <w:cantSplit/>
        </w:trPr>
        <w:tc>
          <w:tcPr>
            <w:tcW w:w="2361" w:type="pct"/>
          </w:tcPr>
          <w:p w:rsidR="004E6FC0" w:rsidRPr="00490C5E" w:rsidRDefault="004E6FC0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C5E">
              <w:rPr>
                <w:rFonts w:ascii="Angsana New" w:hAnsi="Angsana New"/>
                <w:sz w:val="30"/>
                <w:szCs w:val="30"/>
                <w:cs/>
              </w:rPr>
              <w:t>ภายหลังจากหนึ่งปีแต่ไม่เกินห้าปี</w:t>
            </w:r>
          </w:p>
        </w:tc>
        <w:tc>
          <w:tcPr>
            <w:tcW w:w="864" w:type="pct"/>
          </w:tcPr>
          <w:p w:rsidR="004E6FC0" w:rsidRPr="00490C5E" w:rsidRDefault="004E6FC0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:rsidR="004E6FC0" w:rsidRPr="00490C5E" w:rsidRDefault="004E6FC0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:rsidR="004E6FC0" w:rsidRPr="00490C5E" w:rsidRDefault="00562885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1,153</w:t>
            </w:r>
          </w:p>
        </w:tc>
        <w:tc>
          <w:tcPr>
            <w:tcW w:w="144" w:type="pct"/>
            <w:gridSpan w:val="2"/>
          </w:tcPr>
          <w:p w:rsidR="004E6FC0" w:rsidRPr="00490C5E" w:rsidRDefault="004E6FC0" w:rsidP="004E6FC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:rsidR="004E6FC0" w:rsidRPr="00490C5E" w:rsidRDefault="004E6FC0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90C5E">
              <w:rPr>
                <w:rFonts w:ascii="Angsana New" w:hAnsi="Angsana New" w:hint="cs"/>
                <w:sz w:val="30"/>
                <w:szCs w:val="30"/>
                <w:cs/>
              </w:rPr>
              <w:t>1,</w:t>
            </w:r>
            <w:r w:rsidRPr="00490C5E">
              <w:rPr>
                <w:rFonts w:ascii="Angsana New" w:hAnsi="Angsana New"/>
                <w:sz w:val="30"/>
                <w:szCs w:val="30"/>
              </w:rPr>
              <w:t>163</w:t>
            </w:r>
          </w:p>
        </w:tc>
      </w:tr>
      <w:tr w:rsidR="004E6FC0" w:rsidRPr="00490C5E" w:rsidTr="00ED508A">
        <w:trPr>
          <w:cantSplit/>
        </w:trPr>
        <w:tc>
          <w:tcPr>
            <w:tcW w:w="2361" w:type="pct"/>
          </w:tcPr>
          <w:p w:rsidR="004E6FC0" w:rsidRPr="00490C5E" w:rsidRDefault="004E6FC0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0C5E">
              <w:rPr>
                <w:rFonts w:ascii="Angsana New" w:hAnsi="Angsana New"/>
                <w:sz w:val="30"/>
                <w:szCs w:val="30"/>
                <w:cs/>
              </w:rPr>
              <w:t>ภายหลังจากห้าปี</w:t>
            </w:r>
          </w:p>
        </w:tc>
        <w:tc>
          <w:tcPr>
            <w:tcW w:w="864" w:type="pct"/>
          </w:tcPr>
          <w:p w:rsidR="004E6FC0" w:rsidRPr="00490C5E" w:rsidRDefault="004E6FC0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:rsidR="004E6FC0" w:rsidRPr="00490C5E" w:rsidRDefault="004E6FC0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:rsidR="004E6FC0" w:rsidRPr="00490C5E" w:rsidRDefault="001D3CB0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3,940</w:t>
            </w:r>
          </w:p>
        </w:tc>
        <w:tc>
          <w:tcPr>
            <w:tcW w:w="144" w:type="pct"/>
            <w:gridSpan w:val="2"/>
          </w:tcPr>
          <w:p w:rsidR="004E6FC0" w:rsidRPr="00490C5E" w:rsidRDefault="004E6FC0" w:rsidP="004E6FC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bottom w:val="single" w:sz="4" w:space="0" w:color="auto"/>
            </w:tcBorders>
          </w:tcPr>
          <w:p w:rsidR="004E6FC0" w:rsidRPr="00490C5E" w:rsidRDefault="004E6FC0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90C5E">
              <w:rPr>
                <w:rFonts w:ascii="Angsana New" w:hAnsi="Angsana New" w:hint="cs"/>
                <w:sz w:val="30"/>
                <w:szCs w:val="30"/>
                <w:cs/>
              </w:rPr>
              <w:t>4,</w:t>
            </w:r>
            <w:r w:rsidRPr="00490C5E">
              <w:rPr>
                <w:rFonts w:ascii="Angsana New" w:hAnsi="Angsana New"/>
                <w:sz w:val="30"/>
                <w:szCs w:val="30"/>
              </w:rPr>
              <w:t>148</w:t>
            </w:r>
          </w:p>
        </w:tc>
      </w:tr>
      <w:tr w:rsidR="004E6FC0" w:rsidRPr="008C010D" w:rsidTr="00ED508A">
        <w:trPr>
          <w:cantSplit/>
        </w:trPr>
        <w:tc>
          <w:tcPr>
            <w:tcW w:w="2361" w:type="pct"/>
          </w:tcPr>
          <w:p w:rsidR="004E6FC0" w:rsidRPr="00490C5E" w:rsidRDefault="004E6FC0" w:rsidP="004E6FC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490C5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64" w:type="pct"/>
          </w:tcPr>
          <w:p w:rsidR="004E6FC0" w:rsidRPr="00490C5E" w:rsidRDefault="004E6FC0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" w:type="pct"/>
          </w:tcPr>
          <w:p w:rsidR="004E6FC0" w:rsidRPr="00490C5E" w:rsidRDefault="004E6FC0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:rsidR="004E6FC0" w:rsidRPr="00490C5E" w:rsidRDefault="001D3CB0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5,312</w:t>
            </w:r>
          </w:p>
        </w:tc>
        <w:tc>
          <w:tcPr>
            <w:tcW w:w="144" w:type="pct"/>
            <w:gridSpan w:val="2"/>
          </w:tcPr>
          <w:p w:rsidR="004E6FC0" w:rsidRPr="00490C5E" w:rsidRDefault="004E6FC0" w:rsidP="004E6FC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E6FC0" w:rsidRPr="00426C8E" w:rsidRDefault="004E6FC0" w:rsidP="004E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0C5E">
              <w:rPr>
                <w:rFonts w:ascii="Angsana New" w:hAnsi="Angsana New"/>
                <w:b/>
                <w:bCs/>
                <w:sz w:val="30"/>
                <w:szCs w:val="30"/>
              </w:rPr>
              <w:t>5,580</w:t>
            </w:r>
          </w:p>
        </w:tc>
      </w:tr>
    </w:tbl>
    <w:p w:rsidR="00E13580" w:rsidRDefault="00E13580" w:rsidP="00E55016">
      <w:pPr>
        <w:pStyle w:val="FSBlank"/>
        <w:rPr>
          <w:cs/>
        </w:rPr>
      </w:pPr>
    </w:p>
    <w:p w:rsidR="00FB4E90" w:rsidRPr="00A43ABB" w:rsidRDefault="00FA0CB8" w:rsidP="00FA0CB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บริษัทมีสัญญาเช่าอุปกรณ์สำนักงานโดยมีระยะเวลา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 xml:space="preserve">- 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ปีและสัญญาเช่าที่ดินแปลงหนึ่ง โดยมีระยะเวลา 30 ปี ซึ่งจะสิ้นสุดในระหว่างปี </w:t>
      </w:r>
      <w:r>
        <w:rPr>
          <w:rFonts w:ascii="Angsana New" w:hAnsi="Angsana New"/>
          <w:sz w:val="30"/>
          <w:szCs w:val="30"/>
        </w:rPr>
        <w:t>2561 - 2563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 xml:space="preserve">2579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</w:p>
    <w:p w:rsidR="00FB4E90" w:rsidRPr="008C010D" w:rsidRDefault="00FB4E90" w:rsidP="002C2557">
      <w:pPr>
        <w:pStyle w:val="FSBlank"/>
        <w:ind w:left="0"/>
      </w:pPr>
    </w:p>
    <w:p w:rsidR="00FB4E90" w:rsidRDefault="002C2557" w:rsidP="00FB4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ค</w:t>
      </w:r>
      <w:r w:rsidR="00FB4E90" w:rsidRPr="008C010D">
        <w:rPr>
          <w:rFonts w:ascii="Angsana New" w:hAnsi="Angsana New"/>
          <w:sz w:val="30"/>
          <w:szCs w:val="30"/>
          <w:cs/>
        </w:rPr>
        <w:t>)</w:t>
      </w:r>
      <w:r w:rsidR="00FB4E90" w:rsidRPr="008C010D">
        <w:rPr>
          <w:rFonts w:ascii="Angsana New" w:hAnsi="Angsana New"/>
          <w:sz w:val="30"/>
          <w:szCs w:val="30"/>
          <w:cs/>
        </w:rPr>
        <w:tab/>
        <w:t>ณวันที่</w:t>
      </w:r>
      <w:r w:rsidR="00DE5A91">
        <w:rPr>
          <w:rFonts w:ascii="Angsana New" w:hAnsi="Angsana New"/>
          <w:sz w:val="30"/>
          <w:szCs w:val="30"/>
        </w:rPr>
        <w:t xml:space="preserve"> 3</w:t>
      </w:r>
      <w:r w:rsidR="00DE4CB5">
        <w:rPr>
          <w:rFonts w:ascii="Angsana New" w:hAnsi="Angsana New" w:hint="cs"/>
          <w:sz w:val="30"/>
          <w:szCs w:val="30"/>
          <w:cs/>
        </w:rPr>
        <w:t>0</w:t>
      </w:r>
      <w:r w:rsidR="004E6FC0">
        <w:rPr>
          <w:rFonts w:ascii="Angsana New" w:hAnsi="Angsana New" w:hint="cs"/>
          <w:sz w:val="30"/>
          <w:szCs w:val="30"/>
          <w:cs/>
        </w:rPr>
        <w:t>กันยายน</w:t>
      </w:r>
      <w:r w:rsidR="00DE5A91">
        <w:rPr>
          <w:rFonts w:ascii="Angsana New" w:hAnsi="Angsana New" w:hint="cs"/>
          <w:sz w:val="30"/>
          <w:szCs w:val="30"/>
          <w:cs/>
        </w:rPr>
        <w:t xml:space="preserve"> 2560 </w:t>
      </w:r>
      <w:r w:rsidR="00FB4E90" w:rsidRPr="008C010D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บริษัทมีภาระผูกพันภายใต้สัญญาบริการหลายฉบับกับบริษัทในประเทศบางแห่งเป็นจำนวนเงินรวม</w:t>
      </w:r>
      <w:r w:rsidR="00562885">
        <w:rPr>
          <w:rFonts w:ascii="Angsana New" w:hAnsi="Angsana New"/>
          <w:sz w:val="30"/>
          <w:szCs w:val="30"/>
        </w:rPr>
        <w:t>59.6</w:t>
      </w:r>
      <w:r w:rsidR="00FB4E90" w:rsidRPr="008C010D">
        <w:rPr>
          <w:rFonts w:ascii="Angsana New" w:hAnsi="Angsana New"/>
          <w:sz w:val="30"/>
          <w:szCs w:val="30"/>
          <w:cs/>
        </w:rPr>
        <w:t xml:space="preserve">ล้านบาท </w:t>
      </w:r>
      <w:r w:rsidR="00FB4E90" w:rsidRPr="008C010D">
        <w:rPr>
          <w:rFonts w:ascii="Angsana New" w:hAnsi="Angsana New"/>
          <w:i/>
          <w:iCs/>
          <w:sz w:val="30"/>
          <w:szCs w:val="30"/>
        </w:rPr>
        <w:t xml:space="preserve">(31 </w:t>
      </w:r>
      <w:r w:rsidR="00FB4E90" w:rsidRPr="008C010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FB4E90" w:rsidRPr="008C010D">
        <w:rPr>
          <w:rFonts w:ascii="Angsana New" w:hAnsi="Angsana New"/>
          <w:i/>
          <w:iCs/>
          <w:sz w:val="30"/>
          <w:szCs w:val="30"/>
        </w:rPr>
        <w:t>255</w:t>
      </w:r>
      <w:r w:rsidR="00DE5A91">
        <w:rPr>
          <w:rFonts w:ascii="Angsana New" w:hAnsi="Angsana New" w:hint="cs"/>
          <w:i/>
          <w:iCs/>
          <w:sz w:val="30"/>
          <w:szCs w:val="30"/>
          <w:cs/>
        </w:rPr>
        <w:t>9</w:t>
      </w:r>
      <w:r w:rsidR="00FB4E90" w:rsidRPr="008C010D">
        <w:rPr>
          <w:rFonts w:ascii="Angsana New" w:hAnsi="Angsana New"/>
          <w:i/>
          <w:iCs/>
          <w:sz w:val="30"/>
          <w:szCs w:val="30"/>
        </w:rPr>
        <w:t xml:space="preserve">: </w:t>
      </w:r>
      <w:r w:rsidR="00956112">
        <w:rPr>
          <w:rFonts w:ascii="Angsana New" w:hAnsi="Angsana New"/>
          <w:i/>
          <w:iCs/>
          <w:sz w:val="30"/>
          <w:szCs w:val="30"/>
        </w:rPr>
        <w:t xml:space="preserve">44.6 </w:t>
      </w:r>
      <w:r w:rsidR="00FB4E90" w:rsidRPr="008C010D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2C2557" w:rsidRPr="002C2557" w:rsidRDefault="002C2557" w:rsidP="00FB4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:rsidR="00FB4E90" w:rsidRPr="008C010D" w:rsidRDefault="00FB4E90" w:rsidP="00FB4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(</w:t>
      </w:r>
      <w:r w:rsidR="008C3CB8">
        <w:rPr>
          <w:rFonts w:ascii="Angsana New" w:hAnsi="Angsana New" w:hint="cs"/>
          <w:sz w:val="30"/>
          <w:szCs w:val="30"/>
          <w:cs/>
        </w:rPr>
        <w:t>ง</w:t>
      </w:r>
      <w:r w:rsidRPr="008C010D">
        <w:rPr>
          <w:rFonts w:ascii="Angsana New" w:hAnsi="Angsana New"/>
          <w:sz w:val="30"/>
          <w:szCs w:val="30"/>
          <w:cs/>
        </w:rPr>
        <w:t>)</w:t>
      </w:r>
      <w:r w:rsidRPr="008C010D">
        <w:rPr>
          <w:rFonts w:ascii="Angsana New" w:hAnsi="Angsana New"/>
          <w:sz w:val="30"/>
          <w:szCs w:val="30"/>
          <w:cs/>
        </w:rPr>
        <w:tab/>
        <w:t>ณวันที่</w:t>
      </w:r>
      <w:r w:rsidR="00DE5A91">
        <w:rPr>
          <w:rFonts w:ascii="Angsana New" w:hAnsi="Angsana New" w:hint="cs"/>
          <w:sz w:val="30"/>
          <w:szCs w:val="30"/>
          <w:cs/>
        </w:rPr>
        <w:t>3</w:t>
      </w:r>
      <w:r w:rsidR="00DE4CB5">
        <w:rPr>
          <w:rFonts w:ascii="Angsana New" w:hAnsi="Angsana New" w:hint="cs"/>
          <w:sz w:val="30"/>
          <w:szCs w:val="30"/>
          <w:cs/>
        </w:rPr>
        <w:t xml:space="preserve">0 </w:t>
      </w:r>
      <w:r w:rsidR="004E6FC0">
        <w:rPr>
          <w:rFonts w:ascii="Angsana New" w:hAnsi="Angsana New" w:hint="cs"/>
          <w:sz w:val="30"/>
          <w:szCs w:val="30"/>
          <w:cs/>
        </w:rPr>
        <w:t>กันยายน</w:t>
      </w:r>
      <w:r w:rsidR="00DE5A91">
        <w:rPr>
          <w:rFonts w:ascii="Angsana New" w:hAnsi="Angsana New" w:hint="cs"/>
          <w:sz w:val="30"/>
          <w:szCs w:val="30"/>
          <w:cs/>
        </w:rPr>
        <w:t xml:space="preserve"> 2560 </w:t>
      </w:r>
      <w:r w:rsidR="0003697E">
        <w:rPr>
          <w:rFonts w:ascii="Angsana New" w:hAnsi="Angsana New" w:hint="cs"/>
          <w:sz w:val="30"/>
          <w:szCs w:val="30"/>
          <w:cs/>
        </w:rPr>
        <w:t>บริษัทมีหนังสือค้ำประกันที่สถาบันการเงิน</w:t>
      </w:r>
      <w:r w:rsidRPr="008C010D">
        <w:rPr>
          <w:rFonts w:ascii="Angsana New" w:hAnsi="Angsana New" w:hint="cs"/>
          <w:sz w:val="30"/>
          <w:szCs w:val="30"/>
          <w:cs/>
        </w:rPr>
        <w:t>ในประเทศแห่งหนึ่งออกเพื่อค้ำประกันบริษัทต่อหน่วยงานราชการสำหรับการจัดสรรที่ดินเพื่อสาธารณูปโภค และทำสัญญาเช่าที่ดินเป็นจำนวนเงินรวม</w:t>
      </w:r>
      <w:r w:rsidR="001D3CB0">
        <w:rPr>
          <w:rFonts w:ascii="Angsana New" w:hAnsi="Angsana New"/>
          <w:sz w:val="30"/>
          <w:szCs w:val="30"/>
        </w:rPr>
        <w:t>57.6</w:t>
      </w:r>
      <w:r w:rsidRPr="008C010D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8C010D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8C010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8C010D">
        <w:rPr>
          <w:rFonts w:ascii="Angsana New" w:hAnsi="Angsana New"/>
          <w:i/>
          <w:iCs/>
          <w:sz w:val="30"/>
          <w:szCs w:val="30"/>
        </w:rPr>
        <w:t>255</w:t>
      </w:r>
      <w:r w:rsidR="00DE5A91">
        <w:rPr>
          <w:rFonts w:ascii="Angsana New" w:hAnsi="Angsana New" w:hint="cs"/>
          <w:i/>
          <w:iCs/>
          <w:sz w:val="30"/>
          <w:szCs w:val="30"/>
          <w:cs/>
        </w:rPr>
        <w:t>9</w:t>
      </w:r>
      <w:r w:rsidRPr="008C010D">
        <w:rPr>
          <w:rFonts w:ascii="Angsana New" w:hAnsi="Angsana New"/>
          <w:i/>
          <w:iCs/>
          <w:sz w:val="30"/>
          <w:szCs w:val="30"/>
        </w:rPr>
        <w:t xml:space="preserve">: </w:t>
      </w:r>
      <w:r w:rsidR="00956112">
        <w:rPr>
          <w:rFonts w:ascii="Angsana New" w:hAnsi="Angsana New"/>
          <w:i/>
          <w:iCs/>
          <w:sz w:val="30"/>
          <w:szCs w:val="30"/>
        </w:rPr>
        <w:t xml:space="preserve">57.6 </w:t>
      </w:r>
      <w:r w:rsidRPr="008C010D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FB4E90" w:rsidRPr="00F106EB" w:rsidRDefault="00FB4E90" w:rsidP="00E55016">
      <w:pPr>
        <w:pStyle w:val="FSBlank"/>
      </w:pPr>
    </w:p>
    <w:p w:rsidR="00546952" w:rsidRDefault="002C2557" w:rsidP="00546952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  <w:r w:rsidR="00546952" w:rsidRPr="00022D80">
        <w:rPr>
          <w:rFonts w:ascii="Angsana New" w:hAnsi="Angsana New"/>
          <w:sz w:val="30"/>
          <w:szCs w:val="30"/>
          <w:cs/>
          <w:lang w:val="th-TH"/>
        </w:rPr>
        <w:lastRenderedPageBreak/>
        <w:t>1</w:t>
      </w:r>
      <w:r w:rsidR="0056656A">
        <w:rPr>
          <w:rFonts w:ascii="Angsana New" w:hAnsi="Angsana New" w:hint="cs"/>
          <w:sz w:val="30"/>
          <w:szCs w:val="30"/>
          <w:cs/>
          <w:lang w:val="th-TH"/>
        </w:rPr>
        <w:t>8</w:t>
      </w:r>
      <w:r w:rsidR="00546952" w:rsidRPr="00022D80">
        <w:rPr>
          <w:rFonts w:ascii="Angsana New" w:hAnsi="Angsana New"/>
          <w:sz w:val="30"/>
          <w:szCs w:val="30"/>
          <w:cs/>
          <w:lang w:val="th-TH"/>
        </w:rPr>
        <w:tab/>
      </w:r>
      <w:r w:rsidR="00546952">
        <w:rPr>
          <w:rFonts w:ascii="Angsana New" w:hAnsi="Angsana New" w:hint="cs"/>
          <w:sz w:val="30"/>
          <w:szCs w:val="30"/>
          <w:cs/>
          <w:lang w:val="th-TH"/>
        </w:rPr>
        <w:t>หนี้สินที่อาจเกิดขึ้น</w:t>
      </w:r>
    </w:p>
    <w:p w:rsidR="00546952" w:rsidRPr="007E4E16" w:rsidRDefault="00546952" w:rsidP="00E55016">
      <w:pPr>
        <w:pStyle w:val="FSBlank"/>
      </w:pPr>
    </w:p>
    <w:p w:rsidR="00546952" w:rsidRPr="007E4E16" w:rsidRDefault="007E4E16" w:rsidP="007E4E16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ณ วันที่ 3</w:t>
      </w:r>
      <w:r w:rsidR="00DE4CB5">
        <w:rPr>
          <w:rFonts w:ascii="Angsana New" w:hAnsi="Angsana New" w:hint="cs"/>
          <w:sz w:val="30"/>
          <w:szCs w:val="30"/>
          <w:cs/>
          <w:lang w:val="en-US" w:bidi="th-TH"/>
        </w:rPr>
        <w:t xml:space="preserve">0 </w:t>
      </w:r>
      <w:r w:rsidR="004E6FC0">
        <w:rPr>
          <w:rFonts w:ascii="Angsana New" w:hAnsi="Angsana New" w:hint="cs"/>
          <w:sz w:val="30"/>
          <w:szCs w:val="30"/>
          <w:cs/>
          <w:lang w:val="en-US" w:bidi="th-TH"/>
        </w:rPr>
        <w:t>กันยายน</w:t>
      </w:r>
      <w:r w:rsidR="005117FC">
        <w:rPr>
          <w:rFonts w:ascii="Angsana New" w:hAnsi="Angsana New"/>
          <w:sz w:val="30"/>
          <w:szCs w:val="30"/>
          <w:lang w:val="en-US" w:bidi="th-TH"/>
        </w:rPr>
        <w:t>2560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บริษัทมีคดีฟ้องร้องเกี่ยวกับการเลิกจ้างที่ไม่เป็นธรรมกับอดีตพนักงาน</w:t>
      </w:r>
      <w:r w:rsidR="00E55016">
        <w:rPr>
          <w:rFonts w:ascii="Angsana New" w:hAnsi="Angsana New" w:hint="cs"/>
          <w:sz w:val="30"/>
          <w:szCs w:val="30"/>
          <w:cs/>
          <w:lang w:val="en-US" w:bidi="th-TH"/>
        </w:rPr>
        <w:t>รายหนึ่ง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="0003697E">
        <w:rPr>
          <w:rFonts w:ascii="Angsana New" w:hAnsi="Angsana New" w:hint="cs"/>
          <w:sz w:val="30"/>
          <w:szCs w:val="30"/>
          <w:cs/>
          <w:lang w:val="en-US" w:bidi="th-TH"/>
        </w:rPr>
        <w:t>พนักงานดังกล่าว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เร</w:t>
      </w:r>
      <w:r w:rsidR="005117FC">
        <w:rPr>
          <w:rFonts w:ascii="Angsana New" w:hAnsi="Angsana New" w:hint="cs"/>
          <w:sz w:val="30"/>
          <w:szCs w:val="30"/>
          <w:cs/>
          <w:lang w:val="en-US" w:bidi="th-TH"/>
        </w:rPr>
        <w:t xml:space="preserve">ียกค่าเสียหายเป็นจำนวนเงิน </w:t>
      </w:r>
      <w:r w:rsidR="0018255B">
        <w:rPr>
          <w:rFonts w:ascii="Angsana New" w:hAnsi="Angsana New"/>
          <w:sz w:val="30"/>
          <w:szCs w:val="30"/>
          <w:lang w:val="en-US" w:bidi="th-TH"/>
        </w:rPr>
        <w:t>11.2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ล้านบาท ปัจจุบันคดีอยู่ในระหว่างการพิจารณาของศาลแรงงานกลาง</w:t>
      </w:r>
    </w:p>
    <w:p w:rsidR="00546952" w:rsidRPr="007E4E16" w:rsidRDefault="00546952" w:rsidP="00E55016">
      <w:pPr>
        <w:pStyle w:val="FSBlank"/>
      </w:pPr>
    </w:p>
    <w:p w:rsidR="003D2B72" w:rsidRDefault="003D2B72" w:rsidP="003D2B72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22D80">
        <w:rPr>
          <w:rFonts w:ascii="Angsana New" w:hAnsi="Angsana New"/>
          <w:sz w:val="30"/>
          <w:szCs w:val="30"/>
          <w:cs/>
          <w:lang w:val="th-TH"/>
        </w:rPr>
        <w:t>1</w:t>
      </w:r>
      <w:r>
        <w:rPr>
          <w:rFonts w:ascii="Angsana New" w:hAnsi="Angsana New"/>
          <w:sz w:val="30"/>
          <w:szCs w:val="30"/>
          <w:lang w:val="en-US"/>
        </w:rPr>
        <w:t>9</w:t>
      </w:r>
      <w:r w:rsidRPr="00022D80">
        <w:rPr>
          <w:rFonts w:ascii="Angsana New" w:hAnsi="Angsana New"/>
          <w:sz w:val="30"/>
          <w:szCs w:val="30"/>
          <w:cs/>
          <w:lang w:val="th-TH"/>
        </w:rPr>
        <w:tab/>
      </w:r>
      <w:r>
        <w:rPr>
          <w:rFonts w:ascii="Angsana New" w:hAnsi="Angsana New"/>
          <w:sz w:val="30"/>
          <w:szCs w:val="30"/>
          <w:cs/>
          <w:lang w:val="th-TH"/>
        </w:rPr>
        <w:t xml:space="preserve">มาตรฐานการรายงานทางการเงินที่ยังไม่ได้ใช้    </w:t>
      </w:r>
    </w:p>
    <w:p w:rsidR="003D2B72" w:rsidRDefault="003D2B72" w:rsidP="003D2B72">
      <w:pPr>
        <w:tabs>
          <w:tab w:val="clear" w:pos="227"/>
          <w:tab w:val="clear" w:pos="454"/>
          <w:tab w:val="left" w:pos="540"/>
        </w:tabs>
        <w:rPr>
          <w:rFonts w:ascii="Angsana New" w:hAnsi="Angsana New"/>
          <w:sz w:val="20"/>
          <w:szCs w:val="20"/>
          <w:cs/>
        </w:rPr>
      </w:pPr>
    </w:p>
    <w:p w:rsidR="003D2B72" w:rsidRDefault="003D2B72" w:rsidP="003D2B7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/>
          <w:sz w:val="30"/>
          <w:szCs w:val="30"/>
          <w:cs/>
          <w:lang w:val="en-US" w:bidi="th-TH"/>
        </w:rPr>
        <w:t>มาตรฐานการรายงานทางการเงินที่ปรับปรุงใหม่หลายฉบับได้มีการประกาศและยังไม่มีผลบังคับใช้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และไม่ได้นำมาใช้ในการจัดทำงบการเงินนี้ มาตรฐานการรายงานทางการเงินที่ปรับปรุงใหม่เหล่านี้อาจเกี่ยวข้องกับการดำเนินงานของบริษัท และถือปฏิบัติกับงบการเงินสำหรับรอบระยะเวลาบัญชีที่เริ่มในหรือหลังวันที่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  <w:lang w:val="en-US" w:bidi="th-TH"/>
        </w:rPr>
        <w:t>1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มกราคม </w:t>
      </w:r>
      <w:r>
        <w:rPr>
          <w:rFonts w:ascii="Angsana New" w:hAnsi="Angsana New"/>
          <w:sz w:val="30"/>
          <w:szCs w:val="30"/>
          <w:lang w:val="en-US" w:bidi="th-TH"/>
        </w:rPr>
        <w:t>2561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บริษัทไม่มีแผนที่จะนำมาตรฐานการรายงานทางการเงินเหล่านี้มาใช้ก่อนวันถือปฏิบัติ </w:t>
      </w:r>
    </w:p>
    <w:p w:rsidR="003D2B72" w:rsidRDefault="003D2B72" w:rsidP="003D2B7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8910" w:type="dxa"/>
        <w:tblInd w:w="450" w:type="dxa"/>
        <w:tblLook w:val="01E0"/>
      </w:tblPr>
      <w:tblGrid>
        <w:gridCol w:w="4050"/>
        <w:gridCol w:w="4860"/>
      </w:tblGrid>
      <w:tr w:rsidR="003D2B72" w:rsidTr="003D2B72">
        <w:trPr>
          <w:tblHeader/>
        </w:trPr>
        <w:tc>
          <w:tcPr>
            <w:tcW w:w="4050" w:type="dxa"/>
            <w:vAlign w:val="bottom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</w:p>
        </w:tc>
        <w:tc>
          <w:tcPr>
            <w:tcW w:w="4860" w:type="dxa"/>
            <w:vAlign w:val="bottom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เรื่อง</w:t>
            </w:r>
          </w:p>
        </w:tc>
      </w:tr>
      <w:tr w:rsidR="003D2B72" w:rsidTr="003D2B72">
        <w:trPr>
          <w:trHeight w:val="155"/>
          <w:tblHeader/>
        </w:trPr>
        <w:tc>
          <w:tcPr>
            <w:tcW w:w="4050" w:type="dxa"/>
          </w:tcPr>
          <w:p w:rsidR="003D2B72" w:rsidRDefault="003D2B7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860" w:type="dxa"/>
          </w:tcPr>
          <w:p w:rsidR="003D2B72" w:rsidRDefault="003D2B7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1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การนำเสนองบการเงิน</w:t>
            </w: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งบกระแสเงินสด</w:t>
            </w: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นโยบายการบัญชี การเปลี่ยนแปลงประมาณการทางบัญชี  </w:t>
            </w:r>
          </w:p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และข้อผิดพลาด</w:t>
            </w: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right="-28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</w:t>
            </w: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19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ผลประโยชน์ของพนักงาน</w:t>
            </w: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การบัญชีสำหรับเงินอุดหนุนจากรัฐบาลและการเปิดเผย</w:t>
            </w:r>
          </w:p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ข้อมูลเกี่ยวกับความช่วยเหลือจากรัฐบาล</w:t>
            </w: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ต้นทุนการกู้ยืม</w:t>
            </w: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เงินลงทุนในบริษัทร่วมและการร่วมค้า</w:t>
            </w: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กำไรต่อหุ้น</w:t>
            </w: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การรายงานทางการเงินระหว่างกาล</w:t>
            </w: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lastRenderedPageBreak/>
              <w:t xml:space="preserve">มาตรฐานการบัญชี ฉบับที่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การด้อยค่าของสินทรัพย์</w:t>
            </w:r>
          </w:p>
        </w:tc>
      </w:tr>
      <w:tr w:rsidR="003D2B72" w:rsidTr="003D2B72">
        <w:tc>
          <w:tcPr>
            <w:tcW w:w="4050" w:type="dxa"/>
          </w:tcPr>
          <w:p w:rsidR="003D2B72" w:rsidRDefault="003D2B7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ประมาณการหนี้สิน หนี้สินที่อาจเกิดขึ้น และสินทรัพย์ที่</w:t>
            </w:r>
          </w:p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อาจเกิดขึ้น</w:t>
            </w: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สินทรัพย์ไม่มีตัวตน</w:t>
            </w: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อสังหาริมทรัพย์เพื่อการลงทุน</w:t>
            </w: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8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ส่วนงานดำเนินงาน</w:t>
            </w: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มาตรฐานการรายงานทางการเงิน ฉบับที่ 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) 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การร่วมการงาน</w:t>
            </w: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มาตรฐานการรายงานทางการเงิน ฉบับที่ 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) 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มาตรฐานการรายงานทางการเงิน ฉบับที่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) 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การวัดมูลค่ายุติธรรม</w:t>
            </w: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) 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สัญญาเช่าดำเนินงาน-สิ่งจูงใจที่ให้แก่ผู้เช่า</w:t>
            </w: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27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) 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4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) 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การประเมินว่าข้อตกลงประกอบด้วยสัญญาเช่าหรือไม่</w:t>
            </w: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) 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การรายงานทางการเงินระหว่างกาลและการด้อยค่า</w:t>
            </w:r>
          </w:p>
        </w:tc>
      </w:tr>
      <w:tr w:rsidR="003D2B72" w:rsidTr="003D2B72">
        <w:tc>
          <w:tcPr>
            <w:tcW w:w="405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21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) </w:t>
            </w:r>
          </w:p>
        </w:tc>
        <w:tc>
          <w:tcPr>
            <w:tcW w:w="4860" w:type="dxa"/>
            <w:hideMark/>
          </w:tcPr>
          <w:p w:rsidR="003D2B72" w:rsidRDefault="003D2B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เงินที่นำส่งรัฐ</w:t>
            </w:r>
          </w:p>
        </w:tc>
      </w:tr>
    </w:tbl>
    <w:p w:rsidR="00546E15" w:rsidRDefault="00546E15" w:rsidP="005117FC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372EBD" w:rsidRPr="00CE7340" w:rsidRDefault="00372EBD" w:rsidP="00372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rtl/>
          <w:cs/>
        </w:rPr>
      </w:pPr>
      <w:r w:rsidRPr="00372EBD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ได้ประเมินในเบื้องต้น</w:t>
      </w:r>
      <w:r w:rsidRPr="003F6F38">
        <w:rPr>
          <w:rFonts w:ascii="Angsana New" w:hAnsi="Angsana New"/>
          <w:sz w:val="30"/>
          <w:szCs w:val="30"/>
          <w:cs/>
        </w:rPr>
        <w:t>ถึงผลกระทบที่อาจเกิดขึ้นต่อ</w:t>
      </w:r>
      <w:r w:rsidRPr="00372EBD">
        <w:rPr>
          <w:rFonts w:ascii="Angsana New" w:hAnsi="Angsana New"/>
          <w:sz w:val="30"/>
          <w:szCs w:val="30"/>
          <w:cs/>
        </w:rPr>
        <w:t>งบการเงินของบริษัท</w:t>
      </w:r>
      <w:r w:rsidRPr="00EF07EA">
        <w:rPr>
          <w:rFonts w:ascii="Angsana New" w:hAnsi="Angsana New"/>
          <w:sz w:val="30"/>
          <w:szCs w:val="30"/>
          <w:cs/>
        </w:rPr>
        <w:t xml:space="preserve"> จากการถือปฏิบัติตามมาตรฐานการรายงานทางการเงินที่ปรับปรุงใหม่เหล่านี้ </w:t>
      </w:r>
      <w:r w:rsidRPr="003F6F38">
        <w:rPr>
          <w:rFonts w:ascii="Angsana New" w:hAnsi="Angsana New" w:hint="cs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:rsidR="00372EBD" w:rsidRPr="00372EBD" w:rsidRDefault="00372EBD" w:rsidP="00372EBD">
      <w:pPr>
        <w:rPr>
          <w:cs/>
          <w:lang w:val="th-TH"/>
        </w:rPr>
      </w:pPr>
    </w:p>
    <w:p w:rsidR="00546E15" w:rsidRDefault="00546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5117FC" w:rsidRPr="005117FC" w:rsidRDefault="003D2B72" w:rsidP="005117FC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>20</w:t>
      </w:r>
      <w:r w:rsidR="005117FC" w:rsidRPr="00022D80">
        <w:rPr>
          <w:rFonts w:ascii="Angsana New" w:hAnsi="Angsana New"/>
          <w:sz w:val="30"/>
          <w:szCs w:val="30"/>
          <w:cs/>
          <w:lang w:val="th-TH"/>
        </w:rPr>
        <w:tab/>
      </w:r>
      <w:r w:rsidR="005117FC" w:rsidRPr="005117FC">
        <w:rPr>
          <w:rFonts w:ascii="Angsana New" w:hAnsi="Angsana New" w:hint="cs"/>
          <w:sz w:val="30"/>
          <w:szCs w:val="30"/>
          <w:cs/>
          <w:lang w:val="th-TH"/>
        </w:rPr>
        <w:t>การจัดประเภทรายการใหม่</w:t>
      </w:r>
    </w:p>
    <w:p w:rsidR="005117FC" w:rsidRPr="004B3CEA" w:rsidRDefault="005117FC" w:rsidP="00DB5EAD">
      <w:pPr>
        <w:pStyle w:val="FSBlank"/>
      </w:pPr>
    </w:p>
    <w:p w:rsidR="005117FC" w:rsidRPr="00A43ABB" w:rsidRDefault="005117FC" w:rsidP="005117FC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3ABB">
        <w:rPr>
          <w:rFonts w:ascii="Angsana New" w:hAnsi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>
        <w:rPr>
          <w:rFonts w:ascii="Angsana New" w:hAnsi="Angsana New"/>
          <w:sz w:val="30"/>
          <w:szCs w:val="30"/>
        </w:rPr>
        <w:t>2559</w:t>
      </w:r>
      <w:r w:rsidRPr="00A43ABB">
        <w:rPr>
          <w:rFonts w:ascii="Angsana New" w:hAnsi="Angsana New"/>
          <w:sz w:val="30"/>
          <w:szCs w:val="30"/>
          <w:cs/>
        </w:rPr>
        <w:t xml:space="preserve">ซึ่งรวมอยู่ในงบการเงินระหว่างกาลเพื่อวัตถุประสงค์ในการเปรียบเทียบของงวด </w:t>
      </w:r>
      <w:r>
        <w:rPr>
          <w:rFonts w:ascii="Angsana New" w:hAnsi="Angsana New"/>
          <w:sz w:val="30"/>
          <w:szCs w:val="30"/>
        </w:rPr>
        <w:t>2560</w:t>
      </w:r>
      <w:r w:rsidRPr="00A43ABB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="003A2CD3">
        <w:rPr>
          <w:rFonts w:ascii="Angsana New" w:hAnsi="Angsana New"/>
          <w:sz w:val="30"/>
          <w:szCs w:val="30"/>
          <w:cs/>
        </w:rPr>
        <w:br/>
      </w:r>
      <w:r w:rsidRPr="00A43ABB">
        <w:rPr>
          <w:rFonts w:ascii="Angsana New" w:hAnsi="Angsana New"/>
          <w:sz w:val="30"/>
          <w:szCs w:val="30"/>
          <w:cs/>
        </w:rPr>
        <w:t xml:space="preserve">งบการเงินระหว่างกาลปี </w:t>
      </w:r>
      <w:r>
        <w:rPr>
          <w:rFonts w:ascii="Angsana New" w:hAnsi="Angsana New"/>
          <w:sz w:val="30"/>
          <w:szCs w:val="30"/>
        </w:rPr>
        <w:t>2560</w:t>
      </w:r>
      <w:r w:rsidRPr="00A43ABB">
        <w:rPr>
          <w:rFonts w:ascii="Angsana New" w:hAnsi="Angsana New" w:hint="cs"/>
          <w:sz w:val="30"/>
          <w:szCs w:val="30"/>
          <w:cs/>
        </w:rPr>
        <w:t>ดังนี้</w:t>
      </w:r>
    </w:p>
    <w:p w:rsidR="005117FC" w:rsidRPr="004B3CEA" w:rsidRDefault="005117FC" w:rsidP="00511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178" w:type="dxa"/>
        <w:tblInd w:w="558" w:type="dxa"/>
        <w:tblLayout w:type="fixed"/>
        <w:tblLook w:val="01E0"/>
      </w:tblPr>
      <w:tblGrid>
        <w:gridCol w:w="4950"/>
        <w:gridCol w:w="268"/>
        <w:gridCol w:w="1152"/>
        <w:gridCol w:w="236"/>
        <w:gridCol w:w="1152"/>
        <w:gridCol w:w="268"/>
        <w:gridCol w:w="1152"/>
      </w:tblGrid>
      <w:tr w:rsidR="004753E8" w:rsidRPr="00956384" w:rsidTr="004753E8">
        <w:trPr>
          <w:tblHeader/>
        </w:trPr>
        <w:tc>
          <w:tcPr>
            <w:tcW w:w="4950" w:type="dxa"/>
          </w:tcPr>
          <w:p w:rsidR="004753E8" w:rsidRPr="00956384" w:rsidRDefault="004753E8" w:rsidP="002B612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8" w:type="dxa"/>
          </w:tcPr>
          <w:p w:rsidR="004753E8" w:rsidRPr="00956384" w:rsidRDefault="004753E8" w:rsidP="002B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</w:tcPr>
          <w:p w:rsidR="004753E8" w:rsidRPr="00956384" w:rsidRDefault="004753E8" w:rsidP="002B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4753E8" w:rsidRPr="00956384" w:rsidTr="004753E8">
        <w:trPr>
          <w:tblHeader/>
        </w:trPr>
        <w:tc>
          <w:tcPr>
            <w:tcW w:w="4950" w:type="dxa"/>
          </w:tcPr>
          <w:p w:rsidR="004753E8" w:rsidRPr="00956384" w:rsidRDefault="004753E8" w:rsidP="002B612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4753E8" w:rsidRPr="00956384" w:rsidRDefault="004753E8" w:rsidP="002B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4753E8" w:rsidRPr="00956384" w:rsidRDefault="004753E8" w:rsidP="002B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753E8" w:rsidRPr="00956384" w:rsidRDefault="004753E8" w:rsidP="002B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4753E8" w:rsidRDefault="004753E8" w:rsidP="002B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</w:p>
          <w:p w:rsidR="004753E8" w:rsidRPr="00956384" w:rsidRDefault="004753E8" w:rsidP="002B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:rsidR="004753E8" w:rsidRPr="00956384" w:rsidRDefault="004753E8" w:rsidP="002B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4753E8" w:rsidRPr="00956384" w:rsidRDefault="004753E8" w:rsidP="002B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4753E8" w:rsidRPr="00956384" w:rsidTr="00391410">
        <w:trPr>
          <w:tblHeader/>
        </w:trPr>
        <w:tc>
          <w:tcPr>
            <w:tcW w:w="4950" w:type="dxa"/>
          </w:tcPr>
          <w:p w:rsidR="004753E8" w:rsidRPr="00956384" w:rsidRDefault="004753E8" w:rsidP="002B612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4753E8" w:rsidRPr="00956384" w:rsidRDefault="004753E8" w:rsidP="002B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5"/>
          </w:tcPr>
          <w:p w:rsidR="004753E8" w:rsidRPr="004753E8" w:rsidRDefault="004753E8" w:rsidP="002B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53E8" w:rsidRPr="00956384" w:rsidTr="004753E8">
        <w:tc>
          <w:tcPr>
            <w:tcW w:w="4950" w:type="dxa"/>
          </w:tcPr>
          <w:p w:rsidR="004753E8" w:rsidRPr="00956384" w:rsidRDefault="004753E8" w:rsidP="002B612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งบแสดงฐานะการเงินณ วันที่ 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268" w:type="dxa"/>
          </w:tcPr>
          <w:p w:rsidR="004753E8" w:rsidRPr="00956384" w:rsidRDefault="004753E8" w:rsidP="002B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753E8" w:rsidRPr="00956384" w:rsidRDefault="004753E8" w:rsidP="002B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753E8" w:rsidRPr="00956384" w:rsidRDefault="004753E8" w:rsidP="002B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753E8" w:rsidRPr="00956384" w:rsidRDefault="004753E8" w:rsidP="002B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4753E8" w:rsidRPr="00956384" w:rsidRDefault="004753E8" w:rsidP="002B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753E8" w:rsidRPr="00956384" w:rsidRDefault="004753E8" w:rsidP="002B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53E8" w:rsidRPr="00956384" w:rsidTr="004753E8">
        <w:tc>
          <w:tcPr>
            <w:tcW w:w="4950" w:type="dxa"/>
          </w:tcPr>
          <w:p w:rsidR="004753E8" w:rsidRPr="00956384" w:rsidRDefault="004753E8" w:rsidP="00D27FC0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68" w:type="dxa"/>
          </w:tcPr>
          <w:p w:rsidR="004753E8" w:rsidRPr="00956384" w:rsidRDefault="004753E8" w:rsidP="00D27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753E8" w:rsidRPr="00956384" w:rsidRDefault="004753E8" w:rsidP="00475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31,999</w:t>
            </w:r>
          </w:p>
        </w:tc>
        <w:tc>
          <w:tcPr>
            <w:tcW w:w="236" w:type="dxa"/>
          </w:tcPr>
          <w:p w:rsidR="004753E8" w:rsidRPr="00956384" w:rsidRDefault="004753E8" w:rsidP="00D27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753E8" w:rsidRPr="00956384" w:rsidRDefault="004753E8" w:rsidP="00475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(1,062)</w:t>
            </w:r>
          </w:p>
        </w:tc>
        <w:tc>
          <w:tcPr>
            <w:tcW w:w="268" w:type="dxa"/>
          </w:tcPr>
          <w:p w:rsidR="004753E8" w:rsidRPr="00956384" w:rsidRDefault="004753E8" w:rsidP="00D27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753E8" w:rsidRPr="00956384" w:rsidRDefault="004753E8" w:rsidP="00475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30,937</w:t>
            </w:r>
          </w:p>
        </w:tc>
      </w:tr>
      <w:tr w:rsidR="004753E8" w:rsidRPr="00956384" w:rsidTr="004753E8">
        <w:tc>
          <w:tcPr>
            <w:tcW w:w="4950" w:type="dxa"/>
          </w:tcPr>
          <w:p w:rsidR="004753E8" w:rsidRPr="005F1609" w:rsidRDefault="004753E8" w:rsidP="00D27FC0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68" w:type="dxa"/>
          </w:tcPr>
          <w:p w:rsidR="004753E8" w:rsidRPr="00956384" w:rsidRDefault="004753E8" w:rsidP="00D27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753E8" w:rsidRPr="00956384" w:rsidRDefault="004753E8" w:rsidP="00475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39,443</w:t>
            </w:r>
          </w:p>
        </w:tc>
        <w:tc>
          <w:tcPr>
            <w:tcW w:w="236" w:type="dxa"/>
          </w:tcPr>
          <w:p w:rsidR="004753E8" w:rsidRPr="00956384" w:rsidRDefault="004753E8" w:rsidP="00D27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4753E8" w:rsidRPr="00956384" w:rsidRDefault="004753E8" w:rsidP="00475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1,062</w:t>
            </w:r>
          </w:p>
        </w:tc>
        <w:tc>
          <w:tcPr>
            <w:tcW w:w="268" w:type="dxa"/>
          </w:tcPr>
          <w:p w:rsidR="004753E8" w:rsidRPr="00956384" w:rsidRDefault="004753E8" w:rsidP="00D27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753E8" w:rsidRPr="00956384" w:rsidRDefault="004753E8" w:rsidP="00475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40,505</w:t>
            </w:r>
          </w:p>
        </w:tc>
      </w:tr>
      <w:tr w:rsidR="004753E8" w:rsidRPr="00956384" w:rsidTr="004753E8">
        <w:tc>
          <w:tcPr>
            <w:tcW w:w="4950" w:type="dxa"/>
          </w:tcPr>
          <w:p w:rsidR="004753E8" w:rsidRPr="00956384" w:rsidRDefault="004753E8" w:rsidP="00D27FC0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4753E8" w:rsidRPr="00956384" w:rsidRDefault="004753E8" w:rsidP="00D27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753E8" w:rsidRPr="00956384" w:rsidRDefault="004753E8" w:rsidP="00D27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53E8" w:rsidRPr="00956384" w:rsidRDefault="004753E8" w:rsidP="00D27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4753E8" w:rsidRPr="0018255B" w:rsidRDefault="004753E8" w:rsidP="00475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255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4753E8" w:rsidRPr="00956384" w:rsidRDefault="004753E8" w:rsidP="00D27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753E8" w:rsidRPr="00956384" w:rsidRDefault="004753E8" w:rsidP="00D27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5117FC" w:rsidRPr="004B3CEA" w:rsidRDefault="005117FC" w:rsidP="004753E8">
      <w:pPr>
        <w:pStyle w:val="FSBlank"/>
      </w:pPr>
    </w:p>
    <w:p w:rsidR="005117FC" w:rsidRPr="005F1609" w:rsidRDefault="005117FC" w:rsidP="00511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sectPr w:rsidR="005117FC" w:rsidRPr="005F1609" w:rsidSect="0087198D">
      <w:pgSz w:w="11909" w:h="16834" w:code="9"/>
      <w:pgMar w:top="691" w:right="1152" w:bottom="576" w:left="1152" w:header="720" w:footer="576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ED4" w:rsidRDefault="00326ED4" w:rsidP="004956B4">
      <w:r>
        <w:separator/>
      </w:r>
    </w:p>
  </w:endnote>
  <w:endnote w:type="continuationSeparator" w:id="1">
    <w:p w:rsidR="00326ED4" w:rsidRDefault="00326ED4" w:rsidP="00495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D9E" w:rsidRPr="003021FF" w:rsidRDefault="00AE226B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="00164D9E"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 w:rsidR="00FD79FB">
      <w:rPr>
        <w:rStyle w:val="PageNumber"/>
        <w:rFonts w:ascii="Angsana New" w:hAnsi="Angsana New"/>
        <w:noProof/>
        <w:sz w:val="30"/>
        <w:szCs w:val="30"/>
      </w:rPr>
      <w:t>14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164D9E" w:rsidRPr="009D0735" w:rsidRDefault="00164D9E" w:rsidP="00745469">
    <w:pPr>
      <w:pStyle w:val="Footer"/>
      <w:rPr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D9E" w:rsidRPr="00D83FF5" w:rsidRDefault="00AE226B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right" w:pos="14580"/>
      </w:tabs>
      <w:rPr>
        <w:rFonts w:ascii="Angsana New" w:hAnsi="Angsana New"/>
        <w:sz w:val="30"/>
        <w:szCs w:val="30"/>
      </w:rPr>
    </w:pPr>
    <w:r w:rsidRPr="007D3BAD">
      <w:rPr>
        <w:rFonts w:ascii="Angsana New" w:hAnsi="Angsana New"/>
        <w:sz w:val="30"/>
        <w:szCs w:val="30"/>
      </w:rPr>
      <w:fldChar w:fldCharType="begin"/>
    </w:r>
    <w:r w:rsidR="00164D9E" w:rsidRPr="007D3BAD">
      <w:rPr>
        <w:rFonts w:ascii="Angsana New" w:hAnsi="Angsana New"/>
        <w:sz w:val="30"/>
        <w:szCs w:val="30"/>
      </w:rPr>
      <w:instrText xml:space="preserve"> FILENAME </w:instrText>
    </w:r>
    <w:r w:rsidRPr="007D3BAD">
      <w:rPr>
        <w:rFonts w:ascii="Angsana New" w:hAnsi="Angsana New"/>
        <w:sz w:val="30"/>
        <w:szCs w:val="30"/>
      </w:rPr>
      <w:fldChar w:fldCharType="separate"/>
    </w:r>
    <w:r w:rsidR="004A0551">
      <w:rPr>
        <w:rFonts w:ascii="Angsana New" w:hAnsi="Angsana New"/>
        <w:noProof/>
        <w:sz w:val="30"/>
        <w:szCs w:val="30"/>
      </w:rPr>
      <w:t>nnclt3</w:t>
    </w:r>
    <w:r w:rsidRPr="007D3BAD">
      <w:rPr>
        <w:rFonts w:ascii="Angsana New" w:hAnsi="Angsana New"/>
        <w:sz w:val="30"/>
        <w:szCs w:val="30"/>
      </w:rPr>
      <w:fldChar w:fldCharType="end"/>
    </w:r>
    <w:r w:rsidR="00164D9E">
      <w:rPr>
        <w:rFonts w:ascii="Angsana New" w:hAnsi="Angsana New" w:hint="cs"/>
        <w:sz w:val="30"/>
        <w:szCs w:val="30"/>
        <w:cs/>
      </w:rPr>
      <w:tab/>
    </w:r>
    <w:r w:rsidRPr="007D3BAD">
      <w:rPr>
        <w:rStyle w:val="PageNumber"/>
        <w:rFonts w:ascii="Angsana New" w:hAnsi="Angsana New"/>
        <w:sz w:val="30"/>
        <w:szCs w:val="30"/>
      </w:rPr>
      <w:fldChar w:fldCharType="begin"/>
    </w:r>
    <w:r w:rsidR="00164D9E" w:rsidRPr="007D3BA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D3BAD">
      <w:rPr>
        <w:rStyle w:val="PageNumber"/>
        <w:rFonts w:ascii="Angsana New" w:hAnsi="Angsana New"/>
        <w:sz w:val="30"/>
        <w:szCs w:val="30"/>
      </w:rPr>
      <w:fldChar w:fldCharType="separate"/>
    </w:r>
    <w:r w:rsidR="00164D9E">
      <w:rPr>
        <w:rStyle w:val="PageNumber"/>
        <w:rFonts w:ascii="Angsana New" w:hAnsi="Angsana New"/>
        <w:noProof/>
        <w:sz w:val="30"/>
        <w:szCs w:val="30"/>
      </w:rPr>
      <w:t>43</w:t>
    </w:r>
    <w:r w:rsidRPr="007D3BAD">
      <w:rPr>
        <w:rStyle w:val="PageNumber"/>
        <w:rFonts w:ascii="Angsana New" w:hAnsi="Angsana New"/>
        <w:sz w:val="30"/>
        <w:szCs w:val="30"/>
      </w:rPr>
      <w:fldChar w:fldCharType="end"/>
    </w:r>
    <w:r w:rsidR="00164D9E">
      <w:rPr>
        <w:rFonts w:ascii="Angsana New" w:hAnsi="Angsana New"/>
        <w:sz w:val="30"/>
        <w:szCs w:val="30"/>
      </w:rPr>
      <w:tab/>
    </w:r>
    <w:r w:rsidR="00164D9E">
      <w:rPr>
        <w:rFonts w:ascii="Angsana New" w:hAnsi="Angsana New"/>
        <w:sz w:val="30"/>
        <w:szCs w:val="30"/>
      </w:rPr>
      <w:tab/>
    </w:r>
    <w:r w:rsidR="00164D9E">
      <w:rPr>
        <w:rFonts w:ascii="Angsana New" w:hAnsi="Angsana New"/>
        <w:sz w:val="30"/>
        <w:szCs w:val="30"/>
      </w:rPr>
      <w:tab/>
    </w:r>
    <w:r w:rsidR="00164D9E">
      <w:rPr>
        <w:rFonts w:ascii="Angsana New" w:hAnsi="Angsana New"/>
        <w:sz w:val="30"/>
        <w:szCs w:val="30"/>
      </w:rPr>
      <w:tab/>
    </w:r>
    <w:r w:rsidR="00164D9E"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="00164D9E"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 w:rsidR="00164D9E">
      <w:rPr>
        <w:rStyle w:val="PageNumber"/>
        <w:rFonts w:ascii="Angsana New" w:hAnsi="Angsana New"/>
        <w:noProof/>
        <w:sz w:val="30"/>
        <w:szCs w:val="30"/>
      </w:rPr>
      <w:t>43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D9E" w:rsidRPr="00D83FF5" w:rsidRDefault="00AE226B" w:rsidP="006D0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44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="00164D9E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4A0551">
      <w:rPr>
        <w:rFonts w:ascii="Angsana New" w:hAnsi="Angsana New"/>
        <w:noProof/>
        <w:sz w:val="30"/>
        <w:szCs w:val="30"/>
      </w:rPr>
      <w:t>nnclt3</w:t>
    </w:r>
    <w:r>
      <w:rPr>
        <w:rFonts w:ascii="Angsana New" w:hAnsi="Angsana New"/>
        <w:sz w:val="30"/>
        <w:szCs w:val="30"/>
      </w:rPr>
      <w:fldChar w:fldCharType="end"/>
    </w:r>
    <w:r w:rsidR="00164D9E"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="00164D9E"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 w:rsidR="00164D9E">
      <w:rPr>
        <w:rStyle w:val="PageNumber"/>
        <w:rFonts w:ascii="Angsana New" w:hAnsi="Angsana New"/>
        <w:noProof/>
        <w:sz w:val="30"/>
        <w:szCs w:val="30"/>
      </w:rPr>
      <w:t>43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D9E" w:rsidRPr="00C827F6" w:rsidRDefault="00AE226B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="00164D9E"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4A0551">
      <w:rPr>
        <w:rFonts w:ascii="Angsana New" w:hAnsi="Angsana New"/>
        <w:noProof/>
        <w:sz w:val="30"/>
        <w:szCs w:val="30"/>
        <w:lang w:val="fr-FR"/>
      </w:rPr>
      <w:t>nnclt3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 w:rsidR="00164D9E"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="00164D9E"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164D9E">
      <w:rPr>
        <w:rFonts w:ascii="Angsana New" w:hAnsi="Angsana New"/>
        <w:noProof/>
        <w:sz w:val="30"/>
        <w:szCs w:val="30"/>
        <w:lang w:val="fr-FR"/>
      </w:rPr>
      <w:t>43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164D9E" w:rsidRPr="00C827F6" w:rsidRDefault="00164D9E">
    <w:pPr>
      <w:pStyle w:val="Footer"/>
      <w:rPr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ED4" w:rsidRDefault="00326ED4" w:rsidP="004956B4">
      <w:r>
        <w:separator/>
      </w:r>
    </w:p>
  </w:footnote>
  <w:footnote w:type="continuationSeparator" w:id="1">
    <w:p w:rsidR="00326ED4" w:rsidRDefault="00326ED4" w:rsidP="004956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D9E" w:rsidRPr="001E2301" w:rsidRDefault="00164D9E" w:rsidP="00061F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proofErr w:type="spellEnd"/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:rsidR="00164D9E" w:rsidRDefault="00164D9E" w:rsidP="00061F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164D9E" w:rsidRPr="001E2301" w:rsidRDefault="00164D9E" w:rsidP="00241F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1D781D">
      <w:rPr>
        <w:rFonts w:ascii="Angsana New" w:hAnsi="Angsana New"/>
        <w:b/>
        <w:bCs/>
        <w:sz w:val="32"/>
        <w:szCs w:val="32"/>
        <w:cs/>
        <w:lang w:val="th-TH"/>
      </w:rPr>
      <w:t>3</w:t>
    </w:r>
    <w:r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>กันยายน2560 (ไม่ได้ตรวจสอบ)</w:t>
    </w:r>
  </w:p>
  <w:p w:rsidR="00164D9E" w:rsidRPr="00133A03" w:rsidRDefault="00164D9E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D9E" w:rsidRPr="00FA7747" w:rsidRDefault="00AE226B" w:rsidP="004E3499">
    <w:pPr>
      <w:rPr>
        <w:rFonts w:ascii="Angsana New" w:hAnsi="Angsana New"/>
        <w:b/>
        <w:bCs/>
        <w:cs/>
      </w:rPr>
    </w:pPr>
    <w:r w:rsidRPr="00AE226B">
      <w:rPr>
        <w:rFonts w:ascii="Angsana New" w:hAnsi="Angsana New"/>
        <w:b/>
        <w:bCs/>
        <w:noProof/>
        <w:sz w:val="32"/>
        <w:szCs w:val="3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35" o:spid="_x0000_s10241" type="#_x0000_t202" style="position:absolute;margin-left:78pt;margin-top:203.75pt;width:276pt;height:108pt;rotation:-2098978fd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" filled="f" stroked="f">
          <o:lock v:ext="edit" shapetype="t"/>
          <v:textbox style="mso-fit-shape-to-text:t">
            <w:txbxContent>
              <w:p w:rsidR="00164D9E" w:rsidRDefault="00164D9E" w:rsidP="00C52F59">
                <w:pPr>
                  <w:pStyle w:val="NormalWeb"/>
                  <w:spacing w:before="0" w:beforeAutospacing="0" w:after="0" w:afterAutospacing="0"/>
                  <w:jc w:val="center"/>
                </w:pPr>
                <w:r>
                  <w:rPr>
                    <w:outline/>
                    <w:color w:val="C0C0C0"/>
                    <w:sz w:val="72"/>
                    <w:szCs w:val="72"/>
                  </w:rPr>
                  <w:t>Draft</w:t>
                </w:r>
              </w:p>
            </w:txbxContent>
          </v:textbox>
        </v:shape>
      </w:pict>
    </w:r>
    <w:r w:rsidR="00164D9E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="00164D9E">
      <w:rPr>
        <w:rFonts w:ascii="Angsana New" w:hAnsi="Angsana New" w:hint="cs"/>
        <w:b/>
        <w:bCs/>
        <w:sz w:val="32"/>
        <w:szCs w:val="32"/>
        <w:cs/>
      </w:rPr>
      <w:t>นวนคร</w:t>
    </w:r>
    <w:proofErr w:type="spellEnd"/>
    <w:r w:rsidR="00164D9E"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</w:p>
  <w:p w:rsidR="00164D9E" w:rsidRPr="00FA7747" w:rsidRDefault="00164D9E" w:rsidP="004E3499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164D9E" w:rsidRDefault="00164D9E" w:rsidP="004E3499">
    <w:pPr>
      <w:pStyle w:val="acctmainheading"/>
      <w:spacing w:after="60"/>
      <w:rPr>
        <w:rFonts w:ascii="Angsana New" w:hAnsi="Angsana New"/>
        <w:b w:val="0"/>
        <w:bCs/>
        <w:sz w:val="32"/>
        <w:szCs w:val="32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Pr="009A2067">
      <w:rPr>
        <w:rFonts w:ascii="Angsana New" w:hAnsi="Angsana New"/>
        <w:sz w:val="32"/>
        <w:szCs w:val="32"/>
      </w:rPr>
      <w:t xml:space="preserve">31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ธันวาคม </w:t>
    </w:r>
    <w:r>
      <w:rPr>
        <w:rFonts w:ascii="Angsana New" w:hAnsi="Angsana New"/>
        <w:sz w:val="32"/>
        <w:szCs w:val="32"/>
      </w:rPr>
      <w:t>2549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และ </w:t>
    </w:r>
    <w:r>
      <w:rPr>
        <w:rFonts w:ascii="Angsana New" w:hAnsi="Angsana New"/>
        <w:sz w:val="32"/>
        <w:szCs w:val="32"/>
      </w:rPr>
      <w:t>2548</w:t>
    </w:r>
  </w:p>
  <w:p w:rsidR="00164D9E" w:rsidRPr="00D8216C" w:rsidRDefault="00164D9E" w:rsidP="004E3499">
    <w:pPr>
      <w:pStyle w:val="acctmainheading"/>
      <w:spacing w:after="60"/>
      <w:rPr>
        <w:rFonts w:ascii="Angsana New" w:hAnsi="Angsana New"/>
        <w:b w:val="0"/>
        <w:i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D9E" w:rsidRPr="00206630" w:rsidRDefault="00164D9E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proofErr w:type="spellStart"/>
    <w:r w:rsidRPr="00206630">
      <w:rPr>
        <w:rFonts w:ascii="Angsana New" w:hAnsi="Angsana New" w:hint="cs"/>
        <w:b/>
        <w:bCs/>
        <w:sz w:val="32"/>
        <w:szCs w:val="32"/>
        <w:cs/>
      </w:rPr>
      <w:t>นวนคร</w:t>
    </w:r>
    <w:proofErr w:type="spellEnd"/>
    <w:r w:rsidRPr="00206630">
      <w:rPr>
        <w:rFonts w:ascii="Angsana New" w:hAnsi="Angsana New" w:hint="cs"/>
        <w:b/>
        <w:bCs/>
        <w:sz w:val="32"/>
        <w:szCs w:val="32"/>
        <w:cs/>
      </w:rPr>
      <w:t xml:space="preserve"> จำกัด (มหาชน)</w:t>
    </w:r>
  </w:p>
  <w:p w:rsidR="00164D9E" w:rsidRPr="00206630" w:rsidRDefault="00164D9E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164D9E" w:rsidRDefault="00164D9E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50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และ 254</w:t>
    </w:r>
    <w:r>
      <w:rPr>
        <w:rFonts w:ascii="Angsana New" w:hAnsi="Angsana New" w:hint="cs"/>
        <w:b/>
        <w:bCs/>
        <w:sz w:val="32"/>
        <w:szCs w:val="32"/>
        <w:cs/>
      </w:rPr>
      <w:t>9(ไม่ได้ตรวจสอบ)</w:t>
    </w:r>
  </w:p>
  <w:p w:rsidR="00164D9E" w:rsidRPr="00206630" w:rsidRDefault="00164D9E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D9E" w:rsidRPr="00FA7747" w:rsidRDefault="00164D9E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proofErr w:type="spellStart"/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proofErr w:type="spellEnd"/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:rsidR="00164D9E" w:rsidRPr="00FA7747" w:rsidRDefault="00164D9E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:rsidR="00164D9E" w:rsidRPr="00410770" w:rsidRDefault="00164D9E" w:rsidP="008E493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:rsidR="00164D9E" w:rsidRPr="00074891" w:rsidRDefault="00164D9E" w:rsidP="008E493A">
    <w:pPr>
      <w:pStyle w:val="Header"/>
      <w:rPr>
        <w:lang w:val="en-GB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D9E" w:rsidRDefault="00164D9E" w:rsidP="008E493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C65C30"/>
    <w:multiLevelType w:val="hybridMultilevel"/>
    <w:tmpl w:val="20304DDE"/>
    <w:lvl w:ilvl="0" w:tplc="6166061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48A44A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B76FFD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D08AB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44C4FA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7E84B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2ED46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E8CEB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6BA2964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2"/>
  </w:num>
  <w:num w:numId="10">
    <w:abstractNumId w:val="11"/>
  </w:num>
  <w:num w:numId="11">
    <w:abstractNumId w:val="18"/>
  </w:num>
  <w:num w:numId="12">
    <w:abstractNumId w:val="13"/>
  </w:num>
  <w:num w:numId="13">
    <w:abstractNumId w:val="20"/>
  </w:num>
  <w:num w:numId="14">
    <w:abstractNumId w:val="8"/>
  </w:num>
  <w:num w:numId="15">
    <w:abstractNumId w:val="16"/>
  </w:num>
  <w:num w:numId="16">
    <w:abstractNumId w:val="9"/>
  </w:num>
  <w:num w:numId="17">
    <w:abstractNumId w:val="19"/>
  </w:num>
  <w:num w:numId="18">
    <w:abstractNumId w:val="15"/>
  </w:num>
  <w:num w:numId="19">
    <w:abstractNumId w:val="14"/>
  </w:num>
  <w:num w:numId="20">
    <w:abstractNumId w:val="10"/>
  </w:num>
  <w:num w:numId="21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attachedTemplate r:id="rId1"/>
  <w:stylePaneFormatFilter w:val="3F01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243" fill="f" fillcolor="#f49100" strokecolor="#f49100">
      <v:fill color="#f49100" on="f"/>
      <v:stroke color="#f49100"/>
      <o:colormru v:ext="edit" colors="#f49100,#8f9286"/>
    </o:shapedefaults>
    <o:shapelayout v:ext="edit">
      <o:idmap v:ext="edit" data="10"/>
    </o:shapelayout>
  </w:hdrShapeDefaults>
  <w:footnotePr>
    <w:footnote w:id="0"/>
    <w:footnote w:id="1"/>
  </w:footnotePr>
  <w:endnotePr>
    <w:endnote w:id="0"/>
    <w:endnote w:id="1"/>
  </w:endnotePr>
  <w:compat>
    <w:doNotUseHTMLParagraphAutoSpacing/>
    <w:applyBreakingRules/>
  </w:compat>
  <w:docVars>
    <w:docVar w:name="DraftWatermark" w:val="1"/>
  </w:docVars>
  <w:rsids>
    <w:rsidRoot w:val="00127299"/>
    <w:rsid w:val="0000004F"/>
    <w:rsid w:val="0000035C"/>
    <w:rsid w:val="00000481"/>
    <w:rsid w:val="0000074E"/>
    <w:rsid w:val="00000FBB"/>
    <w:rsid w:val="00001438"/>
    <w:rsid w:val="000018BC"/>
    <w:rsid w:val="000019C7"/>
    <w:rsid w:val="00001A8F"/>
    <w:rsid w:val="00001C58"/>
    <w:rsid w:val="00001D0B"/>
    <w:rsid w:val="0000230D"/>
    <w:rsid w:val="00002354"/>
    <w:rsid w:val="00002802"/>
    <w:rsid w:val="00002849"/>
    <w:rsid w:val="000029FE"/>
    <w:rsid w:val="00003142"/>
    <w:rsid w:val="000031E5"/>
    <w:rsid w:val="000033BE"/>
    <w:rsid w:val="00003415"/>
    <w:rsid w:val="0000395F"/>
    <w:rsid w:val="00003B50"/>
    <w:rsid w:val="00003BC0"/>
    <w:rsid w:val="00004075"/>
    <w:rsid w:val="00004E9C"/>
    <w:rsid w:val="000051B6"/>
    <w:rsid w:val="00005965"/>
    <w:rsid w:val="000059CF"/>
    <w:rsid w:val="00005A60"/>
    <w:rsid w:val="00005AAF"/>
    <w:rsid w:val="00006761"/>
    <w:rsid w:val="00006A21"/>
    <w:rsid w:val="00006BC9"/>
    <w:rsid w:val="00006FA5"/>
    <w:rsid w:val="00007701"/>
    <w:rsid w:val="00007CC8"/>
    <w:rsid w:val="00007D3A"/>
    <w:rsid w:val="00010447"/>
    <w:rsid w:val="000106EF"/>
    <w:rsid w:val="0001130D"/>
    <w:rsid w:val="00011802"/>
    <w:rsid w:val="000118AB"/>
    <w:rsid w:val="0001195F"/>
    <w:rsid w:val="0001239A"/>
    <w:rsid w:val="00012668"/>
    <w:rsid w:val="000126DC"/>
    <w:rsid w:val="00012704"/>
    <w:rsid w:val="00012DC1"/>
    <w:rsid w:val="00012E31"/>
    <w:rsid w:val="00012F7A"/>
    <w:rsid w:val="000137AD"/>
    <w:rsid w:val="00013C87"/>
    <w:rsid w:val="00013DCD"/>
    <w:rsid w:val="00013EF4"/>
    <w:rsid w:val="000144EE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D80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9B"/>
    <w:rsid w:val="000275FA"/>
    <w:rsid w:val="00027F26"/>
    <w:rsid w:val="00027FA7"/>
    <w:rsid w:val="0003064B"/>
    <w:rsid w:val="00030754"/>
    <w:rsid w:val="00030D42"/>
    <w:rsid w:val="00030F9A"/>
    <w:rsid w:val="00030FAF"/>
    <w:rsid w:val="0003104C"/>
    <w:rsid w:val="000314B7"/>
    <w:rsid w:val="000318A6"/>
    <w:rsid w:val="00031A5D"/>
    <w:rsid w:val="00031DD2"/>
    <w:rsid w:val="000323F7"/>
    <w:rsid w:val="0003244C"/>
    <w:rsid w:val="000324AF"/>
    <w:rsid w:val="000325C1"/>
    <w:rsid w:val="00032860"/>
    <w:rsid w:val="00032AB2"/>
    <w:rsid w:val="00032AB9"/>
    <w:rsid w:val="00032D78"/>
    <w:rsid w:val="000335E0"/>
    <w:rsid w:val="00033863"/>
    <w:rsid w:val="000339B8"/>
    <w:rsid w:val="00033DE5"/>
    <w:rsid w:val="0003438B"/>
    <w:rsid w:val="0003482C"/>
    <w:rsid w:val="000348FE"/>
    <w:rsid w:val="00034BAD"/>
    <w:rsid w:val="00034C75"/>
    <w:rsid w:val="00034F6E"/>
    <w:rsid w:val="00035092"/>
    <w:rsid w:val="00035A11"/>
    <w:rsid w:val="00035AA5"/>
    <w:rsid w:val="00035B14"/>
    <w:rsid w:val="00035F1E"/>
    <w:rsid w:val="00036238"/>
    <w:rsid w:val="0003668D"/>
    <w:rsid w:val="0003697E"/>
    <w:rsid w:val="00037047"/>
    <w:rsid w:val="00037564"/>
    <w:rsid w:val="00037B04"/>
    <w:rsid w:val="00040328"/>
    <w:rsid w:val="00040571"/>
    <w:rsid w:val="00040649"/>
    <w:rsid w:val="00040C3B"/>
    <w:rsid w:val="000410F1"/>
    <w:rsid w:val="00041371"/>
    <w:rsid w:val="000419C0"/>
    <w:rsid w:val="00041AE0"/>
    <w:rsid w:val="00042756"/>
    <w:rsid w:val="00042981"/>
    <w:rsid w:val="00042B76"/>
    <w:rsid w:val="00042FE6"/>
    <w:rsid w:val="00043578"/>
    <w:rsid w:val="00043728"/>
    <w:rsid w:val="0004420A"/>
    <w:rsid w:val="00044B66"/>
    <w:rsid w:val="00044BB1"/>
    <w:rsid w:val="00044E11"/>
    <w:rsid w:val="00045621"/>
    <w:rsid w:val="00045B03"/>
    <w:rsid w:val="00045E2D"/>
    <w:rsid w:val="00046ED3"/>
    <w:rsid w:val="00047053"/>
    <w:rsid w:val="000471F2"/>
    <w:rsid w:val="000471F3"/>
    <w:rsid w:val="000472C4"/>
    <w:rsid w:val="0004740E"/>
    <w:rsid w:val="00047524"/>
    <w:rsid w:val="00047751"/>
    <w:rsid w:val="00050156"/>
    <w:rsid w:val="000502EB"/>
    <w:rsid w:val="00050E6B"/>
    <w:rsid w:val="00050EE5"/>
    <w:rsid w:val="000512D8"/>
    <w:rsid w:val="0005145D"/>
    <w:rsid w:val="0005210B"/>
    <w:rsid w:val="000527C7"/>
    <w:rsid w:val="00052DEF"/>
    <w:rsid w:val="00052E8F"/>
    <w:rsid w:val="0005307C"/>
    <w:rsid w:val="000533B9"/>
    <w:rsid w:val="000535E3"/>
    <w:rsid w:val="00053DBC"/>
    <w:rsid w:val="000545A3"/>
    <w:rsid w:val="0005469B"/>
    <w:rsid w:val="000546C1"/>
    <w:rsid w:val="00054E21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A7"/>
    <w:rsid w:val="000578B0"/>
    <w:rsid w:val="00060483"/>
    <w:rsid w:val="00060646"/>
    <w:rsid w:val="00060795"/>
    <w:rsid w:val="000609F7"/>
    <w:rsid w:val="00060C2A"/>
    <w:rsid w:val="00061278"/>
    <w:rsid w:val="00061340"/>
    <w:rsid w:val="0006147E"/>
    <w:rsid w:val="00061B08"/>
    <w:rsid w:val="00061C4E"/>
    <w:rsid w:val="00061D4A"/>
    <w:rsid w:val="00061E76"/>
    <w:rsid w:val="00061FA4"/>
    <w:rsid w:val="00061FF7"/>
    <w:rsid w:val="000622B0"/>
    <w:rsid w:val="000623D3"/>
    <w:rsid w:val="00062575"/>
    <w:rsid w:val="0006265F"/>
    <w:rsid w:val="00062C32"/>
    <w:rsid w:val="00062C9B"/>
    <w:rsid w:val="00062D6A"/>
    <w:rsid w:val="00062D8A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E76"/>
    <w:rsid w:val="000656E1"/>
    <w:rsid w:val="00065874"/>
    <w:rsid w:val="00065C80"/>
    <w:rsid w:val="00066111"/>
    <w:rsid w:val="00066342"/>
    <w:rsid w:val="0006663C"/>
    <w:rsid w:val="000668A7"/>
    <w:rsid w:val="00066E14"/>
    <w:rsid w:val="00066E95"/>
    <w:rsid w:val="00067CD0"/>
    <w:rsid w:val="00067D22"/>
    <w:rsid w:val="00070900"/>
    <w:rsid w:val="00070A26"/>
    <w:rsid w:val="00070FC4"/>
    <w:rsid w:val="000710D1"/>
    <w:rsid w:val="0007112A"/>
    <w:rsid w:val="000712CE"/>
    <w:rsid w:val="00071888"/>
    <w:rsid w:val="000723BB"/>
    <w:rsid w:val="0007262C"/>
    <w:rsid w:val="000726A8"/>
    <w:rsid w:val="000730CF"/>
    <w:rsid w:val="000730D4"/>
    <w:rsid w:val="000731EF"/>
    <w:rsid w:val="0007345D"/>
    <w:rsid w:val="0007371B"/>
    <w:rsid w:val="000738C6"/>
    <w:rsid w:val="0007390B"/>
    <w:rsid w:val="00073A03"/>
    <w:rsid w:val="000744FA"/>
    <w:rsid w:val="00074605"/>
    <w:rsid w:val="0007509B"/>
    <w:rsid w:val="000751B4"/>
    <w:rsid w:val="000754D3"/>
    <w:rsid w:val="00075623"/>
    <w:rsid w:val="00075699"/>
    <w:rsid w:val="000758F0"/>
    <w:rsid w:val="0007599C"/>
    <w:rsid w:val="000759E5"/>
    <w:rsid w:val="00075A10"/>
    <w:rsid w:val="00075D0D"/>
    <w:rsid w:val="00076434"/>
    <w:rsid w:val="00076831"/>
    <w:rsid w:val="00077F09"/>
    <w:rsid w:val="00080062"/>
    <w:rsid w:val="000800FC"/>
    <w:rsid w:val="000802D7"/>
    <w:rsid w:val="00080798"/>
    <w:rsid w:val="000808C0"/>
    <w:rsid w:val="00080BD0"/>
    <w:rsid w:val="00080F9A"/>
    <w:rsid w:val="0008111C"/>
    <w:rsid w:val="00081E56"/>
    <w:rsid w:val="00082414"/>
    <w:rsid w:val="00082626"/>
    <w:rsid w:val="00082DD5"/>
    <w:rsid w:val="00082F02"/>
    <w:rsid w:val="0008356D"/>
    <w:rsid w:val="000835DC"/>
    <w:rsid w:val="00083638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62E7"/>
    <w:rsid w:val="00087319"/>
    <w:rsid w:val="000876E3"/>
    <w:rsid w:val="0008789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740"/>
    <w:rsid w:val="00093DD9"/>
    <w:rsid w:val="00093F26"/>
    <w:rsid w:val="00094249"/>
    <w:rsid w:val="000946F5"/>
    <w:rsid w:val="00094B4C"/>
    <w:rsid w:val="00094C94"/>
    <w:rsid w:val="00094D9F"/>
    <w:rsid w:val="00095628"/>
    <w:rsid w:val="00095878"/>
    <w:rsid w:val="00095E0D"/>
    <w:rsid w:val="00095FCD"/>
    <w:rsid w:val="00096008"/>
    <w:rsid w:val="0009618A"/>
    <w:rsid w:val="00096788"/>
    <w:rsid w:val="00096AD8"/>
    <w:rsid w:val="00096B30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13F"/>
    <w:rsid w:val="000A4212"/>
    <w:rsid w:val="000A450E"/>
    <w:rsid w:val="000A4B14"/>
    <w:rsid w:val="000A528C"/>
    <w:rsid w:val="000A54C7"/>
    <w:rsid w:val="000A60B7"/>
    <w:rsid w:val="000A6C35"/>
    <w:rsid w:val="000A71A6"/>
    <w:rsid w:val="000A71CB"/>
    <w:rsid w:val="000A792C"/>
    <w:rsid w:val="000A7BD5"/>
    <w:rsid w:val="000A7C6E"/>
    <w:rsid w:val="000A7F04"/>
    <w:rsid w:val="000B081F"/>
    <w:rsid w:val="000B0E74"/>
    <w:rsid w:val="000B10D2"/>
    <w:rsid w:val="000B1140"/>
    <w:rsid w:val="000B125C"/>
    <w:rsid w:val="000B126F"/>
    <w:rsid w:val="000B15B9"/>
    <w:rsid w:val="000B16B8"/>
    <w:rsid w:val="000B19B4"/>
    <w:rsid w:val="000B1B44"/>
    <w:rsid w:val="000B2321"/>
    <w:rsid w:val="000B249C"/>
    <w:rsid w:val="000B25B4"/>
    <w:rsid w:val="000B3377"/>
    <w:rsid w:val="000B33C3"/>
    <w:rsid w:val="000B3492"/>
    <w:rsid w:val="000B35A7"/>
    <w:rsid w:val="000B3633"/>
    <w:rsid w:val="000B3742"/>
    <w:rsid w:val="000B3C17"/>
    <w:rsid w:val="000B481D"/>
    <w:rsid w:val="000B491E"/>
    <w:rsid w:val="000B5728"/>
    <w:rsid w:val="000B5758"/>
    <w:rsid w:val="000B59B5"/>
    <w:rsid w:val="000B5A73"/>
    <w:rsid w:val="000B64A9"/>
    <w:rsid w:val="000B6934"/>
    <w:rsid w:val="000B6FD1"/>
    <w:rsid w:val="000B7297"/>
    <w:rsid w:val="000B771A"/>
    <w:rsid w:val="000B78AD"/>
    <w:rsid w:val="000B7A60"/>
    <w:rsid w:val="000B7A6B"/>
    <w:rsid w:val="000C005A"/>
    <w:rsid w:val="000C008C"/>
    <w:rsid w:val="000C025A"/>
    <w:rsid w:val="000C0526"/>
    <w:rsid w:val="000C080D"/>
    <w:rsid w:val="000C08F0"/>
    <w:rsid w:val="000C0946"/>
    <w:rsid w:val="000C0A43"/>
    <w:rsid w:val="000C0D04"/>
    <w:rsid w:val="000C0D65"/>
    <w:rsid w:val="000C0F6A"/>
    <w:rsid w:val="000C151F"/>
    <w:rsid w:val="000C197C"/>
    <w:rsid w:val="000C19E0"/>
    <w:rsid w:val="000C1A58"/>
    <w:rsid w:val="000C1CA6"/>
    <w:rsid w:val="000C24A6"/>
    <w:rsid w:val="000C32E5"/>
    <w:rsid w:val="000C3FBC"/>
    <w:rsid w:val="000C3FEC"/>
    <w:rsid w:val="000C41A1"/>
    <w:rsid w:val="000C4231"/>
    <w:rsid w:val="000C5EC2"/>
    <w:rsid w:val="000C5EC4"/>
    <w:rsid w:val="000C63D1"/>
    <w:rsid w:val="000C6AED"/>
    <w:rsid w:val="000C6B0B"/>
    <w:rsid w:val="000C6D34"/>
    <w:rsid w:val="000C752A"/>
    <w:rsid w:val="000C779B"/>
    <w:rsid w:val="000C7B4E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530"/>
    <w:rsid w:val="000D2878"/>
    <w:rsid w:val="000D2BA5"/>
    <w:rsid w:val="000D2BD1"/>
    <w:rsid w:val="000D2C0C"/>
    <w:rsid w:val="000D2DC1"/>
    <w:rsid w:val="000D306C"/>
    <w:rsid w:val="000D3A0F"/>
    <w:rsid w:val="000D3D45"/>
    <w:rsid w:val="000D41FB"/>
    <w:rsid w:val="000D43A7"/>
    <w:rsid w:val="000D448F"/>
    <w:rsid w:val="000D44ED"/>
    <w:rsid w:val="000D4511"/>
    <w:rsid w:val="000D4D7C"/>
    <w:rsid w:val="000D4FC6"/>
    <w:rsid w:val="000D60B9"/>
    <w:rsid w:val="000D6288"/>
    <w:rsid w:val="000D682A"/>
    <w:rsid w:val="000D6C4F"/>
    <w:rsid w:val="000D6CDD"/>
    <w:rsid w:val="000D72A4"/>
    <w:rsid w:val="000D76F3"/>
    <w:rsid w:val="000D799C"/>
    <w:rsid w:val="000D79DC"/>
    <w:rsid w:val="000E04B6"/>
    <w:rsid w:val="000E0949"/>
    <w:rsid w:val="000E0BFC"/>
    <w:rsid w:val="000E0F39"/>
    <w:rsid w:val="000E117C"/>
    <w:rsid w:val="000E156C"/>
    <w:rsid w:val="000E19EF"/>
    <w:rsid w:val="000E1C8B"/>
    <w:rsid w:val="000E1E54"/>
    <w:rsid w:val="000E27EE"/>
    <w:rsid w:val="000E28D9"/>
    <w:rsid w:val="000E2E76"/>
    <w:rsid w:val="000E2F63"/>
    <w:rsid w:val="000E3175"/>
    <w:rsid w:val="000E3277"/>
    <w:rsid w:val="000E3359"/>
    <w:rsid w:val="000E3C8D"/>
    <w:rsid w:val="000E44F6"/>
    <w:rsid w:val="000E45A9"/>
    <w:rsid w:val="000E47BA"/>
    <w:rsid w:val="000E4C1E"/>
    <w:rsid w:val="000E4D24"/>
    <w:rsid w:val="000E4E53"/>
    <w:rsid w:val="000E5143"/>
    <w:rsid w:val="000E5150"/>
    <w:rsid w:val="000E5471"/>
    <w:rsid w:val="000E54A3"/>
    <w:rsid w:val="000E54FF"/>
    <w:rsid w:val="000E56EE"/>
    <w:rsid w:val="000E5E22"/>
    <w:rsid w:val="000E5EB3"/>
    <w:rsid w:val="000E62B1"/>
    <w:rsid w:val="000E66E6"/>
    <w:rsid w:val="000E6A8C"/>
    <w:rsid w:val="000E6CEA"/>
    <w:rsid w:val="000E705E"/>
    <w:rsid w:val="000E719D"/>
    <w:rsid w:val="000E74E0"/>
    <w:rsid w:val="000E7D0A"/>
    <w:rsid w:val="000E7E13"/>
    <w:rsid w:val="000F0073"/>
    <w:rsid w:val="000F00CE"/>
    <w:rsid w:val="000F014E"/>
    <w:rsid w:val="000F01BC"/>
    <w:rsid w:val="000F01FE"/>
    <w:rsid w:val="000F0410"/>
    <w:rsid w:val="000F0702"/>
    <w:rsid w:val="000F0A39"/>
    <w:rsid w:val="000F0C0E"/>
    <w:rsid w:val="000F0D9B"/>
    <w:rsid w:val="000F1830"/>
    <w:rsid w:val="000F1A44"/>
    <w:rsid w:val="000F1AC4"/>
    <w:rsid w:val="000F21C0"/>
    <w:rsid w:val="000F23CE"/>
    <w:rsid w:val="000F2613"/>
    <w:rsid w:val="000F2899"/>
    <w:rsid w:val="000F2BFB"/>
    <w:rsid w:val="000F2D2E"/>
    <w:rsid w:val="000F2EEB"/>
    <w:rsid w:val="000F354B"/>
    <w:rsid w:val="000F3BF1"/>
    <w:rsid w:val="000F4328"/>
    <w:rsid w:val="000F4348"/>
    <w:rsid w:val="000F43E9"/>
    <w:rsid w:val="000F4605"/>
    <w:rsid w:val="000F4D8A"/>
    <w:rsid w:val="000F56A0"/>
    <w:rsid w:val="000F56D8"/>
    <w:rsid w:val="000F574E"/>
    <w:rsid w:val="000F5B54"/>
    <w:rsid w:val="000F6007"/>
    <w:rsid w:val="000F643B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A19"/>
    <w:rsid w:val="000F7DAD"/>
    <w:rsid w:val="000F7DDA"/>
    <w:rsid w:val="001001B8"/>
    <w:rsid w:val="001002F4"/>
    <w:rsid w:val="0010035A"/>
    <w:rsid w:val="0010041A"/>
    <w:rsid w:val="00100DCD"/>
    <w:rsid w:val="00100F4E"/>
    <w:rsid w:val="00100F9F"/>
    <w:rsid w:val="0010143A"/>
    <w:rsid w:val="00101714"/>
    <w:rsid w:val="00101B2D"/>
    <w:rsid w:val="001024B3"/>
    <w:rsid w:val="00103A58"/>
    <w:rsid w:val="00103DE9"/>
    <w:rsid w:val="001042A4"/>
    <w:rsid w:val="00104A0C"/>
    <w:rsid w:val="00104BCF"/>
    <w:rsid w:val="00104D03"/>
    <w:rsid w:val="00104D45"/>
    <w:rsid w:val="00104ED3"/>
    <w:rsid w:val="00105617"/>
    <w:rsid w:val="00105CB6"/>
    <w:rsid w:val="00106200"/>
    <w:rsid w:val="00106220"/>
    <w:rsid w:val="0010650D"/>
    <w:rsid w:val="00107578"/>
    <w:rsid w:val="00107622"/>
    <w:rsid w:val="001077C4"/>
    <w:rsid w:val="0010782D"/>
    <w:rsid w:val="00107BE3"/>
    <w:rsid w:val="001100FD"/>
    <w:rsid w:val="001101C4"/>
    <w:rsid w:val="0011078F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2AD"/>
    <w:rsid w:val="00113550"/>
    <w:rsid w:val="00114240"/>
    <w:rsid w:val="00114BFB"/>
    <w:rsid w:val="00114DE9"/>
    <w:rsid w:val="00115547"/>
    <w:rsid w:val="00115A17"/>
    <w:rsid w:val="00115AB2"/>
    <w:rsid w:val="00115C40"/>
    <w:rsid w:val="00115D25"/>
    <w:rsid w:val="0011632B"/>
    <w:rsid w:val="001164DE"/>
    <w:rsid w:val="001166D0"/>
    <w:rsid w:val="001168A9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3E"/>
    <w:rsid w:val="00121778"/>
    <w:rsid w:val="001217F7"/>
    <w:rsid w:val="001219E9"/>
    <w:rsid w:val="00121B39"/>
    <w:rsid w:val="0012211F"/>
    <w:rsid w:val="001225F9"/>
    <w:rsid w:val="00122714"/>
    <w:rsid w:val="00122A2C"/>
    <w:rsid w:val="00122D8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5041"/>
    <w:rsid w:val="00125772"/>
    <w:rsid w:val="00125DE4"/>
    <w:rsid w:val="001260AE"/>
    <w:rsid w:val="00126172"/>
    <w:rsid w:val="001263FB"/>
    <w:rsid w:val="00126502"/>
    <w:rsid w:val="0012669B"/>
    <w:rsid w:val="001268F8"/>
    <w:rsid w:val="00126B3A"/>
    <w:rsid w:val="00126C10"/>
    <w:rsid w:val="00127299"/>
    <w:rsid w:val="00127765"/>
    <w:rsid w:val="00127C07"/>
    <w:rsid w:val="00130215"/>
    <w:rsid w:val="00130948"/>
    <w:rsid w:val="00130F48"/>
    <w:rsid w:val="00131086"/>
    <w:rsid w:val="00131295"/>
    <w:rsid w:val="0013131E"/>
    <w:rsid w:val="00131337"/>
    <w:rsid w:val="00131387"/>
    <w:rsid w:val="0013192D"/>
    <w:rsid w:val="00131982"/>
    <w:rsid w:val="00131DA6"/>
    <w:rsid w:val="00131EA5"/>
    <w:rsid w:val="00132190"/>
    <w:rsid w:val="0013236B"/>
    <w:rsid w:val="0013248F"/>
    <w:rsid w:val="00133002"/>
    <w:rsid w:val="00133A1D"/>
    <w:rsid w:val="00133ABB"/>
    <w:rsid w:val="00133C9C"/>
    <w:rsid w:val="00133E05"/>
    <w:rsid w:val="0013404E"/>
    <w:rsid w:val="00134632"/>
    <w:rsid w:val="00134BB8"/>
    <w:rsid w:val="00134C2A"/>
    <w:rsid w:val="00134CDB"/>
    <w:rsid w:val="00134CEA"/>
    <w:rsid w:val="0013528E"/>
    <w:rsid w:val="0013533C"/>
    <w:rsid w:val="00135860"/>
    <w:rsid w:val="00136C1E"/>
    <w:rsid w:val="0013706F"/>
    <w:rsid w:val="0013775B"/>
    <w:rsid w:val="00137D22"/>
    <w:rsid w:val="00137D48"/>
    <w:rsid w:val="00137D7E"/>
    <w:rsid w:val="00137DA7"/>
    <w:rsid w:val="00137F08"/>
    <w:rsid w:val="00140A84"/>
    <w:rsid w:val="00140E60"/>
    <w:rsid w:val="00140FB7"/>
    <w:rsid w:val="00141419"/>
    <w:rsid w:val="00141929"/>
    <w:rsid w:val="00141B35"/>
    <w:rsid w:val="00142008"/>
    <w:rsid w:val="00142021"/>
    <w:rsid w:val="00142CD3"/>
    <w:rsid w:val="00142F34"/>
    <w:rsid w:val="001433D8"/>
    <w:rsid w:val="00143BB7"/>
    <w:rsid w:val="00143C80"/>
    <w:rsid w:val="001444CD"/>
    <w:rsid w:val="00144A50"/>
    <w:rsid w:val="00144AF3"/>
    <w:rsid w:val="00144E5E"/>
    <w:rsid w:val="001456E8"/>
    <w:rsid w:val="00145918"/>
    <w:rsid w:val="001460CA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AB3"/>
    <w:rsid w:val="00147CAF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D70"/>
    <w:rsid w:val="00152F30"/>
    <w:rsid w:val="001530F5"/>
    <w:rsid w:val="00153242"/>
    <w:rsid w:val="001533B1"/>
    <w:rsid w:val="00153D72"/>
    <w:rsid w:val="00154C85"/>
    <w:rsid w:val="00154C94"/>
    <w:rsid w:val="00154CC4"/>
    <w:rsid w:val="00154ECD"/>
    <w:rsid w:val="0015520F"/>
    <w:rsid w:val="00155252"/>
    <w:rsid w:val="00155D2B"/>
    <w:rsid w:val="001564DB"/>
    <w:rsid w:val="00156735"/>
    <w:rsid w:val="001567FB"/>
    <w:rsid w:val="00157052"/>
    <w:rsid w:val="001577ED"/>
    <w:rsid w:val="00157F8B"/>
    <w:rsid w:val="001607A4"/>
    <w:rsid w:val="00160B4B"/>
    <w:rsid w:val="00160DEC"/>
    <w:rsid w:val="00160FCF"/>
    <w:rsid w:val="0016113B"/>
    <w:rsid w:val="00161470"/>
    <w:rsid w:val="00161E97"/>
    <w:rsid w:val="001620C9"/>
    <w:rsid w:val="00162181"/>
    <w:rsid w:val="001624E1"/>
    <w:rsid w:val="00162EBB"/>
    <w:rsid w:val="00162F80"/>
    <w:rsid w:val="0016317E"/>
    <w:rsid w:val="0016327D"/>
    <w:rsid w:val="0016333F"/>
    <w:rsid w:val="00163550"/>
    <w:rsid w:val="00163556"/>
    <w:rsid w:val="001639EE"/>
    <w:rsid w:val="00163BAA"/>
    <w:rsid w:val="00164A67"/>
    <w:rsid w:val="00164D9E"/>
    <w:rsid w:val="001651A0"/>
    <w:rsid w:val="0016529D"/>
    <w:rsid w:val="00165472"/>
    <w:rsid w:val="00165B75"/>
    <w:rsid w:val="00165F49"/>
    <w:rsid w:val="00165FA6"/>
    <w:rsid w:val="00166676"/>
    <w:rsid w:val="0016677E"/>
    <w:rsid w:val="0016696C"/>
    <w:rsid w:val="00166A24"/>
    <w:rsid w:val="00166C2A"/>
    <w:rsid w:val="0016711F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E04"/>
    <w:rsid w:val="00173137"/>
    <w:rsid w:val="001735F1"/>
    <w:rsid w:val="00173C57"/>
    <w:rsid w:val="00173CC6"/>
    <w:rsid w:val="00174035"/>
    <w:rsid w:val="001741B9"/>
    <w:rsid w:val="00174294"/>
    <w:rsid w:val="001743B5"/>
    <w:rsid w:val="00174484"/>
    <w:rsid w:val="00174726"/>
    <w:rsid w:val="00174B6E"/>
    <w:rsid w:val="00175025"/>
    <w:rsid w:val="001750CC"/>
    <w:rsid w:val="00175119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70C5"/>
    <w:rsid w:val="0017718F"/>
    <w:rsid w:val="00177235"/>
    <w:rsid w:val="00177698"/>
    <w:rsid w:val="00177A89"/>
    <w:rsid w:val="0018010C"/>
    <w:rsid w:val="00180433"/>
    <w:rsid w:val="001804CD"/>
    <w:rsid w:val="001808C6"/>
    <w:rsid w:val="00180F55"/>
    <w:rsid w:val="0018159A"/>
    <w:rsid w:val="00181957"/>
    <w:rsid w:val="0018232A"/>
    <w:rsid w:val="0018255B"/>
    <w:rsid w:val="001825B6"/>
    <w:rsid w:val="001829C5"/>
    <w:rsid w:val="00183031"/>
    <w:rsid w:val="001833FE"/>
    <w:rsid w:val="001834B8"/>
    <w:rsid w:val="0018353C"/>
    <w:rsid w:val="001838F4"/>
    <w:rsid w:val="00183DD0"/>
    <w:rsid w:val="001844A6"/>
    <w:rsid w:val="00184878"/>
    <w:rsid w:val="00184BD9"/>
    <w:rsid w:val="00184E7B"/>
    <w:rsid w:val="00185151"/>
    <w:rsid w:val="001853F3"/>
    <w:rsid w:val="001857A4"/>
    <w:rsid w:val="00185B0D"/>
    <w:rsid w:val="001861E7"/>
    <w:rsid w:val="0018634A"/>
    <w:rsid w:val="00186892"/>
    <w:rsid w:val="00186ABE"/>
    <w:rsid w:val="00186C19"/>
    <w:rsid w:val="00186E60"/>
    <w:rsid w:val="0018724F"/>
    <w:rsid w:val="001873BC"/>
    <w:rsid w:val="0018756C"/>
    <w:rsid w:val="00187644"/>
    <w:rsid w:val="001879C7"/>
    <w:rsid w:val="00187EE2"/>
    <w:rsid w:val="00187EED"/>
    <w:rsid w:val="00187F8A"/>
    <w:rsid w:val="00190016"/>
    <w:rsid w:val="001901BC"/>
    <w:rsid w:val="001902B8"/>
    <w:rsid w:val="00190320"/>
    <w:rsid w:val="001909FF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6A9"/>
    <w:rsid w:val="00192912"/>
    <w:rsid w:val="00192D47"/>
    <w:rsid w:val="00193207"/>
    <w:rsid w:val="001933A2"/>
    <w:rsid w:val="00193E8D"/>
    <w:rsid w:val="00193EE2"/>
    <w:rsid w:val="0019458C"/>
    <w:rsid w:val="00194750"/>
    <w:rsid w:val="001947C7"/>
    <w:rsid w:val="00194947"/>
    <w:rsid w:val="00194BD3"/>
    <w:rsid w:val="00194BEA"/>
    <w:rsid w:val="00195271"/>
    <w:rsid w:val="00195B2C"/>
    <w:rsid w:val="00195BEE"/>
    <w:rsid w:val="00195CBD"/>
    <w:rsid w:val="00196044"/>
    <w:rsid w:val="0019611C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B0"/>
    <w:rsid w:val="001A070E"/>
    <w:rsid w:val="001A0E75"/>
    <w:rsid w:val="001A0F5B"/>
    <w:rsid w:val="001A1331"/>
    <w:rsid w:val="001A1518"/>
    <w:rsid w:val="001A1CA2"/>
    <w:rsid w:val="001A2005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808"/>
    <w:rsid w:val="001A40B4"/>
    <w:rsid w:val="001A480E"/>
    <w:rsid w:val="001A4A85"/>
    <w:rsid w:val="001A4D92"/>
    <w:rsid w:val="001A4F02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721C"/>
    <w:rsid w:val="001A739C"/>
    <w:rsid w:val="001A73C5"/>
    <w:rsid w:val="001A7A14"/>
    <w:rsid w:val="001A7BF3"/>
    <w:rsid w:val="001A7F6F"/>
    <w:rsid w:val="001B0DFB"/>
    <w:rsid w:val="001B0F39"/>
    <w:rsid w:val="001B1485"/>
    <w:rsid w:val="001B1997"/>
    <w:rsid w:val="001B1A6E"/>
    <w:rsid w:val="001B1C98"/>
    <w:rsid w:val="001B250D"/>
    <w:rsid w:val="001B25A3"/>
    <w:rsid w:val="001B26FC"/>
    <w:rsid w:val="001B2941"/>
    <w:rsid w:val="001B2A22"/>
    <w:rsid w:val="001B2A5E"/>
    <w:rsid w:val="001B335C"/>
    <w:rsid w:val="001B35AB"/>
    <w:rsid w:val="001B3D9B"/>
    <w:rsid w:val="001B41B5"/>
    <w:rsid w:val="001B49A5"/>
    <w:rsid w:val="001B4A59"/>
    <w:rsid w:val="001B4ADD"/>
    <w:rsid w:val="001B55F2"/>
    <w:rsid w:val="001B599F"/>
    <w:rsid w:val="001B62AF"/>
    <w:rsid w:val="001B6335"/>
    <w:rsid w:val="001B6590"/>
    <w:rsid w:val="001B669F"/>
    <w:rsid w:val="001B66EE"/>
    <w:rsid w:val="001B6EB2"/>
    <w:rsid w:val="001B75BF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8C6"/>
    <w:rsid w:val="001C1C30"/>
    <w:rsid w:val="001C1CEC"/>
    <w:rsid w:val="001C29B9"/>
    <w:rsid w:val="001C29C5"/>
    <w:rsid w:val="001C2A79"/>
    <w:rsid w:val="001C2D2F"/>
    <w:rsid w:val="001C33D6"/>
    <w:rsid w:val="001C33DF"/>
    <w:rsid w:val="001C3442"/>
    <w:rsid w:val="001C3EC5"/>
    <w:rsid w:val="001C46B1"/>
    <w:rsid w:val="001C4AB4"/>
    <w:rsid w:val="001C53F4"/>
    <w:rsid w:val="001C5601"/>
    <w:rsid w:val="001C56F6"/>
    <w:rsid w:val="001C5A39"/>
    <w:rsid w:val="001C628B"/>
    <w:rsid w:val="001C63AD"/>
    <w:rsid w:val="001D01B2"/>
    <w:rsid w:val="001D0408"/>
    <w:rsid w:val="001D0799"/>
    <w:rsid w:val="001D0B0D"/>
    <w:rsid w:val="001D0C46"/>
    <w:rsid w:val="001D134E"/>
    <w:rsid w:val="001D145C"/>
    <w:rsid w:val="001D160D"/>
    <w:rsid w:val="001D16D2"/>
    <w:rsid w:val="001D1979"/>
    <w:rsid w:val="001D1F16"/>
    <w:rsid w:val="001D23BE"/>
    <w:rsid w:val="001D2523"/>
    <w:rsid w:val="001D27C3"/>
    <w:rsid w:val="001D288E"/>
    <w:rsid w:val="001D2A31"/>
    <w:rsid w:val="001D2B8E"/>
    <w:rsid w:val="001D2BA5"/>
    <w:rsid w:val="001D2F45"/>
    <w:rsid w:val="001D3370"/>
    <w:rsid w:val="001D393D"/>
    <w:rsid w:val="001D3B2E"/>
    <w:rsid w:val="001D3C79"/>
    <w:rsid w:val="001D3CB0"/>
    <w:rsid w:val="001D3CC9"/>
    <w:rsid w:val="001D3F94"/>
    <w:rsid w:val="001D40E6"/>
    <w:rsid w:val="001D42DA"/>
    <w:rsid w:val="001D457C"/>
    <w:rsid w:val="001D48AE"/>
    <w:rsid w:val="001D50D1"/>
    <w:rsid w:val="001D50F1"/>
    <w:rsid w:val="001D57CC"/>
    <w:rsid w:val="001D5838"/>
    <w:rsid w:val="001D588A"/>
    <w:rsid w:val="001D5E9A"/>
    <w:rsid w:val="001D68D7"/>
    <w:rsid w:val="001D6B36"/>
    <w:rsid w:val="001D6C86"/>
    <w:rsid w:val="001D7310"/>
    <w:rsid w:val="001D7341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A92"/>
    <w:rsid w:val="001E1B78"/>
    <w:rsid w:val="001E1C75"/>
    <w:rsid w:val="001E1EF8"/>
    <w:rsid w:val="001E238E"/>
    <w:rsid w:val="001E2461"/>
    <w:rsid w:val="001E26D8"/>
    <w:rsid w:val="001E2779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A3B"/>
    <w:rsid w:val="001E4A93"/>
    <w:rsid w:val="001E4CEC"/>
    <w:rsid w:val="001E4D3B"/>
    <w:rsid w:val="001E52AD"/>
    <w:rsid w:val="001E57CE"/>
    <w:rsid w:val="001E612C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E33"/>
    <w:rsid w:val="001F20BD"/>
    <w:rsid w:val="001F24B8"/>
    <w:rsid w:val="001F29C4"/>
    <w:rsid w:val="001F2EB4"/>
    <w:rsid w:val="001F348E"/>
    <w:rsid w:val="001F3655"/>
    <w:rsid w:val="001F3EDB"/>
    <w:rsid w:val="001F4140"/>
    <w:rsid w:val="001F4732"/>
    <w:rsid w:val="001F4C3D"/>
    <w:rsid w:val="001F4F39"/>
    <w:rsid w:val="001F5127"/>
    <w:rsid w:val="001F524E"/>
    <w:rsid w:val="001F5625"/>
    <w:rsid w:val="001F56CE"/>
    <w:rsid w:val="001F5C62"/>
    <w:rsid w:val="001F637B"/>
    <w:rsid w:val="001F64ED"/>
    <w:rsid w:val="001F6761"/>
    <w:rsid w:val="001F68D6"/>
    <w:rsid w:val="001F6B27"/>
    <w:rsid w:val="001F6DB0"/>
    <w:rsid w:val="001F6DFD"/>
    <w:rsid w:val="001F7016"/>
    <w:rsid w:val="001F724C"/>
    <w:rsid w:val="001F74F5"/>
    <w:rsid w:val="001F758F"/>
    <w:rsid w:val="001F7C4D"/>
    <w:rsid w:val="001F7CC4"/>
    <w:rsid w:val="001F7DED"/>
    <w:rsid w:val="0020001F"/>
    <w:rsid w:val="002006A9"/>
    <w:rsid w:val="002006EC"/>
    <w:rsid w:val="00200C18"/>
    <w:rsid w:val="00200DAE"/>
    <w:rsid w:val="00200FDF"/>
    <w:rsid w:val="002011EA"/>
    <w:rsid w:val="002015B1"/>
    <w:rsid w:val="0020178D"/>
    <w:rsid w:val="0020184E"/>
    <w:rsid w:val="002024C0"/>
    <w:rsid w:val="0020257E"/>
    <w:rsid w:val="00202694"/>
    <w:rsid w:val="0020294A"/>
    <w:rsid w:val="00203018"/>
    <w:rsid w:val="00203512"/>
    <w:rsid w:val="00203B06"/>
    <w:rsid w:val="00204648"/>
    <w:rsid w:val="00204701"/>
    <w:rsid w:val="00204B6D"/>
    <w:rsid w:val="00204D9D"/>
    <w:rsid w:val="00205046"/>
    <w:rsid w:val="0020512E"/>
    <w:rsid w:val="002056B9"/>
    <w:rsid w:val="002056E1"/>
    <w:rsid w:val="002056E9"/>
    <w:rsid w:val="002061D5"/>
    <w:rsid w:val="002062DC"/>
    <w:rsid w:val="002063DB"/>
    <w:rsid w:val="00206630"/>
    <w:rsid w:val="002066C2"/>
    <w:rsid w:val="002068B3"/>
    <w:rsid w:val="00206B2A"/>
    <w:rsid w:val="00206ECC"/>
    <w:rsid w:val="00207B29"/>
    <w:rsid w:val="00210027"/>
    <w:rsid w:val="0021056F"/>
    <w:rsid w:val="002107EE"/>
    <w:rsid w:val="00210E71"/>
    <w:rsid w:val="00210F61"/>
    <w:rsid w:val="0021146F"/>
    <w:rsid w:val="00211822"/>
    <w:rsid w:val="00211981"/>
    <w:rsid w:val="00211F58"/>
    <w:rsid w:val="00212081"/>
    <w:rsid w:val="00212136"/>
    <w:rsid w:val="0021227E"/>
    <w:rsid w:val="002124B6"/>
    <w:rsid w:val="0021281D"/>
    <w:rsid w:val="00212F87"/>
    <w:rsid w:val="0021303F"/>
    <w:rsid w:val="0021363E"/>
    <w:rsid w:val="0021377A"/>
    <w:rsid w:val="00213D3C"/>
    <w:rsid w:val="00213FCE"/>
    <w:rsid w:val="002143C3"/>
    <w:rsid w:val="002146DC"/>
    <w:rsid w:val="00214A7F"/>
    <w:rsid w:val="00214BD1"/>
    <w:rsid w:val="00214CC2"/>
    <w:rsid w:val="00215753"/>
    <w:rsid w:val="0021589B"/>
    <w:rsid w:val="0021611C"/>
    <w:rsid w:val="00216213"/>
    <w:rsid w:val="00216780"/>
    <w:rsid w:val="00216860"/>
    <w:rsid w:val="00216BE5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13"/>
    <w:rsid w:val="002221CE"/>
    <w:rsid w:val="00222872"/>
    <w:rsid w:val="0022306A"/>
    <w:rsid w:val="0022329B"/>
    <w:rsid w:val="00223810"/>
    <w:rsid w:val="0022381A"/>
    <w:rsid w:val="00223951"/>
    <w:rsid w:val="00223B9E"/>
    <w:rsid w:val="00223E7F"/>
    <w:rsid w:val="00224264"/>
    <w:rsid w:val="00224799"/>
    <w:rsid w:val="00225104"/>
    <w:rsid w:val="002254D3"/>
    <w:rsid w:val="002255E6"/>
    <w:rsid w:val="002269B7"/>
    <w:rsid w:val="002269C7"/>
    <w:rsid w:val="00226A3A"/>
    <w:rsid w:val="00226B22"/>
    <w:rsid w:val="00226D30"/>
    <w:rsid w:val="00226E70"/>
    <w:rsid w:val="00226FB3"/>
    <w:rsid w:val="00227952"/>
    <w:rsid w:val="002279DE"/>
    <w:rsid w:val="00227BF0"/>
    <w:rsid w:val="00227CC1"/>
    <w:rsid w:val="00227E9D"/>
    <w:rsid w:val="00227EF4"/>
    <w:rsid w:val="00227F12"/>
    <w:rsid w:val="0023004C"/>
    <w:rsid w:val="00230621"/>
    <w:rsid w:val="00230697"/>
    <w:rsid w:val="002308D7"/>
    <w:rsid w:val="00230971"/>
    <w:rsid w:val="00231142"/>
    <w:rsid w:val="00231242"/>
    <w:rsid w:val="00231367"/>
    <w:rsid w:val="00231756"/>
    <w:rsid w:val="00231939"/>
    <w:rsid w:val="00231B30"/>
    <w:rsid w:val="00231BCC"/>
    <w:rsid w:val="0023249D"/>
    <w:rsid w:val="0023289D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4B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8FA"/>
    <w:rsid w:val="00236AC0"/>
    <w:rsid w:val="00236C68"/>
    <w:rsid w:val="00237112"/>
    <w:rsid w:val="002375C0"/>
    <w:rsid w:val="0023799F"/>
    <w:rsid w:val="002379C6"/>
    <w:rsid w:val="00237ABD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FDF"/>
    <w:rsid w:val="002420E9"/>
    <w:rsid w:val="00242164"/>
    <w:rsid w:val="00242CE4"/>
    <w:rsid w:val="00242DA2"/>
    <w:rsid w:val="00243743"/>
    <w:rsid w:val="00243BE2"/>
    <w:rsid w:val="00243EBF"/>
    <w:rsid w:val="00243EE2"/>
    <w:rsid w:val="00244302"/>
    <w:rsid w:val="00244A18"/>
    <w:rsid w:val="00244D0F"/>
    <w:rsid w:val="00244E17"/>
    <w:rsid w:val="00244E58"/>
    <w:rsid w:val="002451D5"/>
    <w:rsid w:val="00245330"/>
    <w:rsid w:val="00245785"/>
    <w:rsid w:val="0024582D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CD8"/>
    <w:rsid w:val="00247D8C"/>
    <w:rsid w:val="00247ED8"/>
    <w:rsid w:val="00247FE7"/>
    <w:rsid w:val="002506C4"/>
    <w:rsid w:val="002506D1"/>
    <w:rsid w:val="002507D8"/>
    <w:rsid w:val="002509AB"/>
    <w:rsid w:val="00250EDC"/>
    <w:rsid w:val="00251010"/>
    <w:rsid w:val="00251717"/>
    <w:rsid w:val="00251CA3"/>
    <w:rsid w:val="00251D41"/>
    <w:rsid w:val="00252079"/>
    <w:rsid w:val="0025228A"/>
    <w:rsid w:val="002527C9"/>
    <w:rsid w:val="00252931"/>
    <w:rsid w:val="002534A0"/>
    <w:rsid w:val="0025369B"/>
    <w:rsid w:val="0025388D"/>
    <w:rsid w:val="002538F6"/>
    <w:rsid w:val="00253B54"/>
    <w:rsid w:val="0025446E"/>
    <w:rsid w:val="0025470B"/>
    <w:rsid w:val="00254772"/>
    <w:rsid w:val="00254E1B"/>
    <w:rsid w:val="00255718"/>
    <w:rsid w:val="00255813"/>
    <w:rsid w:val="00255F8E"/>
    <w:rsid w:val="00256049"/>
    <w:rsid w:val="00256290"/>
    <w:rsid w:val="0025629B"/>
    <w:rsid w:val="0025636C"/>
    <w:rsid w:val="00256437"/>
    <w:rsid w:val="0025664F"/>
    <w:rsid w:val="00256AEF"/>
    <w:rsid w:val="00256BE8"/>
    <w:rsid w:val="00256FC2"/>
    <w:rsid w:val="002570C1"/>
    <w:rsid w:val="00257793"/>
    <w:rsid w:val="00257804"/>
    <w:rsid w:val="00257AE9"/>
    <w:rsid w:val="00257C61"/>
    <w:rsid w:val="00257E2F"/>
    <w:rsid w:val="00260536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A86"/>
    <w:rsid w:val="00263BC8"/>
    <w:rsid w:val="00264051"/>
    <w:rsid w:val="002640F2"/>
    <w:rsid w:val="002648C3"/>
    <w:rsid w:val="00264E68"/>
    <w:rsid w:val="002655F4"/>
    <w:rsid w:val="0026580D"/>
    <w:rsid w:val="00265837"/>
    <w:rsid w:val="00265A63"/>
    <w:rsid w:val="00265FB5"/>
    <w:rsid w:val="0026625F"/>
    <w:rsid w:val="00266469"/>
    <w:rsid w:val="00266648"/>
    <w:rsid w:val="00266689"/>
    <w:rsid w:val="00266827"/>
    <w:rsid w:val="00267622"/>
    <w:rsid w:val="002677CD"/>
    <w:rsid w:val="00267C49"/>
    <w:rsid w:val="002709BB"/>
    <w:rsid w:val="00270F3A"/>
    <w:rsid w:val="0027111E"/>
    <w:rsid w:val="002711C9"/>
    <w:rsid w:val="0027162D"/>
    <w:rsid w:val="00271B1C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989"/>
    <w:rsid w:val="00275011"/>
    <w:rsid w:val="00275471"/>
    <w:rsid w:val="002755DD"/>
    <w:rsid w:val="00275A44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8069C"/>
    <w:rsid w:val="00280882"/>
    <w:rsid w:val="00280D74"/>
    <w:rsid w:val="00280FF6"/>
    <w:rsid w:val="00281026"/>
    <w:rsid w:val="0028122C"/>
    <w:rsid w:val="002812AC"/>
    <w:rsid w:val="002816A9"/>
    <w:rsid w:val="002819B3"/>
    <w:rsid w:val="002819D8"/>
    <w:rsid w:val="00281A2D"/>
    <w:rsid w:val="00281BE0"/>
    <w:rsid w:val="00281C11"/>
    <w:rsid w:val="002825EA"/>
    <w:rsid w:val="00282860"/>
    <w:rsid w:val="002831B0"/>
    <w:rsid w:val="002836E3"/>
    <w:rsid w:val="00283B19"/>
    <w:rsid w:val="00283BEB"/>
    <w:rsid w:val="00283D52"/>
    <w:rsid w:val="002840C0"/>
    <w:rsid w:val="0028452C"/>
    <w:rsid w:val="002845EE"/>
    <w:rsid w:val="00284D88"/>
    <w:rsid w:val="00284E65"/>
    <w:rsid w:val="002859D3"/>
    <w:rsid w:val="0028636C"/>
    <w:rsid w:val="002864D7"/>
    <w:rsid w:val="00286590"/>
    <w:rsid w:val="00286914"/>
    <w:rsid w:val="00286939"/>
    <w:rsid w:val="00286A87"/>
    <w:rsid w:val="00286D88"/>
    <w:rsid w:val="00286DD0"/>
    <w:rsid w:val="002870B9"/>
    <w:rsid w:val="0028733C"/>
    <w:rsid w:val="00287462"/>
    <w:rsid w:val="002877A0"/>
    <w:rsid w:val="00287EAD"/>
    <w:rsid w:val="00287EB1"/>
    <w:rsid w:val="002903C0"/>
    <w:rsid w:val="00290A88"/>
    <w:rsid w:val="00290EA4"/>
    <w:rsid w:val="00290F95"/>
    <w:rsid w:val="0029178D"/>
    <w:rsid w:val="002918D3"/>
    <w:rsid w:val="00291B06"/>
    <w:rsid w:val="00291C4C"/>
    <w:rsid w:val="00292B10"/>
    <w:rsid w:val="00292C7F"/>
    <w:rsid w:val="00292D54"/>
    <w:rsid w:val="00293580"/>
    <w:rsid w:val="00293592"/>
    <w:rsid w:val="00293808"/>
    <w:rsid w:val="00293878"/>
    <w:rsid w:val="00293B98"/>
    <w:rsid w:val="00293D98"/>
    <w:rsid w:val="00293EF8"/>
    <w:rsid w:val="0029468A"/>
    <w:rsid w:val="00294BB1"/>
    <w:rsid w:val="00294CBC"/>
    <w:rsid w:val="00294D65"/>
    <w:rsid w:val="00295112"/>
    <w:rsid w:val="00295234"/>
    <w:rsid w:val="002953CE"/>
    <w:rsid w:val="002962FB"/>
    <w:rsid w:val="00296898"/>
    <w:rsid w:val="00296B89"/>
    <w:rsid w:val="00296E53"/>
    <w:rsid w:val="002970AA"/>
    <w:rsid w:val="0029723F"/>
    <w:rsid w:val="002976AC"/>
    <w:rsid w:val="002976EE"/>
    <w:rsid w:val="00297CA2"/>
    <w:rsid w:val="002A01E0"/>
    <w:rsid w:val="002A02DC"/>
    <w:rsid w:val="002A0341"/>
    <w:rsid w:val="002A0E2D"/>
    <w:rsid w:val="002A12B7"/>
    <w:rsid w:val="002A13F6"/>
    <w:rsid w:val="002A155F"/>
    <w:rsid w:val="002A173F"/>
    <w:rsid w:val="002A275B"/>
    <w:rsid w:val="002A2B50"/>
    <w:rsid w:val="002A2DB6"/>
    <w:rsid w:val="002A3008"/>
    <w:rsid w:val="002A3206"/>
    <w:rsid w:val="002A3373"/>
    <w:rsid w:val="002A35DC"/>
    <w:rsid w:val="002A3765"/>
    <w:rsid w:val="002A39DE"/>
    <w:rsid w:val="002A39EB"/>
    <w:rsid w:val="002A44C0"/>
    <w:rsid w:val="002A45CF"/>
    <w:rsid w:val="002A47E9"/>
    <w:rsid w:val="002A4A2F"/>
    <w:rsid w:val="002A4D7A"/>
    <w:rsid w:val="002A5E10"/>
    <w:rsid w:val="002A5F10"/>
    <w:rsid w:val="002A7097"/>
    <w:rsid w:val="002A7CFB"/>
    <w:rsid w:val="002A7EE1"/>
    <w:rsid w:val="002B00C5"/>
    <w:rsid w:val="002B0189"/>
    <w:rsid w:val="002B081E"/>
    <w:rsid w:val="002B0902"/>
    <w:rsid w:val="002B0C58"/>
    <w:rsid w:val="002B16A7"/>
    <w:rsid w:val="002B1EBB"/>
    <w:rsid w:val="002B1ECB"/>
    <w:rsid w:val="002B1EF8"/>
    <w:rsid w:val="002B2C25"/>
    <w:rsid w:val="002B2EC2"/>
    <w:rsid w:val="002B327F"/>
    <w:rsid w:val="002B344F"/>
    <w:rsid w:val="002B34B8"/>
    <w:rsid w:val="002B3656"/>
    <w:rsid w:val="002B3B3D"/>
    <w:rsid w:val="002B3CD6"/>
    <w:rsid w:val="002B3DED"/>
    <w:rsid w:val="002B3F6F"/>
    <w:rsid w:val="002B4092"/>
    <w:rsid w:val="002B471E"/>
    <w:rsid w:val="002B4A0A"/>
    <w:rsid w:val="002B4BDD"/>
    <w:rsid w:val="002B5767"/>
    <w:rsid w:val="002B5796"/>
    <w:rsid w:val="002B580A"/>
    <w:rsid w:val="002B5898"/>
    <w:rsid w:val="002B6125"/>
    <w:rsid w:val="002B61A7"/>
    <w:rsid w:val="002B64A7"/>
    <w:rsid w:val="002B6718"/>
    <w:rsid w:val="002B6ACD"/>
    <w:rsid w:val="002B6BAE"/>
    <w:rsid w:val="002B701F"/>
    <w:rsid w:val="002B7776"/>
    <w:rsid w:val="002B7863"/>
    <w:rsid w:val="002B793D"/>
    <w:rsid w:val="002B7A19"/>
    <w:rsid w:val="002B7D34"/>
    <w:rsid w:val="002C006F"/>
    <w:rsid w:val="002C0185"/>
    <w:rsid w:val="002C0523"/>
    <w:rsid w:val="002C069C"/>
    <w:rsid w:val="002C0AC0"/>
    <w:rsid w:val="002C0FCF"/>
    <w:rsid w:val="002C12EB"/>
    <w:rsid w:val="002C13BE"/>
    <w:rsid w:val="002C140A"/>
    <w:rsid w:val="002C157A"/>
    <w:rsid w:val="002C2168"/>
    <w:rsid w:val="002C2244"/>
    <w:rsid w:val="002C24E3"/>
    <w:rsid w:val="002C2557"/>
    <w:rsid w:val="002C268B"/>
    <w:rsid w:val="002C28BA"/>
    <w:rsid w:val="002C343B"/>
    <w:rsid w:val="002C40ED"/>
    <w:rsid w:val="002C45C6"/>
    <w:rsid w:val="002C47D5"/>
    <w:rsid w:val="002C4B29"/>
    <w:rsid w:val="002C5B08"/>
    <w:rsid w:val="002C5F6C"/>
    <w:rsid w:val="002C5FF2"/>
    <w:rsid w:val="002C648F"/>
    <w:rsid w:val="002C65AC"/>
    <w:rsid w:val="002C667E"/>
    <w:rsid w:val="002C6824"/>
    <w:rsid w:val="002C69A7"/>
    <w:rsid w:val="002C6DC2"/>
    <w:rsid w:val="002C7114"/>
    <w:rsid w:val="002C7283"/>
    <w:rsid w:val="002C767E"/>
    <w:rsid w:val="002C7D6F"/>
    <w:rsid w:val="002C7EF9"/>
    <w:rsid w:val="002D078B"/>
    <w:rsid w:val="002D0877"/>
    <w:rsid w:val="002D0B20"/>
    <w:rsid w:val="002D0CC0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906"/>
    <w:rsid w:val="002D49F6"/>
    <w:rsid w:val="002D4A28"/>
    <w:rsid w:val="002D4C78"/>
    <w:rsid w:val="002D4D1E"/>
    <w:rsid w:val="002D5068"/>
    <w:rsid w:val="002D54B6"/>
    <w:rsid w:val="002D5BFA"/>
    <w:rsid w:val="002D5DBA"/>
    <w:rsid w:val="002D5EEF"/>
    <w:rsid w:val="002D6051"/>
    <w:rsid w:val="002D642B"/>
    <w:rsid w:val="002D654A"/>
    <w:rsid w:val="002D6974"/>
    <w:rsid w:val="002D6F99"/>
    <w:rsid w:val="002D7180"/>
    <w:rsid w:val="002D75D8"/>
    <w:rsid w:val="002D7942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943"/>
    <w:rsid w:val="002E3ED7"/>
    <w:rsid w:val="002E41A6"/>
    <w:rsid w:val="002E41C9"/>
    <w:rsid w:val="002E4A75"/>
    <w:rsid w:val="002E4CC3"/>
    <w:rsid w:val="002E4D17"/>
    <w:rsid w:val="002E4F85"/>
    <w:rsid w:val="002E5315"/>
    <w:rsid w:val="002E5569"/>
    <w:rsid w:val="002E574C"/>
    <w:rsid w:val="002E595B"/>
    <w:rsid w:val="002E5ACB"/>
    <w:rsid w:val="002E5AEF"/>
    <w:rsid w:val="002E604E"/>
    <w:rsid w:val="002E765B"/>
    <w:rsid w:val="002E7A1D"/>
    <w:rsid w:val="002E7A78"/>
    <w:rsid w:val="002E7D27"/>
    <w:rsid w:val="002F0643"/>
    <w:rsid w:val="002F071E"/>
    <w:rsid w:val="002F07CF"/>
    <w:rsid w:val="002F0CFE"/>
    <w:rsid w:val="002F1535"/>
    <w:rsid w:val="002F1CD1"/>
    <w:rsid w:val="002F283C"/>
    <w:rsid w:val="002F286D"/>
    <w:rsid w:val="002F2CD8"/>
    <w:rsid w:val="002F31A4"/>
    <w:rsid w:val="002F3596"/>
    <w:rsid w:val="002F3675"/>
    <w:rsid w:val="002F39AA"/>
    <w:rsid w:val="002F3A06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75F"/>
    <w:rsid w:val="002F5B55"/>
    <w:rsid w:val="002F6942"/>
    <w:rsid w:val="002F6A2F"/>
    <w:rsid w:val="002F75AF"/>
    <w:rsid w:val="002F7628"/>
    <w:rsid w:val="002F7695"/>
    <w:rsid w:val="002F7EFE"/>
    <w:rsid w:val="00300121"/>
    <w:rsid w:val="00300468"/>
    <w:rsid w:val="0030059A"/>
    <w:rsid w:val="003008F2"/>
    <w:rsid w:val="00300BCD"/>
    <w:rsid w:val="00300CBA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247"/>
    <w:rsid w:val="00304677"/>
    <w:rsid w:val="00304F72"/>
    <w:rsid w:val="00305033"/>
    <w:rsid w:val="00305513"/>
    <w:rsid w:val="003057D6"/>
    <w:rsid w:val="00305961"/>
    <w:rsid w:val="00305D97"/>
    <w:rsid w:val="003062C4"/>
    <w:rsid w:val="0030647F"/>
    <w:rsid w:val="00306572"/>
    <w:rsid w:val="00306AE5"/>
    <w:rsid w:val="00306CFA"/>
    <w:rsid w:val="0030746D"/>
    <w:rsid w:val="003074A2"/>
    <w:rsid w:val="00307C6D"/>
    <w:rsid w:val="00310368"/>
    <w:rsid w:val="00310C96"/>
    <w:rsid w:val="00310F35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47C"/>
    <w:rsid w:val="003140CE"/>
    <w:rsid w:val="003143F1"/>
    <w:rsid w:val="00315998"/>
    <w:rsid w:val="00315DB8"/>
    <w:rsid w:val="00316146"/>
    <w:rsid w:val="0031614D"/>
    <w:rsid w:val="00317668"/>
    <w:rsid w:val="00317B13"/>
    <w:rsid w:val="0032067E"/>
    <w:rsid w:val="003207C4"/>
    <w:rsid w:val="003208F6"/>
    <w:rsid w:val="003209EF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450"/>
    <w:rsid w:val="003227BD"/>
    <w:rsid w:val="00322A92"/>
    <w:rsid w:val="00322AAE"/>
    <w:rsid w:val="00322B37"/>
    <w:rsid w:val="00322E0F"/>
    <w:rsid w:val="0032332A"/>
    <w:rsid w:val="0032338A"/>
    <w:rsid w:val="003233E6"/>
    <w:rsid w:val="003234D0"/>
    <w:rsid w:val="00323537"/>
    <w:rsid w:val="00323853"/>
    <w:rsid w:val="003238AE"/>
    <w:rsid w:val="00323BEB"/>
    <w:rsid w:val="0032423F"/>
    <w:rsid w:val="00324764"/>
    <w:rsid w:val="003248D7"/>
    <w:rsid w:val="003248EE"/>
    <w:rsid w:val="003250AE"/>
    <w:rsid w:val="003258E5"/>
    <w:rsid w:val="00325C4E"/>
    <w:rsid w:val="00325C52"/>
    <w:rsid w:val="00325E4F"/>
    <w:rsid w:val="003260D0"/>
    <w:rsid w:val="00326345"/>
    <w:rsid w:val="0032679C"/>
    <w:rsid w:val="003267E1"/>
    <w:rsid w:val="003269F8"/>
    <w:rsid w:val="00326B4D"/>
    <w:rsid w:val="00326DF5"/>
    <w:rsid w:val="00326ED4"/>
    <w:rsid w:val="00326F51"/>
    <w:rsid w:val="003271F2"/>
    <w:rsid w:val="00327310"/>
    <w:rsid w:val="003274B0"/>
    <w:rsid w:val="003278F3"/>
    <w:rsid w:val="00330584"/>
    <w:rsid w:val="00330605"/>
    <w:rsid w:val="00330784"/>
    <w:rsid w:val="003308C7"/>
    <w:rsid w:val="00330956"/>
    <w:rsid w:val="00331329"/>
    <w:rsid w:val="00331834"/>
    <w:rsid w:val="00331BB1"/>
    <w:rsid w:val="0033248E"/>
    <w:rsid w:val="00332960"/>
    <w:rsid w:val="00332CB5"/>
    <w:rsid w:val="00332DBB"/>
    <w:rsid w:val="00333151"/>
    <w:rsid w:val="00333252"/>
    <w:rsid w:val="0033341F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5756"/>
    <w:rsid w:val="0033607C"/>
    <w:rsid w:val="00336AB1"/>
    <w:rsid w:val="00336C51"/>
    <w:rsid w:val="00336CE8"/>
    <w:rsid w:val="003373D1"/>
    <w:rsid w:val="00337818"/>
    <w:rsid w:val="00337C05"/>
    <w:rsid w:val="00337D63"/>
    <w:rsid w:val="00337FA2"/>
    <w:rsid w:val="00340252"/>
    <w:rsid w:val="003405C4"/>
    <w:rsid w:val="00340613"/>
    <w:rsid w:val="00340C18"/>
    <w:rsid w:val="00340CBD"/>
    <w:rsid w:val="00341199"/>
    <w:rsid w:val="003411C5"/>
    <w:rsid w:val="003413C9"/>
    <w:rsid w:val="00342419"/>
    <w:rsid w:val="00342591"/>
    <w:rsid w:val="00342931"/>
    <w:rsid w:val="00342E7F"/>
    <w:rsid w:val="00342F88"/>
    <w:rsid w:val="003434E2"/>
    <w:rsid w:val="00343B0C"/>
    <w:rsid w:val="00343F9F"/>
    <w:rsid w:val="003442BB"/>
    <w:rsid w:val="0034431D"/>
    <w:rsid w:val="003443FC"/>
    <w:rsid w:val="00344588"/>
    <w:rsid w:val="003446DD"/>
    <w:rsid w:val="00344735"/>
    <w:rsid w:val="0034574A"/>
    <w:rsid w:val="00345E5E"/>
    <w:rsid w:val="003461CE"/>
    <w:rsid w:val="0034661C"/>
    <w:rsid w:val="00346F2E"/>
    <w:rsid w:val="00347912"/>
    <w:rsid w:val="00350141"/>
    <w:rsid w:val="003506E8"/>
    <w:rsid w:val="00350796"/>
    <w:rsid w:val="00350942"/>
    <w:rsid w:val="00350A74"/>
    <w:rsid w:val="00350A8F"/>
    <w:rsid w:val="00350F88"/>
    <w:rsid w:val="003515F8"/>
    <w:rsid w:val="003519D6"/>
    <w:rsid w:val="00351EE7"/>
    <w:rsid w:val="00351FD7"/>
    <w:rsid w:val="003522C5"/>
    <w:rsid w:val="00352598"/>
    <w:rsid w:val="00352732"/>
    <w:rsid w:val="00352EB8"/>
    <w:rsid w:val="00353261"/>
    <w:rsid w:val="00353542"/>
    <w:rsid w:val="0035376F"/>
    <w:rsid w:val="003539F8"/>
    <w:rsid w:val="00354014"/>
    <w:rsid w:val="003545D6"/>
    <w:rsid w:val="0035464F"/>
    <w:rsid w:val="00354EC5"/>
    <w:rsid w:val="00355238"/>
    <w:rsid w:val="0035546A"/>
    <w:rsid w:val="003554A5"/>
    <w:rsid w:val="00356A1C"/>
    <w:rsid w:val="00356A46"/>
    <w:rsid w:val="00357061"/>
    <w:rsid w:val="00357A9A"/>
    <w:rsid w:val="00357C07"/>
    <w:rsid w:val="00357EEB"/>
    <w:rsid w:val="003603DD"/>
    <w:rsid w:val="0036049D"/>
    <w:rsid w:val="003606A6"/>
    <w:rsid w:val="00360DEB"/>
    <w:rsid w:val="00360F91"/>
    <w:rsid w:val="003613F2"/>
    <w:rsid w:val="00361739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999"/>
    <w:rsid w:val="00364ED8"/>
    <w:rsid w:val="00365120"/>
    <w:rsid w:val="00365292"/>
    <w:rsid w:val="003655E5"/>
    <w:rsid w:val="003657E9"/>
    <w:rsid w:val="003658AB"/>
    <w:rsid w:val="00365A47"/>
    <w:rsid w:val="00365DCC"/>
    <w:rsid w:val="00365E24"/>
    <w:rsid w:val="003664AF"/>
    <w:rsid w:val="003664B1"/>
    <w:rsid w:val="0036702D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FA"/>
    <w:rsid w:val="00371F68"/>
    <w:rsid w:val="00372A3E"/>
    <w:rsid w:val="00372EBD"/>
    <w:rsid w:val="00373648"/>
    <w:rsid w:val="003736E8"/>
    <w:rsid w:val="0037378F"/>
    <w:rsid w:val="003739A1"/>
    <w:rsid w:val="00373FCA"/>
    <w:rsid w:val="00374441"/>
    <w:rsid w:val="0037452A"/>
    <w:rsid w:val="00374A94"/>
    <w:rsid w:val="00374C26"/>
    <w:rsid w:val="00374D86"/>
    <w:rsid w:val="00375060"/>
    <w:rsid w:val="00375138"/>
    <w:rsid w:val="00375364"/>
    <w:rsid w:val="003753E1"/>
    <w:rsid w:val="00375AAB"/>
    <w:rsid w:val="00375E62"/>
    <w:rsid w:val="00376028"/>
    <w:rsid w:val="00376567"/>
    <w:rsid w:val="00377117"/>
    <w:rsid w:val="00377419"/>
    <w:rsid w:val="00377457"/>
    <w:rsid w:val="00377617"/>
    <w:rsid w:val="00377A77"/>
    <w:rsid w:val="0038020B"/>
    <w:rsid w:val="0038030A"/>
    <w:rsid w:val="0038032B"/>
    <w:rsid w:val="00380575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314D"/>
    <w:rsid w:val="00383226"/>
    <w:rsid w:val="003833EC"/>
    <w:rsid w:val="00383C4B"/>
    <w:rsid w:val="00384679"/>
    <w:rsid w:val="00384832"/>
    <w:rsid w:val="00384C76"/>
    <w:rsid w:val="00384DE4"/>
    <w:rsid w:val="00385A99"/>
    <w:rsid w:val="00385F92"/>
    <w:rsid w:val="003869BF"/>
    <w:rsid w:val="00386BAF"/>
    <w:rsid w:val="00386BBC"/>
    <w:rsid w:val="00386CC9"/>
    <w:rsid w:val="00386D01"/>
    <w:rsid w:val="00387A0C"/>
    <w:rsid w:val="00387A2E"/>
    <w:rsid w:val="00387A33"/>
    <w:rsid w:val="00390116"/>
    <w:rsid w:val="00390644"/>
    <w:rsid w:val="00390BC6"/>
    <w:rsid w:val="00390BCA"/>
    <w:rsid w:val="00390E93"/>
    <w:rsid w:val="00391410"/>
    <w:rsid w:val="00391459"/>
    <w:rsid w:val="0039180E"/>
    <w:rsid w:val="00391B84"/>
    <w:rsid w:val="00391B99"/>
    <w:rsid w:val="00391D76"/>
    <w:rsid w:val="00391E6A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23E"/>
    <w:rsid w:val="00393306"/>
    <w:rsid w:val="00393498"/>
    <w:rsid w:val="003935B1"/>
    <w:rsid w:val="00393FCC"/>
    <w:rsid w:val="0039407B"/>
    <w:rsid w:val="003945B3"/>
    <w:rsid w:val="00394726"/>
    <w:rsid w:val="00394E20"/>
    <w:rsid w:val="00394E7B"/>
    <w:rsid w:val="00394F53"/>
    <w:rsid w:val="0039521A"/>
    <w:rsid w:val="0039570A"/>
    <w:rsid w:val="00395A76"/>
    <w:rsid w:val="00395B0A"/>
    <w:rsid w:val="00395E0C"/>
    <w:rsid w:val="00396384"/>
    <w:rsid w:val="0039652F"/>
    <w:rsid w:val="00396F66"/>
    <w:rsid w:val="003972EE"/>
    <w:rsid w:val="0039741F"/>
    <w:rsid w:val="003974D1"/>
    <w:rsid w:val="00397720"/>
    <w:rsid w:val="00397F91"/>
    <w:rsid w:val="003A01C1"/>
    <w:rsid w:val="003A0EA5"/>
    <w:rsid w:val="003A0FA0"/>
    <w:rsid w:val="003A1344"/>
    <w:rsid w:val="003A160A"/>
    <w:rsid w:val="003A1651"/>
    <w:rsid w:val="003A24B2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E8D"/>
    <w:rsid w:val="003A56BC"/>
    <w:rsid w:val="003A57DB"/>
    <w:rsid w:val="003A5C6D"/>
    <w:rsid w:val="003A62F6"/>
    <w:rsid w:val="003A662C"/>
    <w:rsid w:val="003A671C"/>
    <w:rsid w:val="003A6B51"/>
    <w:rsid w:val="003A7034"/>
    <w:rsid w:val="003A7638"/>
    <w:rsid w:val="003B037A"/>
    <w:rsid w:val="003B0D7B"/>
    <w:rsid w:val="003B0F6D"/>
    <w:rsid w:val="003B122B"/>
    <w:rsid w:val="003B1AB1"/>
    <w:rsid w:val="003B21DA"/>
    <w:rsid w:val="003B22FF"/>
    <w:rsid w:val="003B261C"/>
    <w:rsid w:val="003B26B1"/>
    <w:rsid w:val="003B2A41"/>
    <w:rsid w:val="003B2BCD"/>
    <w:rsid w:val="003B2F69"/>
    <w:rsid w:val="003B34E7"/>
    <w:rsid w:val="003B3938"/>
    <w:rsid w:val="003B3BEC"/>
    <w:rsid w:val="003B3EA0"/>
    <w:rsid w:val="003B4014"/>
    <w:rsid w:val="003B4076"/>
    <w:rsid w:val="003B425D"/>
    <w:rsid w:val="003B43FD"/>
    <w:rsid w:val="003B4404"/>
    <w:rsid w:val="003B46FD"/>
    <w:rsid w:val="003B490D"/>
    <w:rsid w:val="003B49A5"/>
    <w:rsid w:val="003B4E39"/>
    <w:rsid w:val="003B4E8C"/>
    <w:rsid w:val="003B4FA4"/>
    <w:rsid w:val="003B562E"/>
    <w:rsid w:val="003B56C3"/>
    <w:rsid w:val="003B56E8"/>
    <w:rsid w:val="003B5F84"/>
    <w:rsid w:val="003B62AD"/>
    <w:rsid w:val="003B65C3"/>
    <w:rsid w:val="003B6E5B"/>
    <w:rsid w:val="003B6FA6"/>
    <w:rsid w:val="003B7520"/>
    <w:rsid w:val="003C0096"/>
    <w:rsid w:val="003C01D5"/>
    <w:rsid w:val="003C0A4F"/>
    <w:rsid w:val="003C0A93"/>
    <w:rsid w:val="003C0B9F"/>
    <w:rsid w:val="003C1821"/>
    <w:rsid w:val="003C1EF5"/>
    <w:rsid w:val="003C2161"/>
    <w:rsid w:val="003C30ED"/>
    <w:rsid w:val="003C403C"/>
    <w:rsid w:val="003C411D"/>
    <w:rsid w:val="003C4282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E2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F25"/>
    <w:rsid w:val="003D107F"/>
    <w:rsid w:val="003D10B7"/>
    <w:rsid w:val="003D1291"/>
    <w:rsid w:val="003D1BFC"/>
    <w:rsid w:val="003D1C64"/>
    <w:rsid w:val="003D238A"/>
    <w:rsid w:val="003D24B7"/>
    <w:rsid w:val="003D254E"/>
    <w:rsid w:val="003D285C"/>
    <w:rsid w:val="003D2B63"/>
    <w:rsid w:val="003D2B72"/>
    <w:rsid w:val="003D2FCE"/>
    <w:rsid w:val="003D311F"/>
    <w:rsid w:val="003D318C"/>
    <w:rsid w:val="003D3680"/>
    <w:rsid w:val="003D3C4D"/>
    <w:rsid w:val="003D3CBD"/>
    <w:rsid w:val="003D4413"/>
    <w:rsid w:val="003D441F"/>
    <w:rsid w:val="003D4433"/>
    <w:rsid w:val="003D4490"/>
    <w:rsid w:val="003D45AC"/>
    <w:rsid w:val="003D468D"/>
    <w:rsid w:val="003D4722"/>
    <w:rsid w:val="003D474E"/>
    <w:rsid w:val="003D479A"/>
    <w:rsid w:val="003D4911"/>
    <w:rsid w:val="003D4BAB"/>
    <w:rsid w:val="003D4D52"/>
    <w:rsid w:val="003D51D2"/>
    <w:rsid w:val="003D52E1"/>
    <w:rsid w:val="003D5353"/>
    <w:rsid w:val="003D5451"/>
    <w:rsid w:val="003D548F"/>
    <w:rsid w:val="003D54DC"/>
    <w:rsid w:val="003D7166"/>
    <w:rsid w:val="003D7653"/>
    <w:rsid w:val="003D7A5C"/>
    <w:rsid w:val="003D7CDA"/>
    <w:rsid w:val="003D7D2C"/>
    <w:rsid w:val="003D7D4A"/>
    <w:rsid w:val="003E040F"/>
    <w:rsid w:val="003E054E"/>
    <w:rsid w:val="003E07CB"/>
    <w:rsid w:val="003E0B8C"/>
    <w:rsid w:val="003E0C6D"/>
    <w:rsid w:val="003E0F1F"/>
    <w:rsid w:val="003E2365"/>
    <w:rsid w:val="003E2473"/>
    <w:rsid w:val="003E3081"/>
    <w:rsid w:val="003E31E3"/>
    <w:rsid w:val="003E3210"/>
    <w:rsid w:val="003E3345"/>
    <w:rsid w:val="003E3358"/>
    <w:rsid w:val="003E3550"/>
    <w:rsid w:val="003E3CAE"/>
    <w:rsid w:val="003E3D41"/>
    <w:rsid w:val="003E3DBD"/>
    <w:rsid w:val="003E4046"/>
    <w:rsid w:val="003E4201"/>
    <w:rsid w:val="003E427D"/>
    <w:rsid w:val="003E4575"/>
    <w:rsid w:val="003E4A1F"/>
    <w:rsid w:val="003E50F5"/>
    <w:rsid w:val="003E547A"/>
    <w:rsid w:val="003E5502"/>
    <w:rsid w:val="003E574C"/>
    <w:rsid w:val="003E5D5A"/>
    <w:rsid w:val="003E7321"/>
    <w:rsid w:val="003E7A34"/>
    <w:rsid w:val="003F0509"/>
    <w:rsid w:val="003F05D4"/>
    <w:rsid w:val="003F0A1B"/>
    <w:rsid w:val="003F0AF9"/>
    <w:rsid w:val="003F0D3B"/>
    <w:rsid w:val="003F105D"/>
    <w:rsid w:val="003F122F"/>
    <w:rsid w:val="003F15E7"/>
    <w:rsid w:val="003F179D"/>
    <w:rsid w:val="003F1A97"/>
    <w:rsid w:val="003F1B50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F12"/>
    <w:rsid w:val="003F4029"/>
    <w:rsid w:val="003F41A1"/>
    <w:rsid w:val="003F43F4"/>
    <w:rsid w:val="003F44E5"/>
    <w:rsid w:val="003F4AF9"/>
    <w:rsid w:val="003F4DFE"/>
    <w:rsid w:val="003F53DE"/>
    <w:rsid w:val="003F544A"/>
    <w:rsid w:val="003F5777"/>
    <w:rsid w:val="003F6189"/>
    <w:rsid w:val="003F68E0"/>
    <w:rsid w:val="003F6BE8"/>
    <w:rsid w:val="003F6C4E"/>
    <w:rsid w:val="003F6CA9"/>
    <w:rsid w:val="003F7151"/>
    <w:rsid w:val="003F7284"/>
    <w:rsid w:val="003F7707"/>
    <w:rsid w:val="003F7EA2"/>
    <w:rsid w:val="004001F1"/>
    <w:rsid w:val="004003FC"/>
    <w:rsid w:val="00400412"/>
    <w:rsid w:val="0040068B"/>
    <w:rsid w:val="0040069E"/>
    <w:rsid w:val="0040073B"/>
    <w:rsid w:val="004008A2"/>
    <w:rsid w:val="004010AE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AB"/>
    <w:rsid w:val="00402A11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F45"/>
    <w:rsid w:val="004050E2"/>
    <w:rsid w:val="00405335"/>
    <w:rsid w:val="004055BA"/>
    <w:rsid w:val="00405DDC"/>
    <w:rsid w:val="00406244"/>
    <w:rsid w:val="00406A4C"/>
    <w:rsid w:val="00406ABE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751"/>
    <w:rsid w:val="0041281D"/>
    <w:rsid w:val="004128F9"/>
    <w:rsid w:val="00412A33"/>
    <w:rsid w:val="00412BD5"/>
    <w:rsid w:val="00412C5E"/>
    <w:rsid w:val="004130C9"/>
    <w:rsid w:val="004131D4"/>
    <w:rsid w:val="00413657"/>
    <w:rsid w:val="0041390B"/>
    <w:rsid w:val="00413937"/>
    <w:rsid w:val="00414946"/>
    <w:rsid w:val="00414AA8"/>
    <w:rsid w:val="00414E72"/>
    <w:rsid w:val="00414EA8"/>
    <w:rsid w:val="004155EF"/>
    <w:rsid w:val="00415E2A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C2E"/>
    <w:rsid w:val="00421E0F"/>
    <w:rsid w:val="00422182"/>
    <w:rsid w:val="00422354"/>
    <w:rsid w:val="00422D5A"/>
    <w:rsid w:val="00422E37"/>
    <w:rsid w:val="00423175"/>
    <w:rsid w:val="0042343D"/>
    <w:rsid w:val="004235E6"/>
    <w:rsid w:val="004235F5"/>
    <w:rsid w:val="00423905"/>
    <w:rsid w:val="00423BF6"/>
    <w:rsid w:val="00423FDD"/>
    <w:rsid w:val="0042400A"/>
    <w:rsid w:val="0042434E"/>
    <w:rsid w:val="00425537"/>
    <w:rsid w:val="00425E38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7D"/>
    <w:rsid w:val="00430713"/>
    <w:rsid w:val="00430861"/>
    <w:rsid w:val="00430CE4"/>
    <w:rsid w:val="004312FB"/>
    <w:rsid w:val="0043136C"/>
    <w:rsid w:val="0043166A"/>
    <w:rsid w:val="004317CB"/>
    <w:rsid w:val="004319C2"/>
    <w:rsid w:val="00431F8C"/>
    <w:rsid w:val="00432011"/>
    <w:rsid w:val="0043213E"/>
    <w:rsid w:val="004330D4"/>
    <w:rsid w:val="00433574"/>
    <w:rsid w:val="00433888"/>
    <w:rsid w:val="00433DB4"/>
    <w:rsid w:val="00434079"/>
    <w:rsid w:val="0043411F"/>
    <w:rsid w:val="004341A0"/>
    <w:rsid w:val="0043450A"/>
    <w:rsid w:val="00435AA8"/>
    <w:rsid w:val="00435B2F"/>
    <w:rsid w:val="00435B6C"/>
    <w:rsid w:val="00435BF3"/>
    <w:rsid w:val="00435C83"/>
    <w:rsid w:val="00435FC2"/>
    <w:rsid w:val="00437864"/>
    <w:rsid w:val="0043794F"/>
    <w:rsid w:val="00437B01"/>
    <w:rsid w:val="00437B65"/>
    <w:rsid w:val="00437B7B"/>
    <w:rsid w:val="00437F07"/>
    <w:rsid w:val="004402C5"/>
    <w:rsid w:val="004407D8"/>
    <w:rsid w:val="0044081C"/>
    <w:rsid w:val="00440B75"/>
    <w:rsid w:val="00440D2F"/>
    <w:rsid w:val="004410A7"/>
    <w:rsid w:val="0044125E"/>
    <w:rsid w:val="004418AB"/>
    <w:rsid w:val="004419F7"/>
    <w:rsid w:val="004420CE"/>
    <w:rsid w:val="00442657"/>
    <w:rsid w:val="00442B71"/>
    <w:rsid w:val="00442D4C"/>
    <w:rsid w:val="00442F81"/>
    <w:rsid w:val="00442FDC"/>
    <w:rsid w:val="004434FB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200"/>
    <w:rsid w:val="00445299"/>
    <w:rsid w:val="0044542D"/>
    <w:rsid w:val="00445530"/>
    <w:rsid w:val="00445B3D"/>
    <w:rsid w:val="00445F61"/>
    <w:rsid w:val="00446619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9F1"/>
    <w:rsid w:val="00452B75"/>
    <w:rsid w:val="00452E2B"/>
    <w:rsid w:val="0045337D"/>
    <w:rsid w:val="00453422"/>
    <w:rsid w:val="004535A1"/>
    <w:rsid w:val="0045366F"/>
    <w:rsid w:val="00453680"/>
    <w:rsid w:val="00453873"/>
    <w:rsid w:val="004539FA"/>
    <w:rsid w:val="00453E12"/>
    <w:rsid w:val="00453ECC"/>
    <w:rsid w:val="004541D3"/>
    <w:rsid w:val="0045536C"/>
    <w:rsid w:val="00455509"/>
    <w:rsid w:val="0045553A"/>
    <w:rsid w:val="004557F3"/>
    <w:rsid w:val="00455B6A"/>
    <w:rsid w:val="00455DAD"/>
    <w:rsid w:val="00455F2C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53A"/>
    <w:rsid w:val="004612F7"/>
    <w:rsid w:val="00461510"/>
    <w:rsid w:val="004619E5"/>
    <w:rsid w:val="00462282"/>
    <w:rsid w:val="004622B2"/>
    <w:rsid w:val="0046295A"/>
    <w:rsid w:val="004629D2"/>
    <w:rsid w:val="00462A0B"/>
    <w:rsid w:val="00462B35"/>
    <w:rsid w:val="00462E9C"/>
    <w:rsid w:val="00462F5E"/>
    <w:rsid w:val="00462FEC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AC9"/>
    <w:rsid w:val="00464C88"/>
    <w:rsid w:val="00464D27"/>
    <w:rsid w:val="00464D9E"/>
    <w:rsid w:val="00464FCE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863"/>
    <w:rsid w:val="00471F4B"/>
    <w:rsid w:val="004721B4"/>
    <w:rsid w:val="00472524"/>
    <w:rsid w:val="00472BFE"/>
    <w:rsid w:val="00472FC1"/>
    <w:rsid w:val="0047328A"/>
    <w:rsid w:val="00473374"/>
    <w:rsid w:val="0047352C"/>
    <w:rsid w:val="00473618"/>
    <w:rsid w:val="004736A8"/>
    <w:rsid w:val="0047389E"/>
    <w:rsid w:val="00473C50"/>
    <w:rsid w:val="00474064"/>
    <w:rsid w:val="00474487"/>
    <w:rsid w:val="0047480D"/>
    <w:rsid w:val="00474B36"/>
    <w:rsid w:val="00474B7E"/>
    <w:rsid w:val="00474BC4"/>
    <w:rsid w:val="00474D2A"/>
    <w:rsid w:val="00475062"/>
    <w:rsid w:val="00475110"/>
    <w:rsid w:val="004753E8"/>
    <w:rsid w:val="00476009"/>
    <w:rsid w:val="00476035"/>
    <w:rsid w:val="00476176"/>
    <w:rsid w:val="004763CA"/>
    <w:rsid w:val="004763E6"/>
    <w:rsid w:val="00476B0D"/>
    <w:rsid w:val="00476E2C"/>
    <w:rsid w:val="00476E34"/>
    <w:rsid w:val="00477898"/>
    <w:rsid w:val="00477CAD"/>
    <w:rsid w:val="004804AE"/>
    <w:rsid w:val="004804E2"/>
    <w:rsid w:val="0048084A"/>
    <w:rsid w:val="00480859"/>
    <w:rsid w:val="00480D62"/>
    <w:rsid w:val="00480E51"/>
    <w:rsid w:val="00481EB2"/>
    <w:rsid w:val="00482111"/>
    <w:rsid w:val="00482403"/>
    <w:rsid w:val="00482415"/>
    <w:rsid w:val="0048255F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311"/>
    <w:rsid w:val="004843F7"/>
    <w:rsid w:val="00484598"/>
    <w:rsid w:val="00484713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619"/>
    <w:rsid w:val="004906F0"/>
    <w:rsid w:val="004908FF"/>
    <w:rsid w:val="00490B27"/>
    <w:rsid w:val="00490C5E"/>
    <w:rsid w:val="00490F1C"/>
    <w:rsid w:val="00491265"/>
    <w:rsid w:val="0049174A"/>
    <w:rsid w:val="00491A22"/>
    <w:rsid w:val="00491A59"/>
    <w:rsid w:val="00491C35"/>
    <w:rsid w:val="00491C7E"/>
    <w:rsid w:val="00492887"/>
    <w:rsid w:val="00492BF1"/>
    <w:rsid w:val="00493EAC"/>
    <w:rsid w:val="00494209"/>
    <w:rsid w:val="004946BE"/>
    <w:rsid w:val="00494C12"/>
    <w:rsid w:val="00494C1C"/>
    <w:rsid w:val="00495474"/>
    <w:rsid w:val="004956B4"/>
    <w:rsid w:val="0049621A"/>
    <w:rsid w:val="00496550"/>
    <w:rsid w:val="00496B01"/>
    <w:rsid w:val="00496B36"/>
    <w:rsid w:val="004975B6"/>
    <w:rsid w:val="004979D3"/>
    <w:rsid w:val="004979E6"/>
    <w:rsid w:val="00497CDA"/>
    <w:rsid w:val="004A0551"/>
    <w:rsid w:val="004A05DB"/>
    <w:rsid w:val="004A0719"/>
    <w:rsid w:val="004A074B"/>
    <w:rsid w:val="004A0AE0"/>
    <w:rsid w:val="004A1469"/>
    <w:rsid w:val="004A163D"/>
    <w:rsid w:val="004A17BC"/>
    <w:rsid w:val="004A1B5B"/>
    <w:rsid w:val="004A2099"/>
    <w:rsid w:val="004A2809"/>
    <w:rsid w:val="004A2C71"/>
    <w:rsid w:val="004A349D"/>
    <w:rsid w:val="004A37AE"/>
    <w:rsid w:val="004A3B00"/>
    <w:rsid w:val="004A3B09"/>
    <w:rsid w:val="004A3B8B"/>
    <w:rsid w:val="004A3DCC"/>
    <w:rsid w:val="004A3F1D"/>
    <w:rsid w:val="004A3F2C"/>
    <w:rsid w:val="004A405C"/>
    <w:rsid w:val="004A42B2"/>
    <w:rsid w:val="004A4701"/>
    <w:rsid w:val="004A4BCE"/>
    <w:rsid w:val="004A4C1B"/>
    <w:rsid w:val="004A5216"/>
    <w:rsid w:val="004A5841"/>
    <w:rsid w:val="004A589A"/>
    <w:rsid w:val="004A58DB"/>
    <w:rsid w:val="004A5947"/>
    <w:rsid w:val="004A5D18"/>
    <w:rsid w:val="004A5DEC"/>
    <w:rsid w:val="004A5FDD"/>
    <w:rsid w:val="004A693B"/>
    <w:rsid w:val="004A6A7D"/>
    <w:rsid w:val="004A6B04"/>
    <w:rsid w:val="004A6E9C"/>
    <w:rsid w:val="004A7653"/>
    <w:rsid w:val="004A7CB6"/>
    <w:rsid w:val="004A7E30"/>
    <w:rsid w:val="004B00F2"/>
    <w:rsid w:val="004B06D1"/>
    <w:rsid w:val="004B0AD3"/>
    <w:rsid w:val="004B100C"/>
    <w:rsid w:val="004B1300"/>
    <w:rsid w:val="004B1C1C"/>
    <w:rsid w:val="004B217B"/>
    <w:rsid w:val="004B27F2"/>
    <w:rsid w:val="004B29A2"/>
    <w:rsid w:val="004B2AF2"/>
    <w:rsid w:val="004B2F44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537"/>
    <w:rsid w:val="004B56C6"/>
    <w:rsid w:val="004B5835"/>
    <w:rsid w:val="004B591B"/>
    <w:rsid w:val="004B64CF"/>
    <w:rsid w:val="004B6804"/>
    <w:rsid w:val="004B6A45"/>
    <w:rsid w:val="004B7395"/>
    <w:rsid w:val="004B741F"/>
    <w:rsid w:val="004B79AF"/>
    <w:rsid w:val="004B7B0B"/>
    <w:rsid w:val="004C02BF"/>
    <w:rsid w:val="004C0402"/>
    <w:rsid w:val="004C04E1"/>
    <w:rsid w:val="004C08B4"/>
    <w:rsid w:val="004C0E4C"/>
    <w:rsid w:val="004C0E8A"/>
    <w:rsid w:val="004C19BE"/>
    <w:rsid w:val="004C1F95"/>
    <w:rsid w:val="004C2355"/>
    <w:rsid w:val="004C2EC5"/>
    <w:rsid w:val="004C302B"/>
    <w:rsid w:val="004C3196"/>
    <w:rsid w:val="004C3EE2"/>
    <w:rsid w:val="004C3F01"/>
    <w:rsid w:val="004C404E"/>
    <w:rsid w:val="004C42A1"/>
    <w:rsid w:val="004C4A26"/>
    <w:rsid w:val="004C4D1D"/>
    <w:rsid w:val="004C4D5D"/>
    <w:rsid w:val="004C4FF2"/>
    <w:rsid w:val="004C52CD"/>
    <w:rsid w:val="004C57BC"/>
    <w:rsid w:val="004C5B5E"/>
    <w:rsid w:val="004C6003"/>
    <w:rsid w:val="004C6E26"/>
    <w:rsid w:val="004C6E6F"/>
    <w:rsid w:val="004C7240"/>
    <w:rsid w:val="004C724D"/>
    <w:rsid w:val="004C767A"/>
    <w:rsid w:val="004D0E3F"/>
    <w:rsid w:val="004D1473"/>
    <w:rsid w:val="004D195B"/>
    <w:rsid w:val="004D203F"/>
    <w:rsid w:val="004D3442"/>
    <w:rsid w:val="004D370C"/>
    <w:rsid w:val="004D371F"/>
    <w:rsid w:val="004D39FE"/>
    <w:rsid w:val="004D3B30"/>
    <w:rsid w:val="004D3E9E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6173"/>
    <w:rsid w:val="004D694F"/>
    <w:rsid w:val="004D6BA7"/>
    <w:rsid w:val="004D6C3A"/>
    <w:rsid w:val="004D6F95"/>
    <w:rsid w:val="004D7AC4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2D6"/>
    <w:rsid w:val="004E57CE"/>
    <w:rsid w:val="004E584B"/>
    <w:rsid w:val="004E5950"/>
    <w:rsid w:val="004E5BF5"/>
    <w:rsid w:val="004E6FC0"/>
    <w:rsid w:val="004E78B5"/>
    <w:rsid w:val="004E78BD"/>
    <w:rsid w:val="004E79B2"/>
    <w:rsid w:val="004E7BDC"/>
    <w:rsid w:val="004E7E67"/>
    <w:rsid w:val="004E7F4E"/>
    <w:rsid w:val="004F04E2"/>
    <w:rsid w:val="004F0D54"/>
    <w:rsid w:val="004F111D"/>
    <w:rsid w:val="004F1353"/>
    <w:rsid w:val="004F14E3"/>
    <w:rsid w:val="004F1B5E"/>
    <w:rsid w:val="004F1EC0"/>
    <w:rsid w:val="004F22C3"/>
    <w:rsid w:val="004F26F9"/>
    <w:rsid w:val="004F3A98"/>
    <w:rsid w:val="004F3F02"/>
    <w:rsid w:val="004F4623"/>
    <w:rsid w:val="004F4656"/>
    <w:rsid w:val="004F4708"/>
    <w:rsid w:val="004F4BDE"/>
    <w:rsid w:val="004F4CC0"/>
    <w:rsid w:val="004F4F14"/>
    <w:rsid w:val="004F51B6"/>
    <w:rsid w:val="004F549C"/>
    <w:rsid w:val="004F587F"/>
    <w:rsid w:val="004F5962"/>
    <w:rsid w:val="004F5DAE"/>
    <w:rsid w:val="004F5F65"/>
    <w:rsid w:val="004F6269"/>
    <w:rsid w:val="004F6285"/>
    <w:rsid w:val="004F6D3E"/>
    <w:rsid w:val="004F6DAB"/>
    <w:rsid w:val="004F72FB"/>
    <w:rsid w:val="004F75E4"/>
    <w:rsid w:val="0050019D"/>
    <w:rsid w:val="00500369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21E"/>
    <w:rsid w:val="0050390C"/>
    <w:rsid w:val="00503956"/>
    <w:rsid w:val="00503A67"/>
    <w:rsid w:val="00503C4D"/>
    <w:rsid w:val="00503D4A"/>
    <w:rsid w:val="005048C1"/>
    <w:rsid w:val="005049B9"/>
    <w:rsid w:val="00504BF4"/>
    <w:rsid w:val="00504F44"/>
    <w:rsid w:val="00504FB1"/>
    <w:rsid w:val="005055E2"/>
    <w:rsid w:val="00505D8B"/>
    <w:rsid w:val="00505FD4"/>
    <w:rsid w:val="0050608C"/>
    <w:rsid w:val="0050613A"/>
    <w:rsid w:val="00506321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279F"/>
    <w:rsid w:val="0051280B"/>
    <w:rsid w:val="005128B2"/>
    <w:rsid w:val="00512D2C"/>
    <w:rsid w:val="00512D36"/>
    <w:rsid w:val="00513C31"/>
    <w:rsid w:val="00513EE9"/>
    <w:rsid w:val="00514386"/>
    <w:rsid w:val="0051442B"/>
    <w:rsid w:val="005146F6"/>
    <w:rsid w:val="00514727"/>
    <w:rsid w:val="00514776"/>
    <w:rsid w:val="0051493E"/>
    <w:rsid w:val="00514CD0"/>
    <w:rsid w:val="00514F13"/>
    <w:rsid w:val="00515356"/>
    <w:rsid w:val="005153AF"/>
    <w:rsid w:val="005158B8"/>
    <w:rsid w:val="00515E0D"/>
    <w:rsid w:val="00515E63"/>
    <w:rsid w:val="00515F68"/>
    <w:rsid w:val="0051637C"/>
    <w:rsid w:val="00516CBB"/>
    <w:rsid w:val="00517575"/>
    <w:rsid w:val="00517ABC"/>
    <w:rsid w:val="0052023B"/>
    <w:rsid w:val="00520466"/>
    <w:rsid w:val="005208E5"/>
    <w:rsid w:val="00520B4F"/>
    <w:rsid w:val="00520C67"/>
    <w:rsid w:val="00520D2B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6082"/>
    <w:rsid w:val="0052613B"/>
    <w:rsid w:val="005261E5"/>
    <w:rsid w:val="00526387"/>
    <w:rsid w:val="0052638A"/>
    <w:rsid w:val="00526445"/>
    <w:rsid w:val="005267C1"/>
    <w:rsid w:val="0052727E"/>
    <w:rsid w:val="00527402"/>
    <w:rsid w:val="005274F8"/>
    <w:rsid w:val="00527823"/>
    <w:rsid w:val="00530247"/>
    <w:rsid w:val="005304DE"/>
    <w:rsid w:val="00530541"/>
    <w:rsid w:val="00530DE8"/>
    <w:rsid w:val="00530FE2"/>
    <w:rsid w:val="00531197"/>
    <w:rsid w:val="005313E9"/>
    <w:rsid w:val="005315BC"/>
    <w:rsid w:val="00531C2D"/>
    <w:rsid w:val="00531DDB"/>
    <w:rsid w:val="00531FED"/>
    <w:rsid w:val="005329C5"/>
    <w:rsid w:val="00532CEE"/>
    <w:rsid w:val="00532E85"/>
    <w:rsid w:val="0053357C"/>
    <w:rsid w:val="00533A13"/>
    <w:rsid w:val="00534320"/>
    <w:rsid w:val="0053450F"/>
    <w:rsid w:val="005348D5"/>
    <w:rsid w:val="00535426"/>
    <w:rsid w:val="00535869"/>
    <w:rsid w:val="00535931"/>
    <w:rsid w:val="00535F61"/>
    <w:rsid w:val="0053624A"/>
    <w:rsid w:val="0053640B"/>
    <w:rsid w:val="00536923"/>
    <w:rsid w:val="00536E49"/>
    <w:rsid w:val="00536E9A"/>
    <w:rsid w:val="00537EDE"/>
    <w:rsid w:val="00537F5F"/>
    <w:rsid w:val="005408F1"/>
    <w:rsid w:val="00540CFE"/>
    <w:rsid w:val="00540F9F"/>
    <w:rsid w:val="00541147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B4A"/>
    <w:rsid w:val="00544101"/>
    <w:rsid w:val="005443D7"/>
    <w:rsid w:val="00544DC7"/>
    <w:rsid w:val="00544E31"/>
    <w:rsid w:val="005458CC"/>
    <w:rsid w:val="00545CB1"/>
    <w:rsid w:val="00545E00"/>
    <w:rsid w:val="00545EF0"/>
    <w:rsid w:val="00545F0D"/>
    <w:rsid w:val="00546273"/>
    <w:rsid w:val="00546952"/>
    <w:rsid w:val="00546E15"/>
    <w:rsid w:val="00546F31"/>
    <w:rsid w:val="0054714D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D4"/>
    <w:rsid w:val="00553AC9"/>
    <w:rsid w:val="00553D54"/>
    <w:rsid w:val="00554393"/>
    <w:rsid w:val="005543E7"/>
    <w:rsid w:val="0055448C"/>
    <w:rsid w:val="005544B9"/>
    <w:rsid w:val="00554E94"/>
    <w:rsid w:val="00554F63"/>
    <w:rsid w:val="0055514E"/>
    <w:rsid w:val="00555C4B"/>
    <w:rsid w:val="00555DEA"/>
    <w:rsid w:val="005561F0"/>
    <w:rsid w:val="00556B3F"/>
    <w:rsid w:val="00556D3D"/>
    <w:rsid w:val="00556DAC"/>
    <w:rsid w:val="00556DE6"/>
    <w:rsid w:val="0055794D"/>
    <w:rsid w:val="00557F7E"/>
    <w:rsid w:val="00561704"/>
    <w:rsid w:val="0056195C"/>
    <w:rsid w:val="00561CD9"/>
    <w:rsid w:val="00561EFA"/>
    <w:rsid w:val="0056209B"/>
    <w:rsid w:val="00562885"/>
    <w:rsid w:val="005638A6"/>
    <w:rsid w:val="0056392D"/>
    <w:rsid w:val="00563BA6"/>
    <w:rsid w:val="00563FFB"/>
    <w:rsid w:val="00564062"/>
    <w:rsid w:val="0056443C"/>
    <w:rsid w:val="005654EA"/>
    <w:rsid w:val="0056558A"/>
    <w:rsid w:val="0056578C"/>
    <w:rsid w:val="005659ED"/>
    <w:rsid w:val="00565D2F"/>
    <w:rsid w:val="00565F18"/>
    <w:rsid w:val="00566405"/>
    <w:rsid w:val="0056655C"/>
    <w:rsid w:val="0056656A"/>
    <w:rsid w:val="0056721E"/>
    <w:rsid w:val="005678FC"/>
    <w:rsid w:val="00567DC4"/>
    <w:rsid w:val="005700F5"/>
    <w:rsid w:val="00570A4D"/>
    <w:rsid w:val="005710F5"/>
    <w:rsid w:val="005712AE"/>
    <w:rsid w:val="005716D8"/>
    <w:rsid w:val="00571FD2"/>
    <w:rsid w:val="0057208C"/>
    <w:rsid w:val="00572109"/>
    <w:rsid w:val="005727B3"/>
    <w:rsid w:val="0057281E"/>
    <w:rsid w:val="005736E3"/>
    <w:rsid w:val="005737F4"/>
    <w:rsid w:val="0057392E"/>
    <w:rsid w:val="00573C12"/>
    <w:rsid w:val="0057429D"/>
    <w:rsid w:val="0057519B"/>
    <w:rsid w:val="005757D9"/>
    <w:rsid w:val="00575A2E"/>
    <w:rsid w:val="00575C9E"/>
    <w:rsid w:val="00575FCA"/>
    <w:rsid w:val="00575FCB"/>
    <w:rsid w:val="005763F3"/>
    <w:rsid w:val="00576454"/>
    <w:rsid w:val="00576827"/>
    <w:rsid w:val="005768E8"/>
    <w:rsid w:val="0057760E"/>
    <w:rsid w:val="00577D8E"/>
    <w:rsid w:val="00577E34"/>
    <w:rsid w:val="0058000D"/>
    <w:rsid w:val="005800D0"/>
    <w:rsid w:val="0058023C"/>
    <w:rsid w:val="00580561"/>
    <w:rsid w:val="005806AA"/>
    <w:rsid w:val="005808A1"/>
    <w:rsid w:val="005809D5"/>
    <w:rsid w:val="00580F65"/>
    <w:rsid w:val="005814B0"/>
    <w:rsid w:val="00582083"/>
    <w:rsid w:val="005822D2"/>
    <w:rsid w:val="005824E7"/>
    <w:rsid w:val="0058255D"/>
    <w:rsid w:val="0058265F"/>
    <w:rsid w:val="005829B9"/>
    <w:rsid w:val="00582A25"/>
    <w:rsid w:val="00582F5D"/>
    <w:rsid w:val="00583793"/>
    <w:rsid w:val="005837ED"/>
    <w:rsid w:val="005839DB"/>
    <w:rsid w:val="00583C9C"/>
    <w:rsid w:val="00583E88"/>
    <w:rsid w:val="00583FD2"/>
    <w:rsid w:val="005842B5"/>
    <w:rsid w:val="005842F7"/>
    <w:rsid w:val="00584887"/>
    <w:rsid w:val="005854F7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FD3"/>
    <w:rsid w:val="0059024A"/>
    <w:rsid w:val="00590411"/>
    <w:rsid w:val="005907F3"/>
    <w:rsid w:val="00590B19"/>
    <w:rsid w:val="00590B63"/>
    <w:rsid w:val="00590BD7"/>
    <w:rsid w:val="00590E99"/>
    <w:rsid w:val="00590EF6"/>
    <w:rsid w:val="005910EF"/>
    <w:rsid w:val="00591277"/>
    <w:rsid w:val="00591359"/>
    <w:rsid w:val="00591C54"/>
    <w:rsid w:val="00591C95"/>
    <w:rsid w:val="00591D37"/>
    <w:rsid w:val="00592529"/>
    <w:rsid w:val="005925D9"/>
    <w:rsid w:val="005926B1"/>
    <w:rsid w:val="00592ACB"/>
    <w:rsid w:val="00592BAC"/>
    <w:rsid w:val="005934AA"/>
    <w:rsid w:val="00593BE4"/>
    <w:rsid w:val="00593C31"/>
    <w:rsid w:val="00593CD4"/>
    <w:rsid w:val="005940FE"/>
    <w:rsid w:val="00594357"/>
    <w:rsid w:val="00594787"/>
    <w:rsid w:val="00594968"/>
    <w:rsid w:val="00594ACC"/>
    <w:rsid w:val="00594FFE"/>
    <w:rsid w:val="005951C8"/>
    <w:rsid w:val="00595576"/>
    <w:rsid w:val="00595726"/>
    <w:rsid w:val="005965AE"/>
    <w:rsid w:val="005966BD"/>
    <w:rsid w:val="0059682A"/>
    <w:rsid w:val="00596D98"/>
    <w:rsid w:val="00597206"/>
    <w:rsid w:val="00597486"/>
    <w:rsid w:val="005978E5"/>
    <w:rsid w:val="00597B6B"/>
    <w:rsid w:val="005A02B2"/>
    <w:rsid w:val="005A0673"/>
    <w:rsid w:val="005A08D0"/>
    <w:rsid w:val="005A0CE1"/>
    <w:rsid w:val="005A0DA5"/>
    <w:rsid w:val="005A1126"/>
    <w:rsid w:val="005A1608"/>
    <w:rsid w:val="005A1902"/>
    <w:rsid w:val="005A1CE2"/>
    <w:rsid w:val="005A1CF8"/>
    <w:rsid w:val="005A2250"/>
    <w:rsid w:val="005A267D"/>
    <w:rsid w:val="005A2AF9"/>
    <w:rsid w:val="005A2C43"/>
    <w:rsid w:val="005A2D56"/>
    <w:rsid w:val="005A31B8"/>
    <w:rsid w:val="005A3823"/>
    <w:rsid w:val="005A398F"/>
    <w:rsid w:val="005A3AAA"/>
    <w:rsid w:val="005A3C85"/>
    <w:rsid w:val="005A3EDF"/>
    <w:rsid w:val="005A3EEB"/>
    <w:rsid w:val="005A413E"/>
    <w:rsid w:val="005A4385"/>
    <w:rsid w:val="005A4391"/>
    <w:rsid w:val="005A4A4A"/>
    <w:rsid w:val="005A4B0A"/>
    <w:rsid w:val="005A50B0"/>
    <w:rsid w:val="005A560E"/>
    <w:rsid w:val="005A5E5A"/>
    <w:rsid w:val="005A6934"/>
    <w:rsid w:val="005A6DFD"/>
    <w:rsid w:val="005A6E74"/>
    <w:rsid w:val="005A71C2"/>
    <w:rsid w:val="005A72C6"/>
    <w:rsid w:val="005A7BC7"/>
    <w:rsid w:val="005B0006"/>
    <w:rsid w:val="005B011E"/>
    <w:rsid w:val="005B0399"/>
    <w:rsid w:val="005B08F4"/>
    <w:rsid w:val="005B0AAA"/>
    <w:rsid w:val="005B0D62"/>
    <w:rsid w:val="005B1238"/>
    <w:rsid w:val="005B1415"/>
    <w:rsid w:val="005B157F"/>
    <w:rsid w:val="005B177F"/>
    <w:rsid w:val="005B17E1"/>
    <w:rsid w:val="005B194B"/>
    <w:rsid w:val="005B1E0F"/>
    <w:rsid w:val="005B20DE"/>
    <w:rsid w:val="005B26DA"/>
    <w:rsid w:val="005B2767"/>
    <w:rsid w:val="005B27A5"/>
    <w:rsid w:val="005B2C39"/>
    <w:rsid w:val="005B2C3F"/>
    <w:rsid w:val="005B2D59"/>
    <w:rsid w:val="005B3279"/>
    <w:rsid w:val="005B3360"/>
    <w:rsid w:val="005B33BB"/>
    <w:rsid w:val="005B37B0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70E"/>
    <w:rsid w:val="005B57BD"/>
    <w:rsid w:val="005B5CBC"/>
    <w:rsid w:val="005B60A8"/>
    <w:rsid w:val="005B677B"/>
    <w:rsid w:val="005B685E"/>
    <w:rsid w:val="005B69B4"/>
    <w:rsid w:val="005B6B7B"/>
    <w:rsid w:val="005B6BBC"/>
    <w:rsid w:val="005B6C60"/>
    <w:rsid w:val="005B728C"/>
    <w:rsid w:val="005C092F"/>
    <w:rsid w:val="005C0CD0"/>
    <w:rsid w:val="005C104E"/>
    <w:rsid w:val="005C19CD"/>
    <w:rsid w:val="005C20D0"/>
    <w:rsid w:val="005C215A"/>
    <w:rsid w:val="005C21AE"/>
    <w:rsid w:val="005C256D"/>
    <w:rsid w:val="005C26FB"/>
    <w:rsid w:val="005C293A"/>
    <w:rsid w:val="005C2B21"/>
    <w:rsid w:val="005C2D37"/>
    <w:rsid w:val="005C2DCB"/>
    <w:rsid w:val="005C2F20"/>
    <w:rsid w:val="005C31B6"/>
    <w:rsid w:val="005C3577"/>
    <w:rsid w:val="005C3C78"/>
    <w:rsid w:val="005C3E63"/>
    <w:rsid w:val="005C4672"/>
    <w:rsid w:val="005C4696"/>
    <w:rsid w:val="005C471F"/>
    <w:rsid w:val="005C4EAC"/>
    <w:rsid w:val="005C51CD"/>
    <w:rsid w:val="005C5BF2"/>
    <w:rsid w:val="005C5EF4"/>
    <w:rsid w:val="005C69A9"/>
    <w:rsid w:val="005C6AC1"/>
    <w:rsid w:val="005C6C7E"/>
    <w:rsid w:val="005C71DC"/>
    <w:rsid w:val="005C73FE"/>
    <w:rsid w:val="005C7AF2"/>
    <w:rsid w:val="005C7D60"/>
    <w:rsid w:val="005D0611"/>
    <w:rsid w:val="005D0888"/>
    <w:rsid w:val="005D0CF9"/>
    <w:rsid w:val="005D0E39"/>
    <w:rsid w:val="005D1085"/>
    <w:rsid w:val="005D14F1"/>
    <w:rsid w:val="005D154E"/>
    <w:rsid w:val="005D195B"/>
    <w:rsid w:val="005D199A"/>
    <w:rsid w:val="005D1EBA"/>
    <w:rsid w:val="005D1EEF"/>
    <w:rsid w:val="005D227B"/>
    <w:rsid w:val="005D26EB"/>
    <w:rsid w:val="005D2A36"/>
    <w:rsid w:val="005D2B66"/>
    <w:rsid w:val="005D2CBA"/>
    <w:rsid w:val="005D3671"/>
    <w:rsid w:val="005D3689"/>
    <w:rsid w:val="005D37EF"/>
    <w:rsid w:val="005D3B0F"/>
    <w:rsid w:val="005D3B2D"/>
    <w:rsid w:val="005D3E25"/>
    <w:rsid w:val="005D418C"/>
    <w:rsid w:val="005D4AE2"/>
    <w:rsid w:val="005D55EA"/>
    <w:rsid w:val="005D5638"/>
    <w:rsid w:val="005D600C"/>
    <w:rsid w:val="005D6124"/>
    <w:rsid w:val="005D61A8"/>
    <w:rsid w:val="005D6D67"/>
    <w:rsid w:val="005D7160"/>
    <w:rsid w:val="005E00FB"/>
    <w:rsid w:val="005E041F"/>
    <w:rsid w:val="005E0554"/>
    <w:rsid w:val="005E0833"/>
    <w:rsid w:val="005E09B2"/>
    <w:rsid w:val="005E0C55"/>
    <w:rsid w:val="005E0E04"/>
    <w:rsid w:val="005E0E54"/>
    <w:rsid w:val="005E0F08"/>
    <w:rsid w:val="005E105A"/>
    <w:rsid w:val="005E141A"/>
    <w:rsid w:val="005E156B"/>
    <w:rsid w:val="005E16D6"/>
    <w:rsid w:val="005E2438"/>
    <w:rsid w:val="005E2854"/>
    <w:rsid w:val="005E2F87"/>
    <w:rsid w:val="005E3471"/>
    <w:rsid w:val="005E3B7B"/>
    <w:rsid w:val="005E45C7"/>
    <w:rsid w:val="005E47B1"/>
    <w:rsid w:val="005E4ADB"/>
    <w:rsid w:val="005E4F37"/>
    <w:rsid w:val="005E51E0"/>
    <w:rsid w:val="005E52A6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690"/>
    <w:rsid w:val="005E78E4"/>
    <w:rsid w:val="005E7C1D"/>
    <w:rsid w:val="005F014A"/>
    <w:rsid w:val="005F025E"/>
    <w:rsid w:val="005F0D0D"/>
    <w:rsid w:val="005F0EBD"/>
    <w:rsid w:val="005F1452"/>
    <w:rsid w:val="005F1609"/>
    <w:rsid w:val="005F287D"/>
    <w:rsid w:val="005F2937"/>
    <w:rsid w:val="005F32FA"/>
    <w:rsid w:val="005F398C"/>
    <w:rsid w:val="005F3AFE"/>
    <w:rsid w:val="005F3CF7"/>
    <w:rsid w:val="005F3F11"/>
    <w:rsid w:val="005F42ED"/>
    <w:rsid w:val="005F433C"/>
    <w:rsid w:val="005F46F8"/>
    <w:rsid w:val="005F4E8D"/>
    <w:rsid w:val="005F4ED1"/>
    <w:rsid w:val="005F4EF5"/>
    <w:rsid w:val="005F51EB"/>
    <w:rsid w:val="005F5906"/>
    <w:rsid w:val="005F5939"/>
    <w:rsid w:val="005F6554"/>
    <w:rsid w:val="005F67D0"/>
    <w:rsid w:val="005F6DC9"/>
    <w:rsid w:val="005F7015"/>
    <w:rsid w:val="005F7391"/>
    <w:rsid w:val="005F7ACF"/>
    <w:rsid w:val="005F7C6A"/>
    <w:rsid w:val="005F7E02"/>
    <w:rsid w:val="00600225"/>
    <w:rsid w:val="00600340"/>
    <w:rsid w:val="006004F8"/>
    <w:rsid w:val="0060080F"/>
    <w:rsid w:val="00600D25"/>
    <w:rsid w:val="00600E00"/>
    <w:rsid w:val="00600E67"/>
    <w:rsid w:val="00601241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2AA"/>
    <w:rsid w:val="00605548"/>
    <w:rsid w:val="00605661"/>
    <w:rsid w:val="006058E4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24A"/>
    <w:rsid w:val="006118DB"/>
    <w:rsid w:val="006124D3"/>
    <w:rsid w:val="0061276A"/>
    <w:rsid w:val="00612AFD"/>
    <w:rsid w:val="00612B49"/>
    <w:rsid w:val="006130B5"/>
    <w:rsid w:val="006134D9"/>
    <w:rsid w:val="00613A2C"/>
    <w:rsid w:val="00613B7E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01"/>
    <w:rsid w:val="00616825"/>
    <w:rsid w:val="00617073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40CD"/>
    <w:rsid w:val="006241DD"/>
    <w:rsid w:val="0062461F"/>
    <w:rsid w:val="00624A66"/>
    <w:rsid w:val="00624EA0"/>
    <w:rsid w:val="006251D9"/>
    <w:rsid w:val="0062524B"/>
    <w:rsid w:val="00625AC4"/>
    <w:rsid w:val="00625B54"/>
    <w:rsid w:val="00626BD8"/>
    <w:rsid w:val="00626EAF"/>
    <w:rsid w:val="00627427"/>
    <w:rsid w:val="006279D4"/>
    <w:rsid w:val="0063017E"/>
    <w:rsid w:val="006309FF"/>
    <w:rsid w:val="00630EC2"/>
    <w:rsid w:val="006311D5"/>
    <w:rsid w:val="00631733"/>
    <w:rsid w:val="00631A2F"/>
    <w:rsid w:val="00631B3C"/>
    <w:rsid w:val="00631CD6"/>
    <w:rsid w:val="00631D6D"/>
    <w:rsid w:val="006321F6"/>
    <w:rsid w:val="006322F2"/>
    <w:rsid w:val="00632AB4"/>
    <w:rsid w:val="00632F81"/>
    <w:rsid w:val="00633038"/>
    <w:rsid w:val="0063350E"/>
    <w:rsid w:val="006335C5"/>
    <w:rsid w:val="0063369B"/>
    <w:rsid w:val="00633D03"/>
    <w:rsid w:val="00633E46"/>
    <w:rsid w:val="00634CDB"/>
    <w:rsid w:val="00635432"/>
    <w:rsid w:val="006357DE"/>
    <w:rsid w:val="00635ACB"/>
    <w:rsid w:val="00635C25"/>
    <w:rsid w:val="00636064"/>
    <w:rsid w:val="006369EB"/>
    <w:rsid w:val="00636A56"/>
    <w:rsid w:val="00637039"/>
    <w:rsid w:val="006376FA"/>
    <w:rsid w:val="006378EB"/>
    <w:rsid w:val="006379E8"/>
    <w:rsid w:val="00637B57"/>
    <w:rsid w:val="00640942"/>
    <w:rsid w:val="00640D7E"/>
    <w:rsid w:val="00641232"/>
    <w:rsid w:val="006413AA"/>
    <w:rsid w:val="006417D6"/>
    <w:rsid w:val="00641AE3"/>
    <w:rsid w:val="00641D33"/>
    <w:rsid w:val="00641F61"/>
    <w:rsid w:val="00642299"/>
    <w:rsid w:val="0064242B"/>
    <w:rsid w:val="00642691"/>
    <w:rsid w:val="0064272A"/>
    <w:rsid w:val="0064295C"/>
    <w:rsid w:val="00642A1F"/>
    <w:rsid w:val="00642B71"/>
    <w:rsid w:val="00643332"/>
    <w:rsid w:val="00643A27"/>
    <w:rsid w:val="00643B49"/>
    <w:rsid w:val="00643D9B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435"/>
    <w:rsid w:val="0065047B"/>
    <w:rsid w:val="0065082A"/>
    <w:rsid w:val="00650B47"/>
    <w:rsid w:val="00650DD3"/>
    <w:rsid w:val="006511E3"/>
    <w:rsid w:val="00651879"/>
    <w:rsid w:val="00651A35"/>
    <w:rsid w:val="00651AAC"/>
    <w:rsid w:val="00651B51"/>
    <w:rsid w:val="00651E92"/>
    <w:rsid w:val="006520CC"/>
    <w:rsid w:val="006525A7"/>
    <w:rsid w:val="00652ADF"/>
    <w:rsid w:val="00652FE8"/>
    <w:rsid w:val="0065363F"/>
    <w:rsid w:val="00653785"/>
    <w:rsid w:val="00653997"/>
    <w:rsid w:val="00653B1B"/>
    <w:rsid w:val="00654238"/>
    <w:rsid w:val="0065459B"/>
    <w:rsid w:val="00654652"/>
    <w:rsid w:val="00654E6D"/>
    <w:rsid w:val="00654E8D"/>
    <w:rsid w:val="0065505C"/>
    <w:rsid w:val="00655731"/>
    <w:rsid w:val="00655C50"/>
    <w:rsid w:val="00655CA2"/>
    <w:rsid w:val="00655D38"/>
    <w:rsid w:val="00655FEE"/>
    <w:rsid w:val="006564EA"/>
    <w:rsid w:val="00656BE2"/>
    <w:rsid w:val="00656C13"/>
    <w:rsid w:val="00656C96"/>
    <w:rsid w:val="0065703D"/>
    <w:rsid w:val="0065707C"/>
    <w:rsid w:val="006574E8"/>
    <w:rsid w:val="00657982"/>
    <w:rsid w:val="006579D9"/>
    <w:rsid w:val="00660E23"/>
    <w:rsid w:val="006617F4"/>
    <w:rsid w:val="00661BD4"/>
    <w:rsid w:val="006628B4"/>
    <w:rsid w:val="00663110"/>
    <w:rsid w:val="006631D6"/>
    <w:rsid w:val="00663518"/>
    <w:rsid w:val="006635D9"/>
    <w:rsid w:val="0066425B"/>
    <w:rsid w:val="006643E8"/>
    <w:rsid w:val="0066487C"/>
    <w:rsid w:val="00664999"/>
    <w:rsid w:val="00664CF7"/>
    <w:rsid w:val="0066508E"/>
    <w:rsid w:val="006650A5"/>
    <w:rsid w:val="00665452"/>
    <w:rsid w:val="00665885"/>
    <w:rsid w:val="00665C48"/>
    <w:rsid w:val="00665DE4"/>
    <w:rsid w:val="0066614C"/>
    <w:rsid w:val="00666277"/>
    <w:rsid w:val="006665F2"/>
    <w:rsid w:val="0066683C"/>
    <w:rsid w:val="0066692C"/>
    <w:rsid w:val="00666BDD"/>
    <w:rsid w:val="00666D6B"/>
    <w:rsid w:val="006670D4"/>
    <w:rsid w:val="0066712C"/>
    <w:rsid w:val="00667639"/>
    <w:rsid w:val="006676D6"/>
    <w:rsid w:val="006677BA"/>
    <w:rsid w:val="00667BBC"/>
    <w:rsid w:val="00667D3D"/>
    <w:rsid w:val="00670112"/>
    <w:rsid w:val="0067023B"/>
    <w:rsid w:val="006702C5"/>
    <w:rsid w:val="006703D6"/>
    <w:rsid w:val="006704E3"/>
    <w:rsid w:val="00671066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7CC"/>
    <w:rsid w:val="00674A8D"/>
    <w:rsid w:val="00674CB9"/>
    <w:rsid w:val="00674D9B"/>
    <w:rsid w:val="00675231"/>
    <w:rsid w:val="00675938"/>
    <w:rsid w:val="00675AF5"/>
    <w:rsid w:val="006760AF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565"/>
    <w:rsid w:val="0068273C"/>
    <w:rsid w:val="00682813"/>
    <w:rsid w:val="006828EB"/>
    <w:rsid w:val="00683102"/>
    <w:rsid w:val="006834A4"/>
    <w:rsid w:val="00683C12"/>
    <w:rsid w:val="00683C1C"/>
    <w:rsid w:val="00683CAB"/>
    <w:rsid w:val="00683FDC"/>
    <w:rsid w:val="0068407B"/>
    <w:rsid w:val="0068438D"/>
    <w:rsid w:val="00684A06"/>
    <w:rsid w:val="00684AD6"/>
    <w:rsid w:val="00684B85"/>
    <w:rsid w:val="00685151"/>
    <w:rsid w:val="0068517A"/>
    <w:rsid w:val="00685193"/>
    <w:rsid w:val="00685444"/>
    <w:rsid w:val="00685665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90061"/>
    <w:rsid w:val="006905F2"/>
    <w:rsid w:val="00690B31"/>
    <w:rsid w:val="00690C9B"/>
    <w:rsid w:val="00690E5B"/>
    <w:rsid w:val="006914A4"/>
    <w:rsid w:val="00691C36"/>
    <w:rsid w:val="00691D0D"/>
    <w:rsid w:val="00691DD8"/>
    <w:rsid w:val="00692172"/>
    <w:rsid w:val="00692538"/>
    <w:rsid w:val="006926DC"/>
    <w:rsid w:val="00692C1E"/>
    <w:rsid w:val="00692C25"/>
    <w:rsid w:val="00692E48"/>
    <w:rsid w:val="00692EEF"/>
    <w:rsid w:val="00692F8B"/>
    <w:rsid w:val="00693254"/>
    <w:rsid w:val="006937AD"/>
    <w:rsid w:val="00693893"/>
    <w:rsid w:val="00693F16"/>
    <w:rsid w:val="00694453"/>
    <w:rsid w:val="00694559"/>
    <w:rsid w:val="0069458F"/>
    <w:rsid w:val="00694E19"/>
    <w:rsid w:val="00694FFF"/>
    <w:rsid w:val="00695116"/>
    <w:rsid w:val="006957BC"/>
    <w:rsid w:val="0069584D"/>
    <w:rsid w:val="0069597D"/>
    <w:rsid w:val="00695CD6"/>
    <w:rsid w:val="00696F64"/>
    <w:rsid w:val="006971F5"/>
    <w:rsid w:val="00697306"/>
    <w:rsid w:val="006979DD"/>
    <w:rsid w:val="00697F3B"/>
    <w:rsid w:val="006A004A"/>
    <w:rsid w:val="006A0310"/>
    <w:rsid w:val="006A04EE"/>
    <w:rsid w:val="006A0CAC"/>
    <w:rsid w:val="006A1756"/>
    <w:rsid w:val="006A190B"/>
    <w:rsid w:val="006A1EF1"/>
    <w:rsid w:val="006A26A6"/>
    <w:rsid w:val="006A27EE"/>
    <w:rsid w:val="006A2B0F"/>
    <w:rsid w:val="006A2CA6"/>
    <w:rsid w:val="006A2E16"/>
    <w:rsid w:val="006A2EC4"/>
    <w:rsid w:val="006A34AD"/>
    <w:rsid w:val="006A44E3"/>
    <w:rsid w:val="006A492B"/>
    <w:rsid w:val="006A4F43"/>
    <w:rsid w:val="006A57F4"/>
    <w:rsid w:val="006A5A1E"/>
    <w:rsid w:val="006A5F23"/>
    <w:rsid w:val="006A60EE"/>
    <w:rsid w:val="006A60F3"/>
    <w:rsid w:val="006A6569"/>
    <w:rsid w:val="006A74F6"/>
    <w:rsid w:val="006A7905"/>
    <w:rsid w:val="006B00D1"/>
    <w:rsid w:val="006B05F3"/>
    <w:rsid w:val="006B061A"/>
    <w:rsid w:val="006B0991"/>
    <w:rsid w:val="006B09B5"/>
    <w:rsid w:val="006B1C22"/>
    <w:rsid w:val="006B1F86"/>
    <w:rsid w:val="006B2043"/>
    <w:rsid w:val="006B24B6"/>
    <w:rsid w:val="006B2B83"/>
    <w:rsid w:val="006B2BC6"/>
    <w:rsid w:val="006B2C29"/>
    <w:rsid w:val="006B3239"/>
    <w:rsid w:val="006B3316"/>
    <w:rsid w:val="006B338D"/>
    <w:rsid w:val="006B33E9"/>
    <w:rsid w:val="006B4007"/>
    <w:rsid w:val="006B400F"/>
    <w:rsid w:val="006B42A7"/>
    <w:rsid w:val="006B4599"/>
    <w:rsid w:val="006B4653"/>
    <w:rsid w:val="006B48DE"/>
    <w:rsid w:val="006B4BED"/>
    <w:rsid w:val="006B4EC0"/>
    <w:rsid w:val="006B5BA3"/>
    <w:rsid w:val="006B5BFA"/>
    <w:rsid w:val="006B5EFA"/>
    <w:rsid w:val="006B5F62"/>
    <w:rsid w:val="006B6388"/>
    <w:rsid w:val="006B6399"/>
    <w:rsid w:val="006B64C8"/>
    <w:rsid w:val="006B6726"/>
    <w:rsid w:val="006B68D8"/>
    <w:rsid w:val="006B6903"/>
    <w:rsid w:val="006B690A"/>
    <w:rsid w:val="006B6F13"/>
    <w:rsid w:val="006B725B"/>
    <w:rsid w:val="006B7303"/>
    <w:rsid w:val="006B757B"/>
    <w:rsid w:val="006B7D2B"/>
    <w:rsid w:val="006B7F01"/>
    <w:rsid w:val="006C0122"/>
    <w:rsid w:val="006C0B36"/>
    <w:rsid w:val="006C0E98"/>
    <w:rsid w:val="006C1258"/>
    <w:rsid w:val="006C1600"/>
    <w:rsid w:val="006C169B"/>
    <w:rsid w:val="006C1BC0"/>
    <w:rsid w:val="006C1D6D"/>
    <w:rsid w:val="006C22A1"/>
    <w:rsid w:val="006C22AC"/>
    <w:rsid w:val="006C24D9"/>
    <w:rsid w:val="006C263F"/>
    <w:rsid w:val="006C26C8"/>
    <w:rsid w:val="006C3212"/>
    <w:rsid w:val="006C34D2"/>
    <w:rsid w:val="006C38B0"/>
    <w:rsid w:val="006C39CE"/>
    <w:rsid w:val="006C43B4"/>
    <w:rsid w:val="006C45DD"/>
    <w:rsid w:val="006C47A7"/>
    <w:rsid w:val="006C481D"/>
    <w:rsid w:val="006C4C01"/>
    <w:rsid w:val="006C5B64"/>
    <w:rsid w:val="006C5C9C"/>
    <w:rsid w:val="006C640D"/>
    <w:rsid w:val="006C6A92"/>
    <w:rsid w:val="006C6F04"/>
    <w:rsid w:val="006C6F4D"/>
    <w:rsid w:val="006C70DB"/>
    <w:rsid w:val="006C7190"/>
    <w:rsid w:val="006C7412"/>
    <w:rsid w:val="006C78B0"/>
    <w:rsid w:val="006C78E3"/>
    <w:rsid w:val="006C7908"/>
    <w:rsid w:val="006C7F6A"/>
    <w:rsid w:val="006D00FB"/>
    <w:rsid w:val="006D02F1"/>
    <w:rsid w:val="006D08D3"/>
    <w:rsid w:val="006D0F88"/>
    <w:rsid w:val="006D10CE"/>
    <w:rsid w:val="006D127F"/>
    <w:rsid w:val="006D130A"/>
    <w:rsid w:val="006D1530"/>
    <w:rsid w:val="006D1CDD"/>
    <w:rsid w:val="006D1DB0"/>
    <w:rsid w:val="006D2177"/>
    <w:rsid w:val="006D2547"/>
    <w:rsid w:val="006D25B3"/>
    <w:rsid w:val="006D32E9"/>
    <w:rsid w:val="006D3422"/>
    <w:rsid w:val="006D3859"/>
    <w:rsid w:val="006D39C5"/>
    <w:rsid w:val="006D39E4"/>
    <w:rsid w:val="006D3BCD"/>
    <w:rsid w:val="006D4292"/>
    <w:rsid w:val="006D44F9"/>
    <w:rsid w:val="006D454E"/>
    <w:rsid w:val="006D4A92"/>
    <w:rsid w:val="006D4D6D"/>
    <w:rsid w:val="006D5431"/>
    <w:rsid w:val="006D54CD"/>
    <w:rsid w:val="006D5C6B"/>
    <w:rsid w:val="006D61A9"/>
    <w:rsid w:val="006D669C"/>
    <w:rsid w:val="006D6B9D"/>
    <w:rsid w:val="006D6F33"/>
    <w:rsid w:val="006D70F7"/>
    <w:rsid w:val="006D710C"/>
    <w:rsid w:val="006D7262"/>
    <w:rsid w:val="006D7410"/>
    <w:rsid w:val="006D782B"/>
    <w:rsid w:val="006E050E"/>
    <w:rsid w:val="006E05F3"/>
    <w:rsid w:val="006E0724"/>
    <w:rsid w:val="006E0869"/>
    <w:rsid w:val="006E18D9"/>
    <w:rsid w:val="006E18EE"/>
    <w:rsid w:val="006E1D23"/>
    <w:rsid w:val="006E32F2"/>
    <w:rsid w:val="006E3367"/>
    <w:rsid w:val="006E391D"/>
    <w:rsid w:val="006E413B"/>
    <w:rsid w:val="006E47E2"/>
    <w:rsid w:val="006E499D"/>
    <w:rsid w:val="006E5264"/>
    <w:rsid w:val="006E5346"/>
    <w:rsid w:val="006E54DE"/>
    <w:rsid w:val="006E5A61"/>
    <w:rsid w:val="006E5B46"/>
    <w:rsid w:val="006E5C1F"/>
    <w:rsid w:val="006E6306"/>
    <w:rsid w:val="006E67F9"/>
    <w:rsid w:val="006E692D"/>
    <w:rsid w:val="006E6969"/>
    <w:rsid w:val="006E6B52"/>
    <w:rsid w:val="006E6F8A"/>
    <w:rsid w:val="006E7694"/>
    <w:rsid w:val="006F0542"/>
    <w:rsid w:val="006F0595"/>
    <w:rsid w:val="006F065B"/>
    <w:rsid w:val="006F1CB6"/>
    <w:rsid w:val="006F1FBB"/>
    <w:rsid w:val="006F24A7"/>
    <w:rsid w:val="006F2650"/>
    <w:rsid w:val="006F2BB5"/>
    <w:rsid w:val="006F2D2E"/>
    <w:rsid w:val="006F30B0"/>
    <w:rsid w:val="006F30EA"/>
    <w:rsid w:val="006F360E"/>
    <w:rsid w:val="006F3745"/>
    <w:rsid w:val="006F389F"/>
    <w:rsid w:val="006F3A1E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81"/>
    <w:rsid w:val="006F66F2"/>
    <w:rsid w:val="006F67CA"/>
    <w:rsid w:val="006F6885"/>
    <w:rsid w:val="006F6915"/>
    <w:rsid w:val="006F6958"/>
    <w:rsid w:val="006F7322"/>
    <w:rsid w:val="006F76EA"/>
    <w:rsid w:val="006F7773"/>
    <w:rsid w:val="006F7B62"/>
    <w:rsid w:val="006F7C1A"/>
    <w:rsid w:val="006F7F30"/>
    <w:rsid w:val="00700161"/>
    <w:rsid w:val="007004BB"/>
    <w:rsid w:val="00701502"/>
    <w:rsid w:val="00701688"/>
    <w:rsid w:val="00702499"/>
    <w:rsid w:val="007024E1"/>
    <w:rsid w:val="0070328B"/>
    <w:rsid w:val="00703702"/>
    <w:rsid w:val="0070374B"/>
    <w:rsid w:val="00703AED"/>
    <w:rsid w:val="007040F1"/>
    <w:rsid w:val="00704128"/>
    <w:rsid w:val="00704C50"/>
    <w:rsid w:val="00704E7A"/>
    <w:rsid w:val="00705155"/>
    <w:rsid w:val="007052CB"/>
    <w:rsid w:val="00705386"/>
    <w:rsid w:val="00706251"/>
    <w:rsid w:val="00706608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700"/>
    <w:rsid w:val="00711BB6"/>
    <w:rsid w:val="00711BEA"/>
    <w:rsid w:val="00711E3B"/>
    <w:rsid w:val="007120B7"/>
    <w:rsid w:val="007120EF"/>
    <w:rsid w:val="00712166"/>
    <w:rsid w:val="00712387"/>
    <w:rsid w:val="00712ACC"/>
    <w:rsid w:val="00713034"/>
    <w:rsid w:val="00713773"/>
    <w:rsid w:val="0071377A"/>
    <w:rsid w:val="007142C7"/>
    <w:rsid w:val="007144DB"/>
    <w:rsid w:val="00714C6C"/>
    <w:rsid w:val="007151AA"/>
    <w:rsid w:val="00715574"/>
    <w:rsid w:val="007156CC"/>
    <w:rsid w:val="0071594E"/>
    <w:rsid w:val="007159AD"/>
    <w:rsid w:val="00715F79"/>
    <w:rsid w:val="00716486"/>
    <w:rsid w:val="007167DB"/>
    <w:rsid w:val="00716DBC"/>
    <w:rsid w:val="00716EC2"/>
    <w:rsid w:val="00716FC3"/>
    <w:rsid w:val="00717073"/>
    <w:rsid w:val="007173A4"/>
    <w:rsid w:val="0071756E"/>
    <w:rsid w:val="007175D3"/>
    <w:rsid w:val="00717862"/>
    <w:rsid w:val="00717977"/>
    <w:rsid w:val="00717FD2"/>
    <w:rsid w:val="007200EF"/>
    <w:rsid w:val="007207F8"/>
    <w:rsid w:val="007208E4"/>
    <w:rsid w:val="00720A03"/>
    <w:rsid w:val="00720B51"/>
    <w:rsid w:val="00720E01"/>
    <w:rsid w:val="007210E7"/>
    <w:rsid w:val="007211D3"/>
    <w:rsid w:val="00721345"/>
    <w:rsid w:val="0072190D"/>
    <w:rsid w:val="00721DE5"/>
    <w:rsid w:val="00721FAE"/>
    <w:rsid w:val="00722268"/>
    <w:rsid w:val="00722DA1"/>
    <w:rsid w:val="00722EE4"/>
    <w:rsid w:val="007233E1"/>
    <w:rsid w:val="007235CE"/>
    <w:rsid w:val="007236D3"/>
    <w:rsid w:val="0072494D"/>
    <w:rsid w:val="00724CE0"/>
    <w:rsid w:val="00724E68"/>
    <w:rsid w:val="00724EE0"/>
    <w:rsid w:val="00725902"/>
    <w:rsid w:val="00725937"/>
    <w:rsid w:val="007259EC"/>
    <w:rsid w:val="00725C91"/>
    <w:rsid w:val="00726159"/>
    <w:rsid w:val="00726335"/>
    <w:rsid w:val="0072680A"/>
    <w:rsid w:val="007269AA"/>
    <w:rsid w:val="00726F0E"/>
    <w:rsid w:val="0073037F"/>
    <w:rsid w:val="007303F8"/>
    <w:rsid w:val="0073045A"/>
    <w:rsid w:val="007305BB"/>
    <w:rsid w:val="00730D14"/>
    <w:rsid w:val="00731339"/>
    <w:rsid w:val="007318B4"/>
    <w:rsid w:val="00731D02"/>
    <w:rsid w:val="00731D37"/>
    <w:rsid w:val="00731D53"/>
    <w:rsid w:val="007326BF"/>
    <w:rsid w:val="00732CEA"/>
    <w:rsid w:val="0073319D"/>
    <w:rsid w:val="00733C5E"/>
    <w:rsid w:val="0073436F"/>
    <w:rsid w:val="00734A3B"/>
    <w:rsid w:val="0073534B"/>
    <w:rsid w:val="00735875"/>
    <w:rsid w:val="007359AD"/>
    <w:rsid w:val="00735B12"/>
    <w:rsid w:val="00735B4B"/>
    <w:rsid w:val="007360FD"/>
    <w:rsid w:val="00736501"/>
    <w:rsid w:val="00736571"/>
    <w:rsid w:val="00737150"/>
    <w:rsid w:val="00737165"/>
    <w:rsid w:val="007371CF"/>
    <w:rsid w:val="00737788"/>
    <w:rsid w:val="007378DA"/>
    <w:rsid w:val="00737E1B"/>
    <w:rsid w:val="007400E6"/>
    <w:rsid w:val="00740477"/>
    <w:rsid w:val="0074050E"/>
    <w:rsid w:val="007406CC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75F"/>
    <w:rsid w:val="007439D4"/>
    <w:rsid w:val="00743ADE"/>
    <w:rsid w:val="00743E7F"/>
    <w:rsid w:val="00743F08"/>
    <w:rsid w:val="00743FB7"/>
    <w:rsid w:val="0074401C"/>
    <w:rsid w:val="00744046"/>
    <w:rsid w:val="007450B6"/>
    <w:rsid w:val="00745469"/>
    <w:rsid w:val="0074562B"/>
    <w:rsid w:val="00745A46"/>
    <w:rsid w:val="00745D39"/>
    <w:rsid w:val="00745EF4"/>
    <w:rsid w:val="007463A1"/>
    <w:rsid w:val="00746489"/>
    <w:rsid w:val="007464E0"/>
    <w:rsid w:val="007467B5"/>
    <w:rsid w:val="00746A4C"/>
    <w:rsid w:val="00746F0A"/>
    <w:rsid w:val="007479F6"/>
    <w:rsid w:val="00747C52"/>
    <w:rsid w:val="00747F84"/>
    <w:rsid w:val="007508F2"/>
    <w:rsid w:val="00750F5A"/>
    <w:rsid w:val="0075101F"/>
    <w:rsid w:val="00751687"/>
    <w:rsid w:val="0075190A"/>
    <w:rsid w:val="007520A0"/>
    <w:rsid w:val="00752B50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A3"/>
    <w:rsid w:val="00764588"/>
    <w:rsid w:val="0076466A"/>
    <w:rsid w:val="00764BD9"/>
    <w:rsid w:val="00764F71"/>
    <w:rsid w:val="00765256"/>
    <w:rsid w:val="007652B9"/>
    <w:rsid w:val="0076583F"/>
    <w:rsid w:val="00766739"/>
    <w:rsid w:val="007667A8"/>
    <w:rsid w:val="00766858"/>
    <w:rsid w:val="00767238"/>
    <w:rsid w:val="007675A5"/>
    <w:rsid w:val="00767CA1"/>
    <w:rsid w:val="007700FA"/>
    <w:rsid w:val="00770852"/>
    <w:rsid w:val="007708BB"/>
    <w:rsid w:val="00770C40"/>
    <w:rsid w:val="0077184B"/>
    <w:rsid w:val="00771D55"/>
    <w:rsid w:val="007726DC"/>
    <w:rsid w:val="007734D5"/>
    <w:rsid w:val="007735A6"/>
    <w:rsid w:val="00773C54"/>
    <w:rsid w:val="00773CFF"/>
    <w:rsid w:val="00773D01"/>
    <w:rsid w:val="007746F5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334"/>
    <w:rsid w:val="007804B9"/>
    <w:rsid w:val="0078058A"/>
    <w:rsid w:val="0078058C"/>
    <w:rsid w:val="00780942"/>
    <w:rsid w:val="00780E33"/>
    <w:rsid w:val="00781074"/>
    <w:rsid w:val="0078108B"/>
    <w:rsid w:val="0078155E"/>
    <w:rsid w:val="00781E43"/>
    <w:rsid w:val="00782352"/>
    <w:rsid w:val="0078252A"/>
    <w:rsid w:val="00782817"/>
    <w:rsid w:val="007828BA"/>
    <w:rsid w:val="00782BCA"/>
    <w:rsid w:val="00782C96"/>
    <w:rsid w:val="00782E7D"/>
    <w:rsid w:val="007833AD"/>
    <w:rsid w:val="007834FA"/>
    <w:rsid w:val="0078366A"/>
    <w:rsid w:val="00783670"/>
    <w:rsid w:val="00783B05"/>
    <w:rsid w:val="0078423B"/>
    <w:rsid w:val="007842B9"/>
    <w:rsid w:val="00784403"/>
    <w:rsid w:val="0078529B"/>
    <w:rsid w:val="007852DC"/>
    <w:rsid w:val="007856E5"/>
    <w:rsid w:val="00785958"/>
    <w:rsid w:val="00785D9D"/>
    <w:rsid w:val="007862FD"/>
    <w:rsid w:val="0078674E"/>
    <w:rsid w:val="00786928"/>
    <w:rsid w:val="00786ED3"/>
    <w:rsid w:val="00787088"/>
    <w:rsid w:val="007872DB"/>
    <w:rsid w:val="00787937"/>
    <w:rsid w:val="0079009D"/>
    <w:rsid w:val="0079029E"/>
    <w:rsid w:val="00790630"/>
    <w:rsid w:val="0079068D"/>
    <w:rsid w:val="00790758"/>
    <w:rsid w:val="00790D3D"/>
    <w:rsid w:val="00790DBF"/>
    <w:rsid w:val="00790F55"/>
    <w:rsid w:val="0079107F"/>
    <w:rsid w:val="007913E5"/>
    <w:rsid w:val="007915C9"/>
    <w:rsid w:val="00791751"/>
    <w:rsid w:val="00791B11"/>
    <w:rsid w:val="00791BB5"/>
    <w:rsid w:val="007924B9"/>
    <w:rsid w:val="00792A05"/>
    <w:rsid w:val="00792F48"/>
    <w:rsid w:val="007933E8"/>
    <w:rsid w:val="007935E4"/>
    <w:rsid w:val="00793911"/>
    <w:rsid w:val="0079415A"/>
    <w:rsid w:val="00794694"/>
    <w:rsid w:val="00794BDB"/>
    <w:rsid w:val="00795D4C"/>
    <w:rsid w:val="007965A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1851"/>
    <w:rsid w:val="007A1CC1"/>
    <w:rsid w:val="007A1E5C"/>
    <w:rsid w:val="007A21CB"/>
    <w:rsid w:val="007A237A"/>
    <w:rsid w:val="007A2751"/>
    <w:rsid w:val="007A2D98"/>
    <w:rsid w:val="007A3001"/>
    <w:rsid w:val="007A39DE"/>
    <w:rsid w:val="007A3BD8"/>
    <w:rsid w:val="007A464A"/>
    <w:rsid w:val="007A4765"/>
    <w:rsid w:val="007A497D"/>
    <w:rsid w:val="007A4A90"/>
    <w:rsid w:val="007A4B77"/>
    <w:rsid w:val="007A5BF6"/>
    <w:rsid w:val="007A603D"/>
    <w:rsid w:val="007A637A"/>
    <w:rsid w:val="007A63B1"/>
    <w:rsid w:val="007A63E6"/>
    <w:rsid w:val="007A6495"/>
    <w:rsid w:val="007A67BE"/>
    <w:rsid w:val="007A7363"/>
    <w:rsid w:val="007A73AC"/>
    <w:rsid w:val="007A7A7E"/>
    <w:rsid w:val="007A7B4F"/>
    <w:rsid w:val="007B00DA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BB9"/>
    <w:rsid w:val="007B30AC"/>
    <w:rsid w:val="007B32D4"/>
    <w:rsid w:val="007B3363"/>
    <w:rsid w:val="007B36C3"/>
    <w:rsid w:val="007B3D6F"/>
    <w:rsid w:val="007B3E6D"/>
    <w:rsid w:val="007B432B"/>
    <w:rsid w:val="007B4600"/>
    <w:rsid w:val="007B4792"/>
    <w:rsid w:val="007B483C"/>
    <w:rsid w:val="007B4B0F"/>
    <w:rsid w:val="007B4C41"/>
    <w:rsid w:val="007B5221"/>
    <w:rsid w:val="007B5840"/>
    <w:rsid w:val="007B5EE2"/>
    <w:rsid w:val="007B6258"/>
    <w:rsid w:val="007B6FEA"/>
    <w:rsid w:val="007B7291"/>
    <w:rsid w:val="007B77DC"/>
    <w:rsid w:val="007C03EC"/>
    <w:rsid w:val="007C0452"/>
    <w:rsid w:val="007C0706"/>
    <w:rsid w:val="007C0736"/>
    <w:rsid w:val="007C089C"/>
    <w:rsid w:val="007C0B1B"/>
    <w:rsid w:val="007C0C53"/>
    <w:rsid w:val="007C0D85"/>
    <w:rsid w:val="007C0EF9"/>
    <w:rsid w:val="007C12A2"/>
    <w:rsid w:val="007C1BA7"/>
    <w:rsid w:val="007C2635"/>
    <w:rsid w:val="007C2AB5"/>
    <w:rsid w:val="007C347B"/>
    <w:rsid w:val="007C37A7"/>
    <w:rsid w:val="007C3A69"/>
    <w:rsid w:val="007C3B9A"/>
    <w:rsid w:val="007C3BE6"/>
    <w:rsid w:val="007C3EEB"/>
    <w:rsid w:val="007C4129"/>
    <w:rsid w:val="007C4314"/>
    <w:rsid w:val="007C44D1"/>
    <w:rsid w:val="007C4932"/>
    <w:rsid w:val="007C4C62"/>
    <w:rsid w:val="007C4E62"/>
    <w:rsid w:val="007C536A"/>
    <w:rsid w:val="007C54C5"/>
    <w:rsid w:val="007C5534"/>
    <w:rsid w:val="007C5D0D"/>
    <w:rsid w:val="007C637E"/>
    <w:rsid w:val="007C6736"/>
    <w:rsid w:val="007C6858"/>
    <w:rsid w:val="007C6945"/>
    <w:rsid w:val="007C6DE0"/>
    <w:rsid w:val="007C6F17"/>
    <w:rsid w:val="007C7575"/>
    <w:rsid w:val="007C7D67"/>
    <w:rsid w:val="007D0157"/>
    <w:rsid w:val="007D078F"/>
    <w:rsid w:val="007D1102"/>
    <w:rsid w:val="007D15E6"/>
    <w:rsid w:val="007D1FE8"/>
    <w:rsid w:val="007D2392"/>
    <w:rsid w:val="007D267A"/>
    <w:rsid w:val="007D2B8B"/>
    <w:rsid w:val="007D2EAF"/>
    <w:rsid w:val="007D3BAD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362"/>
    <w:rsid w:val="007D79C8"/>
    <w:rsid w:val="007D7AD5"/>
    <w:rsid w:val="007E0331"/>
    <w:rsid w:val="007E0CC2"/>
    <w:rsid w:val="007E0E94"/>
    <w:rsid w:val="007E0F48"/>
    <w:rsid w:val="007E1153"/>
    <w:rsid w:val="007E2284"/>
    <w:rsid w:val="007E2562"/>
    <w:rsid w:val="007E2E62"/>
    <w:rsid w:val="007E2FD1"/>
    <w:rsid w:val="007E35AA"/>
    <w:rsid w:val="007E3727"/>
    <w:rsid w:val="007E3D30"/>
    <w:rsid w:val="007E3E0B"/>
    <w:rsid w:val="007E41BB"/>
    <w:rsid w:val="007E4232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F4B"/>
    <w:rsid w:val="007E62AF"/>
    <w:rsid w:val="007E6793"/>
    <w:rsid w:val="007E6C84"/>
    <w:rsid w:val="007E7132"/>
    <w:rsid w:val="007E7162"/>
    <w:rsid w:val="007E72BE"/>
    <w:rsid w:val="007E72E5"/>
    <w:rsid w:val="007E73D1"/>
    <w:rsid w:val="007F02BC"/>
    <w:rsid w:val="007F0390"/>
    <w:rsid w:val="007F0536"/>
    <w:rsid w:val="007F087E"/>
    <w:rsid w:val="007F0FE9"/>
    <w:rsid w:val="007F10D9"/>
    <w:rsid w:val="007F19AB"/>
    <w:rsid w:val="007F219E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3CC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056"/>
    <w:rsid w:val="007F73F3"/>
    <w:rsid w:val="007F7549"/>
    <w:rsid w:val="007F7610"/>
    <w:rsid w:val="008001AF"/>
    <w:rsid w:val="008009CB"/>
    <w:rsid w:val="00800F99"/>
    <w:rsid w:val="00801B50"/>
    <w:rsid w:val="00801E90"/>
    <w:rsid w:val="008023D2"/>
    <w:rsid w:val="0080280C"/>
    <w:rsid w:val="00802896"/>
    <w:rsid w:val="008028C4"/>
    <w:rsid w:val="00802D1A"/>
    <w:rsid w:val="0080312A"/>
    <w:rsid w:val="00803507"/>
    <w:rsid w:val="00803B8E"/>
    <w:rsid w:val="00804211"/>
    <w:rsid w:val="00804C6A"/>
    <w:rsid w:val="00804CBD"/>
    <w:rsid w:val="00804D42"/>
    <w:rsid w:val="00804F25"/>
    <w:rsid w:val="0080522B"/>
    <w:rsid w:val="00805302"/>
    <w:rsid w:val="008053F2"/>
    <w:rsid w:val="008055BB"/>
    <w:rsid w:val="0080564D"/>
    <w:rsid w:val="00805EBF"/>
    <w:rsid w:val="00806467"/>
    <w:rsid w:val="00806D3D"/>
    <w:rsid w:val="008070F4"/>
    <w:rsid w:val="00807982"/>
    <w:rsid w:val="00807C38"/>
    <w:rsid w:val="008101AC"/>
    <w:rsid w:val="008102CC"/>
    <w:rsid w:val="008105B9"/>
    <w:rsid w:val="00810A38"/>
    <w:rsid w:val="00811048"/>
    <w:rsid w:val="0081162B"/>
    <w:rsid w:val="00812301"/>
    <w:rsid w:val="0081234F"/>
    <w:rsid w:val="008124C5"/>
    <w:rsid w:val="00812702"/>
    <w:rsid w:val="00812951"/>
    <w:rsid w:val="00813030"/>
    <w:rsid w:val="00813AD5"/>
    <w:rsid w:val="00813D25"/>
    <w:rsid w:val="00814155"/>
    <w:rsid w:val="00814408"/>
    <w:rsid w:val="0081459E"/>
    <w:rsid w:val="00814656"/>
    <w:rsid w:val="00814749"/>
    <w:rsid w:val="00814881"/>
    <w:rsid w:val="008148AF"/>
    <w:rsid w:val="0081492B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FCE"/>
    <w:rsid w:val="008176AD"/>
    <w:rsid w:val="00817885"/>
    <w:rsid w:val="00820344"/>
    <w:rsid w:val="00820410"/>
    <w:rsid w:val="00820646"/>
    <w:rsid w:val="008206EB"/>
    <w:rsid w:val="00820FDD"/>
    <w:rsid w:val="008212F0"/>
    <w:rsid w:val="008218AD"/>
    <w:rsid w:val="00821AF4"/>
    <w:rsid w:val="00821C6E"/>
    <w:rsid w:val="00821DE6"/>
    <w:rsid w:val="00821F41"/>
    <w:rsid w:val="008221FE"/>
    <w:rsid w:val="008227B7"/>
    <w:rsid w:val="0082284A"/>
    <w:rsid w:val="00822A78"/>
    <w:rsid w:val="00822BA4"/>
    <w:rsid w:val="00822CF0"/>
    <w:rsid w:val="00822DB9"/>
    <w:rsid w:val="00822F22"/>
    <w:rsid w:val="00823BA1"/>
    <w:rsid w:val="008242D3"/>
    <w:rsid w:val="008242EF"/>
    <w:rsid w:val="00824815"/>
    <w:rsid w:val="00824AB5"/>
    <w:rsid w:val="00824C2B"/>
    <w:rsid w:val="00824F98"/>
    <w:rsid w:val="00825056"/>
    <w:rsid w:val="00825CD2"/>
    <w:rsid w:val="00826244"/>
    <w:rsid w:val="00826459"/>
    <w:rsid w:val="00826A16"/>
    <w:rsid w:val="00826B90"/>
    <w:rsid w:val="008270F3"/>
    <w:rsid w:val="008271DC"/>
    <w:rsid w:val="00827288"/>
    <w:rsid w:val="00827B1D"/>
    <w:rsid w:val="00827DBF"/>
    <w:rsid w:val="008300A4"/>
    <w:rsid w:val="008301BD"/>
    <w:rsid w:val="00830394"/>
    <w:rsid w:val="0083042C"/>
    <w:rsid w:val="008305B1"/>
    <w:rsid w:val="008307CB"/>
    <w:rsid w:val="0083121A"/>
    <w:rsid w:val="0083128A"/>
    <w:rsid w:val="0083145C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80E"/>
    <w:rsid w:val="00832E62"/>
    <w:rsid w:val="0083311C"/>
    <w:rsid w:val="00833454"/>
    <w:rsid w:val="00833AC1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595"/>
    <w:rsid w:val="00840466"/>
    <w:rsid w:val="0084054F"/>
    <w:rsid w:val="00840F37"/>
    <w:rsid w:val="00840F7C"/>
    <w:rsid w:val="0084142E"/>
    <w:rsid w:val="00841F16"/>
    <w:rsid w:val="00842167"/>
    <w:rsid w:val="00842AA7"/>
    <w:rsid w:val="00842CE4"/>
    <w:rsid w:val="00842D32"/>
    <w:rsid w:val="008433C5"/>
    <w:rsid w:val="00843724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A4E"/>
    <w:rsid w:val="00844B43"/>
    <w:rsid w:val="00844D57"/>
    <w:rsid w:val="00844FDD"/>
    <w:rsid w:val="00844FE0"/>
    <w:rsid w:val="0084547D"/>
    <w:rsid w:val="0084666A"/>
    <w:rsid w:val="00846B4A"/>
    <w:rsid w:val="00846BE6"/>
    <w:rsid w:val="00846C8A"/>
    <w:rsid w:val="00846ECF"/>
    <w:rsid w:val="00846F85"/>
    <w:rsid w:val="00846FB7"/>
    <w:rsid w:val="008473D9"/>
    <w:rsid w:val="008473F2"/>
    <w:rsid w:val="0084754C"/>
    <w:rsid w:val="0084787C"/>
    <w:rsid w:val="00847B4D"/>
    <w:rsid w:val="00847C58"/>
    <w:rsid w:val="00850A0A"/>
    <w:rsid w:val="00851561"/>
    <w:rsid w:val="00851939"/>
    <w:rsid w:val="008519D7"/>
    <w:rsid w:val="00851B7E"/>
    <w:rsid w:val="00851DA3"/>
    <w:rsid w:val="00851DAD"/>
    <w:rsid w:val="00852013"/>
    <w:rsid w:val="0085249A"/>
    <w:rsid w:val="00852586"/>
    <w:rsid w:val="008527EA"/>
    <w:rsid w:val="00852837"/>
    <w:rsid w:val="00852B5D"/>
    <w:rsid w:val="00852F10"/>
    <w:rsid w:val="00853081"/>
    <w:rsid w:val="008532CC"/>
    <w:rsid w:val="008536B1"/>
    <w:rsid w:val="00853D5F"/>
    <w:rsid w:val="00854543"/>
    <w:rsid w:val="0085460D"/>
    <w:rsid w:val="00854925"/>
    <w:rsid w:val="00854960"/>
    <w:rsid w:val="00855024"/>
    <w:rsid w:val="0085543D"/>
    <w:rsid w:val="00855662"/>
    <w:rsid w:val="00855BA8"/>
    <w:rsid w:val="00856B36"/>
    <w:rsid w:val="00856E3E"/>
    <w:rsid w:val="008572AB"/>
    <w:rsid w:val="008574BA"/>
    <w:rsid w:val="008577BE"/>
    <w:rsid w:val="008608A3"/>
    <w:rsid w:val="00860F63"/>
    <w:rsid w:val="00861445"/>
    <w:rsid w:val="00861553"/>
    <w:rsid w:val="00861DD4"/>
    <w:rsid w:val="008623E1"/>
    <w:rsid w:val="00862429"/>
    <w:rsid w:val="0086248C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702"/>
    <w:rsid w:val="008657EC"/>
    <w:rsid w:val="00865CE6"/>
    <w:rsid w:val="00865D1D"/>
    <w:rsid w:val="00865DF8"/>
    <w:rsid w:val="0086637F"/>
    <w:rsid w:val="00866435"/>
    <w:rsid w:val="008664EA"/>
    <w:rsid w:val="00866A62"/>
    <w:rsid w:val="00867654"/>
    <w:rsid w:val="008677A7"/>
    <w:rsid w:val="008678B5"/>
    <w:rsid w:val="00870472"/>
    <w:rsid w:val="008704F3"/>
    <w:rsid w:val="0087116F"/>
    <w:rsid w:val="00871341"/>
    <w:rsid w:val="00871348"/>
    <w:rsid w:val="008713D8"/>
    <w:rsid w:val="008716D3"/>
    <w:rsid w:val="00871852"/>
    <w:rsid w:val="00871903"/>
    <w:rsid w:val="0087198D"/>
    <w:rsid w:val="00871BF3"/>
    <w:rsid w:val="00872180"/>
    <w:rsid w:val="008721B0"/>
    <w:rsid w:val="00872265"/>
    <w:rsid w:val="0087378F"/>
    <w:rsid w:val="00873E60"/>
    <w:rsid w:val="00873F0A"/>
    <w:rsid w:val="00873F52"/>
    <w:rsid w:val="00874055"/>
    <w:rsid w:val="00874229"/>
    <w:rsid w:val="00874837"/>
    <w:rsid w:val="00874856"/>
    <w:rsid w:val="00874BE1"/>
    <w:rsid w:val="00874F7E"/>
    <w:rsid w:val="008751E2"/>
    <w:rsid w:val="00875229"/>
    <w:rsid w:val="008753E8"/>
    <w:rsid w:val="00875417"/>
    <w:rsid w:val="00875682"/>
    <w:rsid w:val="008760E6"/>
    <w:rsid w:val="008766FC"/>
    <w:rsid w:val="00876A7E"/>
    <w:rsid w:val="00877164"/>
    <w:rsid w:val="00877646"/>
    <w:rsid w:val="00877819"/>
    <w:rsid w:val="00877A6F"/>
    <w:rsid w:val="00877F8C"/>
    <w:rsid w:val="00880779"/>
    <w:rsid w:val="008807D4"/>
    <w:rsid w:val="008807D8"/>
    <w:rsid w:val="008809AE"/>
    <w:rsid w:val="00880B59"/>
    <w:rsid w:val="00880CAF"/>
    <w:rsid w:val="00880EEF"/>
    <w:rsid w:val="008813C8"/>
    <w:rsid w:val="008813CB"/>
    <w:rsid w:val="00881486"/>
    <w:rsid w:val="00881C2E"/>
    <w:rsid w:val="00881C7A"/>
    <w:rsid w:val="008827AA"/>
    <w:rsid w:val="00882DA9"/>
    <w:rsid w:val="00882DEB"/>
    <w:rsid w:val="0088306D"/>
    <w:rsid w:val="008831AE"/>
    <w:rsid w:val="00883860"/>
    <w:rsid w:val="00883A62"/>
    <w:rsid w:val="008841AC"/>
    <w:rsid w:val="008846E3"/>
    <w:rsid w:val="008847B4"/>
    <w:rsid w:val="00884B97"/>
    <w:rsid w:val="00884E5D"/>
    <w:rsid w:val="008857F3"/>
    <w:rsid w:val="0088588A"/>
    <w:rsid w:val="008859FF"/>
    <w:rsid w:val="00885CBC"/>
    <w:rsid w:val="008860A7"/>
    <w:rsid w:val="008861A7"/>
    <w:rsid w:val="00886221"/>
    <w:rsid w:val="00886243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1147"/>
    <w:rsid w:val="0089129A"/>
    <w:rsid w:val="0089141A"/>
    <w:rsid w:val="008915CB"/>
    <w:rsid w:val="008916A8"/>
    <w:rsid w:val="0089194B"/>
    <w:rsid w:val="00891B91"/>
    <w:rsid w:val="0089204F"/>
    <w:rsid w:val="0089240D"/>
    <w:rsid w:val="00892775"/>
    <w:rsid w:val="0089322C"/>
    <w:rsid w:val="00893D8F"/>
    <w:rsid w:val="008944A6"/>
    <w:rsid w:val="008947FA"/>
    <w:rsid w:val="00894AD1"/>
    <w:rsid w:val="00894AE5"/>
    <w:rsid w:val="00894E5E"/>
    <w:rsid w:val="00894EC2"/>
    <w:rsid w:val="008951C1"/>
    <w:rsid w:val="008952DB"/>
    <w:rsid w:val="008953E5"/>
    <w:rsid w:val="008957F9"/>
    <w:rsid w:val="00895B5B"/>
    <w:rsid w:val="00895DBA"/>
    <w:rsid w:val="00896379"/>
    <w:rsid w:val="00896FF7"/>
    <w:rsid w:val="00897473"/>
    <w:rsid w:val="00897561"/>
    <w:rsid w:val="00897777"/>
    <w:rsid w:val="008979C6"/>
    <w:rsid w:val="00897F4C"/>
    <w:rsid w:val="008A0115"/>
    <w:rsid w:val="008A038B"/>
    <w:rsid w:val="008A06C6"/>
    <w:rsid w:val="008A098E"/>
    <w:rsid w:val="008A0B19"/>
    <w:rsid w:val="008A0BC6"/>
    <w:rsid w:val="008A0C49"/>
    <w:rsid w:val="008A0F8D"/>
    <w:rsid w:val="008A110F"/>
    <w:rsid w:val="008A1B30"/>
    <w:rsid w:val="008A1BEB"/>
    <w:rsid w:val="008A2EB8"/>
    <w:rsid w:val="008A362B"/>
    <w:rsid w:val="008A36BB"/>
    <w:rsid w:val="008A36ED"/>
    <w:rsid w:val="008A3C6F"/>
    <w:rsid w:val="008A3FF3"/>
    <w:rsid w:val="008A4229"/>
    <w:rsid w:val="008A423F"/>
    <w:rsid w:val="008A4836"/>
    <w:rsid w:val="008A51AB"/>
    <w:rsid w:val="008A52B2"/>
    <w:rsid w:val="008A5796"/>
    <w:rsid w:val="008A59FD"/>
    <w:rsid w:val="008A67F6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688"/>
    <w:rsid w:val="008B17B1"/>
    <w:rsid w:val="008B17E3"/>
    <w:rsid w:val="008B1E9B"/>
    <w:rsid w:val="008B20E3"/>
    <w:rsid w:val="008B2134"/>
    <w:rsid w:val="008B2421"/>
    <w:rsid w:val="008B292E"/>
    <w:rsid w:val="008B2971"/>
    <w:rsid w:val="008B2A5D"/>
    <w:rsid w:val="008B2BD0"/>
    <w:rsid w:val="008B2D2B"/>
    <w:rsid w:val="008B3110"/>
    <w:rsid w:val="008B34BA"/>
    <w:rsid w:val="008B370C"/>
    <w:rsid w:val="008B3A9E"/>
    <w:rsid w:val="008B3D58"/>
    <w:rsid w:val="008B3DFA"/>
    <w:rsid w:val="008B40A9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2D"/>
    <w:rsid w:val="008B6E98"/>
    <w:rsid w:val="008B71D3"/>
    <w:rsid w:val="008B7362"/>
    <w:rsid w:val="008B73E0"/>
    <w:rsid w:val="008B7D27"/>
    <w:rsid w:val="008B7EA4"/>
    <w:rsid w:val="008C0098"/>
    <w:rsid w:val="008C010D"/>
    <w:rsid w:val="008C03CF"/>
    <w:rsid w:val="008C06E7"/>
    <w:rsid w:val="008C081A"/>
    <w:rsid w:val="008C0C40"/>
    <w:rsid w:val="008C0F99"/>
    <w:rsid w:val="008C1643"/>
    <w:rsid w:val="008C1BDD"/>
    <w:rsid w:val="008C1CCC"/>
    <w:rsid w:val="008C20DC"/>
    <w:rsid w:val="008C2350"/>
    <w:rsid w:val="008C290C"/>
    <w:rsid w:val="008C2D7A"/>
    <w:rsid w:val="008C30E6"/>
    <w:rsid w:val="008C3ACE"/>
    <w:rsid w:val="008C3CB8"/>
    <w:rsid w:val="008C4BC9"/>
    <w:rsid w:val="008C69C0"/>
    <w:rsid w:val="008C6E4E"/>
    <w:rsid w:val="008C700D"/>
    <w:rsid w:val="008C76B2"/>
    <w:rsid w:val="008C7BE8"/>
    <w:rsid w:val="008D00A7"/>
    <w:rsid w:val="008D02B8"/>
    <w:rsid w:val="008D07A6"/>
    <w:rsid w:val="008D0BC2"/>
    <w:rsid w:val="008D0C9C"/>
    <w:rsid w:val="008D102A"/>
    <w:rsid w:val="008D1659"/>
    <w:rsid w:val="008D1B09"/>
    <w:rsid w:val="008D2091"/>
    <w:rsid w:val="008D258C"/>
    <w:rsid w:val="008D269F"/>
    <w:rsid w:val="008D2762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C48"/>
    <w:rsid w:val="008E1DA6"/>
    <w:rsid w:val="008E1DF8"/>
    <w:rsid w:val="008E2071"/>
    <w:rsid w:val="008E2448"/>
    <w:rsid w:val="008E250D"/>
    <w:rsid w:val="008E2581"/>
    <w:rsid w:val="008E2640"/>
    <w:rsid w:val="008E27E9"/>
    <w:rsid w:val="008E2C84"/>
    <w:rsid w:val="008E2F13"/>
    <w:rsid w:val="008E3737"/>
    <w:rsid w:val="008E37DF"/>
    <w:rsid w:val="008E3932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B"/>
    <w:rsid w:val="008F01EE"/>
    <w:rsid w:val="008F021C"/>
    <w:rsid w:val="008F02EB"/>
    <w:rsid w:val="008F078C"/>
    <w:rsid w:val="008F0830"/>
    <w:rsid w:val="008F0F5E"/>
    <w:rsid w:val="008F0FA5"/>
    <w:rsid w:val="008F1324"/>
    <w:rsid w:val="008F1DEA"/>
    <w:rsid w:val="008F2066"/>
    <w:rsid w:val="008F216E"/>
    <w:rsid w:val="008F227C"/>
    <w:rsid w:val="008F22EE"/>
    <w:rsid w:val="008F2858"/>
    <w:rsid w:val="008F2DCA"/>
    <w:rsid w:val="008F3335"/>
    <w:rsid w:val="008F3FD9"/>
    <w:rsid w:val="008F40C8"/>
    <w:rsid w:val="008F4190"/>
    <w:rsid w:val="008F446C"/>
    <w:rsid w:val="008F4569"/>
    <w:rsid w:val="008F49EE"/>
    <w:rsid w:val="008F4F29"/>
    <w:rsid w:val="008F4FBB"/>
    <w:rsid w:val="008F50C8"/>
    <w:rsid w:val="008F55E3"/>
    <w:rsid w:val="008F5A57"/>
    <w:rsid w:val="008F5C6E"/>
    <w:rsid w:val="008F5EAB"/>
    <w:rsid w:val="008F6132"/>
    <w:rsid w:val="008F616A"/>
    <w:rsid w:val="008F6939"/>
    <w:rsid w:val="008F708B"/>
    <w:rsid w:val="008F72A7"/>
    <w:rsid w:val="008F731A"/>
    <w:rsid w:val="008F749E"/>
    <w:rsid w:val="008F7639"/>
    <w:rsid w:val="008F7CB0"/>
    <w:rsid w:val="00900208"/>
    <w:rsid w:val="00900BFA"/>
    <w:rsid w:val="00900D41"/>
    <w:rsid w:val="0090144B"/>
    <w:rsid w:val="00901574"/>
    <w:rsid w:val="00901F7B"/>
    <w:rsid w:val="00902059"/>
    <w:rsid w:val="00902166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3"/>
    <w:rsid w:val="009057B4"/>
    <w:rsid w:val="00905B3F"/>
    <w:rsid w:val="00905D9B"/>
    <w:rsid w:val="0090625D"/>
    <w:rsid w:val="0090655D"/>
    <w:rsid w:val="00906907"/>
    <w:rsid w:val="00906DAA"/>
    <w:rsid w:val="00907185"/>
    <w:rsid w:val="009071CC"/>
    <w:rsid w:val="0090747F"/>
    <w:rsid w:val="00907857"/>
    <w:rsid w:val="009101B0"/>
    <w:rsid w:val="00910C02"/>
    <w:rsid w:val="00910F0B"/>
    <w:rsid w:val="00910F25"/>
    <w:rsid w:val="00911008"/>
    <w:rsid w:val="009117C3"/>
    <w:rsid w:val="00911950"/>
    <w:rsid w:val="009123F4"/>
    <w:rsid w:val="00912870"/>
    <w:rsid w:val="0091296E"/>
    <w:rsid w:val="00912B1C"/>
    <w:rsid w:val="00912D4E"/>
    <w:rsid w:val="00912DFA"/>
    <w:rsid w:val="0091332B"/>
    <w:rsid w:val="009142F7"/>
    <w:rsid w:val="0091480B"/>
    <w:rsid w:val="00914A96"/>
    <w:rsid w:val="00914B84"/>
    <w:rsid w:val="00914C4A"/>
    <w:rsid w:val="009151A2"/>
    <w:rsid w:val="00915770"/>
    <w:rsid w:val="00915A13"/>
    <w:rsid w:val="00915D8E"/>
    <w:rsid w:val="00915F6F"/>
    <w:rsid w:val="0091603A"/>
    <w:rsid w:val="00916349"/>
    <w:rsid w:val="009163D0"/>
    <w:rsid w:val="00916474"/>
    <w:rsid w:val="009166DB"/>
    <w:rsid w:val="00916A92"/>
    <w:rsid w:val="00916B2E"/>
    <w:rsid w:val="00916EB8"/>
    <w:rsid w:val="0091751F"/>
    <w:rsid w:val="00917527"/>
    <w:rsid w:val="009176BE"/>
    <w:rsid w:val="0091775B"/>
    <w:rsid w:val="0091796A"/>
    <w:rsid w:val="00917E14"/>
    <w:rsid w:val="0092018A"/>
    <w:rsid w:val="00920C04"/>
    <w:rsid w:val="00920FA9"/>
    <w:rsid w:val="0092177F"/>
    <w:rsid w:val="00921894"/>
    <w:rsid w:val="00921E30"/>
    <w:rsid w:val="00922069"/>
    <w:rsid w:val="0092213B"/>
    <w:rsid w:val="009223EE"/>
    <w:rsid w:val="00922485"/>
    <w:rsid w:val="009224EE"/>
    <w:rsid w:val="00922C2A"/>
    <w:rsid w:val="00923452"/>
    <w:rsid w:val="009236C5"/>
    <w:rsid w:val="0092390E"/>
    <w:rsid w:val="00923A28"/>
    <w:rsid w:val="00923AAE"/>
    <w:rsid w:val="009249B7"/>
    <w:rsid w:val="00924B51"/>
    <w:rsid w:val="00924F83"/>
    <w:rsid w:val="00925233"/>
    <w:rsid w:val="00925747"/>
    <w:rsid w:val="00925B74"/>
    <w:rsid w:val="00925F23"/>
    <w:rsid w:val="0092602E"/>
    <w:rsid w:val="009261CB"/>
    <w:rsid w:val="00926AD1"/>
    <w:rsid w:val="00926E6A"/>
    <w:rsid w:val="00927343"/>
    <w:rsid w:val="009273EA"/>
    <w:rsid w:val="0092773A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286D"/>
    <w:rsid w:val="009329C3"/>
    <w:rsid w:val="00932C66"/>
    <w:rsid w:val="00932C9B"/>
    <w:rsid w:val="0093331F"/>
    <w:rsid w:val="0093335B"/>
    <w:rsid w:val="009336E3"/>
    <w:rsid w:val="00933E7A"/>
    <w:rsid w:val="00933F1A"/>
    <w:rsid w:val="00934201"/>
    <w:rsid w:val="009347FA"/>
    <w:rsid w:val="0093519D"/>
    <w:rsid w:val="00935278"/>
    <w:rsid w:val="00935378"/>
    <w:rsid w:val="00935DE0"/>
    <w:rsid w:val="00936768"/>
    <w:rsid w:val="00936843"/>
    <w:rsid w:val="00936A88"/>
    <w:rsid w:val="00936ECC"/>
    <w:rsid w:val="00936FBA"/>
    <w:rsid w:val="0093713F"/>
    <w:rsid w:val="0093745A"/>
    <w:rsid w:val="00937836"/>
    <w:rsid w:val="009407AA"/>
    <w:rsid w:val="00940CC3"/>
    <w:rsid w:val="00941062"/>
    <w:rsid w:val="00941D7D"/>
    <w:rsid w:val="0094259E"/>
    <w:rsid w:val="009425FB"/>
    <w:rsid w:val="00942681"/>
    <w:rsid w:val="00942A48"/>
    <w:rsid w:val="00942DC2"/>
    <w:rsid w:val="0094306B"/>
    <w:rsid w:val="009435C6"/>
    <w:rsid w:val="00943861"/>
    <w:rsid w:val="00943879"/>
    <w:rsid w:val="00943ABA"/>
    <w:rsid w:val="0094404E"/>
    <w:rsid w:val="00944434"/>
    <w:rsid w:val="009444C8"/>
    <w:rsid w:val="009446A4"/>
    <w:rsid w:val="00944A8A"/>
    <w:rsid w:val="0094551E"/>
    <w:rsid w:val="00945A77"/>
    <w:rsid w:val="0094608D"/>
    <w:rsid w:val="009466B0"/>
    <w:rsid w:val="00946895"/>
    <w:rsid w:val="00946F1C"/>
    <w:rsid w:val="0094702F"/>
    <w:rsid w:val="009471B4"/>
    <w:rsid w:val="00947298"/>
    <w:rsid w:val="0095063C"/>
    <w:rsid w:val="00950DC3"/>
    <w:rsid w:val="00950F4C"/>
    <w:rsid w:val="009513F8"/>
    <w:rsid w:val="009514D7"/>
    <w:rsid w:val="0095180B"/>
    <w:rsid w:val="00951EC2"/>
    <w:rsid w:val="009522CD"/>
    <w:rsid w:val="009522E1"/>
    <w:rsid w:val="00952538"/>
    <w:rsid w:val="00952933"/>
    <w:rsid w:val="009530F4"/>
    <w:rsid w:val="00953126"/>
    <w:rsid w:val="009533F3"/>
    <w:rsid w:val="00953712"/>
    <w:rsid w:val="00953D24"/>
    <w:rsid w:val="00954221"/>
    <w:rsid w:val="00954AB5"/>
    <w:rsid w:val="00954ED6"/>
    <w:rsid w:val="009550C7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C2A"/>
    <w:rsid w:val="009607EB"/>
    <w:rsid w:val="00960E2F"/>
    <w:rsid w:val="009610A4"/>
    <w:rsid w:val="0096124D"/>
    <w:rsid w:val="0096158E"/>
    <w:rsid w:val="00961880"/>
    <w:rsid w:val="00961932"/>
    <w:rsid w:val="00961D52"/>
    <w:rsid w:val="00962186"/>
    <w:rsid w:val="0096287F"/>
    <w:rsid w:val="009628C9"/>
    <w:rsid w:val="00962DC7"/>
    <w:rsid w:val="0096304D"/>
    <w:rsid w:val="00963208"/>
    <w:rsid w:val="009632B5"/>
    <w:rsid w:val="0096353D"/>
    <w:rsid w:val="009636B1"/>
    <w:rsid w:val="0096393B"/>
    <w:rsid w:val="00963961"/>
    <w:rsid w:val="00963DAD"/>
    <w:rsid w:val="00963F7E"/>
    <w:rsid w:val="009640F8"/>
    <w:rsid w:val="0096451C"/>
    <w:rsid w:val="00964FF5"/>
    <w:rsid w:val="009663E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BAE"/>
    <w:rsid w:val="00970E21"/>
    <w:rsid w:val="00970F63"/>
    <w:rsid w:val="0097144B"/>
    <w:rsid w:val="00971585"/>
    <w:rsid w:val="009717E8"/>
    <w:rsid w:val="00971AEA"/>
    <w:rsid w:val="00971D06"/>
    <w:rsid w:val="00971E00"/>
    <w:rsid w:val="00972409"/>
    <w:rsid w:val="0097254A"/>
    <w:rsid w:val="00972BC9"/>
    <w:rsid w:val="00973318"/>
    <w:rsid w:val="00973728"/>
    <w:rsid w:val="0097376C"/>
    <w:rsid w:val="00973BE6"/>
    <w:rsid w:val="00973CBD"/>
    <w:rsid w:val="00974155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4C6"/>
    <w:rsid w:val="009805FB"/>
    <w:rsid w:val="00980CAB"/>
    <w:rsid w:val="009814A1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D7"/>
    <w:rsid w:val="00983434"/>
    <w:rsid w:val="00983445"/>
    <w:rsid w:val="00983BE5"/>
    <w:rsid w:val="00983D1E"/>
    <w:rsid w:val="0098425A"/>
    <w:rsid w:val="00984342"/>
    <w:rsid w:val="0098434D"/>
    <w:rsid w:val="009845CA"/>
    <w:rsid w:val="0098466F"/>
    <w:rsid w:val="00984B74"/>
    <w:rsid w:val="0098508C"/>
    <w:rsid w:val="0098540E"/>
    <w:rsid w:val="0098575D"/>
    <w:rsid w:val="009859F5"/>
    <w:rsid w:val="00985C25"/>
    <w:rsid w:val="00985C9B"/>
    <w:rsid w:val="00985DBA"/>
    <w:rsid w:val="0098628A"/>
    <w:rsid w:val="009862D0"/>
    <w:rsid w:val="00986B26"/>
    <w:rsid w:val="009870F3"/>
    <w:rsid w:val="0098712A"/>
    <w:rsid w:val="0098739F"/>
    <w:rsid w:val="0099012F"/>
    <w:rsid w:val="009901D9"/>
    <w:rsid w:val="009904C9"/>
    <w:rsid w:val="00990E8B"/>
    <w:rsid w:val="00990F4B"/>
    <w:rsid w:val="009910E7"/>
    <w:rsid w:val="00991A2F"/>
    <w:rsid w:val="00992AFF"/>
    <w:rsid w:val="00992C67"/>
    <w:rsid w:val="00992D41"/>
    <w:rsid w:val="00992DFE"/>
    <w:rsid w:val="00993662"/>
    <w:rsid w:val="00993854"/>
    <w:rsid w:val="00993E38"/>
    <w:rsid w:val="009945FC"/>
    <w:rsid w:val="00994662"/>
    <w:rsid w:val="0099494B"/>
    <w:rsid w:val="00994987"/>
    <w:rsid w:val="00994FF2"/>
    <w:rsid w:val="00995373"/>
    <w:rsid w:val="0099594C"/>
    <w:rsid w:val="0099608F"/>
    <w:rsid w:val="009969B2"/>
    <w:rsid w:val="00996DBF"/>
    <w:rsid w:val="00996F5A"/>
    <w:rsid w:val="009973C3"/>
    <w:rsid w:val="009978BA"/>
    <w:rsid w:val="009A00ED"/>
    <w:rsid w:val="009A0165"/>
    <w:rsid w:val="009A0459"/>
    <w:rsid w:val="009A0568"/>
    <w:rsid w:val="009A08C6"/>
    <w:rsid w:val="009A0BB3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C89"/>
    <w:rsid w:val="009A3794"/>
    <w:rsid w:val="009A37EA"/>
    <w:rsid w:val="009A3A1B"/>
    <w:rsid w:val="009A3EB9"/>
    <w:rsid w:val="009A4592"/>
    <w:rsid w:val="009A4C2E"/>
    <w:rsid w:val="009A5302"/>
    <w:rsid w:val="009A5378"/>
    <w:rsid w:val="009A5390"/>
    <w:rsid w:val="009A57B9"/>
    <w:rsid w:val="009A59C1"/>
    <w:rsid w:val="009A5CC1"/>
    <w:rsid w:val="009A5EF3"/>
    <w:rsid w:val="009A6FC7"/>
    <w:rsid w:val="009A6FE4"/>
    <w:rsid w:val="009A72B0"/>
    <w:rsid w:val="009A7926"/>
    <w:rsid w:val="009A7BE0"/>
    <w:rsid w:val="009A7F7D"/>
    <w:rsid w:val="009A7F91"/>
    <w:rsid w:val="009B0EFE"/>
    <w:rsid w:val="009B111E"/>
    <w:rsid w:val="009B12C7"/>
    <w:rsid w:val="009B1467"/>
    <w:rsid w:val="009B15AE"/>
    <w:rsid w:val="009B16FD"/>
    <w:rsid w:val="009B1A48"/>
    <w:rsid w:val="009B1BB7"/>
    <w:rsid w:val="009B1F0F"/>
    <w:rsid w:val="009B2010"/>
    <w:rsid w:val="009B20EB"/>
    <w:rsid w:val="009B2297"/>
    <w:rsid w:val="009B22A7"/>
    <w:rsid w:val="009B235B"/>
    <w:rsid w:val="009B2C5C"/>
    <w:rsid w:val="009B3007"/>
    <w:rsid w:val="009B36C0"/>
    <w:rsid w:val="009B37BA"/>
    <w:rsid w:val="009B3800"/>
    <w:rsid w:val="009B3821"/>
    <w:rsid w:val="009B3866"/>
    <w:rsid w:val="009B387B"/>
    <w:rsid w:val="009B3EA2"/>
    <w:rsid w:val="009B43C9"/>
    <w:rsid w:val="009B471B"/>
    <w:rsid w:val="009B4940"/>
    <w:rsid w:val="009B4F5C"/>
    <w:rsid w:val="009B506E"/>
    <w:rsid w:val="009B5303"/>
    <w:rsid w:val="009B5570"/>
    <w:rsid w:val="009B5D4F"/>
    <w:rsid w:val="009B5DD7"/>
    <w:rsid w:val="009B6344"/>
    <w:rsid w:val="009B6748"/>
    <w:rsid w:val="009B67F4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13A"/>
    <w:rsid w:val="009C02E7"/>
    <w:rsid w:val="009C0BAB"/>
    <w:rsid w:val="009C0FF1"/>
    <w:rsid w:val="009C1331"/>
    <w:rsid w:val="009C1571"/>
    <w:rsid w:val="009C187E"/>
    <w:rsid w:val="009C1933"/>
    <w:rsid w:val="009C1B92"/>
    <w:rsid w:val="009C2210"/>
    <w:rsid w:val="009C2795"/>
    <w:rsid w:val="009C34AB"/>
    <w:rsid w:val="009C35C9"/>
    <w:rsid w:val="009C36E4"/>
    <w:rsid w:val="009C406B"/>
    <w:rsid w:val="009C40DC"/>
    <w:rsid w:val="009C48D0"/>
    <w:rsid w:val="009C4D70"/>
    <w:rsid w:val="009C500B"/>
    <w:rsid w:val="009C5031"/>
    <w:rsid w:val="009C6C19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DE1"/>
    <w:rsid w:val="009D26A6"/>
    <w:rsid w:val="009D28A1"/>
    <w:rsid w:val="009D2EF0"/>
    <w:rsid w:val="009D3401"/>
    <w:rsid w:val="009D35FB"/>
    <w:rsid w:val="009D368D"/>
    <w:rsid w:val="009D37B3"/>
    <w:rsid w:val="009D39C0"/>
    <w:rsid w:val="009D3CE6"/>
    <w:rsid w:val="009D51CC"/>
    <w:rsid w:val="009D552E"/>
    <w:rsid w:val="009D5762"/>
    <w:rsid w:val="009D57E8"/>
    <w:rsid w:val="009D5989"/>
    <w:rsid w:val="009D664D"/>
    <w:rsid w:val="009D6EC6"/>
    <w:rsid w:val="009D75BF"/>
    <w:rsid w:val="009D779C"/>
    <w:rsid w:val="009D7B42"/>
    <w:rsid w:val="009E008F"/>
    <w:rsid w:val="009E0207"/>
    <w:rsid w:val="009E0780"/>
    <w:rsid w:val="009E123E"/>
    <w:rsid w:val="009E1625"/>
    <w:rsid w:val="009E1BF3"/>
    <w:rsid w:val="009E1CD6"/>
    <w:rsid w:val="009E257B"/>
    <w:rsid w:val="009E2816"/>
    <w:rsid w:val="009E285A"/>
    <w:rsid w:val="009E29FB"/>
    <w:rsid w:val="009E2AA3"/>
    <w:rsid w:val="009E2D98"/>
    <w:rsid w:val="009E3B79"/>
    <w:rsid w:val="009E3FA8"/>
    <w:rsid w:val="009E4BFC"/>
    <w:rsid w:val="009E605A"/>
    <w:rsid w:val="009E69F4"/>
    <w:rsid w:val="009E73CD"/>
    <w:rsid w:val="009F0021"/>
    <w:rsid w:val="009F0425"/>
    <w:rsid w:val="009F0883"/>
    <w:rsid w:val="009F08DA"/>
    <w:rsid w:val="009F0CCF"/>
    <w:rsid w:val="009F0EB9"/>
    <w:rsid w:val="009F0FF1"/>
    <w:rsid w:val="009F1365"/>
    <w:rsid w:val="009F1409"/>
    <w:rsid w:val="009F1C05"/>
    <w:rsid w:val="009F1F04"/>
    <w:rsid w:val="009F249E"/>
    <w:rsid w:val="009F290E"/>
    <w:rsid w:val="009F2AB0"/>
    <w:rsid w:val="009F2ACE"/>
    <w:rsid w:val="009F2BB5"/>
    <w:rsid w:val="009F323E"/>
    <w:rsid w:val="009F3815"/>
    <w:rsid w:val="009F4192"/>
    <w:rsid w:val="009F45CD"/>
    <w:rsid w:val="009F4C24"/>
    <w:rsid w:val="009F4F0E"/>
    <w:rsid w:val="009F5123"/>
    <w:rsid w:val="009F5874"/>
    <w:rsid w:val="009F5957"/>
    <w:rsid w:val="009F5B93"/>
    <w:rsid w:val="009F5F24"/>
    <w:rsid w:val="009F62C8"/>
    <w:rsid w:val="009F62DF"/>
    <w:rsid w:val="009F641C"/>
    <w:rsid w:val="009F65AE"/>
    <w:rsid w:val="009F6CA3"/>
    <w:rsid w:val="009F7D9C"/>
    <w:rsid w:val="00A00507"/>
    <w:rsid w:val="00A00B13"/>
    <w:rsid w:val="00A00E0F"/>
    <w:rsid w:val="00A015A1"/>
    <w:rsid w:val="00A01B81"/>
    <w:rsid w:val="00A01CA8"/>
    <w:rsid w:val="00A0228B"/>
    <w:rsid w:val="00A02A62"/>
    <w:rsid w:val="00A02B01"/>
    <w:rsid w:val="00A03123"/>
    <w:rsid w:val="00A033CE"/>
    <w:rsid w:val="00A033DD"/>
    <w:rsid w:val="00A0343D"/>
    <w:rsid w:val="00A042A9"/>
    <w:rsid w:val="00A044D3"/>
    <w:rsid w:val="00A046EC"/>
    <w:rsid w:val="00A0498B"/>
    <w:rsid w:val="00A04BC4"/>
    <w:rsid w:val="00A04DF5"/>
    <w:rsid w:val="00A04E8A"/>
    <w:rsid w:val="00A05191"/>
    <w:rsid w:val="00A0533E"/>
    <w:rsid w:val="00A0542A"/>
    <w:rsid w:val="00A054B8"/>
    <w:rsid w:val="00A05DFA"/>
    <w:rsid w:val="00A05FA9"/>
    <w:rsid w:val="00A06096"/>
    <w:rsid w:val="00A0617B"/>
    <w:rsid w:val="00A061BD"/>
    <w:rsid w:val="00A0723E"/>
    <w:rsid w:val="00A074BB"/>
    <w:rsid w:val="00A076CD"/>
    <w:rsid w:val="00A100F7"/>
    <w:rsid w:val="00A102E9"/>
    <w:rsid w:val="00A104DA"/>
    <w:rsid w:val="00A10734"/>
    <w:rsid w:val="00A109E6"/>
    <w:rsid w:val="00A10CA5"/>
    <w:rsid w:val="00A10D55"/>
    <w:rsid w:val="00A10F9B"/>
    <w:rsid w:val="00A1132F"/>
    <w:rsid w:val="00A113FE"/>
    <w:rsid w:val="00A12133"/>
    <w:rsid w:val="00A12398"/>
    <w:rsid w:val="00A12AB4"/>
    <w:rsid w:val="00A12DCD"/>
    <w:rsid w:val="00A1305E"/>
    <w:rsid w:val="00A130F3"/>
    <w:rsid w:val="00A139B6"/>
    <w:rsid w:val="00A13D4D"/>
    <w:rsid w:val="00A13DBC"/>
    <w:rsid w:val="00A13F6A"/>
    <w:rsid w:val="00A1414B"/>
    <w:rsid w:val="00A14172"/>
    <w:rsid w:val="00A142C4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461"/>
    <w:rsid w:val="00A164F7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93"/>
    <w:rsid w:val="00A2063B"/>
    <w:rsid w:val="00A206F4"/>
    <w:rsid w:val="00A20C51"/>
    <w:rsid w:val="00A20ED0"/>
    <w:rsid w:val="00A214C4"/>
    <w:rsid w:val="00A21862"/>
    <w:rsid w:val="00A21ABB"/>
    <w:rsid w:val="00A21DC3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D54"/>
    <w:rsid w:val="00A26089"/>
    <w:rsid w:val="00A26197"/>
    <w:rsid w:val="00A26365"/>
    <w:rsid w:val="00A26B59"/>
    <w:rsid w:val="00A26C1F"/>
    <w:rsid w:val="00A26DD5"/>
    <w:rsid w:val="00A26E54"/>
    <w:rsid w:val="00A26E86"/>
    <w:rsid w:val="00A270A6"/>
    <w:rsid w:val="00A2734A"/>
    <w:rsid w:val="00A275E1"/>
    <w:rsid w:val="00A27A33"/>
    <w:rsid w:val="00A27D46"/>
    <w:rsid w:val="00A27F4D"/>
    <w:rsid w:val="00A305BF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6FB"/>
    <w:rsid w:val="00A32822"/>
    <w:rsid w:val="00A32828"/>
    <w:rsid w:val="00A32D38"/>
    <w:rsid w:val="00A33102"/>
    <w:rsid w:val="00A334FD"/>
    <w:rsid w:val="00A33DEA"/>
    <w:rsid w:val="00A341DD"/>
    <w:rsid w:val="00A34319"/>
    <w:rsid w:val="00A34A01"/>
    <w:rsid w:val="00A34CEB"/>
    <w:rsid w:val="00A34CF7"/>
    <w:rsid w:val="00A35083"/>
    <w:rsid w:val="00A353A7"/>
    <w:rsid w:val="00A353BD"/>
    <w:rsid w:val="00A3583C"/>
    <w:rsid w:val="00A35CCE"/>
    <w:rsid w:val="00A35F3D"/>
    <w:rsid w:val="00A36005"/>
    <w:rsid w:val="00A36050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274"/>
    <w:rsid w:val="00A405A1"/>
    <w:rsid w:val="00A4071E"/>
    <w:rsid w:val="00A408D6"/>
    <w:rsid w:val="00A410C9"/>
    <w:rsid w:val="00A41637"/>
    <w:rsid w:val="00A419C2"/>
    <w:rsid w:val="00A41EDC"/>
    <w:rsid w:val="00A41F82"/>
    <w:rsid w:val="00A420FB"/>
    <w:rsid w:val="00A4216D"/>
    <w:rsid w:val="00A426D2"/>
    <w:rsid w:val="00A42774"/>
    <w:rsid w:val="00A42B44"/>
    <w:rsid w:val="00A42BF6"/>
    <w:rsid w:val="00A43405"/>
    <w:rsid w:val="00A43731"/>
    <w:rsid w:val="00A43ABB"/>
    <w:rsid w:val="00A43AC1"/>
    <w:rsid w:val="00A43EB9"/>
    <w:rsid w:val="00A43EC4"/>
    <w:rsid w:val="00A442E3"/>
    <w:rsid w:val="00A449E1"/>
    <w:rsid w:val="00A44A5D"/>
    <w:rsid w:val="00A44C43"/>
    <w:rsid w:val="00A454C9"/>
    <w:rsid w:val="00A45518"/>
    <w:rsid w:val="00A459D9"/>
    <w:rsid w:val="00A45C6D"/>
    <w:rsid w:val="00A4662D"/>
    <w:rsid w:val="00A46853"/>
    <w:rsid w:val="00A4698C"/>
    <w:rsid w:val="00A46C5D"/>
    <w:rsid w:val="00A470C4"/>
    <w:rsid w:val="00A4774D"/>
    <w:rsid w:val="00A47A4D"/>
    <w:rsid w:val="00A501E8"/>
    <w:rsid w:val="00A507FF"/>
    <w:rsid w:val="00A509BE"/>
    <w:rsid w:val="00A50BE3"/>
    <w:rsid w:val="00A50D0E"/>
    <w:rsid w:val="00A515AA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543D"/>
    <w:rsid w:val="00A556A9"/>
    <w:rsid w:val="00A5570E"/>
    <w:rsid w:val="00A55947"/>
    <w:rsid w:val="00A55BF2"/>
    <w:rsid w:val="00A55D03"/>
    <w:rsid w:val="00A5668A"/>
    <w:rsid w:val="00A56759"/>
    <w:rsid w:val="00A56B5A"/>
    <w:rsid w:val="00A57050"/>
    <w:rsid w:val="00A57070"/>
    <w:rsid w:val="00A570BE"/>
    <w:rsid w:val="00A57305"/>
    <w:rsid w:val="00A57BBA"/>
    <w:rsid w:val="00A57C1B"/>
    <w:rsid w:val="00A600BE"/>
    <w:rsid w:val="00A606DB"/>
    <w:rsid w:val="00A60854"/>
    <w:rsid w:val="00A60E8A"/>
    <w:rsid w:val="00A60F73"/>
    <w:rsid w:val="00A61316"/>
    <w:rsid w:val="00A61335"/>
    <w:rsid w:val="00A613B1"/>
    <w:rsid w:val="00A6143A"/>
    <w:rsid w:val="00A61598"/>
    <w:rsid w:val="00A61AEF"/>
    <w:rsid w:val="00A61B95"/>
    <w:rsid w:val="00A61F04"/>
    <w:rsid w:val="00A62200"/>
    <w:rsid w:val="00A623C9"/>
    <w:rsid w:val="00A62656"/>
    <w:rsid w:val="00A628EE"/>
    <w:rsid w:val="00A62A33"/>
    <w:rsid w:val="00A62D0A"/>
    <w:rsid w:val="00A62F8E"/>
    <w:rsid w:val="00A6304C"/>
    <w:rsid w:val="00A637B9"/>
    <w:rsid w:val="00A638EB"/>
    <w:rsid w:val="00A6421D"/>
    <w:rsid w:val="00A6423C"/>
    <w:rsid w:val="00A64813"/>
    <w:rsid w:val="00A64C1A"/>
    <w:rsid w:val="00A65105"/>
    <w:rsid w:val="00A65841"/>
    <w:rsid w:val="00A65895"/>
    <w:rsid w:val="00A65975"/>
    <w:rsid w:val="00A66551"/>
    <w:rsid w:val="00A666EB"/>
    <w:rsid w:val="00A6676D"/>
    <w:rsid w:val="00A669CD"/>
    <w:rsid w:val="00A66AEF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13DB"/>
    <w:rsid w:val="00A71498"/>
    <w:rsid w:val="00A7170F"/>
    <w:rsid w:val="00A717A6"/>
    <w:rsid w:val="00A71A4A"/>
    <w:rsid w:val="00A721A1"/>
    <w:rsid w:val="00A72288"/>
    <w:rsid w:val="00A72795"/>
    <w:rsid w:val="00A73076"/>
    <w:rsid w:val="00A73890"/>
    <w:rsid w:val="00A73E86"/>
    <w:rsid w:val="00A73F8A"/>
    <w:rsid w:val="00A74598"/>
    <w:rsid w:val="00A7465D"/>
    <w:rsid w:val="00A746EC"/>
    <w:rsid w:val="00A7555B"/>
    <w:rsid w:val="00A75714"/>
    <w:rsid w:val="00A765EB"/>
    <w:rsid w:val="00A7696D"/>
    <w:rsid w:val="00A76BE7"/>
    <w:rsid w:val="00A76D09"/>
    <w:rsid w:val="00A77225"/>
    <w:rsid w:val="00A774CC"/>
    <w:rsid w:val="00A775F9"/>
    <w:rsid w:val="00A80016"/>
    <w:rsid w:val="00A80737"/>
    <w:rsid w:val="00A807D6"/>
    <w:rsid w:val="00A8098F"/>
    <w:rsid w:val="00A80CF8"/>
    <w:rsid w:val="00A80E17"/>
    <w:rsid w:val="00A81031"/>
    <w:rsid w:val="00A81254"/>
    <w:rsid w:val="00A81342"/>
    <w:rsid w:val="00A81351"/>
    <w:rsid w:val="00A81410"/>
    <w:rsid w:val="00A81967"/>
    <w:rsid w:val="00A81A73"/>
    <w:rsid w:val="00A82344"/>
    <w:rsid w:val="00A8244D"/>
    <w:rsid w:val="00A82F74"/>
    <w:rsid w:val="00A830CF"/>
    <w:rsid w:val="00A83308"/>
    <w:rsid w:val="00A83AE5"/>
    <w:rsid w:val="00A83B54"/>
    <w:rsid w:val="00A83DD5"/>
    <w:rsid w:val="00A840A5"/>
    <w:rsid w:val="00A840D7"/>
    <w:rsid w:val="00A844E7"/>
    <w:rsid w:val="00A846D7"/>
    <w:rsid w:val="00A84934"/>
    <w:rsid w:val="00A84B87"/>
    <w:rsid w:val="00A84F89"/>
    <w:rsid w:val="00A850D7"/>
    <w:rsid w:val="00A854C8"/>
    <w:rsid w:val="00A855E9"/>
    <w:rsid w:val="00A85897"/>
    <w:rsid w:val="00A85A10"/>
    <w:rsid w:val="00A85B85"/>
    <w:rsid w:val="00A86092"/>
    <w:rsid w:val="00A86526"/>
    <w:rsid w:val="00A86733"/>
    <w:rsid w:val="00A868C7"/>
    <w:rsid w:val="00A86ED2"/>
    <w:rsid w:val="00A8702E"/>
    <w:rsid w:val="00A8718F"/>
    <w:rsid w:val="00A87871"/>
    <w:rsid w:val="00A87ACE"/>
    <w:rsid w:val="00A90125"/>
    <w:rsid w:val="00A90145"/>
    <w:rsid w:val="00A90923"/>
    <w:rsid w:val="00A90A7D"/>
    <w:rsid w:val="00A90D89"/>
    <w:rsid w:val="00A90E52"/>
    <w:rsid w:val="00A9113C"/>
    <w:rsid w:val="00A916C6"/>
    <w:rsid w:val="00A91B53"/>
    <w:rsid w:val="00A91C4F"/>
    <w:rsid w:val="00A92715"/>
    <w:rsid w:val="00A928E8"/>
    <w:rsid w:val="00A933A5"/>
    <w:rsid w:val="00A935DF"/>
    <w:rsid w:val="00A93805"/>
    <w:rsid w:val="00A93B15"/>
    <w:rsid w:val="00A93BC7"/>
    <w:rsid w:val="00A93C78"/>
    <w:rsid w:val="00A93DB5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6E8"/>
    <w:rsid w:val="00A96B80"/>
    <w:rsid w:val="00A96E15"/>
    <w:rsid w:val="00A970F6"/>
    <w:rsid w:val="00A971F1"/>
    <w:rsid w:val="00A972A9"/>
    <w:rsid w:val="00A97F1B"/>
    <w:rsid w:val="00AA04B5"/>
    <w:rsid w:val="00AA1510"/>
    <w:rsid w:val="00AA1A12"/>
    <w:rsid w:val="00AA1AAF"/>
    <w:rsid w:val="00AA1AC1"/>
    <w:rsid w:val="00AA29B9"/>
    <w:rsid w:val="00AA338B"/>
    <w:rsid w:val="00AA3924"/>
    <w:rsid w:val="00AA3F2F"/>
    <w:rsid w:val="00AA42CC"/>
    <w:rsid w:val="00AA453B"/>
    <w:rsid w:val="00AA4649"/>
    <w:rsid w:val="00AA4970"/>
    <w:rsid w:val="00AA4973"/>
    <w:rsid w:val="00AA4AB1"/>
    <w:rsid w:val="00AA4CD3"/>
    <w:rsid w:val="00AA50AE"/>
    <w:rsid w:val="00AA50DB"/>
    <w:rsid w:val="00AA5136"/>
    <w:rsid w:val="00AA548E"/>
    <w:rsid w:val="00AA54A0"/>
    <w:rsid w:val="00AA54DC"/>
    <w:rsid w:val="00AA60FD"/>
    <w:rsid w:val="00AA622C"/>
    <w:rsid w:val="00AA64FA"/>
    <w:rsid w:val="00AA6691"/>
    <w:rsid w:val="00AA6828"/>
    <w:rsid w:val="00AA7069"/>
    <w:rsid w:val="00AA77F4"/>
    <w:rsid w:val="00AA7B3D"/>
    <w:rsid w:val="00AA7B42"/>
    <w:rsid w:val="00AA7D62"/>
    <w:rsid w:val="00AA7E16"/>
    <w:rsid w:val="00AA7FDB"/>
    <w:rsid w:val="00AB0001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D5"/>
    <w:rsid w:val="00AB42C2"/>
    <w:rsid w:val="00AB46D2"/>
    <w:rsid w:val="00AB4823"/>
    <w:rsid w:val="00AB48B9"/>
    <w:rsid w:val="00AB4960"/>
    <w:rsid w:val="00AB5243"/>
    <w:rsid w:val="00AB54F5"/>
    <w:rsid w:val="00AB5A2B"/>
    <w:rsid w:val="00AB5B01"/>
    <w:rsid w:val="00AB6044"/>
    <w:rsid w:val="00AB6171"/>
    <w:rsid w:val="00AB62DC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86C"/>
    <w:rsid w:val="00AC1FBE"/>
    <w:rsid w:val="00AC3006"/>
    <w:rsid w:val="00AC317E"/>
    <w:rsid w:val="00AC352E"/>
    <w:rsid w:val="00AC3A22"/>
    <w:rsid w:val="00AC3A8C"/>
    <w:rsid w:val="00AC422D"/>
    <w:rsid w:val="00AC4620"/>
    <w:rsid w:val="00AC47B7"/>
    <w:rsid w:val="00AC51E7"/>
    <w:rsid w:val="00AC5357"/>
    <w:rsid w:val="00AC55CC"/>
    <w:rsid w:val="00AC55FD"/>
    <w:rsid w:val="00AC5A7F"/>
    <w:rsid w:val="00AC5FD1"/>
    <w:rsid w:val="00AC623A"/>
    <w:rsid w:val="00AC6502"/>
    <w:rsid w:val="00AC688E"/>
    <w:rsid w:val="00AC6ACD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41"/>
    <w:rsid w:val="00AD1E1E"/>
    <w:rsid w:val="00AD2248"/>
    <w:rsid w:val="00AD23A1"/>
    <w:rsid w:val="00AD23E3"/>
    <w:rsid w:val="00AD2578"/>
    <w:rsid w:val="00AD2665"/>
    <w:rsid w:val="00AD28D1"/>
    <w:rsid w:val="00AD2966"/>
    <w:rsid w:val="00AD2AE2"/>
    <w:rsid w:val="00AD331D"/>
    <w:rsid w:val="00AD3402"/>
    <w:rsid w:val="00AD357D"/>
    <w:rsid w:val="00AD376E"/>
    <w:rsid w:val="00AD3BC7"/>
    <w:rsid w:val="00AD409C"/>
    <w:rsid w:val="00AD4295"/>
    <w:rsid w:val="00AD4346"/>
    <w:rsid w:val="00AD49F5"/>
    <w:rsid w:val="00AD4B43"/>
    <w:rsid w:val="00AD4D01"/>
    <w:rsid w:val="00AD4DA0"/>
    <w:rsid w:val="00AD5C99"/>
    <w:rsid w:val="00AD5F36"/>
    <w:rsid w:val="00AD634B"/>
    <w:rsid w:val="00AD6732"/>
    <w:rsid w:val="00AD6E61"/>
    <w:rsid w:val="00AD7438"/>
    <w:rsid w:val="00AD753F"/>
    <w:rsid w:val="00AD7B8C"/>
    <w:rsid w:val="00AE0327"/>
    <w:rsid w:val="00AE03DE"/>
    <w:rsid w:val="00AE04E9"/>
    <w:rsid w:val="00AE1735"/>
    <w:rsid w:val="00AE1822"/>
    <w:rsid w:val="00AE199A"/>
    <w:rsid w:val="00AE19D4"/>
    <w:rsid w:val="00AE1E5B"/>
    <w:rsid w:val="00AE2133"/>
    <w:rsid w:val="00AE226B"/>
    <w:rsid w:val="00AE2794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995"/>
    <w:rsid w:val="00AE4E13"/>
    <w:rsid w:val="00AE5190"/>
    <w:rsid w:val="00AE54CF"/>
    <w:rsid w:val="00AE560F"/>
    <w:rsid w:val="00AE57F7"/>
    <w:rsid w:val="00AE58C7"/>
    <w:rsid w:val="00AE5A0B"/>
    <w:rsid w:val="00AE5D5F"/>
    <w:rsid w:val="00AE5EFF"/>
    <w:rsid w:val="00AE60FD"/>
    <w:rsid w:val="00AE6961"/>
    <w:rsid w:val="00AE6CF6"/>
    <w:rsid w:val="00AE6D91"/>
    <w:rsid w:val="00AE7168"/>
    <w:rsid w:val="00AE7623"/>
    <w:rsid w:val="00AE763A"/>
    <w:rsid w:val="00AE7C2E"/>
    <w:rsid w:val="00AE7FB8"/>
    <w:rsid w:val="00AF005E"/>
    <w:rsid w:val="00AF0149"/>
    <w:rsid w:val="00AF022B"/>
    <w:rsid w:val="00AF05BB"/>
    <w:rsid w:val="00AF09BE"/>
    <w:rsid w:val="00AF0D31"/>
    <w:rsid w:val="00AF1242"/>
    <w:rsid w:val="00AF17F2"/>
    <w:rsid w:val="00AF27D7"/>
    <w:rsid w:val="00AF2A90"/>
    <w:rsid w:val="00AF2CCB"/>
    <w:rsid w:val="00AF32B0"/>
    <w:rsid w:val="00AF32CA"/>
    <w:rsid w:val="00AF351A"/>
    <w:rsid w:val="00AF37BB"/>
    <w:rsid w:val="00AF3B22"/>
    <w:rsid w:val="00AF3E26"/>
    <w:rsid w:val="00AF4832"/>
    <w:rsid w:val="00AF4C46"/>
    <w:rsid w:val="00AF539E"/>
    <w:rsid w:val="00AF54E0"/>
    <w:rsid w:val="00AF5D75"/>
    <w:rsid w:val="00AF62D9"/>
    <w:rsid w:val="00AF6ABA"/>
    <w:rsid w:val="00B000C2"/>
    <w:rsid w:val="00B00637"/>
    <w:rsid w:val="00B01D94"/>
    <w:rsid w:val="00B01ED0"/>
    <w:rsid w:val="00B03387"/>
    <w:rsid w:val="00B036AB"/>
    <w:rsid w:val="00B03828"/>
    <w:rsid w:val="00B03C82"/>
    <w:rsid w:val="00B03D93"/>
    <w:rsid w:val="00B0401F"/>
    <w:rsid w:val="00B04036"/>
    <w:rsid w:val="00B0410D"/>
    <w:rsid w:val="00B0469A"/>
    <w:rsid w:val="00B047E6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54"/>
    <w:rsid w:val="00B07ED7"/>
    <w:rsid w:val="00B104F6"/>
    <w:rsid w:val="00B105A0"/>
    <w:rsid w:val="00B10683"/>
    <w:rsid w:val="00B10EDC"/>
    <w:rsid w:val="00B10F73"/>
    <w:rsid w:val="00B12EC2"/>
    <w:rsid w:val="00B139AA"/>
    <w:rsid w:val="00B13A5D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477"/>
    <w:rsid w:val="00B17F48"/>
    <w:rsid w:val="00B17F72"/>
    <w:rsid w:val="00B205B2"/>
    <w:rsid w:val="00B20658"/>
    <w:rsid w:val="00B20EBC"/>
    <w:rsid w:val="00B2102D"/>
    <w:rsid w:val="00B2111F"/>
    <w:rsid w:val="00B21210"/>
    <w:rsid w:val="00B21220"/>
    <w:rsid w:val="00B2169F"/>
    <w:rsid w:val="00B2172E"/>
    <w:rsid w:val="00B21C5B"/>
    <w:rsid w:val="00B21E14"/>
    <w:rsid w:val="00B21E37"/>
    <w:rsid w:val="00B222F4"/>
    <w:rsid w:val="00B22B58"/>
    <w:rsid w:val="00B22BA0"/>
    <w:rsid w:val="00B232F5"/>
    <w:rsid w:val="00B233E1"/>
    <w:rsid w:val="00B237FF"/>
    <w:rsid w:val="00B239D0"/>
    <w:rsid w:val="00B239D7"/>
    <w:rsid w:val="00B23AEF"/>
    <w:rsid w:val="00B23C6C"/>
    <w:rsid w:val="00B24566"/>
    <w:rsid w:val="00B248CA"/>
    <w:rsid w:val="00B25189"/>
    <w:rsid w:val="00B252CA"/>
    <w:rsid w:val="00B2567D"/>
    <w:rsid w:val="00B25952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474"/>
    <w:rsid w:val="00B31996"/>
    <w:rsid w:val="00B31E71"/>
    <w:rsid w:val="00B322AA"/>
    <w:rsid w:val="00B32663"/>
    <w:rsid w:val="00B3299F"/>
    <w:rsid w:val="00B32B68"/>
    <w:rsid w:val="00B33104"/>
    <w:rsid w:val="00B33E9E"/>
    <w:rsid w:val="00B33EA1"/>
    <w:rsid w:val="00B34105"/>
    <w:rsid w:val="00B34B24"/>
    <w:rsid w:val="00B34C48"/>
    <w:rsid w:val="00B34DCD"/>
    <w:rsid w:val="00B34EA0"/>
    <w:rsid w:val="00B34F59"/>
    <w:rsid w:val="00B34F9A"/>
    <w:rsid w:val="00B35E1D"/>
    <w:rsid w:val="00B366CA"/>
    <w:rsid w:val="00B36C88"/>
    <w:rsid w:val="00B36CD6"/>
    <w:rsid w:val="00B370ED"/>
    <w:rsid w:val="00B37298"/>
    <w:rsid w:val="00B3757C"/>
    <w:rsid w:val="00B37A64"/>
    <w:rsid w:val="00B37EF2"/>
    <w:rsid w:val="00B37F48"/>
    <w:rsid w:val="00B37F74"/>
    <w:rsid w:val="00B40645"/>
    <w:rsid w:val="00B406D6"/>
    <w:rsid w:val="00B409F5"/>
    <w:rsid w:val="00B40CF9"/>
    <w:rsid w:val="00B40D60"/>
    <w:rsid w:val="00B41095"/>
    <w:rsid w:val="00B415E8"/>
    <w:rsid w:val="00B422C4"/>
    <w:rsid w:val="00B42C9E"/>
    <w:rsid w:val="00B4314B"/>
    <w:rsid w:val="00B4333A"/>
    <w:rsid w:val="00B437B7"/>
    <w:rsid w:val="00B44220"/>
    <w:rsid w:val="00B447CD"/>
    <w:rsid w:val="00B44D53"/>
    <w:rsid w:val="00B44DBA"/>
    <w:rsid w:val="00B450DB"/>
    <w:rsid w:val="00B464DB"/>
    <w:rsid w:val="00B46F46"/>
    <w:rsid w:val="00B46F50"/>
    <w:rsid w:val="00B470FE"/>
    <w:rsid w:val="00B47305"/>
    <w:rsid w:val="00B47BF5"/>
    <w:rsid w:val="00B47C57"/>
    <w:rsid w:val="00B500AB"/>
    <w:rsid w:val="00B50D51"/>
    <w:rsid w:val="00B51041"/>
    <w:rsid w:val="00B51089"/>
    <w:rsid w:val="00B510DF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6A1"/>
    <w:rsid w:val="00B54010"/>
    <w:rsid w:val="00B54039"/>
    <w:rsid w:val="00B543CF"/>
    <w:rsid w:val="00B54658"/>
    <w:rsid w:val="00B548AD"/>
    <w:rsid w:val="00B54B00"/>
    <w:rsid w:val="00B54D39"/>
    <w:rsid w:val="00B55185"/>
    <w:rsid w:val="00B5553A"/>
    <w:rsid w:val="00B55CC0"/>
    <w:rsid w:val="00B55D33"/>
    <w:rsid w:val="00B55D48"/>
    <w:rsid w:val="00B563C2"/>
    <w:rsid w:val="00B56BAF"/>
    <w:rsid w:val="00B56F3C"/>
    <w:rsid w:val="00B571F9"/>
    <w:rsid w:val="00B57555"/>
    <w:rsid w:val="00B57D21"/>
    <w:rsid w:val="00B60029"/>
    <w:rsid w:val="00B606A0"/>
    <w:rsid w:val="00B6072F"/>
    <w:rsid w:val="00B60BD8"/>
    <w:rsid w:val="00B6111C"/>
    <w:rsid w:val="00B616C0"/>
    <w:rsid w:val="00B61AB8"/>
    <w:rsid w:val="00B61C94"/>
    <w:rsid w:val="00B6324C"/>
    <w:rsid w:val="00B63A3C"/>
    <w:rsid w:val="00B63F60"/>
    <w:rsid w:val="00B641A2"/>
    <w:rsid w:val="00B642A4"/>
    <w:rsid w:val="00B64704"/>
    <w:rsid w:val="00B649EE"/>
    <w:rsid w:val="00B64A22"/>
    <w:rsid w:val="00B64A96"/>
    <w:rsid w:val="00B657CD"/>
    <w:rsid w:val="00B65AC8"/>
    <w:rsid w:val="00B65FAB"/>
    <w:rsid w:val="00B65FF7"/>
    <w:rsid w:val="00B6640E"/>
    <w:rsid w:val="00B666A5"/>
    <w:rsid w:val="00B66702"/>
    <w:rsid w:val="00B66AB2"/>
    <w:rsid w:val="00B66F63"/>
    <w:rsid w:val="00B66F80"/>
    <w:rsid w:val="00B6744A"/>
    <w:rsid w:val="00B67B4E"/>
    <w:rsid w:val="00B67D8D"/>
    <w:rsid w:val="00B67EB0"/>
    <w:rsid w:val="00B70190"/>
    <w:rsid w:val="00B701D3"/>
    <w:rsid w:val="00B709F6"/>
    <w:rsid w:val="00B70B6C"/>
    <w:rsid w:val="00B710B7"/>
    <w:rsid w:val="00B714D1"/>
    <w:rsid w:val="00B716BB"/>
    <w:rsid w:val="00B7194B"/>
    <w:rsid w:val="00B71ABE"/>
    <w:rsid w:val="00B71C29"/>
    <w:rsid w:val="00B726D7"/>
    <w:rsid w:val="00B73312"/>
    <w:rsid w:val="00B7395D"/>
    <w:rsid w:val="00B73BBF"/>
    <w:rsid w:val="00B73DE0"/>
    <w:rsid w:val="00B73E53"/>
    <w:rsid w:val="00B7402B"/>
    <w:rsid w:val="00B7403B"/>
    <w:rsid w:val="00B74361"/>
    <w:rsid w:val="00B743D5"/>
    <w:rsid w:val="00B74D72"/>
    <w:rsid w:val="00B74E16"/>
    <w:rsid w:val="00B74E9A"/>
    <w:rsid w:val="00B75733"/>
    <w:rsid w:val="00B757BB"/>
    <w:rsid w:val="00B75AB7"/>
    <w:rsid w:val="00B75E61"/>
    <w:rsid w:val="00B76375"/>
    <w:rsid w:val="00B76689"/>
    <w:rsid w:val="00B769BD"/>
    <w:rsid w:val="00B76C3A"/>
    <w:rsid w:val="00B7748B"/>
    <w:rsid w:val="00B776EE"/>
    <w:rsid w:val="00B7782B"/>
    <w:rsid w:val="00B77A55"/>
    <w:rsid w:val="00B77DCD"/>
    <w:rsid w:val="00B77DF4"/>
    <w:rsid w:val="00B77F87"/>
    <w:rsid w:val="00B77FD4"/>
    <w:rsid w:val="00B80021"/>
    <w:rsid w:val="00B8016D"/>
    <w:rsid w:val="00B80269"/>
    <w:rsid w:val="00B803CA"/>
    <w:rsid w:val="00B80863"/>
    <w:rsid w:val="00B808A6"/>
    <w:rsid w:val="00B80CDC"/>
    <w:rsid w:val="00B80EDE"/>
    <w:rsid w:val="00B80FDB"/>
    <w:rsid w:val="00B8128E"/>
    <w:rsid w:val="00B814F2"/>
    <w:rsid w:val="00B817A8"/>
    <w:rsid w:val="00B821C1"/>
    <w:rsid w:val="00B822DE"/>
    <w:rsid w:val="00B82763"/>
    <w:rsid w:val="00B82B78"/>
    <w:rsid w:val="00B82CC6"/>
    <w:rsid w:val="00B83506"/>
    <w:rsid w:val="00B83831"/>
    <w:rsid w:val="00B8395F"/>
    <w:rsid w:val="00B83C6E"/>
    <w:rsid w:val="00B8402C"/>
    <w:rsid w:val="00B84898"/>
    <w:rsid w:val="00B84ABD"/>
    <w:rsid w:val="00B84FA3"/>
    <w:rsid w:val="00B851AA"/>
    <w:rsid w:val="00B8532A"/>
    <w:rsid w:val="00B85FB2"/>
    <w:rsid w:val="00B86164"/>
    <w:rsid w:val="00B86321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29E"/>
    <w:rsid w:val="00B904B7"/>
    <w:rsid w:val="00B905BE"/>
    <w:rsid w:val="00B90771"/>
    <w:rsid w:val="00B90E6A"/>
    <w:rsid w:val="00B90FBF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913"/>
    <w:rsid w:val="00B949EC"/>
    <w:rsid w:val="00B94A08"/>
    <w:rsid w:val="00B94F91"/>
    <w:rsid w:val="00B95C35"/>
    <w:rsid w:val="00B96343"/>
    <w:rsid w:val="00B963A1"/>
    <w:rsid w:val="00B9651A"/>
    <w:rsid w:val="00B97422"/>
    <w:rsid w:val="00B97660"/>
    <w:rsid w:val="00B97E01"/>
    <w:rsid w:val="00B97EC9"/>
    <w:rsid w:val="00BA0C24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D0"/>
    <w:rsid w:val="00BA5A58"/>
    <w:rsid w:val="00BA6644"/>
    <w:rsid w:val="00BA6D1E"/>
    <w:rsid w:val="00BA6DB1"/>
    <w:rsid w:val="00BA7813"/>
    <w:rsid w:val="00BA7DA7"/>
    <w:rsid w:val="00BA7F98"/>
    <w:rsid w:val="00BB0CED"/>
    <w:rsid w:val="00BB1BA5"/>
    <w:rsid w:val="00BB1DF0"/>
    <w:rsid w:val="00BB1E77"/>
    <w:rsid w:val="00BB2A53"/>
    <w:rsid w:val="00BB2C7E"/>
    <w:rsid w:val="00BB2DB7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B"/>
    <w:rsid w:val="00BB460B"/>
    <w:rsid w:val="00BB4A56"/>
    <w:rsid w:val="00BB4C4A"/>
    <w:rsid w:val="00BB4DC2"/>
    <w:rsid w:val="00BB4FE8"/>
    <w:rsid w:val="00BB50D3"/>
    <w:rsid w:val="00BB54D6"/>
    <w:rsid w:val="00BB5AFC"/>
    <w:rsid w:val="00BB5CF0"/>
    <w:rsid w:val="00BB5E0E"/>
    <w:rsid w:val="00BB5F47"/>
    <w:rsid w:val="00BB6058"/>
    <w:rsid w:val="00BB65F8"/>
    <w:rsid w:val="00BB6EB4"/>
    <w:rsid w:val="00BB6FF8"/>
    <w:rsid w:val="00BB7881"/>
    <w:rsid w:val="00BB790E"/>
    <w:rsid w:val="00BB7983"/>
    <w:rsid w:val="00BC01F5"/>
    <w:rsid w:val="00BC0405"/>
    <w:rsid w:val="00BC04B4"/>
    <w:rsid w:val="00BC07B9"/>
    <w:rsid w:val="00BC0DE4"/>
    <w:rsid w:val="00BC0F62"/>
    <w:rsid w:val="00BC0FB7"/>
    <w:rsid w:val="00BC13EE"/>
    <w:rsid w:val="00BC14D3"/>
    <w:rsid w:val="00BC19AB"/>
    <w:rsid w:val="00BC1AAF"/>
    <w:rsid w:val="00BC267E"/>
    <w:rsid w:val="00BC2DCD"/>
    <w:rsid w:val="00BC2F16"/>
    <w:rsid w:val="00BC3AE6"/>
    <w:rsid w:val="00BC3D7B"/>
    <w:rsid w:val="00BC3E26"/>
    <w:rsid w:val="00BC43AC"/>
    <w:rsid w:val="00BC43DD"/>
    <w:rsid w:val="00BC43FA"/>
    <w:rsid w:val="00BC4A81"/>
    <w:rsid w:val="00BC4CE5"/>
    <w:rsid w:val="00BC4DFF"/>
    <w:rsid w:val="00BC51FD"/>
    <w:rsid w:val="00BC5745"/>
    <w:rsid w:val="00BC5C29"/>
    <w:rsid w:val="00BC5F5D"/>
    <w:rsid w:val="00BC60D6"/>
    <w:rsid w:val="00BC6470"/>
    <w:rsid w:val="00BC6949"/>
    <w:rsid w:val="00BC69D8"/>
    <w:rsid w:val="00BC6F75"/>
    <w:rsid w:val="00BC6F7B"/>
    <w:rsid w:val="00BC6F8A"/>
    <w:rsid w:val="00BC743A"/>
    <w:rsid w:val="00BC76A8"/>
    <w:rsid w:val="00BC77FB"/>
    <w:rsid w:val="00BC7839"/>
    <w:rsid w:val="00BC7AE1"/>
    <w:rsid w:val="00BC7BDF"/>
    <w:rsid w:val="00BC7E19"/>
    <w:rsid w:val="00BD01CD"/>
    <w:rsid w:val="00BD02A9"/>
    <w:rsid w:val="00BD075C"/>
    <w:rsid w:val="00BD0F2B"/>
    <w:rsid w:val="00BD1183"/>
    <w:rsid w:val="00BD11D6"/>
    <w:rsid w:val="00BD14C5"/>
    <w:rsid w:val="00BD1990"/>
    <w:rsid w:val="00BD2053"/>
    <w:rsid w:val="00BD29DE"/>
    <w:rsid w:val="00BD330B"/>
    <w:rsid w:val="00BD346E"/>
    <w:rsid w:val="00BD34E8"/>
    <w:rsid w:val="00BD3BA1"/>
    <w:rsid w:val="00BD43D6"/>
    <w:rsid w:val="00BD44E4"/>
    <w:rsid w:val="00BD456A"/>
    <w:rsid w:val="00BD4EC7"/>
    <w:rsid w:val="00BD52B4"/>
    <w:rsid w:val="00BD5369"/>
    <w:rsid w:val="00BD5764"/>
    <w:rsid w:val="00BD5EB7"/>
    <w:rsid w:val="00BD5EF4"/>
    <w:rsid w:val="00BD623F"/>
    <w:rsid w:val="00BD69BE"/>
    <w:rsid w:val="00BD711D"/>
    <w:rsid w:val="00BD71C7"/>
    <w:rsid w:val="00BD7563"/>
    <w:rsid w:val="00BD765D"/>
    <w:rsid w:val="00BD7F8C"/>
    <w:rsid w:val="00BE0897"/>
    <w:rsid w:val="00BE11D0"/>
    <w:rsid w:val="00BE12C6"/>
    <w:rsid w:val="00BE147A"/>
    <w:rsid w:val="00BE1573"/>
    <w:rsid w:val="00BE175D"/>
    <w:rsid w:val="00BE1E1A"/>
    <w:rsid w:val="00BE1E6B"/>
    <w:rsid w:val="00BE2855"/>
    <w:rsid w:val="00BE2B45"/>
    <w:rsid w:val="00BE2C04"/>
    <w:rsid w:val="00BE30EA"/>
    <w:rsid w:val="00BE3100"/>
    <w:rsid w:val="00BE3152"/>
    <w:rsid w:val="00BE31A6"/>
    <w:rsid w:val="00BE33ED"/>
    <w:rsid w:val="00BE3549"/>
    <w:rsid w:val="00BE35F3"/>
    <w:rsid w:val="00BE3606"/>
    <w:rsid w:val="00BE3A6C"/>
    <w:rsid w:val="00BE3B79"/>
    <w:rsid w:val="00BE44F0"/>
    <w:rsid w:val="00BE462C"/>
    <w:rsid w:val="00BE487D"/>
    <w:rsid w:val="00BE4C14"/>
    <w:rsid w:val="00BE4DB8"/>
    <w:rsid w:val="00BE4F10"/>
    <w:rsid w:val="00BE5C0A"/>
    <w:rsid w:val="00BE5FA8"/>
    <w:rsid w:val="00BE6274"/>
    <w:rsid w:val="00BE644D"/>
    <w:rsid w:val="00BE64B9"/>
    <w:rsid w:val="00BE6D6A"/>
    <w:rsid w:val="00BE6DC7"/>
    <w:rsid w:val="00BE6E34"/>
    <w:rsid w:val="00BE766F"/>
    <w:rsid w:val="00BE7872"/>
    <w:rsid w:val="00BE79DA"/>
    <w:rsid w:val="00BF0F6F"/>
    <w:rsid w:val="00BF1055"/>
    <w:rsid w:val="00BF13B8"/>
    <w:rsid w:val="00BF1572"/>
    <w:rsid w:val="00BF1602"/>
    <w:rsid w:val="00BF17BC"/>
    <w:rsid w:val="00BF1A6B"/>
    <w:rsid w:val="00BF25A9"/>
    <w:rsid w:val="00BF2A2A"/>
    <w:rsid w:val="00BF3263"/>
    <w:rsid w:val="00BF3720"/>
    <w:rsid w:val="00BF397C"/>
    <w:rsid w:val="00BF3B16"/>
    <w:rsid w:val="00BF4075"/>
    <w:rsid w:val="00BF40FC"/>
    <w:rsid w:val="00BF4383"/>
    <w:rsid w:val="00BF445D"/>
    <w:rsid w:val="00BF4541"/>
    <w:rsid w:val="00BF47E2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F91"/>
    <w:rsid w:val="00BF62FB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C00026"/>
    <w:rsid w:val="00C00457"/>
    <w:rsid w:val="00C00829"/>
    <w:rsid w:val="00C00A45"/>
    <w:rsid w:val="00C00F68"/>
    <w:rsid w:val="00C01371"/>
    <w:rsid w:val="00C01A76"/>
    <w:rsid w:val="00C01D17"/>
    <w:rsid w:val="00C01F73"/>
    <w:rsid w:val="00C021F9"/>
    <w:rsid w:val="00C02B2B"/>
    <w:rsid w:val="00C02E0D"/>
    <w:rsid w:val="00C03215"/>
    <w:rsid w:val="00C039A2"/>
    <w:rsid w:val="00C03A3C"/>
    <w:rsid w:val="00C04470"/>
    <w:rsid w:val="00C04587"/>
    <w:rsid w:val="00C04701"/>
    <w:rsid w:val="00C04916"/>
    <w:rsid w:val="00C04CD3"/>
    <w:rsid w:val="00C05631"/>
    <w:rsid w:val="00C05B04"/>
    <w:rsid w:val="00C05C7B"/>
    <w:rsid w:val="00C05C91"/>
    <w:rsid w:val="00C0695A"/>
    <w:rsid w:val="00C06E31"/>
    <w:rsid w:val="00C07332"/>
    <w:rsid w:val="00C07DAB"/>
    <w:rsid w:val="00C07E39"/>
    <w:rsid w:val="00C07E81"/>
    <w:rsid w:val="00C1091B"/>
    <w:rsid w:val="00C113AE"/>
    <w:rsid w:val="00C114A2"/>
    <w:rsid w:val="00C11573"/>
    <w:rsid w:val="00C11B11"/>
    <w:rsid w:val="00C11F04"/>
    <w:rsid w:val="00C1242C"/>
    <w:rsid w:val="00C12731"/>
    <w:rsid w:val="00C1310A"/>
    <w:rsid w:val="00C1346D"/>
    <w:rsid w:val="00C134E9"/>
    <w:rsid w:val="00C138FC"/>
    <w:rsid w:val="00C14065"/>
    <w:rsid w:val="00C142B3"/>
    <w:rsid w:val="00C14303"/>
    <w:rsid w:val="00C14B61"/>
    <w:rsid w:val="00C1507E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7118"/>
    <w:rsid w:val="00C17188"/>
    <w:rsid w:val="00C17193"/>
    <w:rsid w:val="00C1725D"/>
    <w:rsid w:val="00C17644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EE4"/>
    <w:rsid w:val="00C221E1"/>
    <w:rsid w:val="00C22EFD"/>
    <w:rsid w:val="00C23765"/>
    <w:rsid w:val="00C237CB"/>
    <w:rsid w:val="00C23814"/>
    <w:rsid w:val="00C238F9"/>
    <w:rsid w:val="00C23E3F"/>
    <w:rsid w:val="00C23FAD"/>
    <w:rsid w:val="00C2415E"/>
    <w:rsid w:val="00C247B5"/>
    <w:rsid w:val="00C24A62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751"/>
    <w:rsid w:val="00C279A1"/>
    <w:rsid w:val="00C27C55"/>
    <w:rsid w:val="00C27E20"/>
    <w:rsid w:val="00C3119F"/>
    <w:rsid w:val="00C31453"/>
    <w:rsid w:val="00C31FE4"/>
    <w:rsid w:val="00C326BF"/>
    <w:rsid w:val="00C32729"/>
    <w:rsid w:val="00C32B2E"/>
    <w:rsid w:val="00C32F32"/>
    <w:rsid w:val="00C3314B"/>
    <w:rsid w:val="00C33338"/>
    <w:rsid w:val="00C337FA"/>
    <w:rsid w:val="00C33904"/>
    <w:rsid w:val="00C33CD2"/>
    <w:rsid w:val="00C33DBC"/>
    <w:rsid w:val="00C34008"/>
    <w:rsid w:val="00C3405A"/>
    <w:rsid w:val="00C34078"/>
    <w:rsid w:val="00C34164"/>
    <w:rsid w:val="00C34752"/>
    <w:rsid w:val="00C35CB7"/>
    <w:rsid w:val="00C35EC2"/>
    <w:rsid w:val="00C361CC"/>
    <w:rsid w:val="00C3644F"/>
    <w:rsid w:val="00C36466"/>
    <w:rsid w:val="00C37114"/>
    <w:rsid w:val="00C37385"/>
    <w:rsid w:val="00C373E6"/>
    <w:rsid w:val="00C379A1"/>
    <w:rsid w:val="00C37CE7"/>
    <w:rsid w:val="00C40486"/>
    <w:rsid w:val="00C40B4F"/>
    <w:rsid w:val="00C40C3C"/>
    <w:rsid w:val="00C41561"/>
    <w:rsid w:val="00C41673"/>
    <w:rsid w:val="00C4219F"/>
    <w:rsid w:val="00C425C2"/>
    <w:rsid w:val="00C4265A"/>
    <w:rsid w:val="00C42C6F"/>
    <w:rsid w:val="00C42CD0"/>
    <w:rsid w:val="00C42EE7"/>
    <w:rsid w:val="00C43443"/>
    <w:rsid w:val="00C43687"/>
    <w:rsid w:val="00C4371B"/>
    <w:rsid w:val="00C43E8D"/>
    <w:rsid w:val="00C44013"/>
    <w:rsid w:val="00C4404D"/>
    <w:rsid w:val="00C443B2"/>
    <w:rsid w:val="00C4474E"/>
    <w:rsid w:val="00C458DE"/>
    <w:rsid w:val="00C459B7"/>
    <w:rsid w:val="00C45C68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750"/>
    <w:rsid w:val="00C510F3"/>
    <w:rsid w:val="00C51120"/>
    <w:rsid w:val="00C514C4"/>
    <w:rsid w:val="00C51546"/>
    <w:rsid w:val="00C51670"/>
    <w:rsid w:val="00C51C9D"/>
    <w:rsid w:val="00C52329"/>
    <w:rsid w:val="00C5265F"/>
    <w:rsid w:val="00C52713"/>
    <w:rsid w:val="00C52A1D"/>
    <w:rsid w:val="00C52BAB"/>
    <w:rsid w:val="00C52CC1"/>
    <w:rsid w:val="00C52F58"/>
    <w:rsid w:val="00C52F59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863"/>
    <w:rsid w:val="00C55DB1"/>
    <w:rsid w:val="00C56651"/>
    <w:rsid w:val="00C56A00"/>
    <w:rsid w:val="00C56E5F"/>
    <w:rsid w:val="00C57202"/>
    <w:rsid w:val="00C57326"/>
    <w:rsid w:val="00C573A2"/>
    <w:rsid w:val="00C5740C"/>
    <w:rsid w:val="00C57A51"/>
    <w:rsid w:val="00C6030A"/>
    <w:rsid w:val="00C60421"/>
    <w:rsid w:val="00C60791"/>
    <w:rsid w:val="00C60D9A"/>
    <w:rsid w:val="00C60FFC"/>
    <w:rsid w:val="00C610A0"/>
    <w:rsid w:val="00C61661"/>
    <w:rsid w:val="00C61680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4490"/>
    <w:rsid w:val="00C64900"/>
    <w:rsid w:val="00C64961"/>
    <w:rsid w:val="00C64B2F"/>
    <w:rsid w:val="00C652FF"/>
    <w:rsid w:val="00C65411"/>
    <w:rsid w:val="00C65ED1"/>
    <w:rsid w:val="00C6602E"/>
    <w:rsid w:val="00C66361"/>
    <w:rsid w:val="00C66563"/>
    <w:rsid w:val="00C666BF"/>
    <w:rsid w:val="00C66EA2"/>
    <w:rsid w:val="00C671BE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593"/>
    <w:rsid w:val="00C7399E"/>
    <w:rsid w:val="00C73E75"/>
    <w:rsid w:val="00C73EC1"/>
    <w:rsid w:val="00C74469"/>
    <w:rsid w:val="00C747A1"/>
    <w:rsid w:val="00C74AC8"/>
    <w:rsid w:val="00C74DDA"/>
    <w:rsid w:val="00C752FB"/>
    <w:rsid w:val="00C7542F"/>
    <w:rsid w:val="00C75841"/>
    <w:rsid w:val="00C75E18"/>
    <w:rsid w:val="00C75EE5"/>
    <w:rsid w:val="00C76696"/>
    <w:rsid w:val="00C76872"/>
    <w:rsid w:val="00C76ACA"/>
    <w:rsid w:val="00C76CFA"/>
    <w:rsid w:val="00C76D42"/>
    <w:rsid w:val="00C776F8"/>
    <w:rsid w:val="00C77774"/>
    <w:rsid w:val="00C77BC2"/>
    <w:rsid w:val="00C77CAA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AC7"/>
    <w:rsid w:val="00C81CC1"/>
    <w:rsid w:val="00C82141"/>
    <w:rsid w:val="00C82582"/>
    <w:rsid w:val="00C827F6"/>
    <w:rsid w:val="00C8282E"/>
    <w:rsid w:val="00C82A75"/>
    <w:rsid w:val="00C82C6E"/>
    <w:rsid w:val="00C82FA3"/>
    <w:rsid w:val="00C83201"/>
    <w:rsid w:val="00C832A1"/>
    <w:rsid w:val="00C8361C"/>
    <w:rsid w:val="00C83637"/>
    <w:rsid w:val="00C839B3"/>
    <w:rsid w:val="00C839EB"/>
    <w:rsid w:val="00C83FDD"/>
    <w:rsid w:val="00C840A1"/>
    <w:rsid w:val="00C84638"/>
    <w:rsid w:val="00C84FCE"/>
    <w:rsid w:val="00C85503"/>
    <w:rsid w:val="00C856C9"/>
    <w:rsid w:val="00C85B18"/>
    <w:rsid w:val="00C862C2"/>
    <w:rsid w:val="00C869BB"/>
    <w:rsid w:val="00C869F4"/>
    <w:rsid w:val="00C87AD4"/>
    <w:rsid w:val="00C90020"/>
    <w:rsid w:val="00C9052D"/>
    <w:rsid w:val="00C9058B"/>
    <w:rsid w:val="00C906DC"/>
    <w:rsid w:val="00C90829"/>
    <w:rsid w:val="00C90B75"/>
    <w:rsid w:val="00C90CD8"/>
    <w:rsid w:val="00C9187D"/>
    <w:rsid w:val="00C91D65"/>
    <w:rsid w:val="00C92189"/>
    <w:rsid w:val="00C92420"/>
    <w:rsid w:val="00C9260F"/>
    <w:rsid w:val="00C926C4"/>
    <w:rsid w:val="00C926EE"/>
    <w:rsid w:val="00C9277A"/>
    <w:rsid w:val="00C92E3B"/>
    <w:rsid w:val="00C92F86"/>
    <w:rsid w:val="00C92FFD"/>
    <w:rsid w:val="00C93380"/>
    <w:rsid w:val="00C93537"/>
    <w:rsid w:val="00C93BD8"/>
    <w:rsid w:val="00C93FB5"/>
    <w:rsid w:val="00C94645"/>
    <w:rsid w:val="00C94A0C"/>
    <w:rsid w:val="00C94C4C"/>
    <w:rsid w:val="00C95B33"/>
    <w:rsid w:val="00C95FB2"/>
    <w:rsid w:val="00C95FB3"/>
    <w:rsid w:val="00C9648C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6CD"/>
    <w:rsid w:val="00CA07E8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B48"/>
    <w:rsid w:val="00CA2E4B"/>
    <w:rsid w:val="00CA3176"/>
    <w:rsid w:val="00CA33C8"/>
    <w:rsid w:val="00CA347E"/>
    <w:rsid w:val="00CA35AE"/>
    <w:rsid w:val="00CA3AD9"/>
    <w:rsid w:val="00CA3DBB"/>
    <w:rsid w:val="00CA4AE8"/>
    <w:rsid w:val="00CA52FC"/>
    <w:rsid w:val="00CA535A"/>
    <w:rsid w:val="00CA537F"/>
    <w:rsid w:val="00CA5638"/>
    <w:rsid w:val="00CA5AEB"/>
    <w:rsid w:val="00CA5F25"/>
    <w:rsid w:val="00CA65A9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E5"/>
    <w:rsid w:val="00CB0B47"/>
    <w:rsid w:val="00CB1042"/>
    <w:rsid w:val="00CB10BF"/>
    <w:rsid w:val="00CB1730"/>
    <w:rsid w:val="00CB1ECE"/>
    <w:rsid w:val="00CB2893"/>
    <w:rsid w:val="00CB298C"/>
    <w:rsid w:val="00CB2A0C"/>
    <w:rsid w:val="00CB2D2D"/>
    <w:rsid w:val="00CB3056"/>
    <w:rsid w:val="00CB3147"/>
    <w:rsid w:val="00CB319A"/>
    <w:rsid w:val="00CB3212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B3"/>
    <w:rsid w:val="00CB5AB2"/>
    <w:rsid w:val="00CB6350"/>
    <w:rsid w:val="00CB6A57"/>
    <w:rsid w:val="00CB6DA1"/>
    <w:rsid w:val="00CB6FB4"/>
    <w:rsid w:val="00CB742F"/>
    <w:rsid w:val="00CB75A0"/>
    <w:rsid w:val="00CB76CC"/>
    <w:rsid w:val="00CB7D2F"/>
    <w:rsid w:val="00CB7E6F"/>
    <w:rsid w:val="00CC0254"/>
    <w:rsid w:val="00CC0431"/>
    <w:rsid w:val="00CC0487"/>
    <w:rsid w:val="00CC06DD"/>
    <w:rsid w:val="00CC0A05"/>
    <w:rsid w:val="00CC0AB4"/>
    <w:rsid w:val="00CC0D70"/>
    <w:rsid w:val="00CC0DB6"/>
    <w:rsid w:val="00CC0E87"/>
    <w:rsid w:val="00CC11AE"/>
    <w:rsid w:val="00CC1602"/>
    <w:rsid w:val="00CC1E75"/>
    <w:rsid w:val="00CC1F9C"/>
    <w:rsid w:val="00CC1FD8"/>
    <w:rsid w:val="00CC2468"/>
    <w:rsid w:val="00CC2539"/>
    <w:rsid w:val="00CC285D"/>
    <w:rsid w:val="00CC319F"/>
    <w:rsid w:val="00CC31F0"/>
    <w:rsid w:val="00CC3C31"/>
    <w:rsid w:val="00CC412A"/>
    <w:rsid w:val="00CC4213"/>
    <w:rsid w:val="00CC46C3"/>
    <w:rsid w:val="00CC48A4"/>
    <w:rsid w:val="00CC4B35"/>
    <w:rsid w:val="00CC4C34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690"/>
    <w:rsid w:val="00CD1FCE"/>
    <w:rsid w:val="00CD24F6"/>
    <w:rsid w:val="00CD2819"/>
    <w:rsid w:val="00CD2AB6"/>
    <w:rsid w:val="00CD2B8D"/>
    <w:rsid w:val="00CD2EE4"/>
    <w:rsid w:val="00CD325F"/>
    <w:rsid w:val="00CD32E4"/>
    <w:rsid w:val="00CD33BA"/>
    <w:rsid w:val="00CD34A1"/>
    <w:rsid w:val="00CD3A61"/>
    <w:rsid w:val="00CD3C3E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6193"/>
    <w:rsid w:val="00CD6A5C"/>
    <w:rsid w:val="00CD6F3D"/>
    <w:rsid w:val="00CD70EE"/>
    <w:rsid w:val="00CD717A"/>
    <w:rsid w:val="00CD73D6"/>
    <w:rsid w:val="00CD74F4"/>
    <w:rsid w:val="00CD79D2"/>
    <w:rsid w:val="00CE08C0"/>
    <w:rsid w:val="00CE0ABB"/>
    <w:rsid w:val="00CE0BA0"/>
    <w:rsid w:val="00CE0D8A"/>
    <w:rsid w:val="00CE107C"/>
    <w:rsid w:val="00CE1607"/>
    <w:rsid w:val="00CE22AC"/>
    <w:rsid w:val="00CE2380"/>
    <w:rsid w:val="00CE24C2"/>
    <w:rsid w:val="00CE268B"/>
    <w:rsid w:val="00CE2958"/>
    <w:rsid w:val="00CE29A0"/>
    <w:rsid w:val="00CE2FF2"/>
    <w:rsid w:val="00CE3F07"/>
    <w:rsid w:val="00CE3F93"/>
    <w:rsid w:val="00CE3FD4"/>
    <w:rsid w:val="00CE4B2B"/>
    <w:rsid w:val="00CE4BD6"/>
    <w:rsid w:val="00CE4C6D"/>
    <w:rsid w:val="00CE4EA3"/>
    <w:rsid w:val="00CE5431"/>
    <w:rsid w:val="00CE572A"/>
    <w:rsid w:val="00CE5938"/>
    <w:rsid w:val="00CE6225"/>
    <w:rsid w:val="00CE6A53"/>
    <w:rsid w:val="00CE6C3C"/>
    <w:rsid w:val="00CE6D39"/>
    <w:rsid w:val="00CE73EA"/>
    <w:rsid w:val="00CE7B1E"/>
    <w:rsid w:val="00CE7C02"/>
    <w:rsid w:val="00CE7C84"/>
    <w:rsid w:val="00CF0F5C"/>
    <w:rsid w:val="00CF111F"/>
    <w:rsid w:val="00CF22DD"/>
    <w:rsid w:val="00CF2863"/>
    <w:rsid w:val="00CF2CC3"/>
    <w:rsid w:val="00CF2FAF"/>
    <w:rsid w:val="00CF32EF"/>
    <w:rsid w:val="00CF350F"/>
    <w:rsid w:val="00CF3591"/>
    <w:rsid w:val="00CF4658"/>
    <w:rsid w:val="00CF48B6"/>
    <w:rsid w:val="00CF4E6C"/>
    <w:rsid w:val="00CF505F"/>
    <w:rsid w:val="00CF55AA"/>
    <w:rsid w:val="00CF55BE"/>
    <w:rsid w:val="00CF6641"/>
    <w:rsid w:val="00CF6D12"/>
    <w:rsid w:val="00CF6E82"/>
    <w:rsid w:val="00CF7241"/>
    <w:rsid w:val="00CF7390"/>
    <w:rsid w:val="00CF760F"/>
    <w:rsid w:val="00CF7939"/>
    <w:rsid w:val="00CF7B96"/>
    <w:rsid w:val="00CF7CAF"/>
    <w:rsid w:val="00D00203"/>
    <w:rsid w:val="00D0032E"/>
    <w:rsid w:val="00D00423"/>
    <w:rsid w:val="00D0114A"/>
    <w:rsid w:val="00D01265"/>
    <w:rsid w:val="00D01999"/>
    <w:rsid w:val="00D019BB"/>
    <w:rsid w:val="00D01D44"/>
    <w:rsid w:val="00D02048"/>
    <w:rsid w:val="00D0262C"/>
    <w:rsid w:val="00D02CC8"/>
    <w:rsid w:val="00D033A5"/>
    <w:rsid w:val="00D03498"/>
    <w:rsid w:val="00D03562"/>
    <w:rsid w:val="00D03A32"/>
    <w:rsid w:val="00D03B4E"/>
    <w:rsid w:val="00D048C0"/>
    <w:rsid w:val="00D04A4E"/>
    <w:rsid w:val="00D04BA3"/>
    <w:rsid w:val="00D04CEA"/>
    <w:rsid w:val="00D04DBF"/>
    <w:rsid w:val="00D05062"/>
    <w:rsid w:val="00D050B1"/>
    <w:rsid w:val="00D051DD"/>
    <w:rsid w:val="00D05937"/>
    <w:rsid w:val="00D0671C"/>
    <w:rsid w:val="00D06C04"/>
    <w:rsid w:val="00D070A4"/>
    <w:rsid w:val="00D07497"/>
    <w:rsid w:val="00D079C3"/>
    <w:rsid w:val="00D07ED5"/>
    <w:rsid w:val="00D07FC2"/>
    <w:rsid w:val="00D10088"/>
    <w:rsid w:val="00D10230"/>
    <w:rsid w:val="00D11244"/>
    <w:rsid w:val="00D112B8"/>
    <w:rsid w:val="00D113A3"/>
    <w:rsid w:val="00D1153C"/>
    <w:rsid w:val="00D11D10"/>
    <w:rsid w:val="00D11E79"/>
    <w:rsid w:val="00D1225A"/>
    <w:rsid w:val="00D12517"/>
    <w:rsid w:val="00D1288B"/>
    <w:rsid w:val="00D12AA9"/>
    <w:rsid w:val="00D13007"/>
    <w:rsid w:val="00D130FD"/>
    <w:rsid w:val="00D134B0"/>
    <w:rsid w:val="00D13A44"/>
    <w:rsid w:val="00D13C62"/>
    <w:rsid w:val="00D13FB2"/>
    <w:rsid w:val="00D14247"/>
    <w:rsid w:val="00D14CA2"/>
    <w:rsid w:val="00D14CE4"/>
    <w:rsid w:val="00D14D8A"/>
    <w:rsid w:val="00D15209"/>
    <w:rsid w:val="00D1521A"/>
    <w:rsid w:val="00D1534B"/>
    <w:rsid w:val="00D15697"/>
    <w:rsid w:val="00D156EA"/>
    <w:rsid w:val="00D1572D"/>
    <w:rsid w:val="00D15E0F"/>
    <w:rsid w:val="00D162D3"/>
    <w:rsid w:val="00D16F9C"/>
    <w:rsid w:val="00D1713B"/>
    <w:rsid w:val="00D172C8"/>
    <w:rsid w:val="00D17521"/>
    <w:rsid w:val="00D17D35"/>
    <w:rsid w:val="00D17EDD"/>
    <w:rsid w:val="00D17F7B"/>
    <w:rsid w:val="00D203C0"/>
    <w:rsid w:val="00D203D4"/>
    <w:rsid w:val="00D2088F"/>
    <w:rsid w:val="00D21077"/>
    <w:rsid w:val="00D2225B"/>
    <w:rsid w:val="00D223BE"/>
    <w:rsid w:val="00D2250D"/>
    <w:rsid w:val="00D229CA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FF"/>
    <w:rsid w:val="00D25C6F"/>
    <w:rsid w:val="00D25FCF"/>
    <w:rsid w:val="00D26246"/>
    <w:rsid w:val="00D2646A"/>
    <w:rsid w:val="00D26677"/>
    <w:rsid w:val="00D266A9"/>
    <w:rsid w:val="00D26862"/>
    <w:rsid w:val="00D26978"/>
    <w:rsid w:val="00D26E72"/>
    <w:rsid w:val="00D26EC8"/>
    <w:rsid w:val="00D271C0"/>
    <w:rsid w:val="00D27269"/>
    <w:rsid w:val="00D2741C"/>
    <w:rsid w:val="00D274B1"/>
    <w:rsid w:val="00D27FC0"/>
    <w:rsid w:val="00D301A3"/>
    <w:rsid w:val="00D301C2"/>
    <w:rsid w:val="00D306E9"/>
    <w:rsid w:val="00D30A50"/>
    <w:rsid w:val="00D30CAB"/>
    <w:rsid w:val="00D30FC1"/>
    <w:rsid w:val="00D3130C"/>
    <w:rsid w:val="00D319FC"/>
    <w:rsid w:val="00D31C91"/>
    <w:rsid w:val="00D32187"/>
    <w:rsid w:val="00D32406"/>
    <w:rsid w:val="00D32E66"/>
    <w:rsid w:val="00D3302B"/>
    <w:rsid w:val="00D33102"/>
    <w:rsid w:val="00D332DA"/>
    <w:rsid w:val="00D3339C"/>
    <w:rsid w:val="00D336A3"/>
    <w:rsid w:val="00D33710"/>
    <w:rsid w:val="00D341BC"/>
    <w:rsid w:val="00D3497A"/>
    <w:rsid w:val="00D34CC1"/>
    <w:rsid w:val="00D35D31"/>
    <w:rsid w:val="00D361C3"/>
    <w:rsid w:val="00D36287"/>
    <w:rsid w:val="00D36411"/>
    <w:rsid w:val="00D367D7"/>
    <w:rsid w:val="00D36F02"/>
    <w:rsid w:val="00D36F93"/>
    <w:rsid w:val="00D37424"/>
    <w:rsid w:val="00D400F3"/>
    <w:rsid w:val="00D4082F"/>
    <w:rsid w:val="00D40C31"/>
    <w:rsid w:val="00D40DEC"/>
    <w:rsid w:val="00D40E25"/>
    <w:rsid w:val="00D40E54"/>
    <w:rsid w:val="00D41902"/>
    <w:rsid w:val="00D421ED"/>
    <w:rsid w:val="00D424B6"/>
    <w:rsid w:val="00D430E7"/>
    <w:rsid w:val="00D434FB"/>
    <w:rsid w:val="00D43739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98D"/>
    <w:rsid w:val="00D45ABA"/>
    <w:rsid w:val="00D45C71"/>
    <w:rsid w:val="00D461B4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762"/>
    <w:rsid w:val="00D51CA4"/>
    <w:rsid w:val="00D5214B"/>
    <w:rsid w:val="00D52606"/>
    <w:rsid w:val="00D526C0"/>
    <w:rsid w:val="00D5289E"/>
    <w:rsid w:val="00D52BFA"/>
    <w:rsid w:val="00D52E3F"/>
    <w:rsid w:val="00D532C7"/>
    <w:rsid w:val="00D53D97"/>
    <w:rsid w:val="00D54BBF"/>
    <w:rsid w:val="00D5502A"/>
    <w:rsid w:val="00D551D7"/>
    <w:rsid w:val="00D55568"/>
    <w:rsid w:val="00D55989"/>
    <w:rsid w:val="00D55DE7"/>
    <w:rsid w:val="00D55E38"/>
    <w:rsid w:val="00D56089"/>
    <w:rsid w:val="00D5610B"/>
    <w:rsid w:val="00D5616F"/>
    <w:rsid w:val="00D5659D"/>
    <w:rsid w:val="00D56912"/>
    <w:rsid w:val="00D56B2B"/>
    <w:rsid w:val="00D56BE9"/>
    <w:rsid w:val="00D574F1"/>
    <w:rsid w:val="00D57626"/>
    <w:rsid w:val="00D57A0A"/>
    <w:rsid w:val="00D57A44"/>
    <w:rsid w:val="00D57DA6"/>
    <w:rsid w:val="00D57DE2"/>
    <w:rsid w:val="00D57FA1"/>
    <w:rsid w:val="00D6010A"/>
    <w:rsid w:val="00D605D4"/>
    <w:rsid w:val="00D6078F"/>
    <w:rsid w:val="00D607B0"/>
    <w:rsid w:val="00D60D27"/>
    <w:rsid w:val="00D61088"/>
    <w:rsid w:val="00D61241"/>
    <w:rsid w:val="00D6163D"/>
    <w:rsid w:val="00D618F8"/>
    <w:rsid w:val="00D625CE"/>
    <w:rsid w:val="00D6270E"/>
    <w:rsid w:val="00D628F7"/>
    <w:rsid w:val="00D62AD5"/>
    <w:rsid w:val="00D62C76"/>
    <w:rsid w:val="00D62F13"/>
    <w:rsid w:val="00D63108"/>
    <w:rsid w:val="00D63279"/>
    <w:rsid w:val="00D639A2"/>
    <w:rsid w:val="00D644BB"/>
    <w:rsid w:val="00D64C31"/>
    <w:rsid w:val="00D64D95"/>
    <w:rsid w:val="00D655D6"/>
    <w:rsid w:val="00D65797"/>
    <w:rsid w:val="00D657E5"/>
    <w:rsid w:val="00D661EB"/>
    <w:rsid w:val="00D66284"/>
    <w:rsid w:val="00D664CF"/>
    <w:rsid w:val="00D66899"/>
    <w:rsid w:val="00D66D90"/>
    <w:rsid w:val="00D66DEB"/>
    <w:rsid w:val="00D6755E"/>
    <w:rsid w:val="00D67C27"/>
    <w:rsid w:val="00D67F0E"/>
    <w:rsid w:val="00D67F22"/>
    <w:rsid w:val="00D705A0"/>
    <w:rsid w:val="00D70D07"/>
    <w:rsid w:val="00D7120D"/>
    <w:rsid w:val="00D72177"/>
    <w:rsid w:val="00D72B39"/>
    <w:rsid w:val="00D730FB"/>
    <w:rsid w:val="00D73879"/>
    <w:rsid w:val="00D73986"/>
    <w:rsid w:val="00D73A2A"/>
    <w:rsid w:val="00D73CDE"/>
    <w:rsid w:val="00D73F60"/>
    <w:rsid w:val="00D7461A"/>
    <w:rsid w:val="00D74FA3"/>
    <w:rsid w:val="00D750F8"/>
    <w:rsid w:val="00D753E7"/>
    <w:rsid w:val="00D754EA"/>
    <w:rsid w:val="00D756B9"/>
    <w:rsid w:val="00D75BA8"/>
    <w:rsid w:val="00D75EBB"/>
    <w:rsid w:val="00D75FF3"/>
    <w:rsid w:val="00D76C08"/>
    <w:rsid w:val="00D770EA"/>
    <w:rsid w:val="00D77122"/>
    <w:rsid w:val="00D777ED"/>
    <w:rsid w:val="00D77AB4"/>
    <w:rsid w:val="00D77C35"/>
    <w:rsid w:val="00D77DE8"/>
    <w:rsid w:val="00D77F96"/>
    <w:rsid w:val="00D77FBC"/>
    <w:rsid w:val="00D801C0"/>
    <w:rsid w:val="00D804FC"/>
    <w:rsid w:val="00D808A9"/>
    <w:rsid w:val="00D808E4"/>
    <w:rsid w:val="00D813EC"/>
    <w:rsid w:val="00D81499"/>
    <w:rsid w:val="00D8155D"/>
    <w:rsid w:val="00D81979"/>
    <w:rsid w:val="00D81AEA"/>
    <w:rsid w:val="00D8210E"/>
    <w:rsid w:val="00D8216C"/>
    <w:rsid w:val="00D826F3"/>
    <w:rsid w:val="00D82722"/>
    <w:rsid w:val="00D82A69"/>
    <w:rsid w:val="00D82B59"/>
    <w:rsid w:val="00D82E03"/>
    <w:rsid w:val="00D8306E"/>
    <w:rsid w:val="00D834D1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584F"/>
    <w:rsid w:val="00D85DC7"/>
    <w:rsid w:val="00D85E70"/>
    <w:rsid w:val="00D85F63"/>
    <w:rsid w:val="00D86225"/>
    <w:rsid w:val="00D8631F"/>
    <w:rsid w:val="00D86592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B49"/>
    <w:rsid w:val="00D87C2A"/>
    <w:rsid w:val="00D90055"/>
    <w:rsid w:val="00D90C21"/>
    <w:rsid w:val="00D90C5E"/>
    <w:rsid w:val="00D90E58"/>
    <w:rsid w:val="00D918E0"/>
    <w:rsid w:val="00D91B93"/>
    <w:rsid w:val="00D91EC2"/>
    <w:rsid w:val="00D9204D"/>
    <w:rsid w:val="00D9290C"/>
    <w:rsid w:val="00D93DBC"/>
    <w:rsid w:val="00D946E4"/>
    <w:rsid w:val="00D947D3"/>
    <w:rsid w:val="00D94922"/>
    <w:rsid w:val="00D94A96"/>
    <w:rsid w:val="00D94F13"/>
    <w:rsid w:val="00D94FC6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DF2"/>
    <w:rsid w:val="00DA0EE4"/>
    <w:rsid w:val="00DA1475"/>
    <w:rsid w:val="00DA163E"/>
    <w:rsid w:val="00DA1EAF"/>
    <w:rsid w:val="00DA2628"/>
    <w:rsid w:val="00DA272E"/>
    <w:rsid w:val="00DA2C59"/>
    <w:rsid w:val="00DA2C65"/>
    <w:rsid w:val="00DA2C74"/>
    <w:rsid w:val="00DA336F"/>
    <w:rsid w:val="00DA33E2"/>
    <w:rsid w:val="00DA3401"/>
    <w:rsid w:val="00DA3479"/>
    <w:rsid w:val="00DA4136"/>
    <w:rsid w:val="00DA4306"/>
    <w:rsid w:val="00DA472E"/>
    <w:rsid w:val="00DA49A9"/>
    <w:rsid w:val="00DA5688"/>
    <w:rsid w:val="00DA572E"/>
    <w:rsid w:val="00DA5A03"/>
    <w:rsid w:val="00DA5B07"/>
    <w:rsid w:val="00DA5C29"/>
    <w:rsid w:val="00DA5DC6"/>
    <w:rsid w:val="00DA5FB2"/>
    <w:rsid w:val="00DA680C"/>
    <w:rsid w:val="00DA6926"/>
    <w:rsid w:val="00DA6991"/>
    <w:rsid w:val="00DA6A31"/>
    <w:rsid w:val="00DA740C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524"/>
    <w:rsid w:val="00DB17FF"/>
    <w:rsid w:val="00DB1B78"/>
    <w:rsid w:val="00DB2055"/>
    <w:rsid w:val="00DB312D"/>
    <w:rsid w:val="00DB3D18"/>
    <w:rsid w:val="00DB4188"/>
    <w:rsid w:val="00DB49DA"/>
    <w:rsid w:val="00DB4CCB"/>
    <w:rsid w:val="00DB4EF2"/>
    <w:rsid w:val="00DB50AE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A33"/>
    <w:rsid w:val="00DB725A"/>
    <w:rsid w:val="00DB7283"/>
    <w:rsid w:val="00DB77F2"/>
    <w:rsid w:val="00DB7CFA"/>
    <w:rsid w:val="00DC02D4"/>
    <w:rsid w:val="00DC0435"/>
    <w:rsid w:val="00DC046D"/>
    <w:rsid w:val="00DC071B"/>
    <w:rsid w:val="00DC0C40"/>
    <w:rsid w:val="00DC0C90"/>
    <w:rsid w:val="00DC1835"/>
    <w:rsid w:val="00DC1E40"/>
    <w:rsid w:val="00DC2D33"/>
    <w:rsid w:val="00DC2DAB"/>
    <w:rsid w:val="00DC31D4"/>
    <w:rsid w:val="00DC3484"/>
    <w:rsid w:val="00DC3565"/>
    <w:rsid w:val="00DC36D0"/>
    <w:rsid w:val="00DC3A8C"/>
    <w:rsid w:val="00DC4060"/>
    <w:rsid w:val="00DC46B6"/>
    <w:rsid w:val="00DC473B"/>
    <w:rsid w:val="00DC47BC"/>
    <w:rsid w:val="00DC5226"/>
    <w:rsid w:val="00DC54B1"/>
    <w:rsid w:val="00DC55AD"/>
    <w:rsid w:val="00DC5615"/>
    <w:rsid w:val="00DC5D0A"/>
    <w:rsid w:val="00DC6D96"/>
    <w:rsid w:val="00DC6F2D"/>
    <w:rsid w:val="00DC70ED"/>
    <w:rsid w:val="00DC74AE"/>
    <w:rsid w:val="00DC7752"/>
    <w:rsid w:val="00DC7BF9"/>
    <w:rsid w:val="00DD02BE"/>
    <w:rsid w:val="00DD0416"/>
    <w:rsid w:val="00DD056B"/>
    <w:rsid w:val="00DD06D0"/>
    <w:rsid w:val="00DD0D0F"/>
    <w:rsid w:val="00DD0D78"/>
    <w:rsid w:val="00DD0EE1"/>
    <w:rsid w:val="00DD13CF"/>
    <w:rsid w:val="00DD16DB"/>
    <w:rsid w:val="00DD1863"/>
    <w:rsid w:val="00DD19DB"/>
    <w:rsid w:val="00DD1B71"/>
    <w:rsid w:val="00DD31A7"/>
    <w:rsid w:val="00DD31DF"/>
    <w:rsid w:val="00DD31EB"/>
    <w:rsid w:val="00DD3A12"/>
    <w:rsid w:val="00DD3B63"/>
    <w:rsid w:val="00DD3E0F"/>
    <w:rsid w:val="00DD3F7A"/>
    <w:rsid w:val="00DD4004"/>
    <w:rsid w:val="00DD436D"/>
    <w:rsid w:val="00DD43B3"/>
    <w:rsid w:val="00DD44E7"/>
    <w:rsid w:val="00DD4527"/>
    <w:rsid w:val="00DD4BA5"/>
    <w:rsid w:val="00DD5247"/>
    <w:rsid w:val="00DD543B"/>
    <w:rsid w:val="00DD590C"/>
    <w:rsid w:val="00DD5E76"/>
    <w:rsid w:val="00DD60C8"/>
    <w:rsid w:val="00DD64BC"/>
    <w:rsid w:val="00DD68BC"/>
    <w:rsid w:val="00DD6DF8"/>
    <w:rsid w:val="00DD7646"/>
    <w:rsid w:val="00DD77C4"/>
    <w:rsid w:val="00DD7BAC"/>
    <w:rsid w:val="00DD7CBD"/>
    <w:rsid w:val="00DE0812"/>
    <w:rsid w:val="00DE0E22"/>
    <w:rsid w:val="00DE1311"/>
    <w:rsid w:val="00DE1508"/>
    <w:rsid w:val="00DE1920"/>
    <w:rsid w:val="00DE19FE"/>
    <w:rsid w:val="00DE1FDE"/>
    <w:rsid w:val="00DE20D5"/>
    <w:rsid w:val="00DE2160"/>
    <w:rsid w:val="00DE245D"/>
    <w:rsid w:val="00DE29C9"/>
    <w:rsid w:val="00DE31A3"/>
    <w:rsid w:val="00DE35A7"/>
    <w:rsid w:val="00DE36E4"/>
    <w:rsid w:val="00DE3C71"/>
    <w:rsid w:val="00DE405F"/>
    <w:rsid w:val="00DE40CF"/>
    <w:rsid w:val="00DE458B"/>
    <w:rsid w:val="00DE46D9"/>
    <w:rsid w:val="00DE492A"/>
    <w:rsid w:val="00DE4AC6"/>
    <w:rsid w:val="00DE4C5B"/>
    <w:rsid w:val="00DE4CB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6329"/>
    <w:rsid w:val="00DE6447"/>
    <w:rsid w:val="00DE6732"/>
    <w:rsid w:val="00DE7938"/>
    <w:rsid w:val="00DE7F3F"/>
    <w:rsid w:val="00DF021C"/>
    <w:rsid w:val="00DF04B3"/>
    <w:rsid w:val="00DF0820"/>
    <w:rsid w:val="00DF0C13"/>
    <w:rsid w:val="00DF1589"/>
    <w:rsid w:val="00DF15AF"/>
    <w:rsid w:val="00DF2086"/>
    <w:rsid w:val="00DF2127"/>
    <w:rsid w:val="00DF230F"/>
    <w:rsid w:val="00DF2659"/>
    <w:rsid w:val="00DF2C3D"/>
    <w:rsid w:val="00DF3202"/>
    <w:rsid w:val="00DF3FD2"/>
    <w:rsid w:val="00DF460E"/>
    <w:rsid w:val="00DF4AD7"/>
    <w:rsid w:val="00DF53EC"/>
    <w:rsid w:val="00DF58DA"/>
    <w:rsid w:val="00DF5C90"/>
    <w:rsid w:val="00DF5F18"/>
    <w:rsid w:val="00DF6078"/>
    <w:rsid w:val="00DF65D0"/>
    <w:rsid w:val="00DF6670"/>
    <w:rsid w:val="00DF6797"/>
    <w:rsid w:val="00DF6A6E"/>
    <w:rsid w:val="00DF6E00"/>
    <w:rsid w:val="00DF7546"/>
    <w:rsid w:val="00DF7FC1"/>
    <w:rsid w:val="00E0038B"/>
    <w:rsid w:val="00E007A4"/>
    <w:rsid w:val="00E008CA"/>
    <w:rsid w:val="00E012E1"/>
    <w:rsid w:val="00E01977"/>
    <w:rsid w:val="00E019AC"/>
    <w:rsid w:val="00E01C19"/>
    <w:rsid w:val="00E01C23"/>
    <w:rsid w:val="00E01CB1"/>
    <w:rsid w:val="00E01EE5"/>
    <w:rsid w:val="00E021C3"/>
    <w:rsid w:val="00E028AF"/>
    <w:rsid w:val="00E033D8"/>
    <w:rsid w:val="00E03D53"/>
    <w:rsid w:val="00E0440A"/>
    <w:rsid w:val="00E04807"/>
    <w:rsid w:val="00E04BB0"/>
    <w:rsid w:val="00E04F35"/>
    <w:rsid w:val="00E05196"/>
    <w:rsid w:val="00E0577C"/>
    <w:rsid w:val="00E05AD9"/>
    <w:rsid w:val="00E05C1E"/>
    <w:rsid w:val="00E05FEA"/>
    <w:rsid w:val="00E06423"/>
    <w:rsid w:val="00E06A84"/>
    <w:rsid w:val="00E06C18"/>
    <w:rsid w:val="00E07298"/>
    <w:rsid w:val="00E0799E"/>
    <w:rsid w:val="00E07BD7"/>
    <w:rsid w:val="00E07CB1"/>
    <w:rsid w:val="00E10BAB"/>
    <w:rsid w:val="00E110C0"/>
    <w:rsid w:val="00E11123"/>
    <w:rsid w:val="00E117C7"/>
    <w:rsid w:val="00E11A9E"/>
    <w:rsid w:val="00E120C9"/>
    <w:rsid w:val="00E1242E"/>
    <w:rsid w:val="00E12487"/>
    <w:rsid w:val="00E1288D"/>
    <w:rsid w:val="00E12A0A"/>
    <w:rsid w:val="00E12BDC"/>
    <w:rsid w:val="00E12FD2"/>
    <w:rsid w:val="00E12FD6"/>
    <w:rsid w:val="00E13316"/>
    <w:rsid w:val="00E1338B"/>
    <w:rsid w:val="00E13580"/>
    <w:rsid w:val="00E13794"/>
    <w:rsid w:val="00E1419A"/>
    <w:rsid w:val="00E14AE7"/>
    <w:rsid w:val="00E14EC8"/>
    <w:rsid w:val="00E14F34"/>
    <w:rsid w:val="00E15346"/>
    <w:rsid w:val="00E1546A"/>
    <w:rsid w:val="00E15693"/>
    <w:rsid w:val="00E1581D"/>
    <w:rsid w:val="00E15902"/>
    <w:rsid w:val="00E15910"/>
    <w:rsid w:val="00E16512"/>
    <w:rsid w:val="00E16564"/>
    <w:rsid w:val="00E16ABF"/>
    <w:rsid w:val="00E16D44"/>
    <w:rsid w:val="00E16DCE"/>
    <w:rsid w:val="00E16E6C"/>
    <w:rsid w:val="00E17445"/>
    <w:rsid w:val="00E17BB1"/>
    <w:rsid w:val="00E204BE"/>
    <w:rsid w:val="00E21125"/>
    <w:rsid w:val="00E21B38"/>
    <w:rsid w:val="00E22B1C"/>
    <w:rsid w:val="00E22D23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6E0"/>
    <w:rsid w:val="00E24878"/>
    <w:rsid w:val="00E25068"/>
    <w:rsid w:val="00E25654"/>
    <w:rsid w:val="00E25867"/>
    <w:rsid w:val="00E25ED1"/>
    <w:rsid w:val="00E26D1B"/>
    <w:rsid w:val="00E2730A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486"/>
    <w:rsid w:val="00E3172E"/>
    <w:rsid w:val="00E31A3B"/>
    <w:rsid w:val="00E3214C"/>
    <w:rsid w:val="00E32439"/>
    <w:rsid w:val="00E32562"/>
    <w:rsid w:val="00E325AF"/>
    <w:rsid w:val="00E329FF"/>
    <w:rsid w:val="00E32A20"/>
    <w:rsid w:val="00E32CF8"/>
    <w:rsid w:val="00E32D9C"/>
    <w:rsid w:val="00E330C6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F1"/>
    <w:rsid w:val="00E3655D"/>
    <w:rsid w:val="00E36F60"/>
    <w:rsid w:val="00E374B7"/>
    <w:rsid w:val="00E37690"/>
    <w:rsid w:val="00E3780F"/>
    <w:rsid w:val="00E37970"/>
    <w:rsid w:val="00E379E8"/>
    <w:rsid w:val="00E37A47"/>
    <w:rsid w:val="00E37C5E"/>
    <w:rsid w:val="00E4018D"/>
    <w:rsid w:val="00E407A7"/>
    <w:rsid w:val="00E40B03"/>
    <w:rsid w:val="00E40B84"/>
    <w:rsid w:val="00E40F62"/>
    <w:rsid w:val="00E40F79"/>
    <w:rsid w:val="00E41498"/>
    <w:rsid w:val="00E41BCB"/>
    <w:rsid w:val="00E42313"/>
    <w:rsid w:val="00E42D35"/>
    <w:rsid w:val="00E44248"/>
    <w:rsid w:val="00E44448"/>
    <w:rsid w:val="00E449DA"/>
    <w:rsid w:val="00E44D22"/>
    <w:rsid w:val="00E45053"/>
    <w:rsid w:val="00E450C8"/>
    <w:rsid w:val="00E45C22"/>
    <w:rsid w:val="00E46122"/>
    <w:rsid w:val="00E465B6"/>
    <w:rsid w:val="00E4685C"/>
    <w:rsid w:val="00E470B0"/>
    <w:rsid w:val="00E47524"/>
    <w:rsid w:val="00E47673"/>
    <w:rsid w:val="00E4787B"/>
    <w:rsid w:val="00E47D91"/>
    <w:rsid w:val="00E47DAB"/>
    <w:rsid w:val="00E47E21"/>
    <w:rsid w:val="00E50185"/>
    <w:rsid w:val="00E501A5"/>
    <w:rsid w:val="00E5024C"/>
    <w:rsid w:val="00E50284"/>
    <w:rsid w:val="00E5048A"/>
    <w:rsid w:val="00E50505"/>
    <w:rsid w:val="00E508F8"/>
    <w:rsid w:val="00E50D94"/>
    <w:rsid w:val="00E50E54"/>
    <w:rsid w:val="00E51060"/>
    <w:rsid w:val="00E5117D"/>
    <w:rsid w:val="00E51619"/>
    <w:rsid w:val="00E517B9"/>
    <w:rsid w:val="00E525C6"/>
    <w:rsid w:val="00E52A05"/>
    <w:rsid w:val="00E53416"/>
    <w:rsid w:val="00E53ACF"/>
    <w:rsid w:val="00E53B48"/>
    <w:rsid w:val="00E544B0"/>
    <w:rsid w:val="00E54517"/>
    <w:rsid w:val="00E54BE9"/>
    <w:rsid w:val="00E54D2E"/>
    <w:rsid w:val="00E54EC2"/>
    <w:rsid w:val="00E55016"/>
    <w:rsid w:val="00E55421"/>
    <w:rsid w:val="00E55635"/>
    <w:rsid w:val="00E55EEB"/>
    <w:rsid w:val="00E565AD"/>
    <w:rsid w:val="00E57180"/>
    <w:rsid w:val="00E600EC"/>
    <w:rsid w:val="00E6019A"/>
    <w:rsid w:val="00E602A4"/>
    <w:rsid w:val="00E60577"/>
    <w:rsid w:val="00E60C0B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8A0"/>
    <w:rsid w:val="00E62C02"/>
    <w:rsid w:val="00E62C13"/>
    <w:rsid w:val="00E62CCD"/>
    <w:rsid w:val="00E62F37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53D7"/>
    <w:rsid w:val="00E6555E"/>
    <w:rsid w:val="00E65A5F"/>
    <w:rsid w:val="00E6602A"/>
    <w:rsid w:val="00E66A4B"/>
    <w:rsid w:val="00E66AAF"/>
    <w:rsid w:val="00E66BC1"/>
    <w:rsid w:val="00E6702A"/>
    <w:rsid w:val="00E670DB"/>
    <w:rsid w:val="00E706C1"/>
    <w:rsid w:val="00E707E3"/>
    <w:rsid w:val="00E714B1"/>
    <w:rsid w:val="00E71A81"/>
    <w:rsid w:val="00E71B72"/>
    <w:rsid w:val="00E71BBC"/>
    <w:rsid w:val="00E71CF7"/>
    <w:rsid w:val="00E722FC"/>
    <w:rsid w:val="00E72423"/>
    <w:rsid w:val="00E7269E"/>
    <w:rsid w:val="00E72EC1"/>
    <w:rsid w:val="00E73A0B"/>
    <w:rsid w:val="00E73AB1"/>
    <w:rsid w:val="00E73AB2"/>
    <w:rsid w:val="00E73EC7"/>
    <w:rsid w:val="00E74071"/>
    <w:rsid w:val="00E7431E"/>
    <w:rsid w:val="00E7442D"/>
    <w:rsid w:val="00E747C2"/>
    <w:rsid w:val="00E74803"/>
    <w:rsid w:val="00E74F03"/>
    <w:rsid w:val="00E7537E"/>
    <w:rsid w:val="00E753C4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701A"/>
    <w:rsid w:val="00E7705E"/>
    <w:rsid w:val="00E77495"/>
    <w:rsid w:val="00E777BF"/>
    <w:rsid w:val="00E777DC"/>
    <w:rsid w:val="00E77ABE"/>
    <w:rsid w:val="00E807D3"/>
    <w:rsid w:val="00E80CAB"/>
    <w:rsid w:val="00E80D03"/>
    <w:rsid w:val="00E81218"/>
    <w:rsid w:val="00E816B0"/>
    <w:rsid w:val="00E818E6"/>
    <w:rsid w:val="00E81C48"/>
    <w:rsid w:val="00E81DC1"/>
    <w:rsid w:val="00E8225D"/>
    <w:rsid w:val="00E829A8"/>
    <w:rsid w:val="00E834CC"/>
    <w:rsid w:val="00E8385C"/>
    <w:rsid w:val="00E83BAE"/>
    <w:rsid w:val="00E83CE4"/>
    <w:rsid w:val="00E83F01"/>
    <w:rsid w:val="00E8432F"/>
    <w:rsid w:val="00E843DB"/>
    <w:rsid w:val="00E849EB"/>
    <w:rsid w:val="00E84CB3"/>
    <w:rsid w:val="00E84D12"/>
    <w:rsid w:val="00E85130"/>
    <w:rsid w:val="00E85489"/>
    <w:rsid w:val="00E85525"/>
    <w:rsid w:val="00E85645"/>
    <w:rsid w:val="00E856F5"/>
    <w:rsid w:val="00E85798"/>
    <w:rsid w:val="00E85810"/>
    <w:rsid w:val="00E85E4A"/>
    <w:rsid w:val="00E860F8"/>
    <w:rsid w:val="00E862AE"/>
    <w:rsid w:val="00E864C1"/>
    <w:rsid w:val="00E868D9"/>
    <w:rsid w:val="00E8692D"/>
    <w:rsid w:val="00E87572"/>
    <w:rsid w:val="00E87D92"/>
    <w:rsid w:val="00E87E10"/>
    <w:rsid w:val="00E87F13"/>
    <w:rsid w:val="00E903EB"/>
    <w:rsid w:val="00E904AB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208E"/>
    <w:rsid w:val="00E9223E"/>
    <w:rsid w:val="00E92512"/>
    <w:rsid w:val="00E92552"/>
    <w:rsid w:val="00E93223"/>
    <w:rsid w:val="00E93331"/>
    <w:rsid w:val="00E93544"/>
    <w:rsid w:val="00E939C3"/>
    <w:rsid w:val="00E93B4D"/>
    <w:rsid w:val="00E94399"/>
    <w:rsid w:val="00E9449C"/>
    <w:rsid w:val="00E94AAE"/>
    <w:rsid w:val="00E94E1D"/>
    <w:rsid w:val="00E95160"/>
    <w:rsid w:val="00E951B6"/>
    <w:rsid w:val="00E95989"/>
    <w:rsid w:val="00E95A64"/>
    <w:rsid w:val="00E95C41"/>
    <w:rsid w:val="00E966DF"/>
    <w:rsid w:val="00E96EE3"/>
    <w:rsid w:val="00E96F4E"/>
    <w:rsid w:val="00E96F6B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28"/>
    <w:rsid w:val="00EA0E89"/>
    <w:rsid w:val="00EA0F9D"/>
    <w:rsid w:val="00EA1839"/>
    <w:rsid w:val="00EA1C12"/>
    <w:rsid w:val="00EA1DAA"/>
    <w:rsid w:val="00EA1DF7"/>
    <w:rsid w:val="00EA2062"/>
    <w:rsid w:val="00EA251A"/>
    <w:rsid w:val="00EA25CE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B1C"/>
    <w:rsid w:val="00EA4B2A"/>
    <w:rsid w:val="00EA4B9F"/>
    <w:rsid w:val="00EA5868"/>
    <w:rsid w:val="00EA588D"/>
    <w:rsid w:val="00EA5D8A"/>
    <w:rsid w:val="00EA6C67"/>
    <w:rsid w:val="00EA6D1B"/>
    <w:rsid w:val="00EA71C1"/>
    <w:rsid w:val="00EA73FD"/>
    <w:rsid w:val="00EA7417"/>
    <w:rsid w:val="00EA7781"/>
    <w:rsid w:val="00EA7C98"/>
    <w:rsid w:val="00EB02A5"/>
    <w:rsid w:val="00EB02C0"/>
    <w:rsid w:val="00EB045F"/>
    <w:rsid w:val="00EB0711"/>
    <w:rsid w:val="00EB0729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5A5"/>
    <w:rsid w:val="00EB2988"/>
    <w:rsid w:val="00EB2E0C"/>
    <w:rsid w:val="00EB30F3"/>
    <w:rsid w:val="00EB3128"/>
    <w:rsid w:val="00EB3359"/>
    <w:rsid w:val="00EB36A8"/>
    <w:rsid w:val="00EB36F1"/>
    <w:rsid w:val="00EB48B7"/>
    <w:rsid w:val="00EB4975"/>
    <w:rsid w:val="00EB4A08"/>
    <w:rsid w:val="00EB4DD2"/>
    <w:rsid w:val="00EB63EB"/>
    <w:rsid w:val="00EB672B"/>
    <w:rsid w:val="00EB67C2"/>
    <w:rsid w:val="00EB696B"/>
    <w:rsid w:val="00EB7301"/>
    <w:rsid w:val="00EB76A8"/>
    <w:rsid w:val="00EB7910"/>
    <w:rsid w:val="00EB79DF"/>
    <w:rsid w:val="00EC08EF"/>
    <w:rsid w:val="00EC0D6F"/>
    <w:rsid w:val="00EC1016"/>
    <w:rsid w:val="00EC1161"/>
    <w:rsid w:val="00EC150F"/>
    <w:rsid w:val="00EC1588"/>
    <w:rsid w:val="00EC178F"/>
    <w:rsid w:val="00EC17CA"/>
    <w:rsid w:val="00EC1CB7"/>
    <w:rsid w:val="00EC21EC"/>
    <w:rsid w:val="00EC2785"/>
    <w:rsid w:val="00EC2AE3"/>
    <w:rsid w:val="00EC2CAC"/>
    <w:rsid w:val="00EC3203"/>
    <w:rsid w:val="00EC3524"/>
    <w:rsid w:val="00EC3BE8"/>
    <w:rsid w:val="00EC3CEE"/>
    <w:rsid w:val="00EC3F00"/>
    <w:rsid w:val="00EC434F"/>
    <w:rsid w:val="00EC43EE"/>
    <w:rsid w:val="00EC474D"/>
    <w:rsid w:val="00EC49EA"/>
    <w:rsid w:val="00EC4B55"/>
    <w:rsid w:val="00EC4F4A"/>
    <w:rsid w:val="00EC4FE4"/>
    <w:rsid w:val="00EC5232"/>
    <w:rsid w:val="00EC5293"/>
    <w:rsid w:val="00EC5679"/>
    <w:rsid w:val="00EC56A9"/>
    <w:rsid w:val="00EC59D6"/>
    <w:rsid w:val="00EC5D5C"/>
    <w:rsid w:val="00EC5F1E"/>
    <w:rsid w:val="00EC62E8"/>
    <w:rsid w:val="00EC67FF"/>
    <w:rsid w:val="00EC7323"/>
    <w:rsid w:val="00EC7ABA"/>
    <w:rsid w:val="00ED04D3"/>
    <w:rsid w:val="00ED07EF"/>
    <w:rsid w:val="00ED0847"/>
    <w:rsid w:val="00ED0A4E"/>
    <w:rsid w:val="00ED164F"/>
    <w:rsid w:val="00ED18CD"/>
    <w:rsid w:val="00ED21B0"/>
    <w:rsid w:val="00ED2358"/>
    <w:rsid w:val="00ED2591"/>
    <w:rsid w:val="00ED263A"/>
    <w:rsid w:val="00ED29F6"/>
    <w:rsid w:val="00ED2C2C"/>
    <w:rsid w:val="00ED35E3"/>
    <w:rsid w:val="00ED3C6E"/>
    <w:rsid w:val="00ED44B6"/>
    <w:rsid w:val="00ED508A"/>
    <w:rsid w:val="00ED5155"/>
    <w:rsid w:val="00ED518C"/>
    <w:rsid w:val="00ED573A"/>
    <w:rsid w:val="00ED59A9"/>
    <w:rsid w:val="00ED5DD5"/>
    <w:rsid w:val="00ED6181"/>
    <w:rsid w:val="00ED63EB"/>
    <w:rsid w:val="00ED6690"/>
    <w:rsid w:val="00ED6722"/>
    <w:rsid w:val="00ED68DE"/>
    <w:rsid w:val="00ED6A16"/>
    <w:rsid w:val="00ED6F34"/>
    <w:rsid w:val="00ED6FDF"/>
    <w:rsid w:val="00ED7814"/>
    <w:rsid w:val="00ED784D"/>
    <w:rsid w:val="00ED7A54"/>
    <w:rsid w:val="00ED7D46"/>
    <w:rsid w:val="00EE0481"/>
    <w:rsid w:val="00EE091C"/>
    <w:rsid w:val="00EE0DCB"/>
    <w:rsid w:val="00EE1107"/>
    <w:rsid w:val="00EE1179"/>
    <w:rsid w:val="00EE1521"/>
    <w:rsid w:val="00EE15A1"/>
    <w:rsid w:val="00EE1743"/>
    <w:rsid w:val="00EE17C5"/>
    <w:rsid w:val="00EE1943"/>
    <w:rsid w:val="00EE1984"/>
    <w:rsid w:val="00EE19C6"/>
    <w:rsid w:val="00EE1FE7"/>
    <w:rsid w:val="00EE214C"/>
    <w:rsid w:val="00EE255C"/>
    <w:rsid w:val="00EE34C1"/>
    <w:rsid w:val="00EE3518"/>
    <w:rsid w:val="00EE35AB"/>
    <w:rsid w:val="00EE3AD9"/>
    <w:rsid w:val="00EE413C"/>
    <w:rsid w:val="00EE43BE"/>
    <w:rsid w:val="00EE4ACC"/>
    <w:rsid w:val="00EE50B8"/>
    <w:rsid w:val="00EE50D4"/>
    <w:rsid w:val="00EE580E"/>
    <w:rsid w:val="00EE59A5"/>
    <w:rsid w:val="00EE5D31"/>
    <w:rsid w:val="00EE620C"/>
    <w:rsid w:val="00EE6282"/>
    <w:rsid w:val="00EE676A"/>
    <w:rsid w:val="00EE6868"/>
    <w:rsid w:val="00EE6AF9"/>
    <w:rsid w:val="00EE6D30"/>
    <w:rsid w:val="00EE6E58"/>
    <w:rsid w:val="00EE6EB6"/>
    <w:rsid w:val="00EE7414"/>
    <w:rsid w:val="00EE78C8"/>
    <w:rsid w:val="00EF00D2"/>
    <w:rsid w:val="00EF010B"/>
    <w:rsid w:val="00EF05CB"/>
    <w:rsid w:val="00EF06FB"/>
    <w:rsid w:val="00EF0CBC"/>
    <w:rsid w:val="00EF0D7B"/>
    <w:rsid w:val="00EF1116"/>
    <w:rsid w:val="00EF128B"/>
    <w:rsid w:val="00EF2528"/>
    <w:rsid w:val="00EF2562"/>
    <w:rsid w:val="00EF2977"/>
    <w:rsid w:val="00EF2DE6"/>
    <w:rsid w:val="00EF303A"/>
    <w:rsid w:val="00EF3383"/>
    <w:rsid w:val="00EF35A6"/>
    <w:rsid w:val="00EF37AF"/>
    <w:rsid w:val="00EF3CAA"/>
    <w:rsid w:val="00EF3F9E"/>
    <w:rsid w:val="00EF4062"/>
    <w:rsid w:val="00EF43BC"/>
    <w:rsid w:val="00EF4C47"/>
    <w:rsid w:val="00EF4C4E"/>
    <w:rsid w:val="00EF4E6D"/>
    <w:rsid w:val="00EF5622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A7E"/>
    <w:rsid w:val="00EF7BA9"/>
    <w:rsid w:val="00F00389"/>
    <w:rsid w:val="00F005F0"/>
    <w:rsid w:val="00F0131D"/>
    <w:rsid w:val="00F015F7"/>
    <w:rsid w:val="00F019D0"/>
    <w:rsid w:val="00F020A0"/>
    <w:rsid w:val="00F02126"/>
    <w:rsid w:val="00F0226D"/>
    <w:rsid w:val="00F026E7"/>
    <w:rsid w:val="00F03098"/>
    <w:rsid w:val="00F035A9"/>
    <w:rsid w:val="00F03CC5"/>
    <w:rsid w:val="00F03F7D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51D"/>
    <w:rsid w:val="00F07B9F"/>
    <w:rsid w:val="00F07FA9"/>
    <w:rsid w:val="00F104CB"/>
    <w:rsid w:val="00F106EB"/>
    <w:rsid w:val="00F110C2"/>
    <w:rsid w:val="00F11186"/>
    <w:rsid w:val="00F111B2"/>
    <w:rsid w:val="00F113A4"/>
    <w:rsid w:val="00F11793"/>
    <w:rsid w:val="00F1188B"/>
    <w:rsid w:val="00F11992"/>
    <w:rsid w:val="00F11C21"/>
    <w:rsid w:val="00F11DA5"/>
    <w:rsid w:val="00F12738"/>
    <w:rsid w:val="00F136AC"/>
    <w:rsid w:val="00F1372D"/>
    <w:rsid w:val="00F13840"/>
    <w:rsid w:val="00F13D55"/>
    <w:rsid w:val="00F142B2"/>
    <w:rsid w:val="00F1490F"/>
    <w:rsid w:val="00F14AA5"/>
    <w:rsid w:val="00F14B62"/>
    <w:rsid w:val="00F14B7D"/>
    <w:rsid w:val="00F14D8D"/>
    <w:rsid w:val="00F15291"/>
    <w:rsid w:val="00F1531B"/>
    <w:rsid w:val="00F1568A"/>
    <w:rsid w:val="00F157A9"/>
    <w:rsid w:val="00F15B27"/>
    <w:rsid w:val="00F15C94"/>
    <w:rsid w:val="00F15F15"/>
    <w:rsid w:val="00F1621E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CD8"/>
    <w:rsid w:val="00F20E2C"/>
    <w:rsid w:val="00F20E39"/>
    <w:rsid w:val="00F211C5"/>
    <w:rsid w:val="00F21F33"/>
    <w:rsid w:val="00F21F46"/>
    <w:rsid w:val="00F2247A"/>
    <w:rsid w:val="00F2291A"/>
    <w:rsid w:val="00F22ACE"/>
    <w:rsid w:val="00F22E43"/>
    <w:rsid w:val="00F230D7"/>
    <w:rsid w:val="00F23386"/>
    <w:rsid w:val="00F23628"/>
    <w:rsid w:val="00F23C0D"/>
    <w:rsid w:val="00F23CA9"/>
    <w:rsid w:val="00F24152"/>
    <w:rsid w:val="00F2418F"/>
    <w:rsid w:val="00F24B4F"/>
    <w:rsid w:val="00F24E4F"/>
    <w:rsid w:val="00F251F7"/>
    <w:rsid w:val="00F2536B"/>
    <w:rsid w:val="00F25772"/>
    <w:rsid w:val="00F25BEF"/>
    <w:rsid w:val="00F25EAF"/>
    <w:rsid w:val="00F260D2"/>
    <w:rsid w:val="00F26343"/>
    <w:rsid w:val="00F26AAF"/>
    <w:rsid w:val="00F26B62"/>
    <w:rsid w:val="00F27A26"/>
    <w:rsid w:val="00F27AC8"/>
    <w:rsid w:val="00F300AA"/>
    <w:rsid w:val="00F30130"/>
    <w:rsid w:val="00F305B9"/>
    <w:rsid w:val="00F30795"/>
    <w:rsid w:val="00F30AD2"/>
    <w:rsid w:val="00F318D4"/>
    <w:rsid w:val="00F31B51"/>
    <w:rsid w:val="00F31C0F"/>
    <w:rsid w:val="00F31E10"/>
    <w:rsid w:val="00F31E8E"/>
    <w:rsid w:val="00F3201E"/>
    <w:rsid w:val="00F33102"/>
    <w:rsid w:val="00F334B6"/>
    <w:rsid w:val="00F336BD"/>
    <w:rsid w:val="00F33A74"/>
    <w:rsid w:val="00F3426E"/>
    <w:rsid w:val="00F34297"/>
    <w:rsid w:val="00F34362"/>
    <w:rsid w:val="00F34511"/>
    <w:rsid w:val="00F34BAD"/>
    <w:rsid w:val="00F34CE4"/>
    <w:rsid w:val="00F35825"/>
    <w:rsid w:val="00F35856"/>
    <w:rsid w:val="00F35A17"/>
    <w:rsid w:val="00F35BDF"/>
    <w:rsid w:val="00F361F5"/>
    <w:rsid w:val="00F367A1"/>
    <w:rsid w:val="00F367D9"/>
    <w:rsid w:val="00F36D83"/>
    <w:rsid w:val="00F37179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215D"/>
    <w:rsid w:val="00F42358"/>
    <w:rsid w:val="00F42590"/>
    <w:rsid w:val="00F42A33"/>
    <w:rsid w:val="00F42A49"/>
    <w:rsid w:val="00F42B2A"/>
    <w:rsid w:val="00F42C82"/>
    <w:rsid w:val="00F42C93"/>
    <w:rsid w:val="00F431FA"/>
    <w:rsid w:val="00F43616"/>
    <w:rsid w:val="00F4387C"/>
    <w:rsid w:val="00F43DCF"/>
    <w:rsid w:val="00F444AD"/>
    <w:rsid w:val="00F44F09"/>
    <w:rsid w:val="00F44FBF"/>
    <w:rsid w:val="00F4504A"/>
    <w:rsid w:val="00F45809"/>
    <w:rsid w:val="00F45D70"/>
    <w:rsid w:val="00F45E7F"/>
    <w:rsid w:val="00F462FD"/>
    <w:rsid w:val="00F46657"/>
    <w:rsid w:val="00F46840"/>
    <w:rsid w:val="00F469DA"/>
    <w:rsid w:val="00F46A24"/>
    <w:rsid w:val="00F46B4A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FAD"/>
    <w:rsid w:val="00F52046"/>
    <w:rsid w:val="00F520A8"/>
    <w:rsid w:val="00F52168"/>
    <w:rsid w:val="00F5248C"/>
    <w:rsid w:val="00F5250E"/>
    <w:rsid w:val="00F5253C"/>
    <w:rsid w:val="00F52633"/>
    <w:rsid w:val="00F527A2"/>
    <w:rsid w:val="00F52AF9"/>
    <w:rsid w:val="00F52BEC"/>
    <w:rsid w:val="00F5306B"/>
    <w:rsid w:val="00F5326D"/>
    <w:rsid w:val="00F53727"/>
    <w:rsid w:val="00F53A45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893"/>
    <w:rsid w:val="00F57D8B"/>
    <w:rsid w:val="00F57DE2"/>
    <w:rsid w:val="00F60276"/>
    <w:rsid w:val="00F6056B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781"/>
    <w:rsid w:val="00F6424E"/>
    <w:rsid w:val="00F6448F"/>
    <w:rsid w:val="00F64B91"/>
    <w:rsid w:val="00F65933"/>
    <w:rsid w:val="00F65FE4"/>
    <w:rsid w:val="00F65FFA"/>
    <w:rsid w:val="00F6650A"/>
    <w:rsid w:val="00F66F4B"/>
    <w:rsid w:val="00F676E1"/>
    <w:rsid w:val="00F7023C"/>
    <w:rsid w:val="00F70B13"/>
    <w:rsid w:val="00F710FA"/>
    <w:rsid w:val="00F71688"/>
    <w:rsid w:val="00F718E4"/>
    <w:rsid w:val="00F724DA"/>
    <w:rsid w:val="00F724E9"/>
    <w:rsid w:val="00F725AB"/>
    <w:rsid w:val="00F72733"/>
    <w:rsid w:val="00F72C55"/>
    <w:rsid w:val="00F72F0D"/>
    <w:rsid w:val="00F73410"/>
    <w:rsid w:val="00F737CA"/>
    <w:rsid w:val="00F73AFC"/>
    <w:rsid w:val="00F73CC4"/>
    <w:rsid w:val="00F74213"/>
    <w:rsid w:val="00F74764"/>
    <w:rsid w:val="00F74B1E"/>
    <w:rsid w:val="00F752C2"/>
    <w:rsid w:val="00F756D2"/>
    <w:rsid w:val="00F75CCE"/>
    <w:rsid w:val="00F75DFD"/>
    <w:rsid w:val="00F7622F"/>
    <w:rsid w:val="00F76820"/>
    <w:rsid w:val="00F769F4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2BAA"/>
    <w:rsid w:val="00F82FDA"/>
    <w:rsid w:val="00F834A9"/>
    <w:rsid w:val="00F8351E"/>
    <w:rsid w:val="00F83BDE"/>
    <w:rsid w:val="00F83D15"/>
    <w:rsid w:val="00F83DE1"/>
    <w:rsid w:val="00F8490C"/>
    <w:rsid w:val="00F8490F"/>
    <w:rsid w:val="00F8519A"/>
    <w:rsid w:val="00F85438"/>
    <w:rsid w:val="00F857BD"/>
    <w:rsid w:val="00F8586B"/>
    <w:rsid w:val="00F85EE1"/>
    <w:rsid w:val="00F8694D"/>
    <w:rsid w:val="00F87130"/>
    <w:rsid w:val="00F87828"/>
    <w:rsid w:val="00F87870"/>
    <w:rsid w:val="00F87984"/>
    <w:rsid w:val="00F9020A"/>
    <w:rsid w:val="00F903E9"/>
    <w:rsid w:val="00F9090A"/>
    <w:rsid w:val="00F90AF3"/>
    <w:rsid w:val="00F916BD"/>
    <w:rsid w:val="00F9183D"/>
    <w:rsid w:val="00F918FD"/>
    <w:rsid w:val="00F91C0A"/>
    <w:rsid w:val="00F91D1C"/>
    <w:rsid w:val="00F91F23"/>
    <w:rsid w:val="00F920F4"/>
    <w:rsid w:val="00F92759"/>
    <w:rsid w:val="00F92903"/>
    <w:rsid w:val="00F929AB"/>
    <w:rsid w:val="00F92B68"/>
    <w:rsid w:val="00F92C7D"/>
    <w:rsid w:val="00F92E3E"/>
    <w:rsid w:val="00F93102"/>
    <w:rsid w:val="00F9330C"/>
    <w:rsid w:val="00F93528"/>
    <w:rsid w:val="00F93A04"/>
    <w:rsid w:val="00F9489D"/>
    <w:rsid w:val="00F949FC"/>
    <w:rsid w:val="00F94D51"/>
    <w:rsid w:val="00F94F8E"/>
    <w:rsid w:val="00F95400"/>
    <w:rsid w:val="00F9599F"/>
    <w:rsid w:val="00F95AAA"/>
    <w:rsid w:val="00F95CFD"/>
    <w:rsid w:val="00F95D07"/>
    <w:rsid w:val="00F9633C"/>
    <w:rsid w:val="00F965F1"/>
    <w:rsid w:val="00F96E67"/>
    <w:rsid w:val="00F9771C"/>
    <w:rsid w:val="00F977CE"/>
    <w:rsid w:val="00F978DA"/>
    <w:rsid w:val="00F97941"/>
    <w:rsid w:val="00F97ADD"/>
    <w:rsid w:val="00F97F28"/>
    <w:rsid w:val="00F97FCF"/>
    <w:rsid w:val="00FA093B"/>
    <w:rsid w:val="00FA0969"/>
    <w:rsid w:val="00FA0B07"/>
    <w:rsid w:val="00FA0CB8"/>
    <w:rsid w:val="00FA130B"/>
    <w:rsid w:val="00FA1E23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5CB"/>
    <w:rsid w:val="00FA3D72"/>
    <w:rsid w:val="00FA3DC8"/>
    <w:rsid w:val="00FA48E6"/>
    <w:rsid w:val="00FA4B87"/>
    <w:rsid w:val="00FA4C11"/>
    <w:rsid w:val="00FA5129"/>
    <w:rsid w:val="00FA5273"/>
    <w:rsid w:val="00FA5796"/>
    <w:rsid w:val="00FA5820"/>
    <w:rsid w:val="00FA5CB7"/>
    <w:rsid w:val="00FA5DD5"/>
    <w:rsid w:val="00FA5F7F"/>
    <w:rsid w:val="00FA6474"/>
    <w:rsid w:val="00FA653D"/>
    <w:rsid w:val="00FA6702"/>
    <w:rsid w:val="00FA674C"/>
    <w:rsid w:val="00FA73F5"/>
    <w:rsid w:val="00FA7747"/>
    <w:rsid w:val="00FA77E3"/>
    <w:rsid w:val="00FA7BA2"/>
    <w:rsid w:val="00FB006B"/>
    <w:rsid w:val="00FB00F4"/>
    <w:rsid w:val="00FB0AD7"/>
    <w:rsid w:val="00FB0B9D"/>
    <w:rsid w:val="00FB100F"/>
    <w:rsid w:val="00FB1286"/>
    <w:rsid w:val="00FB158A"/>
    <w:rsid w:val="00FB1C9D"/>
    <w:rsid w:val="00FB217E"/>
    <w:rsid w:val="00FB261C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E39"/>
    <w:rsid w:val="00FB640F"/>
    <w:rsid w:val="00FB6A37"/>
    <w:rsid w:val="00FB710F"/>
    <w:rsid w:val="00FB73EC"/>
    <w:rsid w:val="00FB77D8"/>
    <w:rsid w:val="00FB799A"/>
    <w:rsid w:val="00FC09EF"/>
    <w:rsid w:val="00FC14AC"/>
    <w:rsid w:val="00FC1566"/>
    <w:rsid w:val="00FC16C5"/>
    <w:rsid w:val="00FC1D0B"/>
    <w:rsid w:val="00FC1E21"/>
    <w:rsid w:val="00FC29DB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1123"/>
    <w:rsid w:val="00FD137E"/>
    <w:rsid w:val="00FD1B70"/>
    <w:rsid w:val="00FD1E87"/>
    <w:rsid w:val="00FD22A4"/>
    <w:rsid w:val="00FD23A0"/>
    <w:rsid w:val="00FD25A0"/>
    <w:rsid w:val="00FD2A42"/>
    <w:rsid w:val="00FD2C22"/>
    <w:rsid w:val="00FD2CBB"/>
    <w:rsid w:val="00FD2F59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549"/>
    <w:rsid w:val="00FD678F"/>
    <w:rsid w:val="00FD692C"/>
    <w:rsid w:val="00FD69FF"/>
    <w:rsid w:val="00FD6D75"/>
    <w:rsid w:val="00FD6EF3"/>
    <w:rsid w:val="00FD78C0"/>
    <w:rsid w:val="00FD79FB"/>
    <w:rsid w:val="00FD7DA1"/>
    <w:rsid w:val="00FE02E4"/>
    <w:rsid w:val="00FE0BBD"/>
    <w:rsid w:val="00FE0EE6"/>
    <w:rsid w:val="00FE0FC2"/>
    <w:rsid w:val="00FE17D7"/>
    <w:rsid w:val="00FE1FDB"/>
    <w:rsid w:val="00FE2076"/>
    <w:rsid w:val="00FE2380"/>
    <w:rsid w:val="00FE24DF"/>
    <w:rsid w:val="00FE29C4"/>
    <w:rsid w:val="00FE2F1B"/>
    <w:rsid w:val="00FE33B9"/>
    <w:rsid w:val="00FE37AF"/>
    <w:rsid w:val="00FE421B"/>
    <w:rsid w:val="00FE4240"/>
    <w:rsid w:val="00FE4887"/>
    <w:rsid w:val="00FE4D22"/>
    <w:rsid w:val="00FE50C8"/>
    <w:rsid w:val="00FE53E2"/>
    <w:rsid w:val="00FE578C"/>
    <w:rsid w:val="00FE5E3B"/>
    <w:rsid w:val="00FE5FC3"/>
    <w:rsid w:val="00FE606B"/>
    <w:rsid w:val="00FE6102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E74"/>
    <w:rsid w:val="00FF1B3D"/>
    <w:rsid w:val="00FF1BCD"/>
    <w:rsid w:val="00FF1BF3"/>
    <w:rsid w:val="00FF1CFB"/>
    <w:rsid w:val="00FF2230"/>
    <w:rsid w:val="00FF28BF"/>
    <w:rsid w:val="00FF2C66"/>
    <w:rsid w:val="00FF2CEE"/>
    <w:rsid w:val="00FF2E8C"/>
    <w:rsid w:val="00FF2F0F"/>
    <w:rsid w:val="00FF3163"/>
    <w:rsid w:val="00FF31F4"/>
    <w:rsid w:val="00FF3615"/>
    <w:rsid w:val="00FF386C"/>
    <w:rsid w:val="00FF3D00"/>
    <w:rsid w:val="00FF3FE5"/>
    <w:rsid w:val="00FF40F9"/>
    <w:rsid w:val="00FF42BC"/>
    <w:rsid w:val="00FF556D"/>
    <w:rsid w:val="00FF55B9"/>
    <w:rsid w:val="00FF5713"/>
    <w:rsid w:val="00FF5CD4"/>
    <w:rsid w:val="00FF5D4A"/>
    <w:rsid w:val="00FF635E"/>
    <w:rsid w:val="00FF65A1"/>
    <w:rsid w:val="00FF65BF"/>
    <w:rsid w:val="00FF6749"/>
    <w:rsid w:val="00FF6AE8"/>
    <w:rsid w:val="00FF6B81"/>
    <w:rsid w:val="00FF6BD3"/>
    <w:rsid w:val="00FF7062"/>
    <w:rsid w:val="00FF73DB"/>
    <w:rsid w:val="00FF7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iPriority="0" w:unhideWhenUsed="0" w:qFormat="1"/>
    <w:lsdException w:name="heading 9" w:semiHidden="0" w:unhideWhenUsed="0" w:qFormat="1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E226B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/>
    </w:rPr>
  </w:style>
  <w:style w:type="paragraph" w:styleId="Heading2">
    <w:name w:val="heading 2"/>
    <w:basedOn w:val="Normal"/>
    <w:next w:val="Normal"/>
    <w:link w:val="Heading2Char"/>
    <w:uiPriority w:val="99"/>
    <w:qFormat/>
    <w:rsid w:val="00AE226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AE226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AE226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/>
    </w:rPr>
  </w:style>
  <w:style w:type="paragraph" w:styleId="Heading5">
    <w:name w:val="heading 5"/>
    <w:basedOn w:val="Normal"/>
    <w:next w:val="Normal"/>
    <w:link w:val="Heading5Char1"/>
    <w:qFormat/>
    <w:rsid w:val="00AE226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/>
    </w:rPr>
  </w:style>
  <w:style w:type="paragraph" w:styleId="Heading6">
    <w:name w:val="heading 6"/>
    <w:basedOn w:val="Normal"/>
    <w:next w:val="Normal"/>
    <w:link w:val="Heading6Char"/>
    <w:uiPriority w:val="99"/>
    <w:qFormat/>
    <w:rsid w:val="00AE226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/>
    </w:rPr>
  </w:style>
  <w:style w:type="paragraph" w:styleId="Heading7">
    <w:name w:val="heading 7"/>
    <w:basedOn w:val="Normal"/>
    <w:next w:val="Normal"/>
    <w:link w:val="Heading7Char"/>
    <w:uiPriority w:val="99"/>
    <w:qFormat/>
    <w:rsid w:val="00AE226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/>
    </w:rPr>
  </w:style>
  <w:style w:type="paragraph" w:styleId="Heading8">
    <w:name w:val="heading 8"/>
    <w:basedOn w:val="Normal"/>
    <w:next w:val="Normal"/>
    <w:link w:val="Heading8Char1"/>
    <w:qFormat/>
    <w:rsid w:val="00AE226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/>
    </w:rPr>
  </w:style>
  <w:style w:type="paragraph" w:styleId="Heading9">
    <w:name w:val="heading 9"/>
    <w:basedOn w:val="Normal"/>
    <w:next w:val="Normal"/>
    <w:link w:val="Heading9Char"/>
    <w:uiPriority w:val="99"/>
    <w:qFormat/>
    <w:rsid w:val="00AE226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AE226B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AE226B"/>
    <w:pPr>
      <w:tabs>
        <w:tab w:val="center" w:pos="4536"/>
        <w:tab w:val="right" w:pos="9072"/>
      </w:tabs>
    </w:pPr>
    <w:rPr>
      <w:lang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AE226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E226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E226B"/>
    <w:pPr>
      <w:tabs>
        <w:tab w:val="center" w:pos="4536"/>
        <w:tab w:val="right" w:pos="9072"/>
      </w:tabs>
    </w:pPr>
    <w:rPr>
      <w:lang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AE226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AE226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AE226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AE226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AE226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E226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E226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E226B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E226B"/>
    <w:pPr>
      <w:ind w:left="284"/>
    </w:pPr>
  </w:style>
  <w:style w:type="paragraph" w:customStyle="1" w:styleId="AAFrameAddress">
    <w:name w:val="AA Frame Address"/>
    <w:basedOn w:val="Heading1"/>
    <w:uiPriority w:val="99"/>
    <w:rsid w:val="00AE226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AE226B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E226B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E226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E226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E226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E226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E226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E226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E226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E226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E226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E226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AE226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AE226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AE226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E226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E226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E226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E226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E226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E226B"/>
    <w:pPr>
      <w:ind w:left="567" w:hanging="567"/>
    </w:pPr>
  </w:style>
  <w:style w:type="paragraph" w:styleId="ListBullet5">
    <w:name w:val="List Bullet 5"/>
    <w:basedOn w:val="Normal"/>
    <w:uiPriority w:val="99"/>
    <w:rsid w:val="00AE226B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AE226B"/>
    <w:pPr>
      <w:ind w:firstLine="284"/>
    </w:pPr>
    <w:rPr>
      <w:lang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AE226B"/>
    <w:pPr>
      <w:spacing w:after="120"/>
      <w:ind w:left="283"/>
    </w:pPr>
    <w:rPr>
      <w:lang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E226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AE226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E226B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E226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E226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E226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AE226B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AE226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E226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E226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E226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E226B"/>
    <w:pPr>
      <w:framePr w:h="443" w:wrap="around" w:y="8223"/>
    </w:pPr>
  </w:style>
  <w:style w:type="paragraph" w:customStyle="1" w:styleId="a">
    <w:name w:val="¢éÍ¤ÇÒÁ"/>
    <w:basedOn w:val="Normal"/>
    <w:rsid w:val="00AE22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E226B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E226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E226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E226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E226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E226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E22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AE22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AE22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AE22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AE22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AE22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AE22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AE22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AE22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E22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AE22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AE22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AE22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AE226B"/>
  </w:style>
  <w:style w:type="paragraph" w:customStyle="1" w:styleId="ASSETS">
    <w:name w:val="ASSETS"/>
    <w:basedOn w:val="Normal"/>
    <w:uiPriority w:val="99"/>
    <w:rsid w:val="00AE22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AE22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9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  <w:lang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  <w:lang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C52F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8E69F9-C701-405C-96DD-D7B2B62C0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29</Pages>
  <Words>5996</Words>
  <Characters>25813</Characters>
  <Application>Microsoft Office Word</Application>
  <DocSecurity>0</DocSecurity>
  <Lines>215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Thanit, Trathong</dc:creator>
  <cp:keywords/>
  <dc:description/>
  <cp:lastModifiedBy>suchitra</cp:lastModifiedBy>
  <cp:revision>2</cp:revision>
  <cp:lastPrinted>2017-11-06T03:52:00Z</cp:lastPrinted>
  <dcterms:created xsi:type="dcterms:W3CDTF">2017-11-07T09:59:00Z</dcterms:created>
  <dcterms:modified xsi:type="dcterms:W3CDTF">2017-11-07T09:59:00Z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