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A67" w:rsidRPr="00246993" w:rsidRDefault="005A1A67" w:rsidP="005A1A67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  <w:bookmarkStart w:id="0" w:name="_GoBack"/>
      <w:bookmarkEnd w:id="0"/>
      <w:r w:rsidRPr="00246993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246993">
        <w:rPr>
          <w:rFonts w:ascii="Angsana New" w:hAnsi="Angsana New"/>
          <w:b w:val="0"/>
          <w:bCs/>
          <w:sz w:val="30"/>
          <w:szCs w:val="30"/>
          <w:lang w:bidi="th-TH"/>
        </w:rPr>
        <w:tab/>
      </w:r>
      <w:r w:rsidRPr="00246993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:rsidR="009839E6" w:rsidRDefault="009839E6" w:rsidP="009839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/>
        <w:rPr>
          <w:rFonts w:ascii="Angsana New" w:hAnsi="Angsana New"/>
          <w:sz w:val="30"/>
          <w:szCs w:val="30"/>
        </w:rPr>
      </w:pPr>
    </w:p>
    <w:p w:rsidR="005A1A67" w:rsidRPr="00246993" w:rsidRDefault="005A1A67" w:rsidP="002944DD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246993">
        <w:rPr>
          <w:rFonts w:ascii="Angsana New" w:hAnsi="Angsana New"/>
          <w:sz w:val="30"/>
          <w:szCs w:val="30"/>
          <w:cs/>
        </w:rPr>
        <w:t>ข้อมูลทั่วไป</w:t>
      </w:r>
    </w:p>
    <w:p w:rsidR="005A1A67" w:rsidRDefault="008559AE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เกณฑ์การจัดทำงบการเงิ</w:t>
      </w:r>
      <w:r>
        <w:rPr>
          <w:rFonts w:ascii="Angsana New" w:hAnsi="Angsana New" w:hint="cs"/>
          <w:sz w:val="30"/>
          <w:szCs w:val="30"/>
          <w:cs/>
        </w:rPr>
        <w:t>นระหว่างกาล</w:t>
      </w:r>
    </w:p>
    <w:p w:rsidR="005A1A67" w:rsidRDefault="005A1A67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246993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:rsidR="003805F9" w:rsidRPr="00246993" w:rsidRDefault="003805F9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เงินลงทุนชั่วคราว</w:t>
      </w:r>
    </w:p>
    <w:p w:rsidR="005A1A67" w:rsidRPr="00246993" w:rsidRDefault="005A1A67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246993">
        <w:rPr>
          <w:rFonts w:ascii="Angsana New" w:hAnsi="Angsana New"/>
          <w:sz w:val="30"/>
          <w:szCs w:val="30"/>
          <w:cs/>
        </w:rPr>
        <w:t>ลูกหนี้การค้า</w:t>
      </w:r>
    </w:p>
    <w:p w:rsidR="005A1A67" w:rsidRDefault="00CD101B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เงินลงทุนในบริษัท</w:t>
      </w:r>
      <w:r w:rsidR="0083109C">
        <w:rPr>
          <w:rFonts w:ascii="Angsana New" w:hAnsi="Angsana New" w:hint="cs"/>
          <w:sz w:val="30"/>
          <w:szCs w:val="30"/>
          <w:cs/>
        </w:rPr>
        <w:t>ร่วม</w:t>
      </w:r>
    </w:p>
    <w:p w:rsidR="008E5F42" w:rsidRDefault="008E5F42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เงินลงทุนใน</w:t>
      </w:r>
      <w:r w:rsidR="0083109C">
        <w:rPr>
          <w:rFonts w:ascii="Angsana New" w:hAnsi="Angsana New" w:hint="cs"/>
          <w:sz w:val="30"/>
          <w:szCs w:val="30"/>
          <w:cs/>
        </w:rPr>
        <w:t>บริษัทย่อย</w:t>
      </w:r>
    </w:p>
    <w:p w:rsidR="00090486" w:rsidRDefault="00090486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ที่ดิน อาคารและอุปกรณ์</w:t>
      </w:r>
    </w:p>
    <w:p w:rsidR="00090486" w:rsidRPr="00E07D86" w:rsidRDefault="00090486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สินทรัพย์ไม่หมุนเวียนอื่น</w:t>
      </w:r>
    </w:p>
    <w:p w:rsidR="00090486" w:rsidRPr="00E07D86" w:rsidRDefault="00090486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หนี้สินที่มีภาระดอกเบี้ย</w:t>
      </w:r>
    </w:p>
    <w:p w:rsidR="00090486" w:rsidRDefault="00C454AF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ส่วนงานดำเนินงาน</w:t>
      </w:r>
    </w:p>
    <w:p w:rsidR="00DD1F17" w:rsidRPr="00DD1F17" w:rsidRDefault="00806EE9" w:rsidP="00DD1F17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DA3FD1">
        <w:rPr>
          <w:rFonts w:ascii="Angsana New" w:hAnsi="Angsana New"/>
          <w:sz w:val="30"/>
          <w:szCs w:val="30"/>
          <w:cs/>
          <w:lang w:val="th-TH"/>
        </w:rPr>
        <w:t>ภาษีเงินได้</w:t>
      </w:r>
    </w:p>
    <w:p w:rsidR="00DD1F17" w:rsidRPr="00DD1F17" w:rsidRDefault="00DD1F17" w:rsidP="00DD1F17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  <w:cs/>
        </w:rPr>
      </w:pPr>
      <w:r w:rsidRPr="00DD1F17">
        <w:rPr>
          <w:rFonts w:ascii="Angsana New" w:hAnsi="Angsana New"/>
          <w:sz w:val="30"/>
          <w:szCs w:val="30"/>
          <w:cs/>
          <w:lang w:val="th-TH"/>
        </w:rPr>
        <w:t xml:space="preserve">กำไร </w:t>
      </w:r>
      <w:r w:rsidRPr="00DD1F17">
        <w:rPr>
          <w:rFonts w:ascii="Angsana New" w:hAnsi="Angsana New" w:hint="cs"/>
          <w:sz w:val="30"/>
          <w:szCs w:val="30"/>
          <w:cs/>
          <w:lang w:val="th-TH"/>
        </w:rPr>
        <w:t>(ขาดทุน)</w:t>
      </w:r>
      <w:r w:rsidRPr="00DD1F1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DD1F17">
        <w:rPr>
          <w:rFonts w:ascii="Angsana New" w:hAnsi="Angsana New" w:hint="cs"/>
          <w:sz w:val="30"/>
          <w:szCs w:val="30"/>
          <w:cs/>
          <w:lang w:val="th-TH"/>
        </w:rPr>
        <w:t>ต่อ</w:t>
      </w:r>
      <w:r w:rsidRPr="00DD1F17">
        <w:rPr>
          <w:rFonts w:ascii="Angsana New" w:hAnsi="Angsana New"/>
          <w:sz w:val="30"/>
          <w:szCs w:val="30"/>
          <w:cs/>
          <w:lang w:val="th-TH"/>
        </w:rPr>
        <w:t>หุ้นขั้นพื้นฐาน</w:t>
      </w:r>
    </w:p>
    <w:p w:rsidR="004E4407" w:rsidRPr="002176F1" w:rsidRDefault="004E4407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2176F1">
        <w:rPr>
          <w:rFonts w:ascii="Angsana New" w:hAnsi="Angsana New" w:hint="cs"/>
          <w:sz w:val="30"/>
          <w:szCs w:val="30"/>
          <w:cs/>
        </w:rPr>
        <w:t>เงินปันผล</w:t>
      </w:r>
    </w:p>
    <w:p w:rsidR="00F45474" w:rsidRPr="00F45474" w:rsidRDefault="00F45474" w:rsidP="00F45474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F45474"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:rsidR="00090486" w:rsidRPr="00B008BF" w:rsidRDefault="00090486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B008BF">
        <w:rPr>
          <w:rFonts w:ascii="Angsana New" w:hAnsi="Angsana New"/>
          <w:sz w:val="30"/>
          <w:szCs w:val="30"/>
          <w:cs/>
        </w:rPr>
        <w:t>สิทธิประโยชน์จากการส่งเสริมการลงทุน</w:t>
      </w:r>
    </w:p>
    <w:p w:rsidR="00090486" w:rsidRPr="00B008BF" w:rsidRDefault="005C7D14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ภาระผูกพัน</w:t>
      </w:r>
      <w:r w:rsidR="00090486" w:rsidRPr="00B008BF">
        <w:rPr>
          <w:rFonts w:ascii="Angsana New" w:hAnsi="Angsana New"/>
          <w:sz w:val="30"/>
          <w:szCs w:val="30"/>
          <w:cs/>
        </w:rPr>
        <w:t>กับกิจการที่ไม่เกี่ยวข้องกัน</w:t>
      </w:r>
    </w:p>
    <w:p w:rsidR="005A1A67" w:rsidRDefault="00FD3533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B008BF">
        <w:rPr>
          <w:rFonts w:ascii="Angsana New" w:hAnsi="Angsana New" w:hint="cs"/>
          <w:sz w:val="30"/>
          <w:szCs w:val="30"/>
          <w:cs/>
        </w:rPr>
        <w:t>หนี้สินที่อาจเกิดขึ้น</w:t>
      </w:r>
    </w:p>
    <w:p w:rsidR="00EB13AC" w:rsidRPr="009827F1" w:rsidRDefault="00EB13AC" w:rsidP="00EB13AC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9827F1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มาตรฐานการรายงานทางการเงินที่ยังไม่ได้ใช้</w:t>
      </w:r>
    </w:p>
    <w:p w:rsidR="00EB13AC" w:rsidRDefault="00EB13AC" w:rsidP="00EB13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/>
        <w:rPr>
          <w:rFonts w:ascii="Angsana New" w:hAnsi="Angsana New"/>
          <w:sz w:val="30"/>
          <w:szCs w:val="30"/>
        </w:rPr>
      </w:pPr>
    </w:p>
    <w:p w:rsidR="007862C8" w:rsidRDefault="007862C8" w:rsidP="007862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/>
        <w:rPr>
          <w:rFonts w:ascii="Angsana New" w:hAnsi="Angsana New"/>
          <w:sz w:val="30"/>
          <w:szCs w:val="30"/>
        </w:rPr>
      </w:pPr>
    </w:p>
    <w:p w:rsidR="00A5379A" w:rsidRPr="00B06074" w:rsidRDefault="00A5379A" w:rsidP="00A5379A">
      <w:pPr>
        <w:pStyle w:val="index"/>
        <w:tabs>
          <w:tab w:val="clear" w:pos="1134"/>
          <w:tab w:val="left" w:pos="1260"/>
          <w:tab w:val="left" w:pos="1350"/>
        </w:tabs>
        <w:spacing w:after="0" w:line="240" w:lineRule="atLeast"/>
        <w:ind w:left="0" w:firstLine="0"/>
        <w:outlineLvl w:val="0"/>
        <w:rPr>
          <w:rFonts w:ascii="Angsana New" w:hAnsi="Angsana New"/>
          <w:sz w:val="30"/>
          <w:szCs w:val="30"/>
          <w:rtl/>
          <w:cs/>
        </w:rPr>
      </w:pPr>
    </w:p>
    <w:p w:rsidR="00CF0EEB" w:rsidRPr="00E9296D" w:rsidRDefault="00A84411" w:rsidP="00A537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E07D86">
        <w:rPr>
          <w:rFonts w:ascii="Angsana New" w:hAnsi="Angsana New"/>
          <w:sz w:val="30"/>
          <w:szCs w:val="30"/>
          <w:cs/>
        </w:rPr>
        <w:br w:type="page"/>
      </w:r>
      <w:r w:rsidR="00CF0EEB" w:rsidRPr="00E9296D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8559AE" w:rsidRPr="00E9296D">
        <w:rPr>
          <w:rFonts w:ascii="Angsana New" w:hAnsi="Angsana New"/>
          <w:sz w:val="30"/>
          <w:szCs w:val="30"/>
          <w:cs/>
        </w:rPr>
        <w:t>ระหว่างกาล</w:t>
      </w:r>
      <w:r w:rsidR="00CF0EEB" w:rsidRPr="00E9296D">
        <w:rPr>
          <w:rFonts w:ascii="Angsana New" w:hAnsi="Angsana New"/>
          <w:sz w:val="30"/>
          <w:szCs w:val="30"/>
          <w:cs/>
        </w:rPr>
        <w:t>นี้</w:t>
      </w:r>
    </w:p>
    <w:p w:rsidR="00CF0EEB" w:rsidRPr="00E9296D" w:rsidRDefault="00CF0EEB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CF0EEB" w:rsidRPr="002C4FE0" w:rsidRDefault="00CF0EEB" w:rsidP="00C30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9296D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B21F7D" w:rsidRPr="00E9296D">
        <w:rPr>
          <w:rFonts w:ascii="Angsana New" w:hAnsi="Angsana New"/>
          <w:sz w:val="30"/>
          <w:szCs w:val="30"/>
          <w:cs/>
        </w:rPr>
        <w:t>นี้</w:t>
      </w:r>
      <w:r w:rsidRPr="00E9296D">
        <w:rPr>
          <w:rFonts w:ascii="Angsana New" w:hAnsi="Angsana New"/>
          <w:sz w:val="30"/>
          <w:szCs w:val="30"/>
          <w:cs/>
        </w:rPr>
        <w:t>ได้รับอนุมัติให้ออกงบการเงินจาก</w:t>
      </w:r>
      <w:r w:rsidR="008E5F42" w:rsidRPr="00E9296D">
        <w:rPr>
          <w:rFonts w:ascii="Angsana New" w:hAnsi="Angsana New"/>
          <w:sz w:val="30"/>
          <w:szCs w:val="30"/>
          <w:cs/>
        </w:rPr>
        <w:t>คณะ</w:t>
      </w:r>
      <w:r w:rsidRPr="00E9296D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8F65B5">
        <w:rPr>
          <w:rFonts w:ascii="Angsana New" w:hAnsi="Angsana New"/>
          <w:sz w:val="30"/>
          <w:szCs w:val="30"/>
        </w:rPr>
        <w:t xml:space="preserve"> </w:t>
      </w:r>
      <w:r w:rsidR="001C372D">
        <w:rPr>
          <w:rFonts w:ascii="Angsana New" w:hAnsi="Angsana New"/>
          <w:sz w:val="30"/>
          <w:szCs w:val="30"/>
        </w:rPr>
        <w:t>9</w:t>
      </w:r>
      <w:r w:rsidR="00FA2A44">
        <w:rPr>
          <w:rFonts w:ascii="Angsana New" w:hAnsi="Angsana New" w:hint="cs"/>
          <w:sz w:val="30"/>
          <w:szCs w:val="30"/>
          <w:cs/>
        </w:rPr>
        <w:t xml:space="preserve"> พฤศจิกายน </w:t>
      </w:r>
      <w:r w:rsidR="00DB3BE7">
        <w:rPr>
          <w:rFonts w:ascii="Angsana New" w:hAnsi="Angsana New"/>
          <w:sz w:val="30"/>
          <w:szCs w:val="30"/>
        </w:rPr>
        <w:t>2560</w:t>
      </w:r>
    </w:p>
    <w:p w:rsidR="00CF0EEB" w:rsidRPr="00E9296D" w:rsidRDefault="00CF0EEB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CF0EEB" w:rsidRPr="00E9296D" w:rsidRDefault="00CF0EEB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rtl/>
          <w:cs/>
          <w:lang w:val="th-TH"/>
        </w:rPr>
      </w:pPr>
      <w:r w:rsidRPr="00E9296D">
        <w:rPr>
          <w:rFonts w:ascii="Angsana New" w:hAnsi="Angsana New"/>
          <w:b/>
          <w:bCs/>
          <w:sz w:val="30"/>
          <w:szCs w:val="30"/>
          <w:cs/>
          <w:lang w:val="th-TH" w:bidi="th-TH"/>
        </w:rPr>
        <w:t>ข้อมูลทั่วไป</w:t>
      </w:r>
    </w:p>
    <w:p w:rsidR="00CF0EEB" w:rsidRPr="00E9296D" w:rsidRDefault="00CF0EEB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CF0EEB" w:rsidRPr="00E9296D" w:rsidRDefault="00CF0EEB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E9296D">
        <w:rPr>
          <w:rFonts w:ascii="Angsana New" w:hAnsi="Angsana New"/>
          <w:sz w:val="30"/>
          <w:szCs w:val="30"/>
          <w:cs/>
        </w:rPr>
        <w:t xml:space="preserve">บริษัท สุรพลฟู้ดส์ จำกัด (มหาชน)  </w:t>
      </w:r>
      <w:r w:rsidRPr="00E9296D">
        <w:rPr>
          <w:rFonts w:ascii="Angsana New" w:hAnsi="Angsana New"/>
          <w:sz w:val="30"/>
          <w:szCs w:val="30"/>
        </w:rPr>
        <w:t>“</w:t>
      </w:r>
      <w:r w:rsidRPr="00E9296D">
        <w:rPr>
          <w:rFonts w:ascii="Angsana New" w:hAnsi="Angsana New"/>
          <w:sz w:val="30"/>
          <w:szCs w:val="30"/>
          <w:cs/>
        </w:rPr>
        <w:t>บริษัท</w:t>
      </w:r>
      <w:r w:rsidRPr="00E9296D">
        <w:rPr>
          <w:rFonts w:ascii="Angsana New" w:hAnsi="Angsana New"/>
          <w:sz w:val="30"/>
          <w:szCs w:val="30"/>
        </w:rPr>
        <w:t>”</w:t>
      </w:r>
      <w:r w:rsidRPr="00E9296D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 </w:t>
      </w:r>
    </w:p>
    <w:p w:rsidR="00CF0EEB" w:rsidRPr="00E9296D" w:rsidRDefault="00CF0EEB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CF0EEB" w:rsidRPr="00E9296D" w:rsidRDefault="00CF0EEB" w:rsidP="00CF0EEB">
      <w:pPr>
        <w:pStyle w:val="a0"/>
        <w:tabs>
          <w:tab w:val="clear" w:pos="1080"/>
        </w:tabs>
        <w:ind w:left="540"/>
        <w:rPr>
          <w:rFonts w:ascii="Angsana New" w:hAnsi="Angsana New" w:cs="Angsana New"/>
          <w:cs/>
        </w:rPr>
      </w:pPr>
      <w:r w:rsidRPr="00E9296D">
        <w:rPr>
          <w:rFonts w:ascii="Angsana New" w:hAnsi="Angsana New" w:cs="Angsana New"/>
          <w:cs/>
        </w:rPr>
        <w:t>บริษัทมีสถานที่ตั้งปัจจุบัน ดังนี้</w:t>
      </w:r>
    </w:p>
    <w:p w:rsidR="00DF0464" w:rsidRDefault="00DF0464" w:rsidP="00CD10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both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425"/>
        <w:gridCol w:w="6845"/>
      </w:tblGrid>
      <w:tr w:rsidR="007839BC" w:rsidTr="00166CD4">
        <w:tc>
          <w:tcPr>
            <w:tcW w:w="2425" w:type="dxa"/>
            <w:shd w:val="clear" w:color="auto" w:fill="auto"/>
          </w:tcPr>
          <w:p w:rsidR="007839BC" w:rsidRPr="00B0568D" w:rsidRDefault="007839BC" w:rsidP="00CF19BA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lang w:val="en-US"/>
              </w:rPr>
            </w:pPr>
            <w:r w:rsidRPr="00B0568D">
              <w:rPr>
                <w:rFonts w:ascii="Angsana New" w:hAnsi="Angsana New" w:cs="Angsana New"/>
                <w:cs/>
              </w:rPr>
              <w:t xml:space="preserve">(ก) สำนักงานจดทะเบียน   </w:t>
            </w:r>
          </w:p>
        </w:tc>
        <w:tc>
          <w:tcPr>
            <w:tcW w:w="6845" w:type="dxa"/>
            <w:shd w:val="clear" w:color="auto" w:fill="auto"/>
          </w:tcPr>
          <w:p w:rsidR="007839BC" w:rsidRPr="00B0568D" w:rsidRDefault="007839BC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7"/>
              </w:tabs>
              <w:spacing w:line="240" w:lineRule="auto"/>
              <w:ind w:left="167" w:hanging="16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568D">
              <w:rPr>
                <w:rFonts w:ascii="Angsana New" w:hAnsi="Angsana New"/>
                <w:sz w:val="30"/>
                <w:szCs w:val="30"/>
                <w:cs/>
              </w:rPr>
              <w:t xml:space="preserve">: </w:t>
            </w:r>
            <w:r w:rsidRPr="00B0568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0568D">
              <w:rPr>
                <w:rFonts w:ascii="Angsana New" w:hAnsi="Angsana New"/>
                <w:sz w:val="30"/>
                <w:szCs w:val="30"/>
                <w:cs/>
              </w:rPr>
              <w:t>ตั้งอยู่ ณ</w:t>
            </w:r>
            <w:r w:rsidRPr="00B0568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เลขที่ </w:t>
            </w:r>
            <w:r w:rsidRPr="00B0568D">
              <w:rPr>
                <w:rFonts w:ascii="Angsana New" w:hAnsi="Angsana New"/>
                <w:sz w:val="30"/>
                <w:szCs w:val="30"/>
                <w:cs/>
              </w:rPr>
              <w:t>247 หมู่ 1 ถนนเทพารักษ์</w:t>
            </w:r>
            <w:r w:rsidRPr="00B0568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 w:rsidRPr="00B0568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ตำบล</w:t>
            </w:r>
            <w:r w:rsidRPr="00B0568D">
              <w:rPr>
                <w:rFonts w:ascii="Angsana New" w:hAnsi="Angsana New"/>
                <w:sz w:val="30"/>
                <w:szCs w:val="30"/>
                <w:cs/>
              </w:rPr>
              <w:t>เทพารักษ์</w:t>
            </w:r>
            <w:r w:rsidRPr="00B0568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 w:rsidRPr="00B0568D">
              <w:rPr>
                <w:rFonts w:ascii="Angsana New" w:hAnsi="Angsana New"/>
                <w:sz w:val="30"/>
                <w:szCs w:val="30"/>
                <w:cs/>
              </w:rPr>
              <w:t xml:space="preserve">อำเภอเมือง 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        </w:t>
            </w:r>
            <w:r w:rsidRPr="00B0568D">
              <w:rPr>
                <w:rFonts w:ascii="Angsana New" w:hAnsi="Angsana New"/>
                <w:sz w:val="30"/>
                <w:szCs w:val="30"/>
                <w:cs/>
              </w:rPr>
              <w:t xml:space="preserve">จังหวัดสมุทรปราการ  </w:t>
            </w:r>
          </w:p>
        </w:tc>
      </w:tr>
      <w:tr w:rsidR="007839BC" w:rsidTr="00166CD4">
        <w:tc>
          <w:tcPr>
            <w:tcW w:w="2425" w:type="dxa"/>
            <w:shd w:val="clear" w:color="auto" w:fill="auto"/>
          </w:tcPr>
          <w:p w:rsidR="007839BC" w:rsidRPr="00B0568D" w:rsidRDefault="007839BC" w:rsidP="00CF19BA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lang w:val="en-US"/>
              </w:rPr>
            </w:pPr>
            <w:r w:rsidRPr="00B0568D">
              <w:rPr>
                <w:rFonts w:ascii="Angsana New" w:hAnsi="Angsana New" w:cs="Angsana New"/>
                <w:cs/>
              </w:rPr>
              <w:t xml:space="preserve">(ข) โรงงานแห่งที่หนึ่ง       </w:t>
            </w:r>
          </w:p>
        </w:tc>
        <w:tc>
          <w:tcPr>
            <w:tcW w:w="6845" w:type="dxa"/>
            <w:shd w:val="clear" w:color="auto" w:fill="auto"/>
          </w:tcPr>
          <w:p w:rsidR="007839BC" w:rsidRPr="00B0568D" w:rsidRDefault="007839BC" w:rsidP="00CF19B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167" w:hanging="167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0568D">
              <w:rPr>
                <w:rFonts w:ascii="Angsana New" w:hAnsi="Angsana New"/>
                <w:sz w:val="30"/>
                <w:szCs w:val="30"/>
                <w:cs/>
              </w:rPr>
              <w:t xml:space="preserve">: </w:t>
            </w:r>
            <w:r w:rsidRPr="00B0568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0568D">
              <w:rPr>
                <w:rFonts w:ascii="Angsana New" w:hAnsi="Angsana New"/>
                <w:sz w:val="30"/>
                <w:szCs w:val="30"/>
                <w:cs/>
              </w:rPr>
              <w:t>ตั้งอยู่ ณ</w:t>
            </w:r>
            <w:r w:rsidRPr="00AC3384">
              <w:rPr>
                <w:rFonts w:ascii="Angsana New" w:hAnsi="Angsana New"/>
                <w:sz w:val="30"/>
                <w:szCs w:val="30"/>
                <w:cs/>
              </w:rPr>
              <w:t xml:space="preserve"> เลขที่ </w:t>
            </w:r>
            <w:r w:rsidRPr="00B0568D">
              <w:rPr>
                <w:rFonts w:ascii="Angsana New" w:hAnsi="Angsana New"/>
                <w:sz w:val="30"/>
                <w:szCs w:val="30"/>
                <w:cs/>
              </w:rPr>
              <w:t>247 หมู่ 1 ถนนเทพารักษ์</w:t>
            </w:r>
            <w:r w:rsidRPr="00AC338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C3384">
              <w:rPr>
                <w:rFonts w:ascii="Angsana New" w:hAnsi="Angsana New" w:hint="cs"/>
                <w:sz w:val="30"/>
                <w:szCs w:val="30"/>
                <w:cs/>
              </w:rPr>
              <w:t>ตำบล</w:t>
            </w:r>
            <w:r w:rsidRPr="00B0568D">
              <w:rPr>
                <w:rFonts w:ascii="Angsana New" w:hAnsi="Angsana New"/>
                <w:sz w:val="30"/>
                <w:szCs w:val="30"/>
                <w:cs/>
              </w:rPr>
              <w:t>เทพารักษ์</w:t>
            </w:r>
            <w:r w:rsidRPr="00AC338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0568D">
              <w:rPr>
                <w:rFonts w:ascii="Angsana New" w:hAnsi="Angsana New"/>
                <w:sz w:val="30"/>
                <w:szCs w:val="30"/>
                <w:cs/>
              </w:rPr>
              <w:t xml:space="preserve">อำเภอเมือง 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 </w:t>
            </w:r>
            <w:r w:rsidRPr="00B0568D">
              <w:rPr>
                <w:rFonts w:ascii="Angsana New" w:hAnsi="Angsana New"/>
                <w:sz w:val="30"/>
                <w:szCs w:val="30"/>
                <w:cs/>
              </w:rPr>
              <w:t xml:space="preserve">จังหวัดสมุทรปราการ  </w:t>
            </w:r>
          </w:p>
        </w:tc>
      </w:tr>
      <w:tr w:rsidR="007839BC" w:rsidTr="00166CD4">
        <w:tc>
          <w:tcPr>
            <w:tcW w:w="2425" w:type="dxa"/>
            <w:shd w:val="clear" w:color="auto" w:fill="auto"/>
          </w:tcPr>
          <w:p w:rsidR="007839BC" w:rsidRPr="00B0568D" w:rsidRDefault="007839BC" w:rsidP="00CF19BA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lang w:val="en-US"/>
              </w:rPr>
            </w:pPr>
            <w:r w:rsidRPr="00B0568D">
              <w:rPr>
                <w:rFonts w:ascii="Angsana New" w:hAnsi="Angsana New" w:cs="Angsana New"/>
                <w:cs/>
              </w:rPr>
              <w:t xml:space="preserve">(ค) โรงงานแห่งที่สอง        </w:t>
            </w:r>
          </w:p>
        </w:tc>
        <w:tc>
          <w:tcPr>
            <w:tcW w:w="6845" w:type="dxa"/>
            <w:shd w:val="clear" w:color="auto" w:fill="auto"/>
          </w:tcPr>
          <w:p w:rsidR="007839BC" w:rsidRPr="00B0568D" w:rsidRDefault="007839BC" w:rsidP="00CF19B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0568D">
              <w:rPr>
                <w:rFonts w:ascii="Angsana New" w:hAnsi="Angsana New"/>
                <w:sz w:val="30"/>
                <w:szCs w:val="30"/>
                <w:cs/>
              </w:rPr>
              <w:t xml:space="preserve">:  </w:t>
            </w:r>
            <w:r w:rsidRPr="00B0568D">
              <w:rPr>
                <w:rFonts w:ascii="Angsana New" w:hAnsi="Angsana New"/>
                <w:sz w:val="30"/>
                <w:szCs w:val="30"/>
                <w:cs/>
                <w:lang w:val="th-TH"/>
              </w:rPr>
              <w:t>ตั้งอยู่ ณ เลขที่ 509 หมู่ 9</w:t>
            </w:r>
            <w:r w:rsidRPr="00B0568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B0568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 w:rsidRPr="00B0568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ถนนกบินทร์บุรี</w:t>
            </w:r>
            <w:r w:rsidRPr="00B0568D">
              <w:rPr>
                <w:rFonts w:ascii="Angsana New" w:hAnsi="Angsana New"/>
                <w:sz w:val="30"/>
                <w:szCs w:val="30"/>
              </w:rPr>
              <w:t>-</w:t>
            </w:r>
            <w:r w:rsidRPr="00B0568D">
              <w:rPr>
                <w:rFonts w:ascii="Angsana New" w:hAnsi="Angsana New" w:hint="cs"/>
                <w:sz w:val="30"/>
                <w:szCs w:val="30"/>
                <w:cs/>
              </w:rPr>
              <w:t>โคราช</w:t>
            </w:r>
            <w:r w:rsidRPr="00B0568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</w:t>
            </w:r>
            <w:r w:rsidRPr="00B0568D">
              <w:rPr>
                <w:rFonts w:ascii="Angsana New" w:hAnsi="Angsana New"/>
                <w:sz w:val="30"/>
                <w:szCs w:val="30"/>
                <w:cs/>
                <w:lang w:val="th-TH"/>
              </w:rPr>
              <w:t>ตำบลหนองกี่ อำเภอกบินทร</w:t>
            </w:r>
            <w:r w:rsidRPr="00B0568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์</w:t>
            </w:r>
            <w:r w:rsidRPr="00B0568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บุรี </w:t>
            </w:r>
            <w:r w:rsidRPr="00B0568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</w:t>
            </w:r>
          </w:p>
          <w:p w:rsidR="007839BC" w:rsidRPr="00B0568D" w:rsidRDefault="007839BC" w:rsidP="00CF19B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0568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</w:t>
            </w:r>
            <w:r w:rsidRPr="00B0568D">
              <w:rPr>
                <w:rFonts w:ascii="Angsana New" w:hAnsi="Angsana New"/>
                <w:sz w:val="30"/>
                <w:szCs w:val="30"/>
                <w:cs/>
                <w:lang w:val="th-TH"/>
              </w:rPr>
              <w:t>จังหวัดปราจีนบุรี</w:t>
            </w:r>
          </w:p>
        </w:tc>
      </w:tr>
    </w:tbl>
    <w:p w:rsidR="00E6383A" w:rsidRPr="00C51F69" w:rsidRDefault="00E6383A" w:rsidP="00E638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CF0EEB" w:rsidRPr="00E9296D" w:rsidRDefault="00CF0EEB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9296D">
        <w:rPr>
          <w:rFonts w:ascii="Angsana New" w:hAnsi="Angsana New"/>
          <w:sz w:val="30"/>
          <w:szCs w:val="30"/>
          <w:cs/>
        </w:rPr>
        <w:t>บริษัทจดทะเบียนกับตล</w:t>
      </w:r>
      <w:r w:rsidR="001E4CE6" w:rsidRPr="00E9296D">
        <w:rPr>
          <w:rFonts w:ascii="Angsana New" w:hAnsi="Angsana New"/>
          <w:sz w:val="30"/>
          <w:szCs w:val="30"/>
          <w:cs/>
        </w:rPr>
        <w:t>าดหลักทรัพย์แห่งประเทศไทยเมื่อ</w:t>
      </w:r>
      <w:r w:rsidRPr="00E9296D">
        <w:rPr>
          <w:rFonts w:ascii="Angsana New" w:hAnsi="Angsana New"/>
          <w:sz w:val="30"/>
          <w:szCs w:val="30"/>
          <w:cs/>
        </w:rPr>
        <w:t xml:space="preserve">เดือนกันยายน </w:t>
      </w:r>
      <w:r w:rsidRPr="00E9296D">
        <w:rPr>
          <w:rFonts w:ascii="Angsana New" w:hAnsi="Angsana New"/>
          <w:sz w:val="30"/>
          <w:szCs w:val="30"/>
        </w:rPr>
        <w:t>2532</w:t>
      </w:r>
    </w:p>
    <w:p w:rsidR="00CF0EEB" w:rsidRPr="00E9296D" w:rsidRDefault="00CF0EEB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397462" w:rsidRPr="00E9296D" w:rsidRDefault="00397462" w:rsidP="00FB0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E9296D">
        <w:rPr>
          <w:rFonts w:ascii="Angsana New" w:hAnsi="Angsana New"/>
          <w:spacing w:val="-4"/>
          <w:sz w:val="30"/>
          <w:szCs w:val="30"/>
          <w:cs/>
        </w:rPr>
        <w:t>ผู้</w:t>
      </w:r>
      <w:r w:rsidR="002C7B94" w:rsidRPr="00E9296D">
        <w:rPr>
          <w:rFonts w:ascii="Angsana New" w:hAnsi="Angsana New"/>
          <w:spacing w:val="-4"/>
          <w:sz w:val="30"/>
          <w:szCs w:val="30"/>
          <w:cs/>
        </w:rPr>
        <w:t>ถือหุ้นรายใหญ่ในระหว่าง</w:t>
      </w:r>
      <w:r w:rsidR="005C7D14" w:rsidRPr="00E9296D">
        <w:rPr>
          <w:rFonts w:ascii="Angsana New" w:hAnsi="Angsana New"/>
          <w:spacing w:val="-4"/>
          <w:sz w:val="30"/>
          <w:szCs w:val="30"/>
          <w:cs/>
        </w:rPr>
        <w:t>งวด</w:t>
      </w:r>
      <w:r w:rsidR="002C7B94" w:rsidRPr="00E9296D">
        <w:rPr>
          <w:rFonts w:ascii="Angsana New" w:hAnsi="Angsana New"/>
          <w:spacing w:val="-4"/>
          <w:sz w:val="30"/>
          <w:szCs w:val="30"/>
          <w:cs/>
        </w:rPr>
        <w:t>ได้แก่ กลุ่มว่องวัฒนโรจน์ กลุ่มไกรสิทธิศิรินทร</w:t>
      </w:r>
      <w:r w:rsidR="003402E2">
        <w:rPr>
          <w:rFonts w:ascii="Angsana New" w:hAnsi="Angsana New"/>
          <w:spacing w:val="-4"/>
          <w:sz w:val="30"/>
          <w:szCs w:val="30"/>
        </w:rPr>
        <w:t xml:space="preserve"> </w:t>
      </w:r>
      <w:r w:rsidR="002C7B94" w:rsidRPr="00E9296D">
        <w:rPr>
          <w:rFonts w:ascii="Angsana New" w:hAnsi="Angsana New"/>
          <w:spacing w:val="-4"/>
          <w:sz w:val="30"/>
          <w:szCs w:val="30"/>
          <w:cs/>
        </w:rPr>
        <w:t>และกลุ่มเจียงวรีวงศ์</w:t>
      </w:r>
      <w:r w:rsidR="00775E22" w:rsidRPr="00E9296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F21D30" w:rsidRPr="00E9296D">
        <w:rPr>
          <w:rFonts w:ascii="Angsana New" w:hAnsi="Angsana New"/>
          <w:spacing w:val="-4"/>
          <w:sz w:val="30"/>
          <w:szCs w:val="30"/>
          <w:cs/>
        </w:rPr>
        <w:t>ซึ่ง</w:t>
      </w:r>
      <w:r w:rsidR="005C7D14" w:rsidRPr="00E9296D">
        <w:rPr>
          <w:rFonts w:ascii="Angsana New" w:hAnsi="Angsana New"/>
          <w:spacing w:val="-4"/>
          <w:sz w:val="30"/>
          <w:szCs w:val="30"/>
          <w:cs/>
        </w:rPr>
        <w:t>ถือหุ้น</w:t>
      </w:r>
      <w:r w:rsidR="00DC16E0">
        <w:rPr>
          <w:rFonts w:ascii="Angsana New" w:hAnsi="Angsana New" w:hint="cs"/>
          <w:spacing w:val="-4"/>
          <w:sz w:val="30"/>
          <w:szCs w:val="30"/>
          <w:cs/>
        </w:rPr>
        <w:t>ในบริษัท</w:t>
      </w:r>
      <w:r w:rsidR="005C7D14" w:rsidRPr="00E9296D">
        <w:rPr>
          <w:rFonts w:ascii="Angsana New" w:hAnsi="Angsana New"/>
          <w:spacing w:val="-4"/>
          <w:sz w:val="30"/>
          <w:szCs w:val="30"/>
          <w:cs/>
        </w:rPr>
        <w:t>รวม</w:t>
      </w:r>
      <w:r w:rsidR="002C7B94" w:rsidRPr="00E9296D">
        <w:rPr>
          <w:rFonts w:ascii="Angsana New" w:hAnsi="Angsana New"/>
          <w:spacing w:val="-4"/>
          <w:sz w:val="30"/>
          <w:szCs w:val="30"/>
          <w:cs/>
        </w:rPr>
        <w:t xml:space="preserve">ประมาณร้อยละ </w:t>
      </w:r>
      <w:r w:rsidR="00000BCE">
        <w:rPr>
          <w:rFonts w:ascii="Angsana New" w:hAnsi="Angsana New"/>
          <w:spacing w:val="-4"/>
          <w:sz w:val="30"/>
          <w:szCs w:val="30"/>
        </w:rPr>
        <w:t>70</w:t>
      </w:r>
      <w:r w:rsidR="002C7B94" w:rsidRPr="00E9296D">
        <w:rPr>
          <w:rFonts w:ascii="Angsana New" w:hAnsi="Angsana New"/>
          <w:spacing w:val="-4"/>
          <w:sz w:val="30"/>
          <w:szCs w:val="30"/>
        </w:rPr>
        <w:t xml:space="preserve"> </w:t>
      </w:r>
    </w:p>
    <w:p w:rsidR="00397462" w:rsidRPr="00E9296D" w:rsidRDefault="00397462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F742B7" w:rsidRDefault="00CF0EEB" w:rsidP="00FD73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9296D">
        <w:rPr>
          <w:rFonts w:ascii="Angsana New" w:hAnsi="Angsana New"/>
          <w:sz w:val="30"/>
          <w:szCs w:val="30"/>
          <w:cs/>
        </w:rPr>
        <w:t>บริษัท</w:t>
      </w:r>
      <w:r w:rsidR="00A14A10" w:rsidRPr="00E9296D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E9296D">
        <w:rPr>
          <w:rFonts w:ascii="Angsana New" w:hAnsi="Angsana New"/>
          <w:sz w:val="30"/>
          <w:szCs w:val="30"/>
          <w:cs/>
        </w:rPr>
        <w:t>ดำเนินธุรกิจหลักเกี่ยวกับการผลิต</w:t>
      </w:r>
      <w:r w:rsidR="00047325" w:rsidRPr="00E9296D">
        <w:rPr>
          <w:rFonts w:ascii="Angsana New" w:hAnsi="Angsana New"/>
          <w:sz w:val="30"/>
          <w:szCs w:val="30"/>
          <w:cs/>
        </w:rPr>
        <w:t>และจำหน่าย</w:t>
      </w:r>
      <w:r w:rsidRPr="00E9296D">
        <w:rPr>
          <w:rFonts w:ascii="Angsana New" w:hAnsi="Angsana New"/>
          <w:sz w:val="30"/>
          <w:szCs w:val="30"/>
          <w:cs/>
        </w:rPr>
        <w:t>อาหารทะเล อาหารสำเร็จรูปและอาหาร</w:t>
      </w:r>
      <w:r w:rsidR="00A14A10" w:rsidRPr="00E9296D">
        <w:rPr>
          <w:rFonts w:ascii="Angsana New" w:hAnsi="Angsana New" w:hint="cs"/>
          <w:sz w:val="30"/>
          <w:szCs w:val="30"/>
          <w:cs/>
        </w:rPr>
        <w:t xml:space="preserve">    </w:t>
      </w:r>
      <w:r w:rsidR="00AC7171" w:rsidRPr="00E9296D">
        <w:rPr>
          <w:rFonts w:ascii="Angsana New" w:hAnsi="Angsana New"/>
          <w:sz w:val="30"/>
          <w:szCs w:val="30"/>
        </w:rPr>
        <w:t xml:space="preserve">      </w:t>
      </w:r>
      <w:r w:rsidRPr="00E9296D">
        <w:rPr>
          <w:rFonts w:ascii="Angsana New" w:hAnsi="Angsana New"/>
          <w:sz w:val="30"/>
          <w:szCs w:val="30"/>
          <w:cs/>
        </w:rPr>
        <w:t>กึ่งสำเร็จรูปแช่</w:t>
      </w:r>
      <w:r w:rsidR="00A14A10" w:rsidRPr="00E9296D">
        <w:rPr>
          <w:rFonts w:ascii="Angsana New" w:hAnsi="Angsana New"/>
          <w:sz w:val="30"/>
          <w:szCs w:val="30"/>
          <w:cs/>
        </w:rPr>
        <w:t>แข็ง</w:t>
      </w:r>
      <w:r w:rsidR="00A14A10" w:rsidRPr="00E9296D">
        <w:rPr>
          <w:rFonts w:ascii="Angsana New" w:hAnsi="Angsana New" w:hint="cs"/>
          <w:sz w:val="30"/>
          <w:szCs w:val="30"/>
          <w:cs/>
        </w:rPr>
        <w:t xml:space="preserve"> </w:t>
      </w:r>
    </w:p>
    <w:p w:rsidR="00AC0B92" w:rsidRPr="00E9296D" w:rsidRDefault="00AC0B92" w:rsidP="00FD73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CF0EEB" w:rsidRPr="00E9296D" w:rsidRDefault="002E164A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rtl/>
          <w:cs/>
          <w:lang w:val="th-TH"/>
        </w:rPr>
      </w:pPr>
      <w:r w:rsidRPr="00E9296D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เก</w:t>
      </w:r>
      <w:r w:rsidR="008559AE" w:rsidRPr="00E9296D">
        <w:rPr>
          <w:rFonts w:ascii="Angsana New" w:hAnsi="Angsana New"/>
          <w:b/>
          <w:bCs/>
          <w:sz w:val="30"/>
          <w:szCs w:val="30"/>
          <w:cs/>
          <w:lang w:val="th-TH" w:bidi="th-TH"/>
        </w:rPr>
        <w:t>ณฑ์การจัดทำงบการเงินระหว่างกาล</w:t>
      </w:r>
    </w:p>
    <w:p w:rsidR="00CF0EEB" w:rsidRPr="00E9296D" w:rsidRDefault="00CF0EEB" w:rsidP="00CF0E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A33382" w:rsidRPr="00E9296D" w:rsidRDefault="00A33382" w:rsidP="00AC0B92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E9296D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:rsidR="002E164A" w:rsidRPr="00E9296D" w:rsidRDefault="002E164A" w:rsidP="00A333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403E3F" w:rsidRPr="00712F07" w:rsidRDefault="00403E3F" w:rsidP="00403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A4230F">
        <w:rPr>
          <w:rFonts w:ascii="Angsana New" w:hAnsi="Angsana New"/>
          <w:sz w:val="30"/>
          <w:szCs w:val="30"/>
          <w:cs/>
        </w:rPr>
        <w:t>งบการเงิน</w:t>
      </w:r>
      <w:r>
        <w:rPr>
          <w:rFonts w:ascii="Angsana New" w:hAnsi="Angsana New"/>
          <w:sz w:val="30"/>
          <w:szCs w:val="30"/>
          <w:cs/>
        </w:rPr>
        <w:t>ระหว่างกาลนี้</w:t>
      </w:r>
      <w:r w:rsidRPr="00A4230F">
        <w:rPr>
          <w:rFonts w:ascii="Angsana New" w:hAnsi="Angsana New"/>
          <w:sz w:val="30"/>
          <w:szCs w:val="30"/>
          <w:cs/>
        </w:rPr>
        <w:t>จัดทำขึ้น</w:t>
      </w:r>
      <w:r>
        <w:rPr>
          <w:rFonts w:ascii="Angsana New" w:hAnsi="Angsana New"/>
          <w:sz w:val="30"/>
          <w:szCs w:val="30"/>
          <w:cs/>
        </w:rPr>
        <w:t xml:space="preserve">ในรูปแบบย่อและตามมาตรฐานการบัญชี ฉบับที่ </w:t>
      </w:r>
      <w:r w:rsidRPr="00F609DA">
        <w:rPr>
          <w:rFonts w:ascii="Angsana New" w:hAnsi="Angsana New"/>
          <w:sz w:val="30"/>
          <w:szCs w:val="30"/>
        </w:rPr>
        <w:t>34</w:t>
      </w:r>
      <w:r>
        <w:rPr>
          <w:rFonts w:ascii="Angsana New" w:hAnsi="Angsana New"/>
          <w:sz w:val="30"/>
          <w:szCs w:val="30"/>
        </w:rPr>
        <w:t xml:space="preserve"> </w:t>
      </w:r>
      <w:r w:rsidRPr="003F31F5"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/>
          <w:sz w:val="30"/>
          <w:szCs w:val="30"/>
          <w:cs/>
        </w:rPr>
        <w:t xml:space="preserve">ปรับปรุง </w:t>
      </w:r>
      <w:r w:rsidRPr="00AC0B92">
        <w:rPr>
          <w:rFonts w:ascii="Angsana New" w:hAnsi="Angsana New"/>
          <w:sz w:val="30"/>
          <w:szCs w:val="30"/>
        </w:rPr>
        <w:t>255</w:t>
      </w:r>
      <w:r>
        <w:rPr>
          <w:rFonts w:ascii="Angsana New" w:hAnsi="Angsana New"/>
          <w:sz w:val="30"/>
          <w:szCs w:val="30"/>
        </w:rPr>
        <w:t xml:space="preserve">9) </w:t>
      </w:r>
      <w:r>
        <w:rPr>
          <w:rFonts w:ascii="Angsana New" w:hAnsi="Angsana New"/>
          <w:sz w:val="30"/>
          <w:szCs w:val="30"/>
          <w:cs/>
        </w:rPr>
        <w:t>เรื่อ</w:t>
      </w:r>
      <w:r>
        <w:rPr>
          <w:rFonts w:ascii="Angsana New" w:hAnsi="Angsana New" w:hint="cs"/>
          <w:sz w:val="30"/>
          <w:szCs w:val="30"/>
          <w:cs/>
        </w:rPr>
        <w:t xml:space="preserve">ง          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การรายงานทาง</w:t>
      </w:r>
      <w:r w:rsidRPr="00AC0B92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4230F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</w:t>
      </w:r>
      <w:r>
        <w:rPr>
          <w:rFonts w:ascii="Angsana New" w:hAnsi="Angsana New"/>
          <w:sz w:val="30"/>
          <w:szCs w:val="30"/>
          <w:cs/>
        </w:rPr>
        <w:t xml:space="preserve">ฯ </w:t>
      </w:r>
      <w:r>
        <w:rPr>
          <w:rFonts w:ascii="Angsana New" w:hAnsi="Angsana New"/>
          <w:sz w:val="30"/>
          <w:szCs w:val="30"/>
        </w:rPr>
        <w:t xml:space="preserve">             </w:t>
      </w:r>
      <w:r>
        <w:rPr>
          <w:rFonts w:ascii="Angsana New" w:hAnsi="Angsana New"/>
          <w:sz w:val="30"/>
          <w:szCs w:val="30"/>
          <w:cs/>
        </w:rPr>
        <w:t>(“สภาวิชาชีพบัญชี”) กฎระเบียบและประกาศคณะกรรมการกำกับหลักทรัพย์และตลาดหลักทรัพย์ที่เกี่ยวข้อง</w:t>
      </w:r>
      <w:r>
        <w:rPr>
          <w:rFonts w:ascii="Angsana New" w:hAnsi="Angsana New"/>
          <w:sz w:val="30"/>
          <w:szCs w:val="30"/>
        </w:rPr>
        <w:t xml:space="preserve"> </w:t>
      </w:r>
    </w:p>
    <w:p w:rsidR="00403E3F" w:rsidRPr="0008010E" w:rsidRDefault="00403E3F" w:rsidP="00403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8010E">
        <w:rPr>
          <w:rFonts w:asciiTheme="majorBidi" w:hAnsiTheme="majorBidi" w:cstheme="majorBidi"/>
          <w:sz w:val="30"/>
          <w:szCs w:val="30"/>
          <w:cs/>
        </w:rPr>
        <w:lastRenderedPageBreak/>
        <w:t>งบการเงินระหว่างกาลนี้จัดทำขึ้นเพื่อให้ข้อมูลเพิ่มเติมจากงบการเงินสำหรับปีสิ้นสุดวันที่ 31 ธันวาคม 255</w:t>
      </w:r>
      <w:r w:rsidRPr="0008010E">
        <w:rPr>
          <w:rFonts w:asciiTheme="majorBidi" w:hAnsiTheme="majorBidi" w:cstheme="majorBidi"/>
          <w:sz w:val="30"/>
          <w:szCs w:val="30"/>
        </w:rPr>
        <w:t xml:space="preserve">9           </w:t>
      </w:r>
      <w:r w:rsidRPr="0008010E">
        <w:rPr>
          <w:rFonts w:asciiTheme="majorBidi" w:hAnsiTheme="majorBidi" w:cstheme="majorBidi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31 ธันวาคม 255</w:t>
      </w:r>
      <w:r w:rsidRPr="0008010E">
        <w:rPr>
          <w:rFonts w:asciiTheme="majorBidi" w:hAnsiTheme="majorBidi" w:cstheme="majorBidi"/>
          <w:sz w:val="30"/>
          <w:szCs w:val="30"/>
        </w:rPr>
        <w:t>9</w:t>
      </w:r>
    </w:p>
    <w:p w:rsidR="00AC0B92" w:rsidRPr="0008010E" w:rsidRDefault="00AC0B92" w:rsidP="00A33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403E3F" w:rsidRPr="0008010E" w:rsidRDefault="00403E3F" w:rsidP="005A00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8010E">
        <w:rPr>
          <w:rFonts w:asciiTheme="majorBidi" w:hAnsiTheme="majorBidi" w:cstheme="majorBidi"/>
          <w:sz w:val="30"/>
          <w:szCs w:val="30"/>
          <w:cs/>
        </w:rPr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</w:t>
      </w:r>
      <w:r w:rsidR="005A0007" w:rsidRPr="0008010E">
        <w:rPr>
          <w:rFonts w:asciiTheme="majorBidi" w:hAnsiTheme="majorBidi" w:cstheme="majorBidi"/>
          <w:sz w:val="30"/>
          <w:szCs w:val="30"/>
        </w:rPr>
        <w:t xml:space="preserve">                   </w:t>
      </w:r>
      <w:r w:rsidRPr="0008010E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31 ธันวาคม </w:t>
      </w:r>
      <w:r w:rsidRPr="0008010E">
        <w:rPr>
          <w:rFonts w:asciiTheme="majorBidi" w:hAnsiTheme="majorBidi" w:cstheme="majorBidi"/>
          <w:sz w:val="30"/>
          <w:szCs w:val="30"/>
        </w:rPr>
        <w:t>2559</w:t>
      </w:r>
      <w:r w:rsidRPr="0008010E">
        <w:rPr>
          <w:rFonts w:asciiTheme="majorBidi" w:hAnsiTheme="majorBidi" w:cstheme="majorBidi"/>
          <w:sz w:val="30"/>
          <w:szCs w:val="30"/>
          <w:cs/>
        </w:rPr>
        <w:t xml:space="preserve"> เว้นแต่กรณีที่กลุ่มบริษัทได้นำมาตรฐานการรายงาน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Pr="0008010E">
        <w:rPr>
          <w:rFonts w:asciiTheme="majorBidi" w:hAnsiTheme="majorBidi" w:cstheme="majorBidi"/>
          <w:sz w:val="30"/>
          <w:szCs w:val="30"/>
        </w:rPr>
        <w:t xml:space="preserve">1 </w:t>
      </w:r>
      <w:r w:rsidRPr="0008010E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08010E">
        <w:rPr>
          <w:rFonts w:asciiTheme="majorBidi" w:hAnsiTheme="majorBidi" w:cstheme="majorBidi"/>
          <w:sz w:val="30"/>
          <w:szCs w:val="30"/>
        </w:rPr>
        <w:t xml:space="preserve">2560 </w:t>
      </w:r>
      <w:r w:rsidRPr="0008010E">
        <w:rPr>
          <w:rFonts w:asciiTheme="majorBidi" w:hAnsiTheme="majorBidi" w:cstheme="majorBidi"/>
          <w:sz w:val="30"/>
          <w:szCs w:val="30"/>
          <w:cs/>
        </w:rPr>
        <w:t>ทุกฉบับมาถือปฏิบัติ</w:t>
      </w:r>
      <w:r w:rsidRPr="0008010E">
        <w:rPr>
          <w:rFonts w:asciiTheme="majorBidi" w:hAnsiTheme="majorBidi" w:cstheme="majorBidi"/>
          <w:sz w:val="30"/>
          <w:szCs w:val="30"/>
        </w:rPr>
        <w:t xml:space="preserve"> </w:t>
      </w:r>
      <w:r w:rsidRPr="0008010E">
        <w:rPr>
          <w:rFonts w:asciiTheme="majorBidi" w:hAnsiTheme="majorBidi" w:cstheme="majorBidi"/>
          <w:sz w:val="30"/>
          <w:szCs w:val="30"/>
          <w:cs/>
        </w:rPr>
        <w:t>การนำมาตรฐานการรายงานทางการเงินที่ออกและปรับปรุงใหม่มาถือปฏิบัติดังกล่าวไม่มีผลกระทบอย่างเป็นสาระสำคัญต่อนโยบายการบัญชี วิธีการคำนวณและผลการดำเนินงานหรือฐานะการเงินของกลุ่มบริษัท</w:t>
      </w:r>
    </w:p>
    <w:p w:rsidR="00CB6BA5" w:rsidRPr="00E9296D" w:rsidRDefault="00CB6BA5" w:rsidP="00A333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A33382" w:rsidRPr="00AC0B92" w:rsidRDefault="00B907E7" w:rsidP="00AC0B92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E9296D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สกุลเงินที่ใช้ในการดำเนินงานและนำเสนองบการเงิน  </w:t>
      </w:r>
    </w:p>
    <w:p w:rsidR="00A33382" w:rsidRPr="00E9296D" w:rsidRDefault="00A33382" w:rsidP="00A33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</w:p>
    <w:p w:rsidR="00471DA8" w:rsidRPr="00E9296D" w:rsidRDefault="00B907E7" w:rsidP="002944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="Angsana New" w:eastAsia="MS Mincho" w:hAnsi="Angsana New"/>
          <w:sz w:val="30"/>
          <w:szCs w:val="30"/>
        </w:rPr>
      </w:pPr>
      <w:r w:rsidRPr="00E9296D">
        <w:rPr>
          <w:rFonts w:ascii="Angsana New" w:eastAsia="MS Mincho" w:hAnsi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บริษัท ข้อมูลทางการเงินทั้งหมดมีการปัดเศษเพื่อให้แสดงเป็นหลักพัน</w:t>
      </w:r>
      <w:r w:rsidR="007C758E" w:rsidRPr="00E9296D">
        <w:rPr>
          <w:rFonts w:ascii="Angsana New" w:eastAsia="MS Mincho" w:hAnsi="Angsana New"/>
          <w:sz w:val="30"/>
          <w:szCs w:val="30"/>
          <w:cs/>
        </w:rPr>
        <w:t>บาท</w:t>
      </w:r>
      <w:r w:rsidRPr="00E9296D">
        <w:rPr>
          <w:rFonts w:ascii="Angsana New" w:eastAsia="MS Mincho" w:hAnsi="Angsana New"/>
          <w:sz w:val="30"/>
          <w:szCs w:val="30"/>
          <w:cs/>
        </w:rPr>
        <w:t xml:space="preserve"> ยกเว้นที่ระบุไว้เป็นอย่างอื่น</w:t>
      </w:r>
    </w:p>
    <w:p w:rsidR="00471DA8" w:rsidRPr="00E9296D" w:rsidRDefault="00471DA8" w:rsidP="002944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="Angsana New" w:eastAsia="MS Mincho" w:hAnsi="Angsana New"/>
          <w:sz w:val="30"/>
          <w:szCs w:val="30"/>
        </w:rPr>
      </w:pPr>
    </w:p>
    <w:p w:rsidR="00A33382" w:rsidRPr="00E9296D" w:rsidRDefault="00AC0B92" w:rsidP="002944DD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F31F5">
        <w:rPr>
          <w:rFonts w:ascii="Angsana New" w:hAnsi="Angsana New"/>
          <w:b/>
          <w:bCs/>
          <w:i/>
          <w:iCs/>
          <w:sz w:val="30"/>
          <w:szCs w:val="30"/>
          <w:cs/>
        </w:rPr>
        <w:t>การ</w:t>
      </w:r>
      <w:r w:rsidRPr="00CE4666">
        <w:rPr>
          <w:rFonts w:ascii="Angsana New" w:hAnsi="Angsana New"/>
          <w:b/>
          <w:bCs/>
          <w:i/>
          <w:iCs/>
          <w:sz w:val="30"/>
          <w:szCs w:val="30"/>
          <w:cs/>
        </w:rPr>
        <w:t>ใช้วิจารณญาณ</w:t>
      </w:r>
      <w:r w:rsidRPr="00AC0B92">
        <w:rPr>
          <w:rFonts w:ascii="Angsana New" w:hAnsi="Angsana New"/>
          <w:b/>
          <w:bCs/>
          <w:i/>
          <w:iCs/>
          <w:sz w:val="30"/>
          <w:szCs w:val="30"/>
          <w:cs/>
        </w:rPr>
        <w:t>และการประมาณ</w:t>
      </w:r>
      <w:r w:rsidRPr="00AC0B9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</w:t>
      </w:r>
    </w:p>
    <w:p w:rsidR="00FD520B" w:rsidRPr="00AC0B92" w:rsidRDefault="00FD520B" w:rsidP="002944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CF19BA" w:rsidRPr="00E9296D" w:rsidRDefault="00CF19BA" w:rsidP="00CF1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ในการจัดทำงบการเงินระหว่างกาล</w:t>
      </w:r>
      <w:r>
        <w:rPr>
          <w:rFonts w:ascii="Angsana New" w:hAnsi="Angsana New" w:hint="cs"/>
          <w:sz w:val="30"/>
          <w:szCs w:val="30"/>
          <w:cs/>
        </w:rPr>
        <w:t>ให้</w:t>
      </w:r>
      <w:r w:rsidRPr="00E9296D">
        <w:rPr>
          <w:rFonts w:ascii="Angsana New" w:hAnsi="Angsana New"/>
          <w:sz w:val="30"/>
          <w:szCs w:val="30"/>
          <w:cs/>
        </w:rPr>
        <w:t>เป็นไปตามมาตรฐานการรายงานทางการเงิน</w:t>
      </w:r>
      <w:r>
        <w:rPr>
          <w:rFonts w:ascii="Angsana New" w:hAnsi="Angsana New"/>
          <w:sz w:val="30"/>
          <w:szCs w:val="30"/>
        </w:rPr>
        <w:t xml:space="preserve"> </w:t>
      </w:r>
      <w:r w:rsidRPr="00E9296D">
        <w:rPr>
          <w:rFonts w:ascii="Angsana New" w:hAnsi="Angsana New"/>
          <w:sz w:val="30"/>
          <w:szCs w:val="30"/>
          <w:cs/>
        </w:rPr>
        <w:t>ผู้บริหารต้องใช้วิจารณญาณ</w:t>
      </w:r>
      <w:r w:rsidRPr="00E9296D">
        <w:rPr>
          <w:rFonts w:ascii="Angsana New" w:hAnsi="Angsana New"/>
          <w:sz w:val="30"/>
          <w:szCs w:val="30"/>
        </w:rPr>
        <w:t xml:space="preserve">    </w:t>
      </w:r>
      <w:r>
        <w:rPr>
          <w:rFonts w:ascii="Angsana New" w:hAnsi="Angsana New"/>
          <w:sz w:val="30"/>
          <w:szCs w:val="30"/>
          <w:cs/>
        </w:rPr>
        <w:t xml:space="preserve"> การประมาณและข้อสมมติ</w:t>
      </w:r>
      <w:r w:rsidRPr="00E9296D">
        <w:rPr>
          <w:rFonts w:ascii="Angsana New" w:hAnsi="Angsana New"/>
          <w:sz w:val="30"/>
          <w:szCs w:val="30"/>
          <w:cs/>
        </w:rPr>
        <w:t>หลายประการ ซึ่งมีผลกระทบต่อการกำหนดนโยบายการบัญชีและการรายงานจำนวนเงินที่เกี่ยวกับ สินทรัพ</w:t>
      </w:r>
      <w:r w:rsidR="00A078A4">
        <w:rPr>
          <w:rFonts w:ascii="Angsana New" w:hAnsi="Angsana New"/>
          <w:sz w:val="30"/>
          <w:szCs w:val="30"/>
          <w:cs/>
        </w:rPr>
        <w:t>ย์ หนี้สิน รายได้ และค่าใช้จ่าย</w:t>
      </w:r>
      <w:r w:rsidRPr="00E9296D">
        <w:rPr>
          <w:rFonts w:ascii="Angsana New" w:hAnsi="Angsana New"/>
          <w:sz w:val="30"/>
          <w:szCs w:val="30"/>
          <w:cs/>
        </w:rPr>
        <w:t xml:space="preserve"> ผลที่เกิดขึ้นจริงอาจแตกต่างจากที่ประมาณไว้</w:t>
      </w:r>
    </w:p>
    <w:p w:rsidR="00CF19BA" w:rsidRPr="00E9296D" w:rsidRDefault="00CF19BA" w:rsidP="00CF1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:rsidR="00CF19BA" w:rsidRDefault="00CF19BA" w:rsidP="00CF1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30"/>
          <w:szCs w:val="30"/>
        </w:rPr>
      </w:pPr>
      <w:r w:rsidRPr="00E9296D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9296D">
        <w:rPr>
          <w:rFonts w:ascii="Angsana New" w:hAnsi="Angsana New"/>
          <w:sz w:val="30"/>
          <w:szCs w:val="30"/>
          <w:cs/>
        </w:rPr>
        <w:t>ผู้บริหารได้มีการใช้วิจารณญาณอย่างมีนัยสำคัญในการถือปฏิบัติตามนโยบายการบัญชีของกลุ่มบริษัท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</w:t>
      </w:r>
      <w:r>
        <w:rPr>
          <w:rFonts w:ascii="Angsana New" w:hAnsi="Angsana New"/>
          <w:sz w:val="30"/>
          <w:szCs w:val="30"/>
        </w:rPr>
        <w:t xml:space="preserve"> </w:t>
      </w:r>
      <w:r w:rsidRPr="00E9296D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 w:rsidRPr="00E9296D">
        <w:rPr>
          <w:rFonts w:ascii="Angsana New" w:hAnsi="Angsana New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</w:rPr>
        <w:t xml:space="preserve"> </w:t>
      </w:r>
      <w:r w:rsidRPr="00E9296D">
        <w:rPr>
          <w:rFonts w:ascii="Angsana New" w:hAnsi="Angsana New"/>
          <w:sz w:val="30"/>
          <w:szCs w:val="30"/>
        </w:rPr>
        <w:t>255</w:t>
      </w:r>
      <w:r>
        <w:rPr>
          <w:rFonts w:ascii="Angsana New" w:hAnsi="Angsana New"/>
          <w:sz w:val="30"/>
          <w:szCs w:val="30"/>
        </w:rPr>
        <w:t>9</w:t>
      </w:r>
    </w:p>
    <w:p w:rsidR="00CF19BA" w:rsidRDefault="00CF19BA" w:rsidP="00CF1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30"/>
          <w:szCs w:val="30"/>
        </w:rPr>
      </w:pPr>
    </w:p>
    <w:p w:rsidR="00CF19BA" w:rsidRPr="005B1BBD" w:rsidRDefault="00CF19BA" w:rsidP="00CF1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 w:hanging="36"/>
        <w:jc w:val="thaiDistribute"/>
        <w:rPr>
          <w:rFonts w:ascii="Angsana New" w:hAnsi="Angsana New"/>
          <w:sz w:val="30"/>
          <w:szCs w:val="30"/>
        </w:rPr>
      </w:pPr>
      <w:r w:rsidRPr="005B1BBD">
        <w:rPr>
          <w:rFonts w:ascii="Angsana New" w:hAnsi="Angsana New"/>
          <w:sz w:val="30"/>
          <w:szCs w:val="30"/>
          <w:cs/>
        </w:rPr>
        <w:t xml:space="preserve">การวัดมูลค่ายุติธรรม  </w:t>
      </w:r>
    </w:p>
    <w:p w:rsidR="00CF19BA" w:rsidRDefault="00CF19BA" w:rsidP="00CF1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7"/>
        <w:jc w:val="thaiDistribute"/>
        <w:rPr>
          <w:rFonts w:ascii="Angsana New" w:hAnsi="Angsana New"/>
          <w:sz w:val="30"/>
          <w:szCs w:val="30"/>
        </w:rPr>
      </w:pPr>
    </w:p>
    <w:p w:rsidR="00CF19BA" w:rsidRPr="005D6004" w:rsidRDefault="00CF19BA" w:rsidP="00CF19BA">
      <w:pPr>
        <w:pStyle w:val="block"/>
        <w:spacing w:after="0" w:line="240" w:lineRule="atLeast"/>
        <w:ind w:left="540"/>
        <w:jc w:val="thaiDistribute"/>
        <w:rPr>
          <w:szCs w:val="22"/>
        </w:rPr>
      </w:pPr>
      <w:r w:rsidRPr="00201AF5">
        <w:rPr>
          <w:rFonts w:ascii="Angsana New" w:hAnsi="Angsana New"/>
          <w:sz w:val="30"/>
          <w:szCs w:val="30"/>
          <w:cs/>
          <w:lang w:val="en-US" w:bidi="th-TH"/>
        </w:rPr>
        <w:t>กลุ่มบริษัท</w:t>
      </w:r>
      <w:r w:rsidRPr="00201AF5">
        <w:rPr>
          <w:rFonts w:ascii="Angsana New" w:hAnsi="Angsana New" w:hint="cs"/>
          <w:sz w:val="30"/>
          <w:szCs w:val="30"/>
          <w:cs/>
          <w:lang w:bidi="th-TH"/>
        </w:rPr>
        <w:t>กำหนด</w:t>
      </w:r>
      <w:r w:rsidRPr="005D6004">
        <w:rPr>
          <w:rFonts w:ascii="Angsana New" w:hAnsi="Angsana New"/>
          <w:sz w:val="30"/>
          <w:szCs w:val="30"/>
          <w:cs/>
          <w:lang w:bidi="th-TH"/>
        </w:rPr>
        <w:t>กรอบแนวคิดของการควบคุมเกี่ยวกับการวัดมูลค่ายุติธรรม</w:t>
      </w:r>
      <w:r w:rsidRPr="005D600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5D6004">
        <w:rPr>
          <w:rFonts w:ascii="Angsana New" w:hAnsi="Angsana New"/>
          <w:sz w:val="30"/>
          <w:szCs w:val="30"/>
          <w:cs/>
          <w:lang w:bidi="th-TH"/>
        </w:rPr>
        <w:t>กรอบแนวคิดนี้รวม</w:t>
      </w:r>
      <w:r w:rsidRPr="005D6004">
        <w:rPr>
          <w:rFonts w:ascii="Angsana New" w:hAnsi="Angsana New" w:hint="cs"/>
          <w:sz w:val="30"/>
          <w:szCs w:val="30"/>
          <w:cs/>
          <w:lang w:bidi="th-TH"/>
        </w:rPr>
        <w:t>ถึง</w:t>
      </w:r>
      <w:r w:rsidRPr="005D6004">
        <w:rPr>
          <w:rFonts w:ascii="Angsana New" w:hAnsi="Angsana New"/>
          <w:sz w:val="30"/>
          <w:szCs w:val="30"/>
          <w:cs/>
          <w:lang w:bidi="th-TH"/>
        </w:rPr>
        <w:t>กลุ่มผู้ประเมินมูลค่าซึ่งมีความรับผิดชอบโดยรวมต่อการวัดมูลค่ายุติธรรมที่</w:t>
      </w:r>
      <w:r w:rsidRPr="005D6004">
        <w:rPr>
          <w:rFonts w:ascii="Angsana New" w:hAnsi="Angsana New" w:hint="cs"/>
          <w:sz w:val="30"/>
          <w:szCs w:val="30"/>
          <w:cs/>
          <w:lang w:bidi="th-TH"/>
        </w:rPr>
        <w:t>มีนัย</w:t>
      </w:r>
      <w:r w:rsidRPr="005D6004">
        <w:rPr>
          <w:rFonts w:ascii="Angsana New" w:hAnsi="Angsana New"/>
          <w:sz w:val="30"/>
          <w:szCs w:val="30"/>
          <w:cs/>
          <w:lang w:bidi="th-TH"/>
        </w:rPr>
        <w:t>สำคัญ รวมถึง</w:t>
      </w:r>
      <w:r w:rsidRPr="005D6004">
        <w:rPr>
          <w:rFonts w:ascii="Angsana New" w:hAnsi="Angsana New" w:hint="cs"/>
          <w:sz w:val="30"/>
          <w:szCs w:val="30"/>
          <w:cs/>
          <w:lang w:bidi="th-TH"/>
        </w:rPr>
        <w:t>การวัด</w:t>
      </w:r>
      <w:r w:rsidRPr="005D6004">
        <w:rPr>
          <w:rFonts w:ascii="Angsana New" w:hAnsi="Angsana New"/>
          <w:sz w:val="30"/>
          <w:szCs w:val="30"/>
          <w:cs/>
          <w:lang w:bidi="th-TH"/>
        </w:rPr>
        <w:t xml:space="preserve">มูลค่ายุติธรรมระดับ </w:t>
      </w:r>
      <w:r w:rsidRPr="005D6004">
        <w:rPr>
          <w:rFonts w:ascii="Angsana New" w:hAnsi="Angsana New"/>
          <w:sz w:val="30"/>
          <w:szCs w:val="30"/>
          <w:lang w:val="en-US" w:bidi="th-TH"/>
        </w:rPr>
        <w:t xml:space="preserve">3 </w:t>
      </w:r>
      <w:r w:rsidRPr="005D6004">
        <w:rPr>
          <w:rFonts w:ascii="Angsana New" w:hAnsi="Angsana New" w:hint="cs"/>
          <w:sz w:val="30"/>
          <w:szCs w:val="30"/>
          <w:cs/>
          <w:lang w:val="en-US" w:bidi="th-TH"/>
        </w:rPr>
        <w:t>และรายงานโดยตรงต่อผู้บริหารสูงสุดทางด้านการเงิน</w:t>
      </w:r>
      <w:r w:rsidRPr="005D6004">
        <w:rPr>
          <w:rFonts w:hint="cs"/>
          <w:color w:val="0000FF"/>
          <w:szCs w:val="22"/>
          <w:cs/>
          <w:lang w:bidi="th-TH"/>
        </w:rPr>
        <w:t xml:space="preserve"> </w:t>
      </w:r>
    </w:p>
    <w:p w:rsidR="00CF19BA" w:rsidRPr="005D6004" w:rsidRDefault="00CF19BA" w:rsidP="00CF19BA">
      <w:pPr>
        <w:pStyle w:val="BodyText"/>
        <w:shd w:val="clear" w:color="auto" w:fill="FFFFFF"/>
        <w:spacing w:after="0"/>
        <w:ind w:left="1080"/>
        <w:jc w:val="both"/>
        <w:rPr>
          <w:szCs w:val="22"/>
          <w:lang w:val="en-GB"/>
        </w:rPr>
      </w:pPr>
    </w:p>
    <w:p w:rsidR="00CF19BA" w:rsidRDefault="00CF19BA" w:rsidP="00CF1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D6004">
        <w:rPr>
          <w:rFonts w:ascii="Angsana New" w:hAnsi="Angsana New"/>
          <w:sz w:val="30"/>
          <w:szCs w:val="30"/>
          <w:cs/>
        </w:rPr>
        <w:lastRenderedPageBreak/>
        <w:t>กลุ่มผู้ประเมินมูลค่า</w:t>
      </w:r>
      <w:r w:rsidRPr="005D6004">
        <w:rPr>
          <w:rFonts w:ascii="Angsana New" w:hAnsi="Angsana New" w:hint="cs"/>
          <w:sz w:val="30"/>
          <w:szCs w:val="30"/>
          <w:cs/>
        </w:rPr>
        <w:t>มีการ</w:t>
      </w:r>
      <w:r w:rsidRPr="005D6004">
        <w:rPr>
          <w:rFonts w:ascii="Angsana New" w:hAnsi="Angsana New"/>
          <w:sz w:val="30"/>
          <w:szCs w:val="30"/>
          <w:cs/>
        </w:rPr>
        <w:t>ทบทวนข้อมูลที่</w:t>
      </w:r>
      <w:r w:rsidRPr="005D6004">
        <w:rPr>
          <w:rFonts w:ascii="Angsana New" w:hAnsi="Angsana New" w:hint="cs"/>
          <w:sz w:val="30"/>
          <w:szCs w:val="30"/>
          <w:cs/>
        </w:rPr>
        <w:t>ไม่สามารถ</w:t>
      </w:r>
      <w:r w:rsidRPr="005D6004">
        <w:rPr>
          <w:rFonts w:ascii="Angsana New" w:hAnsi="Angsana New"/>
          <w:sz w:val="30"/>
          <w:szCs w:val="30"/>
          <w:cs/>
        </w:rPr>
        <w:t>สังเกตได้ และปรับปรุงการวัดมูลค่าที่</w:t>
      </w:r>
      <w:r w:rsidRPr="005D6004">
        <w:rPr>
          <w:rFonts w:ascii="Angsana New" w:hAnsi="Angsana New" w:hint="cs"/>
          <w:sz w:val="30"/>
          <w:szCs w:val="30"/>
          <w:cs/>
        </w:rPr>
        <w:t>มีนัย</w:t>
      </w:r>
      <w:r w:rsidRPr="005D6004">
        <w:rPr>
          <w:rFonts w:ascii="Angsana New" w:hAnsi="Angsana New"/>
          <w:sz w:val="30"/>
          <w:szCs w:val="30"/>
          <w:cs/>
        </w:rPr>
        <w:t xml:space="preserve">สำคัญอย่างสม่ำเสมอ </w:t>
      </w:r>
      <w:r w:rsidRPr="005D6004">
        <w:rPr>
          <w:rFonts w:ascii="Angsana New" w:hAnsi="Angsana New" w:hint="cs"/>
          <w:sz w:val="30"/>
          <w:szCs w:val="30"/>
          <w:cs/>
        </w:rPr>
        <w:t>หากมีการ</w:t>
      </w:r>
      <w:r w:rsidRPr="005D6004">
        <w:rPr>
          <w:rFonts w:ascii="Angsana New" w:hAnsi="Angsana New"/>
          <w:sz w:val="30"/>
          <w:szCs w:val="30"/>
          <w:cs/>
        </w:rPr>
        <w:t>ใช้ข้อมูลจากบุคคลที่สาม</w:t>
      </w:r>
      <w:r w:rsidRPr="005D6004">
        <w:rPr>
          <w:rFonts w:asciiTheme="majorBidi" w:hAnsiTheme="majorBidi" w:cstheme="majorBidi"/>
          <w:sz w:val="30"/>
          <w:szCs w:val="30"/>
          <w:cs/>
        </w:rPr>
        <w:t xml:space="preserve">เพื่อวัดมูลค่ายุติธรรม </w:t>
      </w:r>
      <w:r w:rsidRPr="005D6004">
        <w:rPr>
          <w:rFonts w:ascii="Angsana New" w:hAnsi="Angsana New"/>
          <w:sz w:val="30"/>
          <w:szCs w:val="30"/>
          <w:cs/>
        </w:rPr>
        <w:t>เช่น ราคาจากนายหน้า หรือการตั้งราคา</w:t>
      </w:r>
      <w:r w:rsidRPr="005D6004">
        <w:rPr>
          <w:rFonts w:asciiTheme="majorBidi" w:hAnsiTheme="majorBidi" w:cstheme="majorBidi"/>
          <w:sz w:val="30"/>
          <w:szCs w:val="30"/>
        </w:rPr>
        <w:t xml:space="preserve"> </w:t>
      </w:r>
      <w:r w:rsidRPr="005D6004">
        <w:rPr>
          <w:rFonts w:ascii="Angsana New" w:hAnsi="Angsana New"/>
          <w:sz w:val="30"/>
          <w:szCs w:val="30"/>
          <w:cs/>
        </w:rPr>
        <w:t>กลุ่มผู้ประเมิน</w:t>
      </w:r>
      <w:r w:rsidRPr="005D6004">
        <w:rPr>
          <w:rFonts w:ascii="Angsana New" w:hAnsi="Angsana New" w:hint="cs"/>
          <w:sz w:val="30"/>
          <w:szCs w:val="30"/>
          <w:cs/>
        </w:rPr>
        <w:t>ได้</w:t>
      </w:r>
      <w:r w:rsidRPr="005D6004">
        <w:rPr>
          <w:rFonts w:ascii="Angsana New" w:hAnsi="Angsana New"/>
          <w:sz w:val="30"/>
          <w:szCs w:val="30"/>
          <w:cs/>
        </w:rPr>
        <w:t>ประเมินหลักฐานที่ได้มาจากบุคคลที่สาม</w:t>
      </w:r>
      <w:r w:rsidRPr="005D6004">
        <w:rPr>
          <w:rFonts w:ascii="Angsana New" w:hAnsi="Angsana New" w:hint="cs"/>
          <w:sz w:val="30"/>
          <w:szCs w:val="30"/>
          <w:cs/>
        </w:rPr>
        <w:t>ที่</w:t>
      </w:r>
      <w:r w:rsidRPr="005D6004">
        <w:rPr>
          <w:rFonts w:ascii="Angsana New" w:hAnsi="Angsana New"/>
          <w:sz w:val="30"/>
          <w:szCs w:val="30"/>
          <w:cs/>
        </w:rPr>
        <w:t>สนับสนุนข้อสรุป</w:t>
      </w:r>
      <w:r w:rsidRPr="005D6004">
        <w:rPr>
          <w:rFonts w:ascii="Angsana New" w:hAnsi="Angsana New" w:hint="cs"/>
          <w:sz w:val="30"/>
          <w:szCs w:val="30"/>
          <w:cs/>
        </w:rPr>
        <w:t>เกี่ยวกับ</w:t>
      </w:r>
      <w:r w:rsidRPr="005D6004">
        <w:rPr>
          <w:rFonts w:ascii="Angsana New" w:hAnsi="Angsana New"/>
          <w:sz w:val="30"/>
          <w:szCs w:val="30"/>
          <w:cs/>
        </w:rPr>
        <w:t>การวัดมูลค่า</w:t>
      </w:r>
      <w:r w:rsidRPr="00337133">
        <w:rPr>
          <w:rFonts w:ascii="Angsana New" w:hAnsi="Angsana New"/>
          <w:sz w:val="30"/>
          <w:szCs w:val="30"/>
          <w:cs/>
        </w:rPr>
        <w:t>รวมถึง</w:t>
      </w:r>
      <w:r w:rsidRPr="00337133">
        <w:rPr>
          <w:rFonts w:ascii="Angsana New" w:hAnsi="Angsana New" w:hint="cs"/>
          <w:sz w:val="30"/>
          <w:szCs w:val="30"/>
          <w:cs/>
        </w:rPr>
        <w:t>การจัดลำ</w:t>
      </w:r>
      <w:r w:rsidRPr="00337133">
        <w:rPr>
          <w:rFonts w:ascii="Angsana New" w:hAnsi="Angsana New"/>
          <w:sz w:val="30"/>
          <w:szCs w:val="30"/>
          <w:cs/>
        </w:rPr>
        <w:t>ดับ</w:t>
      </w:r>
      <w:r w:rsidRPr="005D6004">
        <w:rPr>
          <w:rFonts w:ascii="Angsana New" w:hAnsi="Angsana New"/>
          <w:sz w:val="30"/>
          <w:szCs w:val="30"/>
          <w:cs/>
        </w:rPr>
        <w:t>ชั้น</w:t>
      </w:r>
      <w:r w:rsidRPr="005D6004">
        <w:rPr>
          <w:rFonts w:ascii="Angsana New" w:hAnsi="Angsana New" w:hint="cs"/>
          <w:sz w:val="30"/>
          <w:szCs w:val="30"/>
          <w:cs/>
        </w:rPr>
        <w:t>ของ</w:t>
      </w:r>
      <w:r w:rsidRPr="005D6004">
        <w:rPr>
          <w:rFonts w:ascii="Angsana New" w:hAnsi="Angsana New"/>
          <w:sz w:val="30"/>
          <w:szCs w:val="30"/>
          <w:cs/>
        </w:rPr>
        <w:t>มูลค่ายุติธรรม</w:t>
      </w:r>
      <w:r w:rsidRPr="005D6004">
        <w:rPr>
          <w:rFonts w:ascii="Angsana New" w:hAnsi="Angsana New" w:hint="cs"/>
          <w:sz w:val="30"/>
          <w:szCs w:val="30"/>
          <w:cs/>
        </w:rPr>
        <w:t>ว่า</w:t>
      </w:r>
      <w:r w:rsidRPr="005D6004">
        <w:rPr>
          <w:rFonts w:ascii="Angsana New" w:hAnsi="Angsana New"/>
          <w:sz w:val="30"/>
          <w:szCs w:val="30"/>
          <w:cs/>
        </w:rPr>
        <w:t>เป็นไปตามที่กำหนดไว้ในมาตรฐานการรายงานทางการเงิน</w:t>
      </w:r>
      <w:r w:rsidRPr="005D6004">
        <w:rPr>
          <w:rFonts w:ascii="Angsana New" w:hAnsi="Angsana New" w:hint="cs"/>
          <w:sz w:val="30"/>
          <w:szCs w:val="30"/>
          <w:cs/>
        </w:rPr>
        <w:t>อย่างเหมาะสม</w:t>
      </w:r>
    </w:p>
    <w:p w:rsidR="00CF19BA" w:rsidRDefault="00CF19BA" w:rsidP="00CF1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CF19BA" w:rsidRPr="00203012" w:rsidRDefault="00CF19BA" w:rsidP="00CF19BA">
      <w:pPr>
        <w:pStyle w:val="BodyText"/>
        <w:shd w:val="clear" w:color="auto" w:fill="FFFFFF"/>
        <w:spacing w:after="0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203012">
        <w:rPr>
          <w:rFonts w:asciiTheme="majorBidi" w:hAnsiTheme="majorBidi" w:cstheme="majorBidi" w:hint="cs"/>
          <w:sz w:val="30"/>
          <w:szCs w:val="30"/>
          <w:cs/>
        </w:rPr>
        <w:t>ประเด็น</w:t>
      </w:r>
      <w:r w:rsidRPr="00203012">
        <w:rPr>
          <w:rFonts w:asciiTheme="majorBidi" w:hAnsiTheme="majorBidi" w:cstheme="majorBidi"/>
          <w:sz w:val="30"/>
          <w:szCs w:val="30"/>
          <w:cs/>
        </w:rPr>
        <w:t>ปัญหา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ของการวัดมูลค่าที่มีนัย</w:t>
      </w:r>
      <w:r w:rsidRPr="00203012">
        <w:rPr>
          <w:rFonts w:asciiTheme="majorBidi" w:hAnsiTheme="majorBidi" w:cstheme="majorBidi"/>
          <w:sz w:val="30"/>
          <w:szCs w:val="30"/>
          <w:cs/>
        </w:rPr>
        <w:t>สำคัญ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จะถูกรายงาน</w:t>
      </w:r>
      <w:r w:rsidRPr="00203012">
        <w:rPr>
          <w:rFonts w:asciiTheme="majorBidi" w:hAnsiTheme="majorBidi" w:cstheme="majorBidi"/>
          <w:sz w:val="30"/>
          <w:szCs w:val="30"/>
          <w:cs/>
        </w:rPr>
        <w:t>ต่อคณะกรรมการตรวจสอบของ</w:t>
      </w:r>
      <w:r w:rsidRPr="00203012">
        <w:rPr>
          <w:rFonts w:ascii="Angsana New" w:hAnsi="Angsana New"/>
          <w:sz w:val="30"/>
          <w:szCs w:val="30"/>
          <w:cs/>
        </w:rPr>
        <w:t>กลุ่ม</w:t>
      </w:r>
      <w:r w:rsidRPr="00203012">
        <w:rPr>
          <w:rFonts w:ascii="Angsana New" w:hAnsi="Angsana New"/>
          <w:sz w:val="30"/>
          <w:szCs w:val="30"/>
          <w:cs/>
          <w:lang w:val="th-TH"/>
        </w:rPr>
        <w:t>บริษัท</w:t>
      </w:r>
    </w:p>
    <w:p w:rsidR="00CF19BA" w:rsidRPr="00F44473" w:rsidRDefault="00CF19BA" w:rsidP="00F444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CF19BA" w:rsidRPr="00203012" w:rsidRDefault="00CF19BA" w:rsidP="00CF19BA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szCs w:val="22"/>
        </w:rPr>
      </w:pPr>
      <w:r w:rsidRPr="00203012">
        <w:rPr>
          <w:rFonts w:asciiTheme="majorBidi" w:hAnsiTheme="majorBidi" w:cstheme="majorBidi" w:hint="cs"/>
          <w:sz w:val="30"/>
          <w:szCs w:val="30"/>
          <w:cs/>
        </w:rPr>
        <w:t>เมื่อวัดมูลค่ายุติธรรมของสินทรัพย์</w:t>
      </w:r>
      <w:r w:rsidRPr="000F6768">
        <w:rPr>
          <w:rFonts w:asciiTheme="majorBidi" w:hAnsiTheme="majorBidi" w:cstheme="majorBidi" w:hint="cs"/>
          <w:sz w:val="30"/>
          <w:szCs w:val="30"/>
          <w:cs/>
        </w:rPr>
        <w:t xml:space="preserve">หรือหนี้สิน </w:t>
      </w:r>
      <w:r w:rsidRPr="000F6768">
        <w:rPr>
          <w:rFonts w:ascii="Angsana New" w:hAnsi="Angsana New"/>
          <w:sz w:val="30"/>
          <w:szCs w:val="30"/>
          <w:cs/>
        </w:rPr>
        <w:t>กลุ่มบริษัทได้</w:t>
      </w:r>
      <w:r w:rsidRPr="000F6768">
        <w:rPr>
          <w:rFonts w:asciiTheme="majorBidi" w:hAnsiTheme="majorBidi" w:cstheme="majorBidi"/>
          <w:sz w:val="30"/>
          <w:szCs w:val="30"/>
          <w:cs/>
        </w:rPr>
        <w:t>ใช้</w:t>
      </w:r>
      <w:r w:rsidRPr="000F6768">
        <w:rPr>
          <w:rFonts w:asciiTheme="majorBidi" w:hAnsiTheme="majorBidi" w:cstheme="majorBidi" w:hint="cs"/>
          <w:sz w:val="30"/>
          <w:szCs w:val="30"/>
          <w:cs/>
        </w:rPr>
        <w:t>ข้อมูล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ที่สามารถสังเกตได้ให้มากที่สุดเท่าที่จะทำได้</w:t>
      </w:r>
      <w:r w:rsidRPr="00203012">
        <w:rPr>
          <w:rFonts w:asciiTheme="majorBidi" w:hAnsiTheme="majorBidi" w:cstheme="majorBidi"/>
          <w:sz w:val="30"/>
          <w:szCs w:val="30"/>
        </w:rPr>
        <w:t xml:space="preserve"> </w:t>
      </w:r>
      <w:r w:rsidRPr="00203012">
        <w:rPr>
          <w:rFonts w:asciiTheme="majorBidi" w:hAnsiTheme="majorBidi" w:cstheme="majorBidi"/>
          <w:sz w:val="30"/>
          <w:szCs w:val="30"/>
          <w:cs/>
        </w:rPr>
        <w:t>มูลค่ายุติธรรมเหล่านี้ถูกจัดประเภท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ในแต่ละ</w:t>
      </w:r>
      <w:r w:rsidRPr="00203012">
        <w:rPr>
          <w:rFonts w:asciiTheme="majorBidi" w:hAnsiTheme="majorBidi"/>
          <w:sz w:val="30"/>
          <w:szCs w:val="30"/>
          <w:cs/>
        </w:rPr>
        <w:t>ลำดับชั้น</w:t>
      </w:r>
      <w:r w:rsidRPr="00203012">
        <w:rPr>
          <w:rFonts w:asciiTheme="majorBidi" w:hAnsiTheme="majorBidi" w:hint="cs"/>
          <w:sz w:val="30"/>
          <w:szCs w:val="30"/>
          <w:cs/>
        </w:rPr>
        <w:t>ของ</w:t>
      </w:r>
      <w:r w:rsidRPr="00203012">
        <w:rPr>
          <w:rFonts w:asciiTheme="majorBidi" w:hAnsiTheme="majorBidi"/>
          <w:sz w:val="30"/>
          <w:szCs w:val="30"/>
          <w:cs/>
        </w:rPr>
        <w:t>มูลค่ายุติธรรมตามข้อมูลที่ใช้ในการประเมินมูลค่า</w:t>
      </w:r>
      <w:r w:rsidRPr="00203012">
        <w:rPr>
          <w:rFonts w:asciiTheme="majorBidi" w:hAnsiTheme="majorBidi"/>
          <w:sz w:val="30"/>
          <w:szCs w:val="30"/>
        </w:rPr>
        <w:t xml:space="preserve"> </w:t>
      </w:r>
      <w:r w:rsidRPr="00203012">
        <w:rPr>
          <w:rFonts w:asciiTheme="majorBidi" w:hAnsiTheme="majorBidi" w:hint="cs"/>
          <w:sz w:val="30"/>
          <w:szCs w:val="30"/>
          <w:cs/>
        </w:rPr>
        <w:t xml:space="preserve">ดังนี้ </w:t>
      </w:r>
    </w:p>
    <w:p w:rsidR="00CF19BA" w:rsidRPr="00203012" w:rsidRDefault="00CF19BA" w:rsidP="00CF19BA">
      <w:pPr>
        <w:pStyle w:val="block"/>
        <w:numPr>
          <w:ilvl w:val="0"/>
          <w:numId w:val="31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03012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203012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203012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203012">
        <w:rPr>
          <w:rFonts w:asciiTheme="majorBidi" w:hAnsiTheme="majorBidi" w:cstheme="majorBidi"/>
          <w:sz w:val="30"/>
          <w:szCs w:val="30"/>
          <w:cs/>
          <w:lang w:bidi="th-TH"/>
        </w:rPr>
        <w:t>เป็น</w:t>
      </w:r>
      <w:r w:rsidRPr="00203012">
        <w:rPr>
          <w:rFonts w:asciiTheme="majorBidi" w:hAnsiTheme="majorBidi"/>
          <w:sz w:val="30"/>
          <w:szCs w:val="30"/>
          <w:cs/>
          <w:lang w:bidi="th-TH"/>
        </w:rPr>
        <w:t xml:space="preserve">ราคาเสนอซื้อขาย </w:t>
      </w:r>
      <w:r w:rsidRPr="00203012">
        <w:rPr>
          <w:rFonts w:asciiTheme="majorBidi" w:hAnsiTheme="majorBidi" w:cstheme="majorBidi"/>
          <w:sz w:val="30"/>
          <w:szCs w:val="30"/>
          <w:lang w:bidi="th-TH"/>
        </w:rPr>
        <w:t>(</w:t>
      </w:r>
      <w:r w:rsidRPr="00203012">
        <w:rPr>
          <w:rFonts w:asciiTheme="majorBidi" w:hAnsiTheme="majorBidi"/>
          <w:sz w:val="30"/>
          <w:szCs w:val="30"/>
          <w:cs/>
          <w:lang w:bidi="th-TH"/>
        </w:rPr>
        <w:t>ไม่</w:t>
      </w:r>
      <w:r w:rsidRPr="00203012">
        <w:rPr>
          <w:rFonts w:asciiTheme="majorBidi" w:hAnsiTheme="majorBidi" w:hint="cs"/>
          <w:sz w:val="30"/>
          <w:szCs w:val="30"/>
          <w:cs/>
          <w:lang w:bidi="th-TH"/>
        </w:rPr>
        <w:t>ต้อง</w:t>
      </w:r>
      <w:r w:rsidRPr="00203012">
        <w:rPr>
          <w:rFonts w:asciiTheme="majorBidi" w:hAnsiTheme="majorBidi"/>
          <w:sz w:val="30"/>
          <w:szCs w:val="30"/>
          <w:cs/>
          <w:lang w:bidi="th-TH"/>
        </w:rPr>
        <w:t>ปรับปรุง</w:t>
      </w:r>
      <w:r w:rsidRPr="00203012">
        <w:rPr>
          <w:rFonts w:asciiTheme="majorBidi" w:hAnsiTheme="majorBidi" w:cstheme="majorBidi"/>
          <w:sz w:val="30"/>
          <w:szCs w:val="30"/>
          <w:lang w:bidi="th-TH"/>
        </w:rPr>
        <w:t xml:space="preserve">) </w:t>
      </w:r>
      <w:r w:rsidRPr="00203012">
        <w:rPr>
          <w:rFonts w:asciiTheme="majorBidi" w:hAnsiTheme="majorBidi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:rsidR="00CF19BA" w:rsidRPr="00203012" w:rsidRDefault="00CF19BA" w:rsidP="00CF19BA">
      <w:pPr>
        <w:pStyle w:val="block"/>
        <w:numPr>
          <w:ilvl w:val="0"/>
          <w:numId w:val="31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03012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203012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203012">
        <w:rPr>
          <w:rFonts w:asciiTheme="majorBidi" w:hAnsiTheme="majorBidi" w:cstheme="majorBidi"/>
          <w:sz w:val="30"/>
          <w:szCs w:val="30"/>
          <w:cs/>
          <w:lang w:bidi="th-TH"/>
        </w:rPr>
        <w:t>เป็น</w:t>
      </w:r>
      <w:r w:rsidRPr="00203012">
        <w:rPr>
          <w:rFonts w:asciiTheme="majorBidi" w:hAnsiTheme="majorBidi"/>
          <w:sz w:val="30"/>
          <w:szCs w:val="30"/>
          <w:cs/>
          <w:lang w:bidi="th-TH"/>
        </w:rPr>
        <w:t>ข้อมูลอื่นที่สังเกตได้โดยตรง</w:t>
      </w:r>
      <w:r w:rsidRPr="00203012">
        <w:rPr>
          <w:rFonts w:asciiTheme="majorBidi" w:hAnsiTheme="majorBidi" w:hint="cs"/>
          <w:sz w:val="30"/>
          <w:szCs w:val="30"/>
          <w:cs/>
          <w:lang w:bidi="th-TH"/>
        </w:rPr>
        <w:t xml:space="preserve"> </w:t>
      </w:r>
      <w:r w:rsidRPr="00203012">
        <w:rPr>
          <w:rFonts w:asciiTheme="majorBidi" w:hAnsiTheme="majorBidi"/>
          <w:sz w:val="30"/>
          <w:szCs w:val="30"/>
          <w:lang w:bidi="th-TH"/>
        </w:rPr>
        <w:t>(</w:t>
      </w:r>
      <w:r w:rsidRPr="00203012">
        <w:rPr>
          <w:rFonts w:asciiTheme="majorBidi" w:hAnsiTheme="majorBidi" w:hint="cs"/>
          <w:sz w:val="30"/>
          <w:szCs w:val="30"/>
          <w:cs/>
          <w:lang w:bidi="th-TH"/>
        </w:rPr>
        <w:t xml:space="preserve">เช่น ราคาขาย) </w:t>
      </w:r>
      <w:r w:rsidRPr="00203012">
        <w:rPr>
          <w:rFonts w:asciiTheme="majorBidi" w:hAnsiTheme="majorBidi"/>
          <w:sz w:val="30"/>
          <w:szCs w:val="30"/>
          <w:cs/>
          <w:lang w:bidi="th-TH"/>
        </w:rPr>
        <w:t>หรือโดยอ้อม</w:t>
      </w:r>
      <w:r w:rsidRPr="00203012">
        <w:rPr>
          <w:rFonts w:asciiTheme="majorBidi" w:hAnsiTheme="majorBidi" w:hint="cs"/>
          <w:sz w:val="30"/>
          <w:szCs w:val="30"/>
          <w:cs/>
          <w:lang w:bidi="th-TH"/>
        </w:rPr>
        <w:t xml:space="preserve"> (เช่น ได้มาจากราคา) </w:t>
      </w:r>
      <w:r w:rsidRPr="00203012">
        <w:rPr>
          <w:rFonts w:asciiTheme="majorBidi" w:hAnsiTheme="majorBidi"/>
          <w:sz w:val="30"/>
          <w:szCs w:val="30"/>
          <w:cs/>
          <w:lang w:bidi="th-TH"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203012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:rsidR="00CF19BA" w:rsidRPr="00203012" w:rsidRDefault="00CF19BA" w:rsidP="00CF19BA">
      <w:pPr>
        <w:pStyle w:val="block"/>
        <w:numPr>
          <w:ilvl w:val="0"/>
          <w:numId w:val="31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03012">
        <w:rPr>
          <w:rFonts w:asciiTheme="majorBidi" w:hAnsiTheme="majorBidi" w:cstheme="majorBidi" w:hint="cs"/>
          <w:sz w:val="30"/>
          <w:szCs w:val="30"/>
          <w:cs/>
          <w:lang w:bidi="th-TH"/>
        </w:rPr>
        <w:t>ข้อมูล</w:t>
      </w:r>
      <w:r w:rsidRPr="00203012">
        <w:rPr>
          <w:rFonts w:asciiTheme="majorBidi" w:hAnsiTheme="majorBidi" w:cstheme="majorBidi"/>
          <w:sz w:val="30"/>
          <w:szCs w:val="30"/>
          <w:cs/>
          <w:lang w:bidi="th-TH"/>
        </w:rPr>
        <w:t>ระดับ</w:t>
      </w:r>
      <w:r w:rsidRPr="00203012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203012">
        <w:rPr>
          <w:rFonts w:asciiTheme="majorBidi" w:hAnsiTheme="majorBidi" w:cstheme="majorBidi" w:hint="cs"/>
          <w:sz w:val="30"/>
          <w:szCs w:val="30"/>
          <w:cs/>
          <w:lang w:bidi="th-TH"/>
        </w:rPr>
        <w:t>เป็น</w:t>
      </w:r>
      <w:r w:rsidRPr="00203012">
        <w:rPr>
          <w:rFonts w:asciiTheme="majorBidi" w:hAnsiTheme="majorBidi"/>
          <w:sz w:val="30"/>
          <w:szCs w:val="30"/>
          <w:cs/>
          <w:lang w:bidi="th-TH"/>
        </w:rPr>
        <w:t>ข้อมูลสำหรับสินทรัพย์หรือหนี้สินที่</w:t>
      </w:r>
      <w:r w:rsidRPr="00203012">
        <w:rPr>
          <w:rFonts w:asciiTheme="majorBidi" w:hAnsiTheme="majorBidi" w:hint="cs"/>
          <w:sz w:val="30"/>
          <w:szCs w:val="30"/>
          <w:cs/>
          <w:lang w:bidi="th-TH"/>
        </w:rPr>
        <w:t>ไม่ได้มาจากข้อมูลที่สังเกตได้ (ข้อมูลที่ไม่สามารถ</w:t>
      </w:r>
      <w:r w:rsidRPr="00203012">
        <w:rPr>
          <w:rFonts w:asciiTheme="majorBidi" w:hAnsiTheme="majorBidi"/>
          <w:sz w:val="30"/>
          <w:szCs w:val="30"/>
          <w:cs/>
          <w:lang w:bidi="th-TH"/>
        </w:rPr>
        <w:t>สังเกตได้</w:t>
      </w:r>
      <w:r w:rsidRPr="00203012">
        <w:rPr>
          <w:rFonts w:asciiTheme="majorBidi" w:hAnsiTheme="majorBidi" w:hint="cs"/>
          <w:sz w:val="30"/>
          <w:szCs w:val="30"/>
          <w:cs/>
          <w:lang w:bidi="th-TH"/>
        </w:rPr>
        <w:t>)</w:t>
      </w:r>
    </w:p>
    <w:p w:rsidR="00CF19BA" w:rsidRPr="002835F6" w:rsidRDefault="00CF19BA" w:rsidP="00CF19BA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F19BA" w:rsidRPr="00203012" w:rsidRDefault="00CF19BA" w:rsidP="00CF19BA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03012">
        <w:rPr>
          <w:rFonts w:asciiTheme="majorBidi" w:hAnsiTheme="majorBidi" w:cstheme="majorBidi"/>
          <w:sz w:val="30"/>
          <w:szCs w:val="30"/>
          <w:cs/>
        </w:rPr>
        <w:t>หา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ก</w:t>
      </w:r>
      <w:r w:rsidRPr="00203012">
        <w:rPr>
          <w:rFonts w:asciiTheme="majorBidi" w:hAnsiTheme="majorBidi" w:cstheme="majorBidi"/>
          <w:sz w:val="30"/>
          <w:szCs w:val="30"/>
          <w:cs/>
        </w:rPr>
        <w:t>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ั้น</w:t>
      </w:r>
      <w:r w:rsidRPr="00203012">
        <w:rPr>
          <w:rFonts w:asciiTheme="majorBidi" w:hAnsiTheme="majorBidi" w:cstheme="majorBidi"/>
          <w:sz w:val="30"/>
          <w:szCs w:val="30"/>
          <w:cs/>
        </w:rPr>
        <w:t>ของมูลค่ายุติธรรมที่แตกต่างกัน การวัดมูลค่ายุติธรรม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โดยรวม</w:t>
      </w:r>
      <w:r w:rsidRPr="00203012">
        <w:rPr>
          <w:rFonts w:asciiTheme="majorBidi" w:hAnsiTheme="majorBidi" w:cstheme="majorBidi"/>
          <w:sz w:val="30"/>
          <w:szCs w:val="30"/>
          <w:cs/>
        </w:rPr>
        <w:t>จะถูกจัดประเภทในภาพรวมในระดับเดียวกัน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ตาม</w:t>
      </w:r>
      <w:r w:rsidRPr="00203012">
        <w:rPr>
          <w:rFonts w:asciiTheme="majorBidi" w:hAnsiTheme="majorBidi" w:cstheme="majorBidi"/>
          <w:sz w:val="30"/>
          <w:szCs w:val="30"/>
          <w:cs/>
        </w:rPr>
        <w:t>ลำดับชั้นของมูลค่ายุติธรรม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203012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ที่อยู่</w:t>
      </w:r>
      <w:r w:rsidRPr="00203012">
        <w:rPr>
          <w:rFonts w:asciiTheme="majorBidi" w:hAnsiTheme="majorBidi" w:cstheme="majorBidi"/>
          <w:sz w:val="30"/>
          <w:szCs w:val="30"/>
          <w:cs/>
        </w:rPr>
        <w:t>ในระดับต่ำสุด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203012">
        <w:rPr>
          <w:rFonts w:asciiTheme="majorBidi" w:hAnsiTheme="majorBidi" w:cstheme="majorBidi"/>
          <w:sz w:val="30"/>
          <w:szCs w:val="30"/>
          <w:cs/>
        </w:rPr>
        <w:t>มีนัยสำคัญ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Pr="00203012">
        <w:rPr>
          <w:rFonts w:asciiTheme="majorBidi" w:hAnsiTheme="majorBidi" w:cstheme="majorBidi"/>
          <w:sz w:val="30"/>
          <w:szCs w:val="30"/>
          <w:cs/>
        </w:rPr>
        <w:t>การวัดมูลค่า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ยุติธรรมโดยรวม</w:t>
      </w:r>
    </w:p>
    <w:p w:rsidR="00CF19BA" w:rsidRPr="002835F6" w:rsidRDefault="00CF19BA" w:rsidP="00CF19BA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F19BA" w:rsidRPr="00660682" w:rsidRDefault="00CF19BA" w:rsidP="00CF19BA">
      <w:pPr>
        <w:pStyle w:val="BodyText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  <w:r w:rsidRPr="00660682">
        <w:rPr>
          <w:rFonts w:ascii="Angsana New" w:hAnsi="Angsana New"/>
          <w:sz w:val="30"/>
          <w:szCs w:val="30"/>
          <w:cs/>
        </w:rPr>
        <w:t>กลุ่มบริษัทรับรู้การโอนระหว่างลำดับชั้น</w:t>
      </w:r>
      <w:r w:rsidRPr="00660682">
        <w:rPr>
          <w:rFonts w:ascii="Angsana New" w:hAnsi="Angsana New" w:hint="cs"/>
          <w:sz w:val="30"/>
          <w:szCs w:val="30"/>
          <w:cs/>
        </w:rPr>
        <w:t>ของ</w:t>
      </w:r>
      <w:r w:rsidRPr="00660682">
        <w:rPr>
          <w:rFonts w:ascii="Angsana New" w:hAnsi="Angsana New"/>
          <w:sz w:val="30"/>
          <w:szCs w:val="30"/>
          <w:cs/>
        </w:rPr>
        <w:t>มูลค่ายุติธรรม ณ วันสิ้น</w:t>
      </w:r>
      <w:r w:rsidRPr="00660682">
        <w:rPr>
          <w:rFonts w:ascii="Angsana New" w:hAnsi="Angsana New" w:hint="cs"/>
          <w:sz w:val="30"/>
          <w:szCs w:val="30"/>
          <w:cs/>
        </w:rPr>
        <w:t>รอบระยะเวลารายงาน</w:t>
      </w:r>
      <w:r w:rsidRPr="00660682">
        <w:rPr>
          <w:rFonts w:ascii="Angsana New" w:hAnsi="Angsana New"/>
          <w:sz w:val="30"/>
          <w:szCs w:val="30"/>
          <w:cs/>
        </w:rPr>
        <w:t>ที่เกิดการโอนขึ้น</w:t>
      </w:r>
    </w:p>
    <w:p w:rsidR="00CF19BA" w:rsidRPr="00660682" w:rsidRDefault="00CF19BA" w:rsidP="00CF19BA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F19BA" w:rsidRPr="00203012" w:rsidRDefault="00CF19BA" w:rsidP="00CF19BA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0682">
        <w:rPr>
          <w:rFonts w:asciiTheme="majorBidi" w:hAnsiTheme="majorBidi" w:cstheme="majorBidi"/>
          <w:sz w:val="30"/>
          <w:szCs w:val="30"/>
          <w:cs/>
        </w:rPr>
        <w:t>ข้อมูลเพิ่มเติมเกี่ยวกับ</w:t>
      </w:r>
      <w:r w:rsidRPr="00660682">
        <w:rPr>
          <w:rFonts w:asciiTheme="majorBidi" w:hAnsiTheme="majorBidi" w:cstheme="majorBidi" w:hint="cs"/>
          <w:sz w:val="30"/>
          <w:szCs w:val="30"/>
          <w:cs/>
        </w:rPr>
        <w:t>ข้อสม</w:t>
      </w:r>
      <w:r>
        <w:rPr>
          <w:rFonts w:asciiTheme="majorBidi" w:hAnsiTheme="majorBidi" w:cstheme="majorBidi" w:hint="cs"/>
          <w:sz w:val="30"/>
          <w:szCs w:val="30"/>
          <w:cs/>
        </w:rPr>
        <w:t>มติที่ใช้ในการวัดมูลค่ายุติธรรม</w:t>
      </w:r>
      <w:r w:rsidRPr="00660682">
        <w:rPr>
          <w:rFonts w:asciiTheme="majorBidi" w:hAnsiTheme="majorBidi" w:cstheme="majorBidi" w:hint="cs"/>
          <w:sz w:val="30"/>
          <w:szCs w:val="30"/>
          <w:cs/>
        </w:rPr>
        <w:t>อยู่ในหมายเหตุข้อ</w:t>
      </w:r>
      <w:r w:rsidRPr="00660682">
        <w:rPr>
          <w:rFonts w:asciiTheme="majorBidi" w:hAnsiTheme="majorBidi" w:cstheme="majorBidi"/>
          <w:sz w:val="30"/>
          <w:szCs w:val="30"/>
        </w:rPr>
        <w:t xml:space="preserve"> 15</w:t>
      </w:r>
      <w:r w:rsidRPr="00660682">
        <w:rPr>
          <w:rFonts w:asciiTheme="majorBidi" w:hAnsiTheme="majorBidi" w:cstheme="majorBidi" w:hint="cs"/>
          <w:sz w:val="30"/>
          <w:szCs w:val="30"/>
          <w:cs/>
        </w:rPr>
        <w:t xml:space="preserve"> เครื่องมือทางการเงิน</w:t>
      </w:r>
    </w:p>
    <w:p w:rsidR="00CA6BF5" w:rsidRPr="00AC0B92" w:rsidRDefault="00CA6BF5" w:rsidP="005B01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B907E7" w:rsidRPr="00AC0B92" w:rsidRDefault="00B907E7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cs/>
          <w:lang w:val="th-TH" w:bidi="th-TH"/>
        </w:rPr>
      </w:pPr>
      <w:r w:rsidRPr="00AC0B92">
        <w:rPr>
          <w:rFonts w:ascii="Angsana New" w:hAnsi="Angsana New"/>
          <w:b/>
          <w:bCs/>
          <w:sz w:val="30"/>
          <w:szCs w:val="30"/>
          <w:cs/>
          <w:lang w:val="th-TH" w:bidi="th-TH"/>
        </w:rPr>
        <w:t>บุคคลหรือกิจการที่เกี่ยวข้องกัน</w:t>
      </w:r>
    </w:p>
    <w:p w:rsidR="00C8301D" w:rsidRPr="00AC0B92" w:rsidRDefault="00C8301D" w:rsidP="00A33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p w:rsidR="00CF19BA" w:rsidRPr="00AC0B92" w:rsidRDefault="00CF19BA" w:rsidP="00CF19BA">
      <w:pPr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AC0B92">
        <w:rPr>
          <w:rFonts w:ascii="Angsana New" w:hAnsi="Angsana New"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</w:t>
      </w:r>
      <w:r w:rsidRPr="00AC0B92">
        <w:rPr>
          <w:rFonts w:ascii="Angsana New" w:hAnsi="Angsana New"/>
          <w:sz w:val="30"/>
          <w:szCs w:val="30"/>
        </w:rPr>
        <w:t xml:space="preserve">        </w:t>
      </w:r>
      <w:r w:rsidRPr="00AC0B92">
        <w:rPr>
          <w:rFonts w:ascii="Angsana New" w:hAnsi="Angsana New"/>
          <w:sz w:val="30"/>
          <w:szCs w:val="30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</w:t>
      </w:r>
      <w:r w:rsidRPr="009C06F2">
        <w:rPr>
          <w:rFonts w:ascii="Angsana New" w:hAnsi="Angsana New"/>
          <w:sz w:val="30"/>
          <w:szCs w:val="30"/>
        </w:rPr>
        <w:t xml:space="preserve"> </w:t>
      </w:r>
      <w:r w:rsidRPr="009C06F2">
        <w:rPr>
          <w:rFonts w:ascii="Angsana New" w:hAnsi="Angsana New" w:hint="cs"/>
          <w:sz w:val="30"/>
          <w:szCs w:val="30"/>
          <w:cs/>
        </w:rPr>
        <w:t>หรือ</w:t>
      </w:r>
      <w:r w:rsidRPr="009C06F2">
        <w:rPr>
          <w:rFonts w:ascii="Angsana New" w:hAnsi="Angsana New"/>
          <w:sz w:val="30"/>
          <w:szCs w:val="30"/>
          <w:cs/>
        </w:rPr>
        <w:t>กลุ่มบริษัท</w:t>
      </w:r>
      <w:r w:rsidRPr="009C06F2">
        <w:rPr>
          <w:rFonts w:ascii="Angsana New" w:hAnsi="Angsana New" w:hint="cs"/>
          <w:sz w:val="30"/>
          <w:szCs w:val="30"/>
          <w:cs/>
        </w:rPr>
        <w:t>อยู่ภายใต้</w:t>
      </w:r>
      <w:r w:rsidRPr="009C06F2">
        <w:rPr>
          <w:rFonts w:ascii="Angsana New" w:hAnsi="Angsana New"/>
          <w:sz w:val="30"/>
          <w:szCs w:val="30"/>
          <w:cs/>
        </w:rPr>
        <w:t>การควบคุมเดียวกันหรือ</w:t>
      </w:r>
      <w:r w:rsidRPr="009C06F2">
        <w:rPr>
          <w:rFonts w:ascii="Angsana New" w:hAnsi="Angsana New" w:hint="cs"/>
          <w:sz w:val="30"/>
          <w:szCs w:val="30"/>
          <w:cs/>
        </w:rPr>
        <w:t>อยู่ภายใต้</w:t>
      </w:r>
      <w:r w:rsidRPr="009C06F2">
        <w:rPr>
          <w:rFonts w:ascii="Angsana New" w:hAnsi="Angsana New"/>
          <w:sz w:val="30"/>
          <w:szCs w:val="30"/>
          <w:cs/>
        </w:rPr>
        <w:t>อิทธิพลอย่างมี</w:t>
      </w:r>
      <w:r w:rsidRPr="009C06F2">
        <w:rPr>
          <w:rFonts w:ascii="Angsana New" w:hAnsi="Angsana New" w:hint="cs"/>
          <w:sz w:val="30"/>
          <w:szCs w:val="30"/>
          <w:cs/>
        </w:rPr>
        <w:t>นัย</w:t>
      </w:r>
      <w:r w:rsidRPr="009C06F2">
        <w:rPr>
          <w:rFonts w:ascii="Angsana New" w:hAnsi="Angsana New"/>
          <w:sz w:val="30"/>
          <w:szCs w:val="30"/>
          <w:cs/>
        </w:rPr>
        <w:t>สำคัญเดียวกัน</w:t>
      </w:r>
      <w:r w:rsidRPr="009C06F2">
        <w:rPr>
          <w:rFonts w:ascii="Angsana New" w:hAnsi="Angsana New" w:hint="cs"/>
          <w:sz w:val="30"/>
          <w:szCs w:val="30"/>
          <w:cs/>
        </w:rPr>
        <w:t>กับบุคคลหรือกิจการนั้น</w:t>
      </w:r>
      <w:r w:rsidRPr="00AC0B92">
        <w:rPr>
          <w:rFonts w:ascii="Angsana New" w:hAnsi="Angsana New"/>
          <w:sz w:val="30"/>
          <w:szCs w:val="30"/>
          <w:cs/>
        </w:rPr>
        <w:t xml:space="preserve"> การเกี่ยวข้องกันนี้อาจเป็นรายบุคคลหรือเป็นกิจการ</w:t>
      </w:r>
    </w:p>
    <w:p w:rsidR="00D44E3C" w:rsidRPr="00AC0B92" w:rsidRDefault="00D44E3C" w:rsidP="00F174C7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:rsidR="00F174C7" w:rsidRPr="002944DD" w:rsidRDefault="00AC0B92" w:rsidP="00F174C7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  <w:cs/>
        </w:rPr>
        <w:lastRenderedPageBreak/>
        <w:t>ความสัมพันธ์ที่มีกับบริษัทย่อย</w:t>
      </w:r>
      <w:r w:rsidR="00F174C7" w:rsidRPr="00AC0B92">
        <w:rPr>
          <w:rFonts w:ascii="Angsana New" w:hAnsi="Angsana New"/>
          <w:b/>
          <w:sz w:val="30"/>
          <w:szCs w:val="30"/>
          <w:cs/>
        </w:rPr>
        <w:t>และบริษัทร่วมได้เปิดเผยในหมายเหตุประกอบงบ</w:t>
      </w:r>
      <w:r w:rsidR="00F174C7" w:rsidRPr="002944DD">
        <w:rPr>
          <w:rFonts w:ascii="Angsana New" w:hAnsi="Angsana New"/>
          <w:b/>
          <w:sz w:val="30"/>
          <w:szCs w:val="30"/>
          <w:cs/>
        </w:rPr>
        <w:t>การเงินข้อ</w:t>
      </w:r>
      <w:r w:rsidR="004A2D79" w:rsidRPr="002944DD">
        <w:rPr>
          <w:rFonts w:ascii="Angsana New" w:hAnsi="Angsana New"/>
          <w:b/>
          <w:sz w:val="30"/>
          <w:szCs w:val="30"/>
        </w:rPr>
        <w:t xml:space="preserve"> </w:t>
      </w:r>
      <w:r w:rsidR="00D8749A" w:rsidRPr="002944DD">
        <w:rPr>
          <w:rFonts w:ascii="Angsana New" w:hAnsi="Angsana New"/>
          <w:bCs/>
          <w:sz w:val="30"/>
          <w:szCs w:val="30"/>
        </w:rPr>
        <w:t>6</w:t>
      </w:r>
      <w:r w:rsidR="00F174C7" w:rsidRPr="002944DD">
        <w:rPr>
          <w:rFonts w:ascii="Angsana New" w:hAnsi="Angsana New"/>
          <w:bCs/>
          <w:sz w:val="30"/>
          <w:szCs w:val="30"/>
          <w:cs/>
        </w:rPr>
        <w:t xml:space="preserve"> </w:t>
      </w:r>
      <w:r w:rsidR="00CA53CD" w:rsidRPr="00CA53CD">
        <w:rPr>
          <w:rFonts w:ascii="Angsana New" w:hAnsi="Angsana New" w:hint="cs"/>
          <w:b/>
          <w:sz w:val="30"/>
          <w:szCs w:val="30"/>
          <w:cs/>
        </w:rPr>
        <w:t>และ</w:t>
      </w:r>
      <w:r w:rsidR="00F174C7" w:rsidRPr="002944DD">
        <w:rPr>
          <w:rFonts w:ascii="Angsana New" w:hAnsi="Angsana New"/>
          <w:bCs/>
          <w:sz w:val="30"/>
          <w:szCs w:val="30"/>
          <w:cs/>
        </w:rPr>
        <w:t xml:space="preserve"> </w:t>
      </w:r>
      <w:r w:rsidR="00D8749A" w:rsidRPr="002944DD">
        <w:rPr>
          <w:rFonts w:ascii="Angsana New" w:hAnsi="Angsana New"/>
          <w:bCs/>
          <w:sz w:val="30"/>
          <w:szCs w:val="30"/>
        </w:rPr>
        <w:t>7</w:t>
      </w:r>
      <w:r w:rsidR="00F174C7" w:rsidRPr="002944DD">
        <w:rPr>
          <w:rFonts w:ascii="Angsana New" w:hAnsi="Angsana New"/>
          <w:bCs/>
          <w:sz w:val="30"/>
          <w:szCs w:val="30"/>
        </w:rPr>
        <w:t xml:space="preserve"> </w:t>
      </w:r>
      <w:r w:rsidR="00F174C7" w:rsidRPr="002944DD">
        <w:rPr>
          <w:rFonts w:ascii="Angsana New" w:hAnsi="Angsana New"/>
          <w:b/>
          <w:sz w:val="30"/>
          <w:szCs w:val="30"/>
          <w:cs/>
        </w:rPr>
        <w:t>สำหรับความสัมพันธ์กับผู้บริหารสำคัญและบุคคลหรือกิจการที่เกี่ยวข้องกันอื่น มีดังนี้</w:t>
      </w:r>
    </w:p>
    <w:p w:rsidR="0087244E" w:rsidRPr="002944DD" w:rsidRDefault="0087244E" w:rsidP="00F174C7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530"/>
        <w:gridCol w:w="5040"/>
      </w:tblGrid>
      <w:tr w:rsidR="00CF19BA" w:rsidRPr="00AC0B92" w:rsidTr="007000B1">
        <w:trPr>
          <w:trHeight w:val="20"/>
          <w:tblHeader/>
        </w:trPr>
        <w:tc>
          <w:tcPr>
            <w:tcW w:w="2970" w:type="dxa"/>
            <w:shd w:val="clear" w:color="auto" w:fill="auto"/>
          </w:tcPr>
          <w:p w:rsidR="00CF19BA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CF19BA" w:rsidRPr="002944D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44D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530" w:type="dxa"/>
            <w:shd w:val="clear" w:color="auto" w:fill="auto"/>
          </w:tcPr>
          <w:p w:rsidR="00CF19BA" w:rsidRPr="002944D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44D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/</w:t>
            </w:r>
          </w:p>
          <w:p w:rsidR="00CF19BA" w:rsidRPr="002944D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2944D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5040" w:type="dxa"/>
            <w:shd w:val="clear" w:color="auto" w:fill="auto"/>
          </w:tcPr>
          <w:p w:rsidR="00CF19BA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CF19BA" w:rsidRPr="00AC0B92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44D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CF19BA" w:rsidRPr="00AC0B92" w:rsidTr="007000B1">
        <w:trPr>
          <w:trHeight w:val="20"/>
        </w:trPr>
        <w:tc>
          <w:tcPr>
            <w:tcW w:w="2970" w:type="dxa"/>
            <w:shd w:val="clear" w:color="auto" w:fill="auto"/>
          </w:tcPr>
          <w:p w:rsidR="00CF19BA" w:rsidRPr="00AC0B92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C0B92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30" w:type="dxa"/>
            <w:shd w:val="clear" w:color="auto" w:fill="auto"/>
          </w:tcPr>
          <w:p w:rsidR="00CF19BA" w:rsidRPr="00AC0B92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0B9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5040" w:type="dxa"/>
            <w:shd w:val="clear" w:color="auto" w:fill="auto"/>
          </w:tcPr>
          <w:p w:rsidR="00CF19BA" w:rsidRPr="00AC0B92" w:rsidRDefault="00CF19BA" w:rsidP="00B73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52"/>
                <w:tab w:val="left" w:pos="4902"/>
                <w:tab w:val="left" w:pos="5022"/>
              </w:tabs>
              <w:ind w:left="162" w:right="34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0B92">
              <w:rPr>
                <w:rFonts w:ascii="Angsana New" w:hAnsi="Angsana New"/>
                <w:sz w:val="30"/>
                <w:szCs w:val="30"/>
                <w:cs/>
              </w:rPr>
              <w:t xml:space="preserve">บุคคลที่มีอำนาจและความรับผิดชอบการวางแผน 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AC0B92">
              <w:rPr>
                <w:rFonts w:ascii="Angsana New" w:hAnsi="Angsana New"/>
                <w:sz w:val="30"/>
                <w:szCs w:val="30"/>
                <w:cs/>
              </w:rPr>
              <w:t>สั่งการและควบคุมกิจกรรมต่างๆของกิจการไม่ว่าทางตรงหรือทางอ้อม ทั้ง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นี้รวมถึงกรรมการของกลุ่มบริษัท </w:t>
            </w:r>
            <w:r w:rsidRPr="00AC0B92">
              <w:rPr>
                <w:rFonts w:ascii="Angsana New" w:hAnsi="Angsana New"/>
                <w:sz w:val="30"/>
                <w:szCs w:val="30"/>
                <w:cs/>
              </w:rPr>
              <w:t>ไม่ว่า</w:t>
            </w:r>
            <w:r>
              <w:rPr>
                <w:rFonts w:ascii="Angsana New" w:hAnsi="Angsana New"/>
                <w:sz w:val="30"/>
                <w:szCs w:val="30"/>
                <w:cs/>
              </w:rPr>
              <w:t>จะทำหน้าที่ในระดับบริหารหรือไม่</w:t>
            </w:r>
          </w:p>
        </w:tc>
      </w:tr>
      <w:tr w:rsidR="00CF19BA" w:rsidRPr="00E9296D" w:rsidTr="007000B1">
        <w:trPr>
          <w:trHeight w:val="20"/>
        </w:trPr>
        <w:tc>
          <w:tcPr>
            <w:tcW w:w="2970" w:type="dxa"/>
            <w:shd w:val="clear" w:color="auto" w:fill="auto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</w:rPr>
              <w:t>Nichirei Foods Inc.</w:t>
            </w:r>
          </w:p>
        </w:tc>
        <w:tc>
          <w:tcPr>
            <w:tcW w:w="1530" w:type="dxa"/>
            <w:shd w:val="clear" w:color="auto" w:fill="auto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5040" w:type="dxa"/>
            <w:shd w:val="clear" w:color="auto" w:fill="auto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เป็นผู้ถือหุ้นในบริษัทย่อย</w:t>
            </w:r>
          </w:p>
        </w:tc>
      </w:tr>
      <w:tr w:rsidR="00CF19BA" w:rsidRPr="00E9296D" w:rsidTr="007000B1">
        <w:trPr>
          <w:trHeight w:val="20"/>
        </w:trPr>
        <w:tc>
          <w:tcPr>
            <w:tcW w:w="2970" w:type="dxa"/>
            <w:shd w:val="clear" w:color="auto" w:fill="auto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</w:rPr>
              <w:t>Nichirei Australia Pty, Ltd.</w:t>
            </w:r>
          </w:p>
        </w:tc>
        <w:tc>
          <w:tcPr>
            <w:tcW w:w="1530" w:type="dxa"/>
            <w:shd w:val="clear" w:color="auto" w:fill="auto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ออสเตรเลีย</w:t>
            </w:r>
          </w:p>
        </w:tc>
        <w:tc>
          <w:tcPr>
            <w:tcW w:w="5040" w:type="dxa"/>
            <w:shd w:val="clear" w:color="auto" w:fill="auto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ถือหุ้นโดย</w:t>
            </w:r>
            <w:r w:rsidRPr="00E9296D">
              <w:rPr>
                <w:rFonts w:ascii="Angsana New" w:hAnsi="Angsana New"/>
                <w:sz w:val="30"/>
                <w:szCs w:val="30"/>
              </w:rPr>
              <w:t xml:space="preserve"> Nichirei Foods Inc.</w:t>
            </w:r>
          </w:p>
        </w:tc>
      </w:tr>
      <w:tr w:rsidR="00CF19BA" w:rsidRPr="00E9296D" w:rsidTr="007000B1">
        <w:trPr>
          <w:trHeight w:val="20"/>
        </w:trPr>
        <w:tc>
          <w:tcPr>
            <w:tcW w:w="2970" w:type="dxa"/>
            <w:shd w:val="clear" w:color="auto" w:fill="auto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</w:rPr>
              <w:t>Nichirei Foods U.S.A. Inc.</w:t>
            </w:r>
          </w:p>
        </w:tc>
        <w:tc>
          <w:tcPr>
            <w:tcW w:w="1530" w:type="dxa"/>
            <w:shd w:val="clear" w:color="auto" w:fill="auto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5040" w:type="dxa"/>
            <w:shd w:val="clear" w:color="auto" w:fill="auto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ถือหุ้นโดย</w:t>
            </w:r>
            <w:r w:rsidRPr="00E9296D">
              <w:rPr>
                <w:rFonts w:ascii="Angsana New" w:hAnsi="Angsana New"/>
                <w:sz w:val="30"/>
                <w:szCs w:val="30"/>
              </w:rPr>
              <w:t xml:space="preserve"> Nichirei Foods Inc.</w:t>
            </w:r>
          </w:p>
        </w:tc>
      </w:tr>
      <w:tr w:rsidR="00CF19BA" w:rsidRPr="00E9296D" w:rsidTr="007000B1">
        <w:trPr>
          <w:trHeight w:val="20"/>
        </w:trPr>
        <w:tc>
          <w:tcPr>
            <w:tcW w:w="2970" w:type="dxa"/>
            <w:shd w:val="clear" w:color="auto" w:fill="auto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</w:rPr>
              <w:t>Nichirei Fresh Inc.</w:t>
            </w:r>
          </w:p>
        </w:tc>
        <w:tc>
          <w:tcPr>
            <w:tcW w:w="1530" w:type="dxa"/>
            <w:shd w:val="clear" w:color="auto" w:fill="auto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5040" w:type="dxa"/>
            <w:shd w:val="clear" w:color="auto" w:fill="auto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ถือหุ้นโดย</w:t>
            </w:r>
            <w:r w:rsidRPr="00E9296D">
              <w:rPr>
                <w:rFonts w:ascii="Angsana New" w:hAnsi="Angsana New"/>
                <w:sz w:val="30"/>
                <w:szCs w:val="30"/>
              </w:rPr>
              <w:t xml:space="preserve"> Nichirei Foods Inc.</w:t>
            </w:r>
          </w:p>
        </w:tc>
      </w:tr>
      <w:tr w:rsidR="00CF19BA" w:rsidRPr="00E9296D" w:rsidTr="007000B1">
        <w:trPr>
          <w:trHeight w:val="20"/>
        </w:trPr>
        <w:tc>
          <w:tcPr>
            <w:tcW w:w="2970" w:type="dxa"/>
            <w:shd w:val="clear" w:color="auto" w:fill="auto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Nichirei Suco Inc.</w:t>
            </w:r>
          </w:p>
        </w:tc>
        <w:tc>
          <w:tcPr>
            <w:tcW w:w="1530" w:type="dxa"/>
            <w:shd w:val="clear" w:color="auto" w:fill="auto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5040" w:type="dxa"/>
            <w:shd w:val="clear" w:color="auto" w:fill="auto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ถือหุ้นโดย</w:t>
            </w:r>
            <w:r w:rsidRPr="00E9296D">
              <w:rPr>
                <w:rFonts w:ascii="Angsana New" w:hAnsi="Angsana New"/>
                <w:sz w:val="30"/>
                <w:szCs w:val="30"/>
              </w:rPr>
              <w:t xml:space="preserve"> Nichirei Foods Inc.</w:t>
            </w:r>
          </w:p>
        </w:tc>
      </w:tr>
      <w:tr w:rsidR="00CF19BA" w:rsidRPr="00E9296D" w:rsidTr="007000B1">
        <w:trPr>
          <w:trHeight w:val="20"/>
        </w:trPr>
        <w:tc>
          <w:tcPr>
            <w:tcW w:w="2970" w:type="dxa"/>
            <w:shd w:val="clear" w:color="auto" w:fill="auto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</w:rPr>
              <w:t>Nichirei Europe S.A.</w:t>
            </w:r>
          </w:p>
        </w:tc>
        <w:tc>
          <w:tcPr>
            <w:tcW w:w="1530" w:type="dxa"/>
            <w:shd w:val="clear" w:color="auto" w:fill="auto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เนเธอร์แลนด์</w:t>
            </w:r>
          </w:p>
        </w:tc>
        <w:tc>
          <w:tcPr>
            <w:tcW w:w="5040" w:type="dxa"/>
            <w:shd w:val="clear" w:color="auto" w:fill="auto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ถือหุ้นโดย</w:t>
            </w:r>
            <w:r w:rsidRPr="00E9296D">
              <w:rPr>
                <w:rFonts w:ascii="Angsana New" w:hAnsi="Angsana New"/>
                <w:sz w:val="30"/>
                <w:szCs w:val="30"/>
              </w:rPr>
              <w:t xml:space="preserve"> Nichirei Foods Inc.</w:t>
            </w:r>
          </w:p>
        </w:tc>
      </w:tr>
      <w:tr w:rsidR="00CF19BA" w:rsidRPr="00E9296D" w:rsidTr="007000B1">
        <w:trPr>
          <w:trHeight w:val="20"/>
        </w:trPr>
        <w:tc>
          <w:tcPr>
            <w:tcW w:w="2970" w:type="dxa"/>
            <w:shd w:val="clear" w:color="auto" w:fill="auto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จีเอฟพีที นิชิเร</w:t>
            </w:r>
          </w:p>
        </w:tc>
        <w:tc>
          <w:tcPr>
            <w:tcW w:w="1530" w:type="dxa"/>
            <w:shd w:val="clear" w:color="auto" w:fill="auto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5040" w:type="dxa"/>
            <w:shd w:val="clear" w:color="auto" w:fill="auto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ถือหุ้นโดย</w:t>
            </w:r>
            <w:r w:rsidRPr="00E9296D">
              <w:rPr>
                <w:rFonts w:ascii="Angsana New" w:hAnsi="Angsana New"/>
                <w:sz w:val="30"/>
                <w:szCs w:val="30"/>
              </w:rPr>
              <w:t xml:space="preserve"> Nichirei Foods Inc.</w:t>
            </w:r>
          </w:p>
        </w:tc>
      </w:tr>
      <w:tr w:rsidR="00CF19BA" w:rsidRPr="00E9296D" w:rsidTr="007000B1">
        <w:trPr>
          <w:trHeight w:val="20"/>
        </w:trPr>
        <w:tc>
          <w:tcPr>
            <w:tcW w:w="2970" w:type="dxa"/>
            <w:shd w:val="clear" w:color="auto" w:fill="auto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(ประเทศไทย) จำกัด</w:t>
            </w:r>
          </w:p>
        </w:tc>
        <w:tc>
          <w:tcPr>
            <w:tcW w:w="1530" w:type="dxa"/>
            <w:shd w:val="clear" w:color="auto" w:fill="auto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40" w:type="dxa"/>
            <w:shd w:val="clear" w:color="auto" w:fill="auto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F19BA" w:rsidRPr="00E9296D" w:rsidTr="007000B1">
        <w:trPr>
          <w:trHeight w:val="20"/>
        </w:trPr>
        <w:tc>
          <w:tcPr>
            <w:tcW w:w="2970" w:type="dxa"/>
            <w:shd w:val="clear" w:color="auto" w:fill="auto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Nichirei Suco Vietnam</w:t>
            </w:r>
          </w:p>
        </w:tc>
        <w:tc>
          <w:tcPr>
            <w:tcW w:w="1530" w:type="dxa"/>
            <w:shd w:val="clear" w:color="auto" w:fill="auto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5040" w:type="dxa"/>
            <w:shd w:val="clear" w:color="auto" w:fill="auto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ถือหุ้นโดย</w:t>
            </w:r>
            <w:r w:rsidRPr="00E9296D">
              <w:rPr>
                <w:rFonts w:ascii="Angsana New" w:hAnsi="Angsana New"/>
                <w:sz w:val="30"/>
                <w:szCs w:val="30"/>
              </w:rPr>
              <w:t xml:space="preserve"> Nichirei Foods Inc.</w:t>
            </w:r>
          </w:p>
        </w:tc>
      </w:tr>
      <w:tr w:rsidR="00CF19BA" w:rsidRPr="00E9296D" w:rsidTr="007000B1">
        <w:trPr>
          <w:trHeight w:val="20"/>
        </w:trPr>
        <w:tc>
          <w:tcPr>
            <w:tcW w:w="2970" w:type="dxa"/>
            <w:shd w:val="clear" w:color="auto" w:fill="auto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9296D">
              <w:rPr>
                <w:rFonts w:ascii="Angsana New" w:hAnsi="Angsana New"/>
                <w:sz w:val="30"/>
                <w:szCs w:val="30"/>
              </w:rPr>
              <w:t xml:space="preserve">   Company Limited</w:t>
            </w:r>
          </w:p>
        </w:tc>
        <w:tc>
          <w:tcPr>
            <w:tcW w:w="1530" w:type="dxa"/>
            <w:shd w:val="clear" w:color="auto" w:fill="auto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40" w:type="dxa"/>
            <w:shd w:val="clear" w:color="auto" w:fill="auto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F19BA" w:rsidRPr="00E9296D" w:rsidTr="007000B1">
        <w:trPr>
          <w:trHeight w:val="20"/>
        </w:trPr>
        <w:tc>
          <w:tcPr>
            <w:tcW w:w="2970" w:type="dxa"/>
            <w:shd w:val="clear" w:color="auto" w:fill="auto"/>
          </w:tcPr>
          <w:p w:rsidR="00CF19BA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เอสซีจี นิชิเร</w:t>
            </w:r>
          </w:p>
        </w:tc>
        <w:tc>
          <w:tcPr>
            <w:tcW w:w="1530" w:type="dxa"/>
            <w:shd w:val="clear" w:color="auto" w:fill="auto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5040" w:type="dxa"/>
            <w:shd w:val="clear" w:color="auto" w:fill="auto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ถือหุ้นโดย</w:t>
            </w:r>
            <w:r w:rsidRPr="00E9296D">
              <w:rPr>
                <w:rFonts w:ascii="Angsana New" w:hAnsi="Angsana New"/>
                <w:sz w:val="30"/>
                <w:szCs w:val="30"/>
              </w:rPr>
              <w:t xml:space="preserve"> Nichirei Foods Inc.</w:t>
            </w:r>
          </w:p>
        </w:tc>
      </w:tr>
      <w:tr w:rsidR="00CF19BA" w:rsidRPr="00E9296D" w:rsidTr="007000B1">
        <w:trPr>
          <w:trHeight w:val="20"/>
        </w:trPr>
        <w:tc>
          <w:tcPr>
            <w:tcW w:w="2970" w:type="dxa"/>
            <w:shd w:val="clear" w:color="auto" w:fill="auto"/>
          </w:tcPr>
          <w:p w:rsidR="00CF19BA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โลจิสติกส์ จำกัด </w:t>
            </w:r>
          </w:p>
        </w:tc>
        <w:tc>
          <w:tcPr>
            <w:tcW w:w="1530" w:type="dxa"/>
            <w:shd w:val="clear" w:color="auto" w:fill="auto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40" w:type="dxa"/>
            <w:shd w:val="clear" w:color="auto" w:fill="auto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:rsidR="00AC0B92" w:rsidRPr="00AC0B92" w:rsidRDefault="00AC0B92" w:rsidP="00AC0B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:rsidR="003F7D59" w:rsidRPr="00AC0B92" w:rsidRDefault="003F7D59" w:rsidP="00C909D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after="0"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AC0B92">
        <w:rPr>
          <w:rFonts w:ascii="Angsana New" w:hAnsi="Angsana New"/>
          <w:sz w:val="30"/>
          <w:szCs w:val="30"/>
          <w:cs/>
        </w:rPr>
        <w:t>นโยบายการกำหนดราคาสำหรับ</w:t>
      </w:r>
      <w:r w:rsidR="00B32594" w:rsidRPr="00AC0B92">
        <w:rPr>
          <w:rFonts w:ascii="Angsana New" w:hAnsi="Angsana New"/>
          <w:sz w:val="30"/>
          <w:szCs w:val="30"/>
          <w:cs/>
        </w:rPr>
        <w:t>รายการ</w:t>
      </w:r>
      <w:r w:rsidR="003D58CD" w:rsidRPr="00AC0B92">
        <w:rPr>
          <w:rFonts w:ascii="Angsana New" w:hAnsi="Angsana New"/>
          <w:sz w:val="30"/>
          <w:szCs w:val="30"/>
          <w:cs/>
        </w:rPr>
        <w:t>กับบุคคลหรือกิจการที่เกี่ยวข้องกันอ</w:t>
      </w:r>
      <w:r w:rsidRPr="00AC0B92">
        <w:rPr>
          <w:rFonts w:ascii="Angsana New" w:hAnsi="Angsana New"/>
          <w:sz w:val="30"/>
          <w:szCs w:val="30"/>
          <w:cs/>
        </w:rPr>
        <w:t>ธิบายได้ดังต่อไปนี้</w:t>
      </w:r>
    </w:p>
    <w:p w:rsidR="00450B98" w:rsidRPr="005B01AF" w:rsidRDefault="00450B98" w:rsidP="00AC0B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432"/>
        <w:gridCol w:w="5400"/>
      </w:tblGrid>
      <w:tr w:rsidR="00CF19BA" w:rsidRPr="00E9296D" w:rsidTr="007552B5">
        <w:trPr>
          <w:tblHeader/>
        </w:trPr>
        <w:tc>
          <w:tcPr>
            <w:tcW w:w="3798" w:type="dxa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29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32" w:type="dxa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52"/>
              </w:tabs>
              <w:ind w:right="3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29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CF19BA" w:rsidRPr="00E9296D" w:rsidTr="007552B5">
        <w:tc>
          <w:tcPr>
            <w:tcW w:w="3798" w:type="dxa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432" w:type="dxa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52"/>
              </w:tabs>
              <w:ind w:right="3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ราคาต้นทุนบวกกำไรส่วนเพิ่ม</w:t>
            </w:r>
          </w:p>
        </w:tc>
      </w:tr>
      <w:tr w:rsidR="00CF19BA" w:rsidRPr="00E9296D" w:rsidTr="007552B5">
        <w:tc>
          <w:tcPr>
            <w:tcW w:w="3798" w:type="dxa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ซื้อวัตถุดิบและสินค้า</w:t>
            </w:r>
          </w:p>
        </w:tc>
        <w:tc>
          <w:tcPr>
            <w:tcW w:w="432" w:type="dxa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</w:tcPr>
          <w:p w:rsidR="00CF19BA" w:rsidRPr="00E9296D" w:rsidRDefault="00CF19BA" w:rsidP="0075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02"/>
                <w:tab w:val="left" w:pos="5022"/>
              </w:tabs>
              <w:ind w:left="162" w:right="43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ราคาตามเงื่อนไขทาง</w:t>
            </w:r>
            <w:r>
              <w:rPr>
                <w:rFonts w:ascii="Angsana New" w:hAnsi="Angsana New"/>
                <w:sz w:val="30"/>
                <w:szCs w:val="30"/>
                <w:cs/>
              </w:rPr>
              <w:t>ธุรกิจปกติเช่นเดียวกับรายการซ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ื้อ</w:t>
            </w:r>
            <w:r w:rsidRPr="00E9296D">
              <w:rPr>
                <w:rFonts w:ascii="Angsana New" w:hAnsi="Angsana New"/>
                <w:sz w:val="30"/>
                <w:szCs w:val="30"/>
                <w:cs/>
              </w:rPr>
              <w:t>สินค้าจากกิจการอื่นที่ไม่เกี่ยวข้องกัน</w:t>
            </w:r>
          </w:p>
        </w:tc>
      </w:tr>
      <w:tr w:rsidR="00CF19BA" w:rsidRPr="00E9296D" w:rsidTr="007552B5">
        <w:tc>
          <w:tcPr>
            <w:tcW w:w="3798" w:type="dxa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ดอกเบี้ยรับและดอกเบี้ยจ่าย</w:t>
            </w:r>
          </w:p>
        </w:tc>
        <w:tc>
          <w:tcPr>
            <w:tcW w:w="432" w:type="dxa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</w:tcPr>
          <w:p w:rsidR="00CF19BA" w:rsidRPr="00540C14" w:rsidRDefault="00CF19BA" w:rsidP="0075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342" w:hanging="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กำหนดอัตราดอกเบี้ยโดยอ้างอิงกับอัตราดอกเบี้ยของธนาคาร</w:t>
            </w:r>
          </w:p>
        </w:tc>
      </w:tr>
      <w:tr w:rsidR="00CF19BA" w:rsidRPr="00E9296D" w:rsidTr="007552B5">
        <w:tc>
          <w:tcPr>
            <w:tcW w:w="3798" w:type="dxa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432" w:type="dxa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52"/>
              </w:tabs>
              <w:ind w:right="34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ตามที่ประกาศจ่าย</w:t>
            </w:r>
          </w:p>
        </w:tc>
      </w:tr>
      <w:tr w:rsidR="00CF19BA" w:rsidRPr="00E9296D" w:rsidTr="007552B5">
        <w:tc>
          <w:tcPr>
            <w:tcW w:w="3798" w:type="dxa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รายได้จากการให้ความช่วยเหลือด้าน</w:t>
            </w:r>
          </w:p>
        </w:tc>
        <w:tc>
          <w:tcPr>
            <w:tcW w:w="432" w:type="dxa"/>
          </w:tcPr>
          <w:p w:rsidR="00CF19BA" w:rsidRPr="00E9296D" w:rsidRDefault="00CF19BA" w:rsidP="00CF19BA">
            <w:pPr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</w:tcPr>
          <w:p w:rsidR="00CF19BA" w:rsidRPr="00E9296D" w:rsidRDefault="00CF19BA" w:rsidP="00CF19BA">
            <w:pPr>
              <w:tabs>
                <w:tab w:val="left" w:pos="4752"/>
              </w:tabs>
              <w:spacing w:line="240" w:lineRule="auto"/>
              <w:ind w:right="34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CF19BA" w:rsidRPr="00E9296D" w:rsidTr="007552B5">
        <w:tc>
          <w:tcPr>
            <w:tcW w:w="3798" w:type="dxa"/>
          </w:tcPr>
          <w:p w:rsidR="00CF19BA" w:rsidRPr="00E9296D" w:rsidRDefault="00CF19BA" w:rsidP="00CF19B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9296D">
              <w:rPr>
                <w:rFonts w:ascii="Angsana New" w:hAnsi="Angsana New"/>
                <w:sz w:val="30"/>
                <w:szCs w:val="30"/>
                <w:cs/>
              </w:rPr>
              <w:t>การจัดการ</w:t>
            </w:r>
            <w:r w:rsidRPr="00E9296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9296D">
              <w:rPr>
                <w:rFonts w:ascii="Angsana New" w:hAnsi="Angsana New"/>
                <w:sz w:val="30"/>
                <w:szCs w:val="30"/>
                <w:cs/>
              </w:rPr>
              <w:t>การขาย และการตลาด</w:t>
            </w:r>
          </w:p>
        </w:tc>
        <w:tc>
          <w:tcPr>
            <w:tcW w:w="432" w:type="dxa"/>
          </w:tcPr>
          <w:p w:rsidR="00CF19BA" w:rsidRPr="00E9296D" w:rsidRDefault="00CF19BA" w:rsidP="00CF19BA">
            <w:pPr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</w:tcPr>
          <w:p w:rsidR="00CF19BA" w:rsidRPr="00E9296D" w:rsidRDefault="00CF19BA" w:rsidP="00CF19BA">
            <w:pPr>
              <w:tabs>
                <w:tab w:val="left" w:pos="4752"/>
              </w:tabs>
              <w:spacing w:line="240" w:lineRule="auto"/>
              <w:ind w:right="34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19BA" w:rsidRPr="00E9296D" w:rsidTr="007552B5">
        <w:tc>
          <w:tcPr>
            <w:tcW w:w="3798" w:type="dxa"/>
          </w:tcPr>
          <w:p w:rsidR="00CF19BA" w:rsidRPr="00E9296D" w:rsidRDefault="00CF19BA" w:rsidP="00CF19BA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 xml:space="preserve">ค่าความช่วยเหลือด้านเทคนิค </w:t>
            </w:r>
            <w:r w:rsidRPr="00E9296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9296D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432" w:type="dxa"/>
          </w:tcPr>
          <w:p w:rsidR="00CF19BA" w:rsidRPr="00E9296D" w:rsidRDefault="00CF19BA" w:rsidP="00CF19BA">
            <w:pPr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</w:tcPr>
          <w:p w:rsidR="00CF19BA" w:rsidRPr="00E9296D" w:rsidRDefault="00CF19BA" w:rsidP="00CF19BA">
            <w:pPr>
              <w:tabs>
                <w:tab w:val="left" w:pos="4752"/>
              </w:tabs>
              <w:spacing w:line="240" w:lineRule="auto"/>
              <w:ind w:right="34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CF19BA" w:rsidRPr="00E9296D" w:rsidTr="007552B5">
        <w:tc>
          <w:tcPr>
            <w:tcW w:w="3798" w:type="dxa"/>
          </w:tcPr>
          <w:p w:rsidR="00CF19BA" w:rsidRPr="00E9296D" w:rsidRDefault="00CF19BA" w:rsidP="00CF19BA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ค่าความช่วยเหลือด้านบริการจัดการ</w:t>
            </w:r>
          </w:p>
        </w:tc>
        <w:tc>
          <w:tcPr>
            <w:tcW w:w="432" w:type="dxa"/>
          </w:tcPr>
          <w:p w:rsidR="00CF19BA" w:rsidRPr="00E9296D" w:rsidRDefault="00CF19BA" w:rsidP="00CF19BA">
            <w:pPr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</w:tcPr>
          <w:p w:rsidR="00CF19BA" w:rsidRPr="00E9296D" w:rsidRDefault="00CF19BA" w:rsidP="00CF19BA">
            <w:pPr>
              <w:tabs>
                <w:tab w:val="left" w:pos="4752"/>
              </w:tabs>
              <w:spacing w:line="240" w:lineRule="auto"/>
              <w:ind w:right="34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CF19BA" w:rsidRPr="00E9296D" w:rsidTr="007552B5">
        <w:tc>
          <w:tcPr>
            <w:tcW w:w="3798" w:type="dxa"/>
          </w:tcPr>
          <w:p w:rsidR="00CF19BA" w:rsidRPr="00E9296D" w:rsidRDefault="00CF19BA" w:rsidP="00CF19BA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lastRenderedPageBreak/>
              <w:t>ค่าความช่วยเหลือด้าน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การตลาด</w:t>
            </w:r>
          </w:p>
        </w:tc>
        <w:tc>
          <w:tcPr>
            <w:tcW w:w="432" w:type="dxa"/>
          </w:tcPr>
          <w:p w:rsidR="00CF19BA" w:rsidRPr="00E9296D" w:rsidRDefault="00CF19BA" w:rsidP="00CF19BA">
            <w:pPr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</w:tcPr>
          <w:p w:rsidR="00CF19BA" w:rsidRPr="00E9296D" w:rsidRDefault="00CF19BA" w:rsidP="00CF19BA">
            <w:pPr>
              <w:tabs>
                <w:tab w:val="left" w:pos="4752"/>
              </w:tabs>
              <w:spacing w:line="240" w:lineRule="auto"/>
              <w:ind w:right="34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9F54F5" w:rsidRPr="00E9296D" w:rsidTr="007552B5">
        <w:tc>
          <w:tcPr>
            <w:tcW w:w="3798" w:type="dxa"/>
          </w:tcPr>
          <w:p w:rsidR="009F54F5" w:rsidRPr="00E9296D" w:rsidRDefault="009F54F5" w:rsidP="00CF19BA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รายได้จากการค้ำประกัน</w:t>
            </w:r>
          </w:p>
        </w:tc>
        <w:tc>
          <w:tcPr>
            <w:tcW w:w="432" w:type="dxa"/>
          </w:tcPr>
          <w:p w:rsidR="009F54F5" w:rsidRPr="00E9296D" w:rsidRDefault="009F54F5" w:rsidP="00CF19BA">
            <w:pPr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</w:tcPr>
          <w:p w:rsidR="009F54F5" w:rsidRPr="008209AA" w:rsidRDefault="009F54F5" w:rsidP="008209AA">
            <w:pPr>
              <w:tabs>
                <w:tab w:val="left" w:pos="4752"/>
              </w:tabs>
              <w:spacing w:line="240" w:lineRule="auto"/>
              <w:ind w:left="162" w:right="34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="002744F3">
              <w:rPr>
                <w:rFonts w:ascii="Angsana New" w:hAnsi="Angsana New"/>
                <w:sz w:val="30"/>
                <w:szCs w:val="30"/>
              </w:rPr>
              <w:t>0.5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ของวงเงินค้ำประกัน</w:t>
            </w:r>
            <w:r w:rsidR="008209AA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สำหรับเงินกู้ยืมระยะสั้น และ  ร้อยละ </w:t>
            </w:r>
            <w:r w:rsidR="008209AA">
              <w:rPr>
                <w:rFonts w:ascii="Angsana New" w:hAnsi="Angsana New"/>
                <w:sz w:val="30"/>
                <w:szCs w:val="30"/>
              </w:rPr>
              <w:t xml:space="preserve">0.5 </w:t>
            </w:r>
            <w:r w:rsidR="002B32BD">
              <w:rPr>
                <w:rFonts w:ascii="Angsana New" w:hAnsi="Angsana New" w:hint="cs"/>
                <w:sz w:val="30"/>
                <w:szCs w:val="30"/>
                <w:cs/>
              </w:rPr>
              <w:t>ของยอดหนี้คงค้าง</w:t>
            </w:r>
            <w:r w:rsidR="008209AA">
              <w:rPr>
                <w:rFonts w:ascii="Angsana New" w:hAnsi="Angsana New" w:hint="cs"/>
                <w:sz w:val="30"/>
                <w:szCs w:val="30"/>
                <w:cs/>
              </w:rPr>
              <w:t>สำหรับเงินกู้ยืมระยะยาว</w:t>
            </w:r>
          </w:p>
        </w:tc>
      </w:tr>
      <w:tr w:rsidR="00624EC5" w:rsidRPr="00E9296D" w:rsidTr="007552B5">
        <w:tc>
          <w:tcPr>
            <w:tcW w:w="3798" w:type="dxa"/>
          </w:tcPr>
          <w:p w:rsidR="00624EC5" w:rsidRPr="00E9296D" w:rsidRDefault="00624EC5" w:rsidP="00CF19BA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ค่าจ้างแรงงาน</w:t>
            </w:r>
          </w:p>
        </w:tc>
        <w:tc>
          <w:tcPr>
            <w:tcW w:w="432" w:type="dxa"/>
          </w:tcPr>
          <w:p w:rsidR="00624EC5" w:rsidRPr="00E9296D" w:rsidRDefault="00624EC5" w:rsidP="00CF19BA">
            <w:pPr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</w:tcPr>
          <w:p w:rsidR="00624EC5" w:rsidRPr="00E9296D" w:rsidRDefault="00624EC5" w:rsidP="00CF19BA">
            <w:pPr>
              <w:tabs>
                <w:tab w:val="left" w:pos="4752"/>
              </w:tabs>
              <w:spacing w:line="240" w:lineRule="auto"/>
              <w:ind w:right="34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9F54F5" w:rsidRPr="00E9296D" w:rsidTr="007552B5">
        <w:tc>
          <w:tcPr>
            <w:tcW w:w="3798" w:type="dxa"/>
          </w:tcPr>
          <w:p w:rsidR="009F54F5" w:rsidRDefault="003A2CBA" w:rsidP="00CF19BA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ขายอาคารและอุปกรณ์</w:t>
            </w:r>
          </w:p>
        </w:tc>
        <w:tc>
          <w:tcPr>
            <w:tcW w:w="432" w:type="dxa"/>
          </w:tcPr>
          <w:p w:rsidR="009F54F5" w:rsidRPr="00E9296D" w:rsidRDefault="009F54F5" w:rsidP="00CF19BA">
            <w:pPr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</w:tcPr>
          <w:p w:rsidR="009F54F5" w:rsidRPr="00E9296D" w:rsidRDefault="00AC4F4D" w:rsidP="00CF19BA">
            <w:pPr>
              <w:tabs>
                <w:tab w:val="left" w:pos="4752"/>
              </w:tabs>
              <w:spacing w:line="240" w:lineRule="auto"/>
              <w:ind w:right="34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มูลค่าสุทธิทางบัญชี</w:t>
            </w:r>
            <w:r w:rsidR="009F54F5" w:rsidRPr="00E9296D">
              <w:rPr>
                <w:rFonts w:ascii="Angsana New" w:hAnsi="Angsana New"/>
                <w:sz w:val="30"/>
                <w:szCs w:val="30"/>
                <w:cs/>
              </w:rPr>
              <w:t>บวกกำไรส่วนเพิ่ม</w:t>
            </w:r>
          </w:p>
        </w:tc>
      </w:tr>
      <w:tr w:rsidR="00BE35BB" w:rsidRPr="00E9296D" w:rsidTr="007552B5">
        <w:tc>
          <w:tcPr>
            <w:tcW w:w="3798" w:type="dxa"/>
          </w:tcPr>
          <w:p w:rsidR="00BE35BB" w:rsidRDefault="00BE35BB" w:rsidP="00CF19BA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  <w:r w:rsidRPr="00FB163A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432" w:type="dxa"/>
          </w:tcPr>
          <w:p w:rsidR="00BE35BB" w:rsidRPr="00E9296D" w:rsidRDefault="00BE35BB" w:rsidP="00CF19BA">
            <w:pPr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</w:tcPr>
          <w:p w:rsidR="00BE35BB" w:rsidRDefault="00BE35BB" w:rsidP="00CF19BA">
            <w:pPr>
              <w:tabs>
                <w:tab w:val="left" w:pos="4752"/>
              </w:tabs>
              <w:spacing w:line="240" w:lineRule="auto"/>
              <w:ind w:right="34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มูลค่าสุทธิทางบัญชี</w:t>
            </w:r>
            <w:r w:rsidRPr="00E9296D">
              <w:rPr>
                <w:rFonts w:ascii="Angsana New" w:hAnsi="Angsana New"/>
                <w:sz w:val="30"/>
                <w:szCs w:val="30"/>
                <w:cs/>
              </w:rPr>
              <w:t>บวกกำไรส่วนเพิ่ม</w:t>
            </w:r>
          </w:p>
        </w:tc>
      </w:tr>
      <w:tr w:rsidR="00911BA3" w:rsidRPr="00E9296D" w:rsidTr="007552B5">
        <w:tc>
          <w:tcPr>
            <w:tcW w:w="3798" w:type="dxa"/>
          </w:tcPr>
          <w:p w:rsidR="00911BA3" w:rsidRDefault="00911BA3" w:rsidP="00232E2F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432" w:type="dxa"/>
          </w:tcPr>
          <w:p w:rsidR="00911BA3" w:rsidRPr="00E9296D" w:rsidRDefault="00911BA3" w:rsidP="00CF19BA">
            <w:pPr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</w:tcPr>
          <w:p w:rsidR="00911BA3" w:rsidRPr="00E9296D" w:rsidRDefault="00911BA3" w:rsidP="00CF19BA">
            <w:pPr>
              <w:tabs>
                <w:tab w:val="left" w:pos="4752"/>
              </w:tabs>
              <w:spacing w:line="240" w:lineRule="auto"/>
              <w:ind w:right="34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CF19BA" w:rsidRPr="00E9296D" w:rsidTr="007552B5">
        <w:tc>
          <w:tcPr>
            <w:tcW w:w="3798" w:type="dxa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432" w:type="dxa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52"/>
              </w:tabs>
              <w:ind w:left="162" w:right="34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ตามหลักเกณฑ์</w:t>
            </w:r>
            <w:r w:rsidRPr="00E9296D">
              <w:rPr>
                <w:rFonts w:ascii="Angsana New" w:hAnsi="Angsana New"/>
                <w:sz w:val="30"/>
                <w:szCs w:val="30"/>
                <w:cs/>
              </w:rPr>
              <w:t>ที่กำหนดโดยคณะกรรมการสรรหาและ</w:t>
            </w:r>
            <w:r w:rsidRPr="00C941D9">
              <w:rPr>
                <w:rFonts w:ascii="Angsana New" w:hAnsi="Angsana New" w:hint="cs"/>
                <w:sz w:val="30"/>
                <w:szCs w:val="30"/>
                <w:cs/>
              </w:rPr>
              <w:t>พิจารณาผลตอบแทน</w:t>
            </w:r>
            <w:r w:rsidRPr="00C941D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941D9">
              <w:rPr>
                <w:rFonts w:ascii="Angsana New" w:hAnsi="Angsana New" w:hint="cs"/>
                <w:sz w:val="30"/>
                <w:szCs w:val="30"/>
                <w:cs/>
              </w:rPr>
              <w:t>และตามหลักเกณฑ์ที่บริษัทกำหนด</w:t>
            </w:r>
          </w:p>
        </w:tc>
      </w:tr>
    </w:tbl>
    <w:p w:rsidR="0087244E" w:rsidRPr="001330CE" w:rsidRDefault="0087244E" w:rsidP="00AC0B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:rsidR="002B7D0A" w:rsidRPr="005A6FA8" w:rsidRDefault="002B7D0A" w:rsidP="005042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="Angsana New" w:hAnsi="Angsana New"/>
          <w:b/>
          <w:sz w:val="30"/>
          <w:szCs w:val="30"/>
        </w:rPr>
      </w:pPr>
      <w:r w:rsidRPr="005A6FA8">
        <w:rPr>
          <w:rFonts w:ascii="Angsana New" w:hAnsi="Angsana New"/>
          <w:b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รายการที่สำคัญกับบุคคลหรือกิจการที่เกี่ยวข้องกันสำหรับงวดสามเดือนและ</w:t>
      </w:r>
      <w:r w:rsidR="00FA2A44">
        <w:rPr>
          <w:rFonts w:ascii="Angsana New" w:hAnsi="Angsana New" w:hint="cs"/>
          <w:b/>
          <w:sz w:val="30"/>
          <w:szCs w:val="30"/>
          <w:cs/>
        </w:rPr>
        <w:t>เก้า</w:t>
      </w:r>
      <w:r w:rsidRPr="005A6FA8">
        <w:rPr>
          <w:rFonts w:ascii="Angsana New" w:hAnsi="Angsana New"/>
          <w:b/>
          <w:sz w:val="30"/>
          <w:szCs w:val="30"/>
          <w:cs/>
        </w:rPr>
        <w:t>เดือนสิ้นสุดวันที่</w:t>
      </w:r>
      <w:r w:rsidRPr="005A6FA8">
        <w:rPr>
          <w:rFonts w:ascii="Angsana New" w:hAnsi="Angsana New"/>
          <w:bCs/>
          <w:sz w:val="30"/>
          <w:szCs w:val="30"/>
        </w:rPr>
        <w:t xml:space="preserve"> 30</w:t>
      </w:r>
      <w:r w:rsidRPr="005A6FA8">
        <w:rPr>
          <w:rFonts w:ascii="Angsana New" w:hAnsi="Angsana New"/>
          <w:bCs/>
          <w:sz w:val="30"/>
          <w:szCs w:val="30"/>
          <w:cs/>
        </w:rPr>
        <w:t xml:space="preserve"> </w:t>
      </w:r>
      <w:r w:rsidR="00FA2A44">
        <w:rPr>
          <w:rFonts w:ascii="Angsana New" w:hAnsi="Angsana New" w:hint="cs"/>
          <w:b/>
          <w:sz w:val="30"/>
          <w:szCs w:val="30"/>
          <w:cs/>
        </w:rPr>
        <w:t>กันยายน</w:t>
      </w:r>
      <w:r w:rsidRPr="005A6FA8">
        <w:rPr>
          <w:rFonts w:ascii="Angsana New" w:hAnsi="Angsana New"/>
          <w:b/>
          <w:sz w:val="30"/>
          <w:szCs w:val="30"/>
          <w:cs/>
        </w:rPr>
        <w:t xml:space="preserve"> </w:t>
      </w:r>
      <w:r w:rsidR="00CF19BA">
        <w:rPr>
          <w:rFonts w:ascii="Angsana New" w:hAnsi="Angsana New"/>
          <w:bCs/>
          <w:sz w:val="30"/>
          <w:szCs w:val="30"/>
        </w:rPr>
        <w:t>2560</w:t>
      </w:r>
      <w:r w:rsidR="00FA2279" w:rsidRPr="00AC0B92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7357E0">
        <w:rPr>
          <w:rFonts w:ascii="Angsana New" w:hAnsi="Angsana New"/>
          <w:b/>
          <w:sz w:val="30"/>
          <w:szCs w:val="30"/>
          <w:cs/>
        </w:rPr>
        <w:t xml:space="preserve">และ </w:t>
      </w:r>
      <w:r w:rsidR="006D59C4">
        <w:rPr>
          <w:rFonts w:ascii="Angsana New" w:hAnsi="Angsana New"/>
          <w:bCs/>
          <w:sz w:val="30"/>
          <w:szCs w:val="30"/>
        </w:rPr>
        <w:t>255</w:t>
      </w:r>
      <w:r w:rsidR="00CF19BA">
        <w:rPr>
          <w:rFonts w:ascii="Angsana New" w:hAnsi="Angsana New"/>
          <w:bCs/>
          <w:sz w:val="30"/>
          <w:szCs w:val="30"/>
        </w:rPr>
        <w:t>9</w:t>
      </w:r>
      <w:r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5A6FA8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p w:rsidR="002B7D0A" w:rsidRPr="001330CE" w:rsidRDefault="002B7D0A" w:rsidP="002B7D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2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62"/>
        <w:gridCol w:w="243"/>
        <w:gridCol w:w="1035"/>
        <w:gridCol w:w="270"/>
        <w:gridCol w:w="1080"/>
        <w:gridCol w:w="270"/>
        <w:gridCol w:w="1053"/>
      </w:tblGrid>
      <w:tr w:rsidR="002B7D0A" w:rsidRPr="005A6FA8" w:rsidTr="002458F6">
        <w:trPr>
          <w:trHeight w:val="353"/>
          <w:tblHeader/>
        </w:trPr>
        <w:tc>
          <w:tcPr>
            <w:tcW w:w="4230" w:type="dxa"/>
          </w:tcPr>
          <w:p w:rsidR="002B7D0A" w:rsidRPr="005A6FA8" w:rsidRDefault="002B7D0A" w:rsidP="0015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:rsidR="002B7D0A" w:rsidRPr="005A6FA8" w:rsidRDefault="002B7D0A" w:rsidP="0015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2B7D0A" w:rsidRPr="005A6FA8" w:rsidRDefault="002B7D0A" w:rsidP="0015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3" w:type="dxa"/>
            <w:gridSpan w:val="3"/>
          </w:tcPr>
          <w:p w:rsidR="002B7D0A" w:rsidRPr="005A6FA8" w:rsidRDefault="002B7D0A" w:rsidP="0015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6F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F317E" w:rsidRPr="005A6FA8" w:rsidTr="002458F6">
        <w:trPr>
          <w:tblHeader/>
        </w:trPr>
        <w:tc>
          <w:tcPr>
            <w:tcW w:w="4230" w:type="dxa"/>
          </w:tcPr>
          <w:p w:rsidR="00BF317E" w:rsidRPr="001F078B" w:rsidRDefault="00BF317E" w:rsidP="00BF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5A6F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FA2A4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1062" w:type="dxa"/>
          </w:tcPr>
          <w:p w:rsidR="00BF317E" w:rsidRPr="00040ACC" w:rsidRDefault="00BF317E" w:rsidP="00BF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43" w:type="dxa"/>
          </w:tcPr>
          <w:p w:rsidR="00BF317E" w:rsidRPr="00040ACC" w:rsidRDefault="00BF317E" w:rsidP="00BF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BF317E" w:rsidRPr="00040ACC" w:rsidRDefault="00BF317E" w:rsidP="00BF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BF317E" w:rsidRPr="00040ACC" w:rsidRDefault="00BF317E" w:rsidP="00BF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BF317E" w:rsidRPr="00040ACC" w:rsidRDefault="00BF317E" w:rsidP="00BF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BF317E" w:rsidRPr="00040ACC" w:rsidRDefault="00BF317E" w:rsidP="00BF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BF317E" w:rsidRPr="00040ACC" w:rsidRDefault="00BF317E" w:rsidP="00BF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2B7D0A" w:rsidRPr="005A6FA8" w:rsidTr="002458F6">
        <w:trPr>
          <w:tblHeader/>
        </w:trPr>
        <w:tc>
          <w:tcPr>
            <w:tcW w:w="4230" w:type="dxa"/>
          </w:tcPr>
          <w:p w:rsidR="002B7D0A" w:rsidRPr="005A6FA8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013" w:type="dxa"/>
            <w:gridSpan w:val="7"/>
          </w:tcPr>
          <w:p w:rsidR="002B7D0A" w:rsidRPr="005A6FA8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A6FA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3CCD" w:rsidRPr="005A6FA8" w:rsidTr="002458F6">
        <w:trPr>
          <w:trHeight w:val="326"/>
        </w:trPr>
        <w:tc>
          <w:tcPr>
            <w:tcW w:w="4230" w:type="dxa"/>
          </w:tcPr>
          <w:p w:rsidR="002C3CCD" w:rsidRPr="005A6FA8" w:rsidRDefault="002C3CCD" w:rsidP="002C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6F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2" w:type="dxa"/>
          </w:tcPr>
          <w:p w:rsidR="002C3CCD" w:rsidRPr="005A6FA8" w:rsidRDefault="002C3CCD" w:rsidP="002C3CC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2C3CCD" w:rsidRPr="005A6FA8" w:rsidRDefault="002C3CCD" w:rsidP="002C3CC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2C3CCD" w:rsidRPr="005A6FA8" w:rsidRDefault="002C3CCD" w:rsidP="002C3CC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C3CCD" w:rsidRPr="005A6FA8" w:rsidRDefault="002C3CCD" w:rsidP="002C3CC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C3CCD" w:rsidRPr="005A6FA8" w:rsidRDefault="002C3CCD" w:rsidP="002C3CC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C3CCD" w:rsidRPr="005A6FA8" w:rsidRDefault="002C3CCD" w:rsidP="002C3CC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2C3CCD" w:rsidRPr="005A6FA8" w:rsidRDefault="002C3CCD" w:rsidP="002C3CC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3CCD" w:rsidRPr="005A6FA8" w:rsidTr="002458F6">
        <w:tc>
          <w:tcPr>
            <w:tcW w:w="4230" w:type="dxa"/>
          </w:tcPr>
          <w:p w:rsidR="002C3CCD" w:rsidRPr="005A6FA8" w:rsidRDefault="002C3CCD" w:rsidP="002C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62" w:type="dxa"/>
          </w:tcPr>
          <w:p w:rsidR="002C3CCD" w:rsidRPr="00A2264C" w:rsidRDefault="002C3CCD" w:rsidP="002C3CC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2C3CCD" w:rsidRPr="005A6FA8" w:rsidRDefault="002C3CCD" w:rsidP="002C3CC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2C3CCD" w:rsidRPr="00A2264C" w:rsidRDefault="002C3CCD" w:rsidP="002C3CC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C3CCD" w:rsidRPr="005A6FA8" w:rsidRDefault="002C3CCD" w:rsidP="002C3CC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2C3CCD" w:rsidRPr="005A6FA8" w:rsidRDefault="005C5306" w:rsidP="007B74F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126,917</w:t>
            </w:r>
          </w:p>
        </w:tc>
        <w:tc>
          <w:tcPr>
            <w:tcW w:w="270" w:type="dxa"/>
          </w:tcPr>
          <w:p w:rsidR="002C3CCD" w:rsidRPr="005A6FA8" w:rsidRDefault="002C3CCD" w:rsidP="002C3CC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2C3CCD" w:rsidRPr="005A6FA8" w:rsidRDefault="00A25CA0" w:rsidP="005123B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6,079</w:t>
            </w:r>
          </w:p>
        </w:tc>
      </w:tr>
      <w:tr w:rsidR="00640CA7" w:rsidRPr="005A6FA8" w:rsidTr="002458F6">
        <w:trPr>
          <w:trHeight w:val="182"/>
        </w:trPr>
        <w:tc>
          <w:tcPr>
            <w:tcW w:w="4230" w:type="dxa"/>
          </w:tcPr>
          <w:p w:rsidR="00640CA7" w:rsidRPr="00A25CA0" w:rsidRDefault="00640CA7" w:rsidP="00640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62" w:type="dxa"/>
          </w:tcPr>
          <w:p w:rsidR="00640CA7" w:rsidRPr="00A2264C" w:rsidRDefault="00640CA7" w:rsidP="00640CA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640CA7" w:rsidRPr="005A6FA8" w:rsidRDefault="00640CA7" w:rsidP="00640CA7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640CA7" w:rsidRPr="00A2264C" w:rsidRDefault="00640CA7" w:rsidP="00640CA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40CA7" w:rsidRPr="001330CE" w:rsidRDefault="00640CA7" w:rsidP="00640CA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40CA7" w:rsidRPr="001330CE" w:rsidRDefault="005C5306" w:rsidP="005C530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40CA7" w:rsidRPr="001330CE" w:rsidRDefault="00640CA7" w:rsidP="00640CA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640CA7" w:rsidRPr="001330CE" w:rsidRDefault="00640CA7" w:rsidP="00640CA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60,264</w:t>
            </w:r>
          </w:p>
        </w:tc>
      </w:tr>
      <w:tr w:rsidR="00640CA7" w:rsidRPr="005A6FA8" w:rsidTr="002458F6">
        <w:tc>
          <w:tcPr>
            <w:tcW w:w="4230" w:type="dxa"/>
          </w:tcPr>
          <w:p w:rsidR="00640CA7" w:rsidRPr="00BF317E" w:rsidRDefault="00640CA7" w:rsidP="00640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F317E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รายได้จากการให้ความช่วยเหลือด้านการจัดการ</w:t>
            </w:r>
          </w:p>
        </w:tc>
        <w:tc>
          <w:tcPr>
            <w:tcW w:w="1062" w:type="dxa"/>
          </w:tcPr>
          <w:p w:rsidR="00640CA7" w:rsidRPr="00A2264C" w:rsidRDefault="00640CA7" w:rsidP="00640CA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640CA7" w:rsidRPr="005A6FA8" w:rsidRDefault="00640CA7" w:rsidP="00640CA7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640CA7" w:rsidRPr="00A2264C" w:rsidRDefault="00640CA7" w:rsidP="00640CA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40CA7" w:rsidRPr="00BF317E" w:rsidRDefault="00640CA7" w:rsidP="00640CA7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640CA7" w:rsidRPr="005A6FA8" w:rsidRDefault="00640CA7" w:rsidP="00640CA7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40CA7" w:rsidRPr="005A6FA8" w:rsidRDefault="00640CA7" w:rsidP="00640CA7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640CA7" w:rsidRPr="005A6FA8" w:rsidRDefault="00640CA7" w:rsidP="00640CA7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40CA7" w:rsidRPr="005A6FA8" w:rsidTr="002458F6">
        <w:tc>
          <w:tcPr>
            <w:tcW w:w="4230" w:type="dxa"/>
          </w:tcPr>
          <w:p w:rsidR="00640CA7" w:rsidRPr="00BF317E" w:rsidRDefault="00640CA7" w:rsidP="00640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F317E">
              <w:rPr>
                <w:rFonts w:ascii="Angsana New" w:hAnsi="Angsana New"/>
                <w:sz w:val="30"/>
                <w:szCs w:val="30"/>
                <w:cs/>
              </w:rPr>
              <w:t xml:space="preserve">   การขาย และการตลาด</w:t>
            </w:r>
          </w:p>
        </w:tc>
        <w:tc>
          <w:tcPr>
            <w:tcW w:w="1062" w:type="dxa"/>
          </w:tcPr>
          <w:p w:rsidR="00640CA7" w:rsidRPr="00A2264C" w:rsidRDefault="00640CA7" w:rsidP="00640CA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640CA7" w:rsidRPr="005A6FA8" w:rsidRDefault="00640CA7" w:rsidP="00640CA7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640CA7" w:rsidRPr="00A2264C" w:rsidRDefault="00640CA7" w:rsidP="00640CA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40CA7" w:rsidRPr="00BF317E" w:rsidRDefault="00640CA7" w:rsidP="00640CA7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640CA7" w:rsidRPr="005A6FA8" w:rsidRDefault="005C5306" w:rsidP="00640CA7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10,830</w:t>
            </w:r>
          </w:p>
        </w:tc>
        <w:tc>
          <w:tcPr>
            <w:tcW w:w="270" w:type="dxa"/>
          </w:tcPr>
          <w:p w:rsidR="00640CA7" w:rsidRPr="005A6FA8" w:rsidRDefault="00640CA7" w:rsidP="00640CA7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640CA7" w:rsidRPr="005A6FA8" w:rsidRDefault="00640CA7" w:rsidP="00640CA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 w:firstLine="6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    5,830</w:t>
            </w:r>
          </w:p>
        </w:tc>
      </w:tr>
      <w:tr w:rsidR="00F5633A" w:rsidRPr="005A6FA8" w:rsidTr="002458F6">
        <w:tc>
          <w:tcPr>
            <w:tcW w:w="4230" w:type="dxa"/>
          </w:tcPr>
          <w:p w:rsidR="00F5633A" w:rsidRPr="007B74FE" w:rsidRDefault="00F5633A" w:rsidP="00F56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รายได้จากการค้ำประกัน</w:t>
            </w:r>
          </w:p>
        </w:tc>
        <w:tc>
          <w:tcPr>
            <w:tcW w:w="1062" w:type="dxa"/>
          </w:tcPr>
          <w:p w:rsidR="00F5633A" w:rsidRPr="00A2264C" w:rsidRDefault="00F5633A" w:rsidP="00F5633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F5633A" w:rsidRPr="005A6FA8" w:rsidRDefault="00F5633A" w:rsidP="00F5633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F5633A" w:rsidRPr="00A2264C" w:rsidRDefault="00F5633A" w:rsidP="00F5633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5633A" w:rsidRPr="005A6FA8" w:rsidRDefault="00F5633A" w:rsidP="00F5633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5633A" w:rsidRDefault="001C1E8F" w:rsidP="001C1E8F">
            <w:pPr>
              <w:tabs>
                <w:tab w:val="clear" w:pos="680"/>
                <w:tab w:val="left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1,823</w:t>
            </w:r>
          </w:p>
        </w:tc>
        <w:tc>
          <w:tcPr>
            <w:tcW w:w="270" w:type="dxa"/>
          </w:tcPr>
          <w:p w:rsidR="00F5633A" w:rsidRPr="005A6FA8" w:rsidRDefault="00F5633A" w:rsidP="00F5633A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:rsidR="00F5633A" w:rsidRPr="00B80D5F" w:rsidRDefault="00F5633A" w:rsidP="00F5633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80D5F">
              <w:rPr>
                <w:rFonts w:ascii="Angsana New" w:hAnsi="Angsana New"/>
                <w:sz w:val="30"/>
                <w:szCs w:val="30"/>
                <w:lang w:val="en-US"/>
              </w:rPr>
              <w:t>233</w:t>
            </w:r>
          </w:p>
        </w:tc>
      </w:tr>
      <w:tr w:rsidR="00F5633A" w:rsidRPr="005A6FA8" w:rsidTr="002458F6">
        <w:tc>
          <w:tcPr>
            <w:tcW w:w="4230" w:type="dxa"/>
          </w:tcPr>
          <w:p w:rsidR="00F5633A" w:rsidRPr="007B74FE" w:rsidRDefault="00F5633A" w:rsidP="00F56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ค่าจ้างแรงงาน</w:t>
            </w:r>
          </w:p>
        </w:tc>
        <w:tc>
          <w:tcPr>
            <w:tcW w:w="1062" w:type="dxa"/>
          </w:tcPr>
          <w:p w:rsidR="00F5633A" w:rsidRPr="00A2264C" w:rsidRDefault="00F5633A" w:rsidP="00F5633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F5633A" w:rsidRPr="005A6FA8" w:rsidRDefault="00F5633A" w:rsidP="00F5633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F5633A" w:rsidRPr="00A2264C" w:rsidRDefault="00F5633A" w:rsidP="00F5633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5633A" w:rsidRPr="005A6FA8" w:rsidRDefault="00F5633A" w:rsidP="00F5633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5633A" w:rsidRPr="005A6FA8" w:rsidRDefault="001C1E8F" w:rsidP="001C1E8F">
            <w:pPr>
              <w:tabs>
                <w:tab w:val="clear" w:pos="680"/>
                <w:tab w:val="left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4,356</w:t>
            </w:r>
          </w:p>
        </w:tc>
        <w:tc>
          <w:tcPr>
            <w:tcW w:w="270" w:type="dxa"/>
          </w:tcPr>
          <w:p w:rsidR="00F5633A" w:rsidRPr="005A6FA8" w:rsidRDefault="00F5633A" w:rsidP="00F5633A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F5633A" w:rsidRPr="00B80D5F" w:rsidRDefault="00F5633A" w:rsidP="00F5633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 w:firstLine="6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80D5F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    1,509</w:t>
            </w:r>
          </w:p>
        </w:tc>
      </w:tr>
      <w:tr w:rsidR="00F5633A" w:rsidRPr="005A6FA8" w:rsidTr="002458F6">
        <w:tc>
          <w:tcPr>
            <w:tcW w:w="4230" w:type="dxa"/>
          </w:tcPr>
          <w:p w:rsidR="00F5633A" w:rsidRPr="005A6FA8" w:rsidRDefault="00F5633A" w:rsidP="00F56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ซื้อวัตถุดิบและสินค้า</w:t>
            </w:r>
          </w:p>
        </w:tc>
        <w:tc>
          <w:tcPr>
            <w:tcW w:w="1062" w:type="dxa"/>
          </w:tcPr>
          <w:p w:rsidR="00F5633A" w:rsidRPr="00A2264C" w:rsidRDefault="00F5633A" w:rsidP="00F5633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F5633A" w:rsidRPr="005A6FA8" w:rsidRDefault="00F5633A" w:rsidP="00F5633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F5633A" w:rsidRPr="00A2264C" w:rsidRDefault="00F5633A" w:rsidP="00F5633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5633A" w:rsidRPr="005A6FA8" w:rsidRDefault="00F5633A" w:rsidP="00F5633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5633A" w:rsidRPr="005A6FA8" w:rsidRDefault="001A20F8" w:rsidP="00F5633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10,650</w:t>
            </w:r>
          </w:p>
        </w:tc>
        <w:tc>
          <w:tcPr>
            <w:tcW w:w="270" w:type="dxa"/>
          </w:tcPr>
          <w:p w:rsidR="00F5633A" w:rsidRPr="005A6FA8" w:rsidRDefault="00F5633A" w:rsidP="00F5633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F5633A" w:rsidRPr="005A6FA8" w:rsidRDefault="00F5633A" w:rsidP="00F5633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99,913</w:t>
            </w:r>
          </w:p>
        </w:tc>
      </w:tr>
      <w:tr w:rsidR="00134F0A" w:rsidRPr="005A6FA8" w:rsidTr="002458F6">
        <w:tc>
          <w:tcPr>
            <w:tcW w:w="4230" w:type="dxa"/>
          </w:tcPr>
          <w:p w:rsidR="00134F0A" w:rsidRPr="007B74FE" w:rsidRDefault="00134F0A" w:rsidP="0013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B74FE">
              <w:rPr>
                <w:rFonts w:ascii="Angsana New" w:hAnsi="Angsana New" w:hint="cs"/>
                <w:sz w:val="30"/>
                <w:szCs w:val="30"/>
                <w:cs/>
              </w:rPr>
              <w:t>ค่าฝากสินค้า</w:t>
            </w:r>
          </w:p>
        </w:tc>
        <w:tc>
          <w:tcPr>
            <w:tcW w:w="1062" w:type="dxa"/>
          </w:tcPr>
          <w:p w:rsidR="00134F0A" w:rsidRPr="00A2264C" w:rsidRDefault="00134F0A" w:rsidP="00134F0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134F0A" w:rsidRPr="005A6FA8" w:rsidRDefault="00134F0A" w:rsidP="00134F0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134F0A" w:rsidRPr="00A2264C" w:rsidRDefault="00134F0A" w:rsidP="00134F0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34F0A" w:rsidRPr="005A6FA8" w:rsidRDefault="00134F0A" w:rsidP="00134F0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34F0A" w:rsidRPr="005A6FA8" w:rsidRDefault="00DC4AC3" w:rsidP="00DC4AC3">
            <w:pPr>
              <w:tabs>
                <w:tab w:val="clear" w:pos="680"/>
                <w:tab w:val="left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188</w:t>
            </w:r>
          </w:p>
        </w:tc>
        <w:tc>
          <w:tcPr>
            <w:tcW w:w="270" w:type="dxa"/>
          </w:tcPr>
          <w:p w:rsidR="00134F0A" w:rsidRPr="005A6FA8" w:rsidRDefault="00134F0A" w:rsidP="00134F0A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134F0A" w:rsidRPr="00B80D5F" w:rsidRDefault="00B80D5F" w:rsidP="00134F0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80D5F"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</w:p>
        </w:tc>
      </w:tr>
      <w:tr w:rsidR="001E3F2D" w:rsidRPr="005A6FA8" w:rsidTr="002458F6">
        <w:tc>
          <w:tcPr>
            <w:tcW w:w="4230" w:type="dxa"/>
          </w:tcPr>
          <w:p w:rsidR="001E3F2D" w:rsidRDefault="001E3F2D" w:rsidP="001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062" w:type="dxa"/>
          </w:tcPr>
          <w:p w:rsidR="001E3F2D" w:rsidRPr="00A2264C" w:rsidRDefault="001E3F2D" w:rsidP="001E3F2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1E3F2D" w:rsidRPr="00A2264C" w:rsidRDefault="001E3F2D" w:rsidP="001E3F2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1E3F2D" w:rsidRPr="00A2264C" w:rsidRDefault="001E3F2D" w:rsidP="001E3F2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E3F2D" w:rsidRPr="005A6FA8" w:rsidRDefault="001E3F2D" w:rsidP="001E3F2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E3F2D" w:rsidRPr="005E4056" w:rsidRDefault="00DC4AC3" w:rsidP="001E3F2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1,050</w:t>
            </w:r>
          </w:p>
        </w:tc>
        <w:tc>
          <w:tcPr>
            <w:tcW w:w="270" w:type="dxa"/>
          </w:tcPr>
          <w:p w:rsidR="001E3F2D" w:rsidRPr="005A6FA8" w:rsidRDefault="001E3F2D" w:rsidP="001E3F2D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1E3F2D" w:rsidRPr="00B80D5F" w:rsidRDefault="001E3F2D" w:rsidP="001E3F2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0D5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E3F2D" w:rsidRPr="005A6FA8" w:rsidTr="002458F6">
        <w:tc>
          <w:tcPr>
            <w:tcW w:w="4230" w:type="dxa"/>
          </w:tcPr>
          <w:p w:rsidR="001E3F2D" w:rsidRDefault="001E3F2D" w:rsidP="001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ขายอาคารและอุปกรณ์</w:t>
            </w:r>
          </w:p>
        </w:tc>
        <w:tc>
          <w:tcPr>
            <w:tcW w:w="1062" w:type="dxa"/>
          </w:tcPr>
          <w:p w:rsidR="001E3F2D" w:rsidRPr="00A2264C" w:rsidRDefault="001E3F2D" w:rsidP="001E3F2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1E3F2D" w:rsidRPr="00A2264C" w:rsidRDefault="001E3F2D" w:rsidP="001E3F2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1E3F2D" w:rsidRPr="00A2264C" w:rsidRDefault="001E3F2D" w:rsidP="001E3F2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E3F2D" w:rsidRPr="005A6FA8" w:rsidRDefault="001E3F2D" w:rsidP="001E3F2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E3F2D" w:rsidRPr="005E4056" w:rsidRDefault="00DE1E81" w:rsidP="001E3F2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6,7</w:t>
            </w:r>
            <w:r w:rsidR="00BE35BB">
              <w:rPr>
                <w:rFonts w:ascii="Angsana New" w:hAnsi="Angsana New"/>
                <w:sz w:val="30"/>
                <w:szCs w:val="30"/>
                <w:lang w:val="en-US"/>
              </w:rPr>
              <w:t>86</w:t>
            </w:r>
          </w:p>
        </w:tc>
        <w:tc>
          <w:tcPr>
            <w:tcW w:w="270" w:type="dxa"/>
          </w:tcPr>
          <w:p w:rsidR="001E3F2D" w:rsidRPr="005A6FA8" w:rsidRDefault="001E3F2D" w:rsidP="001E3F2D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1E3F2D" w:rsidRPr="00B80D5F" w:rsidRDefault="00704F5D" w:rsidP="001E3F2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191</w:t>
            </w:r>
          </w:p>
        </w:tc>
      </w:tr>
      <w:tr w:rsidR="00FB163A" w:rsidRPr="005A6FA8" w:rsidTr="002458F6">
        <w:tc>
          <w:tcPr>
            <w:tcW w:w="4230" w:type="dxa"/>
          </w:tcPr>
          <w:p w:rsidR="00FB163A" w:rsidRDefault="00FB163A" w:rsidP="00FB1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  <w:r w:rsidRPr="00FB163A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062" w:type="dxa"/>
          </w:tcPr>
          <w:p w:rsidR="00FB163A" w:rsidRPr="00A2264C" w:rsidRDefault="00FB163A" w:rsidP="00FB163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FB163A" w:rsidRPr="00A2264C" w:rsidRDefault="00FB163A" w:rsidP="00FB163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FB163A" w:rsidRPr="00A2264C" w:rsidRDefault="00FB163A" w:rsidP="00FB163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B163A" w:rsidRPr="005A6FA8" w:rsidRDefault="00FB163A" w:rsidP="00FB163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B163A" w:rsidRDefault="00BE35BB" w:rsidP="00BE35B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625</w:t>
            </w:r>
          </w:p>
        </w:tc>
        <w:tc>
          <w:tcPr>
            <w:tcW w:w="270" w:type="dxa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FB163A" w:rsidRPr="006E3A39" w:rsidRDefault="00FB163A" w:rsidP="00FB163A">
            <w:pPr>
              <w:tabs>
                <w:tab w:val="left" w:pos="270"/>
                <w:tab w:val="center" w:pos="409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6015EE">
              <w:rPr>
                <w:rFonts w:ascii="Angsana New" w:hAnsi="Angsana New"/>
                <w:sz w:val="30"/>
                <w:szCs w:val="30"/>
              </w:rPr>
              <w:tab/>
            </w:r>
            <w:r w:rsidRPr="006015EE">
              <w:rPr>
                <w:rFonts w:ascii="Angsana New" w:hAnsi="Angsana New"/>
                <w:sz w:val="30"/>
                <w:szCs w:val="30"/>
              </w:rPr>
              <w:tab/>
            </w:r>
            <w:r w:rsidRPr="006015EE"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</w:tr>
      <w:tr w:rsidR="00FB163A" w:rsidRPr="005A6FA8" w:rsidTr="002458F6">
        <w:tc>
          <w:tcPr>
            <w:tcW w:w="4230" w:type="dxa"/>
          </w:tcPr>
          <w:p w:rsidR="00FB163A" w:rsidRPr="00A25CA0" w:rsidRDefault="00FB163A" w:rsidP="00FB1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</w:rPr>
            </w:pPr>
          </w:p>
          <w:p w:rsidR="00FB163A" w:rsidRPr="007B74FE" w:rsidRDefault="00FB163A" w:rsidP="00FB1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74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62" w:type="dxa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B163A" w:rsidRPr="005A6FA8" w:rsidTr="002458F6">
        <w:tc>
          <w:tcPr>
            <w:tcW w:w="4230" w:type="dxa"/>
          </w:tcPr>
          <w:p w:rsidR="00FB163A" w:rsidRPr="007B74FE" w:rsidRDefault="00FB163A" w:rsidP="00FB1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B74FE">
              <w:rPr>
                <w:rFonts w:ascii="Angsana New" w:hAnsi="Angsana New"/>
                <w:sz w:val="30"/>
                <w:szCs w:val="30"/>
                <w:cs/>
              </w:rPr>
              <w:t>ส่วนแบ่</w:t>
            </w:r>
            <w:r w:rsidRPr="007B74FE">
              <w:rPr>
                <w:rFonts w:ascii="Angsana New" w:hAnsi="Angsana New" w:hint="cs"/>
                <w:sz w:val="30"/>
                <w:szCs w:val="30"/>
                <w:cs/>
              </w:rPr>
              <w:t>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7B74FE">
              <w:rPr>
                <w:rFonts w:ascii="Angsana New" w:hAnsi="Angsana New"/>
                <w:sz w:val="30"/>
                <w:szCs w:val="30"/>
                <w:cs/>
              </w:rPr>
              <w:t>จากเงินลงทุนในบริษัทร่วม</w:t>
            </w:r>
          </w:p>
        </w:tc>
        <w:tc>
          <w:tcPr>
            <w:tcW w:w="1062" w:type="dxa"/>
          </w:tcPr>
          <w:p w:rsidR="00FB163A" w:rsidRPr="005A6FA8" w:rsidDel="0094669F" w:rsidRDefault="00FB163A" w:rsidP="00FB163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(13)</w:t>
            </w:r>
          </w:p>
        </w:tc>
        <w:tc>
          <w:tcPr>
            <w:tcW w:w="243" w:type="dxa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FB163A" w:rsidRPr="005A6FA8" w:rsidDel="0094669F" w:rsidRDefault="00FB163A" w:rsidP="00FB163A">
            <w:pPr>
              <w:pStyle w:val="acctfourfigures"/>
              <w:tabs>
                <w:tab w:val="clear" w:pos="765"/>
                <w:tab w:val="left" w:pos="297"/>
                <w:tab w:val="decimal" w:pos="747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     (382)</w:t>
            </w:r>
          </w:p>
        </w:tc>
        <w:tc>
          <w:tcPr>
            <w:tcW w:w="270" w:type="dxa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FB163A" w:rsidRPr="00A2264C" w:rsidRDefault="00FB163A" w:rsidP="00FB163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B163A" w:rsidRPr="00A2264C" w:rsidRDefault="00FB163A" w:rsidP="00FB163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FB163A" w:rsidRPr="00A2264C" w:rsidRDefault="00FB163A" w:rsidP="00FB163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B163A" w:rsidRPr="005A6FA8" w:rsidTr="002458F6">
        <w:tc>
          <w:tcPr>
            <w:tcW w:w="4230" w:type="dxa"/>
          </w:tcPr>
          <w:p w:rsidR="00FB163A" w:rsidRPr="007B74FE" w:rsidRDefault="00FB163A" w:rsidP="00FB1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B74FE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62" w:type="dxa"/>
          </w:tcPr>
          <w:p w:rsidR="00FB163A" w:rsidRPr="00CB204B" w:rsidRDefault="00FB163A" w:rsidP="00FB163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204B"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</w:p>
        </w:tc>
        <w:tc>
          <w:tcPr>
            <w:tcW w:w="243" w:type="dxa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FB163A" w:rsidRPr="00D91AF5" w:rsidRDefault="00FB163A" w:rsidP="00FB163A">
            <w:pPr>
              <w:pStyle w:val="acctfourfigures"/>
              <w:tabs>
                <w:tab w:val="clear" w:pos="765"/>
                <w:tab w:val="left" w:pos="297"/>
                <w:tab w:val="decimal" w:pos="657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91AF5"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70" w:type="dxa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B163A" w:rsidRPr="00A2264C" w:rsidRDefault="00FB163A" w:rsidP="00FB163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FB163A" w:rsidRPr="00A2264C" w:rsidRDefault="00FB163A" w:rsidP="00FB163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0D5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B163A" w:rsidRPr="005A6FA8" w:rsidTr="002458F6">
        <w:tc>
          <w:tcPr>
            <w:tcW w:w="4230" w:type="dxa"/>
          </w:tcPr>
          <w:p w:rsidR="00FB163A" w:rsidRPr="005A6FA8" w:rsidRDefault="00FB163A" w:rsidP="00FB1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062" w:type="dxa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B163A" w:rsidRPr="005A6FA8" w:rsidTr="002458F6">
        <w:tc>
          <w:tcPr>
            <w:tcW w:w="4230" w:type="dxa"/>
          </w:tcPr>
          <w:p w:rsidR="00FB163A" w:rsidRPr="005A6FA8" w:rsidRDefault="00FB163A" w:rsidP="00FB1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62" w:type="dxa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B163A" w:rsidRPr="005A6FA8" w:rsidTr="002458F6">
        <w:tc>
          <w:tcPr>
            <w:tcW w:w="4230" w:type="dxa"/>
          </w:tcPr>
          <w:p w:rsidR="00FB163A" w:rsidRPr="005A6FA8" w:rsidRDefault="00FB163A" w:rsidP="00FB1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left="162" w:right="-108"/>
              <w:rPr>
                <w:rFonts w:ascii="Angsana New" w:hAnsi="Angsana New"/>
                <w:sz w:val="30"/>
                <w:szCs w:val="30"/>
              </w:rPr>
            </w:pPr>
            <w:r w:rsidRPr="005A6FA8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062" w:type="dxa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6,289</w:t>
            </w:r>
          </w:p>
        </w:tc>
        <w:tc>
          <w:tcPr>
            <w:tcW w:w="243" w:type="dxa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10,524</w:t>
            </w:r>
          </w:p>
        </w:tc>
        <w:tc>
          <w:tcPr>
            <w:tcW w:w="270" w:type="dxa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5,676</w:t>
            </w:r>
          </w:p>
        </w:tc>
        <w:tc>
          <w:tcPr>
            <w:tcW w:w="270" w:type="dxa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10,116</w:t>
            </w:r>
          </w:p>
        </w:tc>
      </w:tr>
      <w:tr w:rsidR="00FB163A" w:rsidRPr="005A6FA8" w:rsidTr="002458F6">
        <w:tc>
          <w:tcPr>
            <w:tcW w:w="4230" w:type="dxa"/>
          </w:tcPr>
          <w:p w:rsidR="00FB163A" w:rsidRPr="005A6FA8" w:rsidRDefault="00FB163A" w:rsidP="00FB1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left="16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89</w:t>
            </w:r>
          </w:p>
        </w:tc>
        <w:tc>
          <w:tcPr>
            <w:tcW w:w="243" w:type="dxa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72</w:t>
            </w:r>
          </w:p>
        </w:tc>
        <w:tc>
          <w:tcPr>
            <w:tcW w:w="270" w:type="dxa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89</w:t>
            </w:r>
          </w:p>
        </w:tc>
        <w:tc>
          <w:tcPr>
            <w:tcW w:w="270" w:type="dxa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72</w:t>
            </w:r>
          </w:p>
        </w:tc>
      </w:tr>
      <w:tr w:rsidR="00FB163A" w:rsidRPr="005A6FA8" w:rsidTr="002458F6">
        <w:tc>
          <w:tcPr>
            <w:tcW w:w="4230" w:type="dxa"/>
          </w:tcPr>
          <w:p w:rsidR="00FB163A" w:rsidRPr="005A6FA8" w:rsidRDefault="00FB163A" w:rsidP="00FB1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6,378</w:t>
            </w:r>
          </w:p>
        </w:tc>
        <w:tc>
          <w:tcPr>
            <w:tcW w:w="243" w:type="dxa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10,596</w:t>
            </w:r>
          </w:p>
        </w:tc>
        <w:tc>
          <w:tcPr>
            <w:tcW w:w="270" w:type="dxa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5,765</w:t>
            </w:r>
          </w:p>
        </w:tc>
        <w:tc>
          <w:tcPr>
            <w:tcW w:w="270" w:type="dxa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10,188</w:t>
            </w:r>
          </w:p>
        </w:tc>
      </w:tr>
      <w:tr w:rsidR="000B19AB" w:rsidRPr="005A6FA8" w:rsidTr="000B19AB">
        <w:tc>
          <w:tcPr>
            <w:tcW w:w="4230" w:type="dxa"/>
          </w:tcPr>
          <w:p w:rsidR="000B19AB" w:rsidRPr="000B19AB" w:rsidRDefault="000B19AB" w:rsidP="00FB1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0B19AB" w:rsidRPr="000B19AB" w:rsidRDefault="000B19AB" w:rsidP="00FB163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243" w:type="dxa"/>
          </w:tcPr>
          <w:p w:rsidR="000B19AB" w:rsidRPr="000B19AB" w:rsidRDefault="000B19AB" w:rsidP="00FB163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:rsidR="000B19AB" w:rsidRPr="000B19AB" w:rsidRDefault="000B19AB" w:rsidP="00FB163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270" w:type="dxa"/>
          </w:tcPr>
          <w:p w:rsidR="000B19AB" w:rsidRPr="000B19AB" w:rsidRDefault="000B19AB" w:rsidP="00FB163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B19AB" w:rsidRPr="000B19AB" w:rsidRDefault="000B19AB" w:rsidP="00FB163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270" w:type="dxa"/>
          </w:tcPr>
          <w:p w:rsidR="000B19AB" w:rsidRPr="000B19AB" w:rsidRDefault="000B19AB" w:rsidP="00FB163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:rsidR="000B19AB" w:rsidRPr="000B19AB" w:rsidRDefault="000B19AB" w:rsidP="00FB163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0"/>
                <w:szCs w:val="10"/>
                <w:lang w:val="en-US" w:bidi="th-TH"/>
              </w:rPr>
            </w:pPr>
          </w:p>
        </w:tc>
      </w:tr>
      <w:tr w:rsidR="00FB163A" w:rsidRPr="005A6FA8" w:rsidTr="002458F6">
        <w:tc>
          <w:tcPr>
            <w:tcW w:w="4230" w:type="dxa"/>
          </w:tcPr>
          <w:p w:rsidR="00FB163A" w:rsidRPr="005A6FA8" w:rsidRDefault="00FB163A" w:rsidP="00FB1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A6F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62" w:type="dxa"/>
          </w:tcPr>
          <w:p w:rsidR="00FB163A" w:rsidRPr="000B19AB" w:rsidRDefault="00FB163A" w:rsidP="00FB163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243" w:type="dxa"/>
          </w:tcPr>
          <w:p w:rsidR="00FB163A" w:rsidRPr="000B19AB" w:rsidRDefault="00FB163A" w:rsidP="00FB163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035" w:type="dxa"/>
          </w:tcPr>
          <w:p w:rsidR="00FB163A" w:rsidRPr="000B19AB" w:rsidRDefault="00FB163A" w:rsidP="00FB163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270" w:type="dxa"/>
          </w:tcPr>
          <w:p w:rsidR="00FB163A" w:rsidRPr="000B19AB" w:rsidRDefault="00FB163A" w:rsidP="00FB163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:rsidR="00FB163A" w:rsidRPr="000B19AB" w:rsidRDefault="00FB163A" w:rsidP="00FB163A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270" w:type="dxa"/>
          </w:tcPr>
          <w:p w:rsidR="00FB163A" w:rsidRPr="000B19AB" w:rsidRDefault="00FB163A" w:rsidP="00FB163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3" w:type="dxa"/>
          </w:tcPr>
          <w:p w:rsidR="00FB163A" w:rsidRPr="000B19AB" w:rsidRDefault="00FB163A" w:rsidP="00FB163A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FB163A" w:rsidRPr="005A6FA8" w:rsidTr="00063A13">
        <w:tc>
          <w:tcPr>
            <w:tcW w:w="4230" w:type="dxa"/>
            <w:shd w:val="clear" w:color="auto" w:fill="auto"/>
          </w:tcPr>
          <w:p w:rsidR="00FB163A" w:rsidRPr="00063A13" w:rsidRDefault="00FB163A" w:rsidP="00FB1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3A13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62" w:type="dxa"/>
          </w:tcPr>
          <w:p w:rsidR="00FB163A" w:rsidRPr="00063A13" w:rsidRDefault="00FB163A" w:rsidP="00FB163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green"/>
                <w:lang w:val="en-US" w:bidi="th-TH"/>
              </w:rPr>
            </w:pPr>
            <w:r w:rsidRPr="00063A13">
              <w:rPr>
                <w:rFonts w:ascii="Angsana New" w:hAnsi="Angsana New"/>
                <w:sz w:val="30"/>
                <w:szCs w:val="30"/>
                <w:lang w:val="en-US" w:bidi="th-TH"/>
              </w:rPr>
              <w:t>1,016,774</w:t>
            </w:r>
          </w:p>
        </w:tc>
        <w:tc>
          <w:tcPr>
            <w:tcW w:w="243" w:type="dxa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green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1,142,681</w:t>
            </w:r>
          </w:p>
        </w:tc>
        <w:tc>
          <w:tcPr>
            <w:tcW w:w="270" w:type="dxa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35,574</w:t>
            </w:r>
          </w:p>
        </w:tc>
        <w:tc>
          <w:tcPr>
            <w:tcW w:w="270" w:type="dxa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32,358</w:t>
            </w:r>
          </w:p>
        </w:tc>
      </w:tr>
      <w:tr w:rsidR="00FB163A" w:rsidRPr="005A6FA8" w:rsidTr="00063A13">
        <w:tc>
          <w:tcPr>
            <w:tcW w:w="4230" w:type="dxa"/>
            <w:shd w:val="clear" w:color="auto" w:fill="auto"/>
          </w:tcPr>
          <w:p w:rsidR="00FB163A" w:rsidRPr="00063A13" w:rsidRDefault="00FB163A" w:rsidP="00FB1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3A13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ซื้อวัตถุดิบและสินค้า</w:t>
            </w:r>
          </w:p>
        </w:tc>
        <w:tc>
          <w:tcPr>
            <w:tcW w:w="1062" w:type="dxa"/>
            <w:shd w:val="clear" w:color="auto" w:fill="auto"/>
          </w:tcPr>
          <w:p w:rsidR="00FB163A" w:rsidRPr="00063A13" w:rsidRDefault="00FB163A" w:rsidP="00FB163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10,294</w:t>
            </w:r>
          </w:p>
        </w:tc>
        <w:tc>
          <w:tcPr>
            <w:tcW w:w="243" w:type="dxa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FB163A" w:rsidRPr="00E00734" w:rsidRDefault="00FB163A" w:rsidP="00FB163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10,256</w:t>
            </w:r>
          </w:p>
        </w:tc>
        <w:tc>
          <w:tcPr>
            <w:tcW w:w="270" w:type="dxa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B163A" w:rsidRPr="00A2264C" w:rsidRDefault="00FB163A" w:rsidP="00FB163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B163A" w:rsidRPr="00A2264C" w:rsidRDefault="00FB163A" w:rsidP="00FB163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FB163A" w:rsidRPr="00A2264C" w:rsidRDefault="00FB163A" w:rsidP="00FB163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B163A" w:rsidRPr="005A6FA8" w:rsidTr="00063A13">
        <w:tc>
          <w:tcPr>
            <w:tcW w:w="4230" w:type="dxa"/>
            <w:shd w:val="clear" w:color="auto" w:fill="auto"/>
          </w:tcPr>
          <w:p w:rsidR="00FB163A" w:rsidRPr="00063A13" w:rsidRDefault="00FB163A" w:rsidP="00FB1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3A13">
              <w:rPr>
                <w:rFonts w:ascii="Angsana New" w:hAnsi="Angsana New"/>
                <w:sz w:val="30"/>
                <w:szCs w:val="30"/>
                <w:cs/>
              </w:rPr>
              <w:t>ค่าความช่วยเหลือด้านเทคนิค</w:t>
            </w:r>
          </w:p>
        </w:tc>
        <w:tc>
          <w:tcPr>
            <w:tcW w:w="1062" w:type="dxa"/>
            <w:shd w:val="clear" w:color="auto" w:fill="auto"/>
          </w:tcPr>
          <w:p w:rsidR="00FB163A" w:rsidRPr="00063A13" w:rsidRDefault="00FB163A" w:rsidP="00FB163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4,920</w:t>
            </w:r>
          </w:p>
        </w:tc>
        <w:tc>
          <w:tcPr>
            <w:tcW w:w="243" w:type="dxa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5,314</w:t>
            </w:r>
          </w:p>
        </w:tc>
        <w:tc>
          <w:tcPr>
            <w:tcW w:w="270" w:type="dxa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B163A" w:rsidRPr="00A2264C" w:rsidRDefault="00FB163A" w:rsidP="00FB163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B163A" w:rsidRPr="00A2264C" w:rsidRDefault="00FB163A" w:rsidP="00FB163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FB163A" w:rsidRPr="00A2264C" w:rsidRDefault="00FB163A" w:rsidP="00FB163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B163A" w:rsidRPr="005A6FA8" w:rsidTr="002458F6">
        <w:tc>
          <w:tcPr>
            <w:tcW w:w="4230" w:type="dxa"/>
          </w:tcPr>
          <w:p w:rsidR="00FB163A" w:rsidRPr="00063A13" w:rsidRDefault="00FB163A" w:rsidP="00FB1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3A13">
              <w:rPr>
                <w:rFonts w:ascii="Angsana New" w:hAnsi="Angsana New"/>
                <w:sz w:val="30"/>
                <w:szCs w:val="30"/>
                <w:cs/>
              </w:rPr>
              <w:t>ค่าความช่วยเหลือด้านบริการจัดการ</w:t>
            </w:r>
          </w:p>
        </w:tc>
        <w:tc>
          <w:tcPr>
            <w:tcW w:w="1062" w:type="dxa"/>
            <w:shd w:val="clear" w:color="auto" w:fill="auto"/>
          </w:tcPr>
          <w:p w:rsidR="00FB163A" w:rsidRPr="00063A13" w:rsidRDefault="00FB163A" w:rsidP="00FB163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1,137</w:t>
            </w:r>
          </w:p>
        </w:tc>
        <w:tc>
          <w:tcPr>
            <w:tcW w:w="243" w:type="dxa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E2E0D">
              <w:rPr>
                <w:rFonts w:ascii="Angsana New" w:hAnsi="Angsana New"/>
                <w:sz w:val="30"/>
                <w:szCs w:val="30"/>
                <w:lang w:val="en-US" w:bidi="th-TH"/>
              </w:rPr>
              <w:t>1,28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B163A" w:rsidRPr="00A2264C" w:rsidRDefault="00FB163A" w:rsidP="00FB163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B163A" w:rsidRPr="00A2264C" w:rsidRDefault="00FB163A" w:rsidP="00FB163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FB163A" w:rsidRPr="00A2264C" w:rsidRDefault="00FB163A" w:rsidP="00FB163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2B7D0A" w:rsidRPr="00FB163A" w:rsidRDefault="002B7D0A" w:rsidP="002B7D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  <w:lang w:eastAsia="ja-JP"/>
        </w:rPr>
      </w:pPr>
    </w:p>
    <w:tbl>
      <w:tblPr>
        <w:tblW w:w="92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62"/>
        <w:gridCol w:w="243"/>
        <w:gridCol w:w="1035"/>
        <w:gridCol w:w="270"/>
        <w:gridCol w:w="1080"/>
        <w:gridCol w:w="270"/>
        <w:gridCol w:w="1053"/>
      </w:tblGrid>
      <w:tr w:rsidR="002B7D0A" w:rsidRPr="005A6FA8" w:rsidTr="00596BDB">
        <w:trPr>
          <w:tblHeader/>
        </w:trPr>
        <w:tc>
          <w:tcPr>
            <w:tcW w:w="4230" w:type="dxa"/>
          </w:tcPr>
          <w:p w:rsidR="002B7D0A" w:rsidRPr="005A6FA8" w:rsidRDefault="002B7D0A" w:rsidP="0015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:rsidR="002B7D0A" w:rsidRPr="005A6FA8" w:rsidRDefault="002B7D0A" w:rsidP="0015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2B7D0A" w:rsidRPr="005A6FA8" w:rsidRDefault="002B7D0A" w:rsidP="0015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3" w:type="dxa"/>
            <w:gridSpan w:val="3"/>
          </w:tcPr>
          <w:p w:rsidR="002B7D0A" w:rsidRPr="005A6FA8" w:rsidRDefault="002B7D0A" w:rsidP="0015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6F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2040" w:rsidRPr="005A6FA8" w:rsidTr="00596BDB">
        <w:trPr>
          <w:tblHeader/>
        </w:trPr>
        <w:tc>
          <w:tcPr>
            <w:tcW w:w="4230" w:type="dxa"/>
          </w:tcPr>
          <w:p w:rsidR="004C2040" w:rsidRPr="005A6FA8" w:rsidRDefault="004C2040" w:rsidP="00B7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75E2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5A6F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5A6F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B75E2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Pr="005A6F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1062" w:type="dxa"/>
          </w:tcPr>
          <w:p w:rsidR="004C2040" w:rsidRPr="005A6FA8" w:rsidRDefault="004C2040" w:rsidP="004C2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43" w:type="dxa"/>
          </w:tcPr>
          <w:p w:rsidR="004C2040" w:rsidRPr="005A6FA8" w:rsidRDefault="004C2040" w:rsidP="004C2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4C2040" w:rsidRPr="005A6FA8" w:rsidRDefault="004C2040" w:rsidP="004C2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4C2040" w:rsidRPr="005A6FA8" w:rsidRDefault="004C2040" w:rsidP="004C2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4C2040" w:rsidRPr="005A6FA8" w:rsidRDefault="004C2040" w:rsidP="004C2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4C2040" w:rsidRPr="005A6FA8" w:rsidRDefault="004C2040" w:rsidP="004C2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4C2040" w:rsidRPr="005A6FA8" w:rsidRDefault="004C2040" w:rsidP="004C2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2B7D0A" w:rsidRPr="005A6FA8" w:rsidTr="00596BDB">
        <w:trPr>
          <w:tblHeader/>
        </w:trPr>
        <w:tc>
          <w:tcPr>
            <w:tcW w:w="4230" w:type="dxa"/>
          </w:tcPr>
          <w:p w:rsidR="002B7D0A" w:rsidRPr="005A6FA8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013" w:type="dxa"/>
            <w:gridSpan w:val="7"/>
          </w:tcPr>
          <w:p w:rsidR="002B7D0A" w:rsidRPr="005A6FA8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A6FA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B7D0A" w:rsidRPr="005A6FA8" w:rsidTr="00596BDB">
        <w:tc>
          <w:tcPr>
            <w:tcW w:w="4230" w:type="dxa"/>
          </w:tcPr>
          <w:p w:rsidR="002B7D0A" w:rsidRPr="005A6FA8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6F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2" w:type="dxa"/>
          </w:tcPr>
          <w:p w:rsidR="002B7D0A" w:rsidRPr="005A6FA8" w:rsidRDefault="002B7D0A" w:rsidP="002B7D0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2B7D0A" w:rsidRPr="005A6FA8" w:rsidRDefault="002B7D0A" w:rsidP="002B7D0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2B7D0A" w:rsidRPr="005A6FA8" w:rsidRDefault="002B7D0A" w:rsidP="002B7D0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B7D0A" w:rsidRPr="005A6FA8" w:rsidRDefault="002B7D0A" w:rsidP="002B7D0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B7D0A" w:rsidRPr="005A6FA8" w:rsidRDefault="002B7D0A" w:rsidP="002B7D0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B7D0A" w:rsidRPr="005A6FA8" w:rsidRDefault="002B7D0A" w:rsidP="002B7D0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2B7D0A" w:rsidRPr="005A6FA8" w:rsidRDefault="002B7D0A" w:rsidP="002B7D0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6361" w:rsidRPr="005A6FA8" w:rsidTr="00596BDB">
        <w:tc>
          <w:tcPr>
            <w:tcW w:w="4230" w:type="dxa"/>
          </w:tcPr>
          <w:p w:rsidR="001B6361" w:rsidRPr="005A6FA8" w:rsidRDefault="001B6361" w:rsidP="001B6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62" w:type="dxa"/>
          </w:tcPr>
          <w:p w:rsidR="001B6361" w:rsidRPr="00A2264C" w:rsidRDefault="001B6361" w:rsidP="001B636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1B6361" w:rsidRPr="00A2264C" w:rsidRDefault="001B6361" w:rsidP="001B636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1B6361" w:rsidRPr="00A2264C" w:rsidRDefault="001B6361" w:rsidP="001B636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B6361" w:rsidRPr="005A6FA8" w:rsidRDefault="001B6361" w:rsidP="001B6361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B6361" w:rsidRPr="005A6FA8" w:rsidRDefault="00D06594" w:rsidP="007B74F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197,309</w:t>
            </w:r>
          </w:p>
        </w:tc>
        <w:tc>
          <w:tcPr>
            <w:tcW w:w="270" w:type="dxa"/>
          </w:tcPr>
          <w:p w:rsidR="001B6361" w:rsidRPr="005A6FA8" w:rsidRDefault="001B6361" w:rsidP="001B6361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1B6361" w:rsidRPr="005A6FA8" w:rsidRDefault="00B75E24" w:rsidP="001B6361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9,356</w:t>
            </w:r>
          </w:p>
        </w:tc>
      </w:tr>
      <w:tr w:rsidR="001B6361" w:rsidRPr="005A6FA8" w:rsidTr="00596BDB">
        <w:tc>
          <w:tcPr>
            <w:tcW w:w="4230" w:type="dxa"/>
          </w:tcPr>
          <w:p w:rsidR="001B6361" w:rsidRPr="005A6FA8" w:rsidRDefault="001B6361" w:rsidP="001B6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B74FE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62" w:type="dxa"/>
          </w:tcPr>
          <w:p w:rsidR="001B6361" w:rsidRPr="00A2264C" w:rsidRDefault="001B6361" w:rsidP="001B636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1B6361" w:rsidRPr="00A2264C" w:rsidRDefault="001B6361" w:rsidP="001B636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1B6361" w:rsidRPr="00A2264C" w:rsidRDefault="001B6361" w:rsidP="001B636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B6361" w:rsidRPr="005A6FA8" w:rsidRDefault="001B6361" w:rsidP="001B6361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B6361" w:rsidRPr="005A6FA8" w:rsidRDefault="00D06594" w:rsidP="001B6361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233,461</w:t>
            </w:r>
          </w:p>
        </w:tc>
        <w:tc>
          <w:tcPr>
            <w:tcW w:w="270" w:type="dxa"/>
          </w:tcPr>
          <w:p w:rsidR="001B6361" w:rsidRPr="005A6FA8" w:rsidRDefault="001B6361" w:rsidP="001B6361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1B6361" w:rsidRPr="005A6FA8" w:rsidRDefault="00C24663" w:rsidP="001B6361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75E24">
              <w:rPr>
                <w:rFonts w:ascii="Angsana New" w:hAnsi="Angsana New"/>
                <w:sz w:val="30"/>
                <w:szCs w:val="30"/>
                <w:lang w:val="en-US"/>
              </w:rPr>
              <w:t>225,867</w:t>
            </w:r>
          </w:p>
        </w:tc>
      </w:tr>
      <w:tr w:rsidR="001B6361" w:rsidRPr="005A6FA8" w:rsidTr="00596BDB">
        <w:tc>
          <w:tcPr>
            <w:tcW w:w="4230" w:type="dxa"/>
          </w:tcPr>
          <w:p w:rsidR="001B6361" w:rsidRPr="005A6FA8" w:rsidRDefault="001B6361" w:rsidP="001B6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A6FA8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รายได้จากการให้ความช่วยเหลือด้านการจัดการ</w:t>
            </w:r>
          </w:p>
        </w:tc>
        <w:tc>
          <w:tcPr>
            <w:tcW w:w="1062" w:type="dxa"/>
          </w:tcPr>
          <w:p w:rsidR="001B6361" w:rsidRPr="00A2264C" w:rsidRDefault="001B6361" w:rsidP="001B636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1B6361" w:rsidRPr="00A2264C" w:rsidRDefault="001B6361" w:rsidP="001B636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1B6361" w:rsidRPr="00A2264C" w:rsidRDefault="001B6361" w:rsidP="001B636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B6361" w:rsidRPr="005A6FA8" w:rsidRDefault="001B6361" w:rsidP="001B6361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B6361" w:rsidRPr="005A6FA8" w:rsidRDefault="001B6361" w:rsidP="001B6361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B6361" w:rsidRPr="005A6FA8" w:rsidRDefault="001B6361" w:rsidP="001B6361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1B6361" w:rsidRPr="005A6FA8" w:rsidRDefault="001B6361" w:rsidP="001B6361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B6361" w:rsidRPr="005A6FA8" w:rsidTr="00596BDB">
        <w:tc>
          <w:tcPr>
            <w:tcW w:w="4230" w:type="dxa"/>
          </w:tcPr>
          <w:p w:rsidR="001B6361" w:rsidRPr="005A6FA8" w:rsidRDefault="001B6361" w:rsidP="001B6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sz w:val="30"/>
                <w:szCs w:val="30"/>
                <w:cs/>
              </w:rPr>
              <w:t xml:space="preserve">   การขาย และการตลาด</w:t>
            </w:r>
          </w:p>
        </w:tc>
        <w:tc>
          <w:tcPr>
            <w:tcW w:w="1062" w:type="dxa"/>
          </w:tcPr>
          <w:p w:rsidR="001B6361" w:rsidRPr="00A2264C" w:rsidRDefault="001B6361" w:rsidP="001B636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1B6361" w:rsidRPr="00A2264C" w:rsidRDefault="001B6361" w:rsidP="001B636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1B6361" w:rsidRPr="00A2264C" w:rsidRDefault="001B6361" w:rsidP="001B636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B6361" w:rsidRPr="005A6FA8" w:rsidRDefault="001B6361" w:rsidP="001B6361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B6361" w:rsidRPr="005A6FA8" w:rsidRDefault="00D06594" w:rsidP="001B6361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21,812</w:t>
            </w:r>
          </w:p>
        </w:tc>
        <w:tc>
          <w:tcPr>
            <w:tcW w:w="270" w:type="dxa"/>
          </w:tcPr>
          <w:p w:rsidR="001B6361" w:rsidRPr="005A6FA8" w:rsidRDefault="001B6361" w:rsidP="001B6361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1B6361" w:rsidRPr="005A6FA8" w:rsidRDefault="00B75E24" w:rsidP="001B6361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15,806</w:t>
            </w:r>
          </w:p>
        </w:tc>
      </w:tr>
      <w:tr w:rsidR="006010BA" w:rsidRPr="005A6FA8" w:rsidTr="00596BDB">
        <w:tc>
          <w:tcPr>
            <w:tcW w:w="4230" w:type="dxa"/>
          </w:tcPr>
          <w:p w:rsidR="006010BA" w:rsidRPr="007B74FE" w:rsidRDefault="006010BA" w:rsidP="0060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รายได้จากการค้ำประกัน</w:t>
            </w:r>
          </w:p>
        </w:tc>
        <w:tc>
          <w:tcPr>
            <w:tcW w:w="1062" w:type="dxa"/>
          </w:tcPr>
          <w:p w:rsidR="006010BA" w:rsidRPr="00A2264C" w:rsidRDefault="006010BA" w:rsidP="006010B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6010BA" w:rsidRPr="00A2264C" w:rsidRDefault="006010BA" w:rsidP="006010B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6010BA" w:rsidRPr="00A2264C" w:rsidRDefault="006010BA" w:rsidP="006010B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010BA" w:rsidRPr="005A6FA8" w:rsidRDefault="006010BA" w:rsidP="006010B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10BA" w:rsidRPr="005E4056" w:rsidRDefault="00D06594" w:rsidP="006010B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4,657</w:t>
            </w:r>
          </w:p>
        </w:tc>
        <w:tc>
          <w:tcPr>
            <w:tcW w:w="270" w:type="dxa"/>
          </w:tcPr>
          <w:p w:rsidR="006010BA" w:rsidRPr="005A6FA8" w:rsidRDefault="006010BA" w:rsidP="006010BA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6010BA" w:rsidRPr="005A6FA8" w:rsidRDefault="00F5633A" w:rsidP="006010B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015EE">
              <w:rPr>
                <w:rFonts w:ascii="Angsana New" w:hAnsi="Angsana New"/>
                <w:sz w:val="30"/>
                <w:szCs w:val="30"/>
                <w:lang w:val="en-US"/>
              </w:rPr>
              <w:t>412</w:t>
            </w:r>
          </w:p>
        </w:tc>
      </w:tr>
      <w:tr w:rsidR="00F5633A" w:rsidRPr="005A6FA8" w:rsidTr="00596BDB">
        <w:tc>
          <w:tcPr>
            <w:tcW w:w="4230" w:type="dxa"/>
          </w:tcPr>
          <w:p w:rsidR="00F5633A" w:rsidRPr="007B74FE" w:rsidRDefault="00F5633A" w:rsidP="00F56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ค่าจ้างแรงงาน</w:t>
            </w:r>
          </w:p>
        </w:tc>
        <w:tc>
          <w:tcPr>
            <w:tcW w:w="1062" w:type="dxa"/>
          </w:tcPr>
          <w:p w:rsidR="00F5633A" w:rsidRPr="00A2264C" w:rsidRDefault="00F5633A" w:rsidP="00F5633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F5633A" w:rsidRPr="00A2264C" w:rsidRDefault="00F5633A" w:rsidP="00F5633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F5633A" w:rsidRPr="00A2264C" w:rsidRDefault="00F5633A" w:rsidP="00F5633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5633A" w:rsidRPr="005A6FA8" w:rsidRDefault="00F5633A" w:rsidP="00F5633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5633A" w:rsidRPr="005E4056" w:rsidRDefault="00D06594" w:rsidP="00F5633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17,686</w:t>
            </w:r>
          </w:p>
        </w:tc>
        <w:tc>
          <w:tcPr>
            <w:tcW w:w="270" w:type="dxa"/>
          </w:tcPr>
          <w:p w:rsidR="00F5633A" w:rsidRPr="005A6FA8" w:rsidRDefault="00F5633A" w:rsidP="00F5633A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F5633A" w:rsidRPr="005A6FA8" w:rsidRDefault="00F5633A" w:rsidP="00F5633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 w:firstLine="6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015EE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    1,509</w:t>
            </w:r>
          </w:p>
        </w:tc>
      </w:tr>
      <w:tr w:rsidR="00F5633A" w:rsidRPr="005A6FA8" w:rsidTr="00596BDB">
        <w:tc>
          <w:tcPr>
            <w:tcW w:w="4230" w:type="dxa"/>
          </w:tcPr>
          <w:p w:rsidR="00F5633A" w:rsidRPr="005A6FA8" w:rsidRDefault="00F5633A" w:rsidP="00F56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ซื้อวัตถุดิบและสินค้า</w:t>
            </w:r>
          </w:p>
        </w:tc>
        <w:tc>
          <w:tcPr>
            <w:tcW w:w="1062" w:type="dxa"/>
          </w:tcPr>
          <w:p w:rsidR="00F5633A" w:rsidRPr="00A2264C" w:rsidRDefault="00F5633A" w:rsidP="00F5633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F5633A" w:rsidRPr="00A2264C" w:rsidRDefault="00F5633A" w:rsidP="00F5633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F5633A" w:rsidRPr="00A2264C" w:rsidRDefault="00F5633A" w:rsidP="00F5633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5633A" w:rsidRPr="005A6FA8" w:rsidRDefault="00F5633A" w:rsidP="00F5633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5633A" w:rsidRPr="005A6FA8" w:rsidRDefault="00A6784F" w:rsidP="00F5633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61,879</w:t>
            </w:r>
          </w:p>
        </w:tc>
        <w:tc>
          <w:tcPr>
            <w:tcW w:w="270" w:type="dxa"/>
          </w:tcPr>
          <w:p w:rsidR="00F5633A" w:rsidRPr="005A6FA8" w:rsidRDefault="00F5633A" w:rsidP="00F5633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F5633A" w:rsidRPr="005A6FA8" w:rsidRDefault="00F5633A" w:rsidP="00F5633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249,517</w:t>
            </w:r>
          </w:p>
        </w:tc>
      </w:tr>
      <w:tr w:rsidR="00134F0A" w:rsidRPr="006015EE" w:rsidTr="00596BDB">
        <w:tc>
          <w:tcPr>
            <w:tcW w:w="4230" w:type="dxa"/>
          </w:tcPr>
          <w:p w:rsidR="00134F0A" w:rsidRDefault="00134F0A" w:rsidP="0013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B74FE">
              <w:rPr>
                <w:rFonts w:ascii="Angsana New" w:hAnsi="Angsana New" w:hint="cs"/>
                <w:sz w:val="30"/>
                <w:szCs w:val="30"/>
                <w:cs/>
              </w:rPr>
              <w:t>ค่าฝากสินค้า</w:t>
            </w:r>
          </w:p>
        </w:tc>
        <w:tc>
          <w:tcPr>
            <w:tcW w:w="1062" w:type="dxa"/>
          </w:tcPr>
          <w:p w:rsidR="00134F0A" w:rsidRPr="00A2264C" w:rsidRDefault="00134F0A" w:rsidP="00134F0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134F0A" w:rsidRPr="00A2264C" w:rsidRDefault="00134F0A" w:rsidP="00134F0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134F0A" w:rsidRPr="00A2264C" w:rsidRDefault="00134F0A" w:rsidP="00134F0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34F0A" w:rsidRPr="005A6FA8" w:rsidRDefault="00134F0A" w:rsidP="00134F0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34F0A" w:rsidRPr="005E4056" w:rsidRDefault="00D06594" w:rsidP="00134F0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3,405</w:t>
            </w:r>
          </w:p>
        </w:tc>
        <w:tc>
          <w:tcPr>
            <w:tcW w:w="270" w:type="dxa"/>
          </w:tcPr>
          <w:p w:rsidR="00134F0A" w:rsidRPr="005A6FA8" w:rsidRDefault="00134F0A" w:rsidP="00134F0A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134F0A" w:rsidRPr="006015EE" w:rsidRDefault="00134F0A" w:rsidP="00134F0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015EE"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</w:p>
        </w:tc>
      </w:tr>
      <w:tr w:rsidR="001E3F2D" w:rsidRPr="005A6FA8" w:rsidTr="00596BDB">
        <w:tc>
          <w:tcPr>
            <w:tcW w:w="4230" w:type="dxa"/>
          </w:tcPr>
          <w:p w:rsidR="001E3F2D" w:rsidRDefault="001E3F2D" w:rsidP="001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062" w:type="dxa"/>
          </w:tcPr>
          <w:p w:rsidR="001E3F2D" w:rsidRDefault="001E3F2D" w:rsidP="001E3F2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1E3F2D" w:rsidRPr="00A2264C" w:rsidRDefault="001E3F2D" w:rsidP="001E3F2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1E3F2D" w:rsidRDefault="001E3F2D" w:rsidP="001E3F2D">
            <w:pPr>
              <w:tabs>
                <w:tab w:val="left" w:pos="270"/>
                <w:tab w:val="center" w:pos="40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270" w:type="dxa"/>
          </w:tcPr>
          <w:p w:rsidR="001E3F2D" w:rsidRPr="005A6FA8" w:rsidRDefault="001E3F2D" w:rsidP="001E3F2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E3F2D" w:rsidRPr="005E4056" w:rsidRDefault="00D06594" w:rsidP="001E3F2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3,127</w:t>
            </w:r>
          </w:p>
        </w:tc>
        <w:tc>
          <w:tcPr>
            <w:tcW w:w="270" w:type="dxa"/>
          </w:tcPr>
          <w:p w:rsidR="001E3F2D" w:rsidRPr="005A6FA8" w:rsidRDefault="001E3F2D" w:rsidP="001E3F2D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1E3F2D" w:rsidRPr="006E3A39" w:rsidRDefault="001E3F2D" w:rsidP="001E3F2D">
            <w:pPr>
              <w:tabs>
                <w:tab w:val="left" w:pos="270"/>
                <w:tab w:val="center" w:pos="409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6015EE">
              <w:rPr>
                <w:rFonts w:ascii="Angsana New" w:hAnsi="Angsana New"/>
                <w:sz w:val="30"/>
                <w:szCs w:val="30"/>
              </w:rPr>
              <w:tab/>
            </w:r>
            <w:r w:rsidRPr="006015EE">
              <w:rPr>
                <w:rFonts w:ascii="Angsana New" w:hAnsi="Angsana New"/>
                <w:sz w:val="30"/>
                <w:szCs w:val="30"/>
              </w:rPr>
              <w:tab/>
            </w:r>
            <w:r w:rsidRPr="006015EE"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</w:tr>
      <w:tr w:rsidR="001E3F2D" w:rsidRPr="005A6FA8" w:rsidTr="000B19AB">
        <w:tc>
          <w:tcPr>
            <w:tcW w:w="4230" w:type="dxa"/>
          </w:tcPr>
          <w:p w:rsidR="001E3F2D" w:rsidRDefault="001E3F2D" w:rsidP="001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ขายอาคารและอุปกรณ์</w:t>
            </w:r>
          </w:p>
        </w:tc>
        <w:tc>
          <w:tcPr>
            <w:tcW w:w="1062" w:type="dxa"/>
          </w:tcPr>
          <w:p w:rsidR="001E3F2D" w:rsidRPr="00A2264C" w:rsidRDefault="001E3F2D" w:rsidP="001E3F2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1E3F2D" w:rsidRPr="00A2264C" w:rsidRDefault="001E3F2D" w:rsidP="001E3F2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1E3F2D" w:rsidRPr="00A2264C" w:rsidRDefault="001E3F2D" w:rsidP="001E3F2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E3F2D" w:rsidRPr="005A6FA8" w:rsidRDefault="001E3F2D" w:rsidP="001E3F2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E3F2D" w:rsidRPr="005E4056" w:rsidRDefault="00704F5D" w:rsidP="001E3F2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21,387</w:t>
            </w:r>
          </w:p>
        </w:tc>
        <w:tc>
          <w:tcPr>
            <w:tcW w:w="270" w:type="dxa"/>
          </w:tcPr>
          <w:p w:rsidR="001E3F2D" w:rsidRPr="005A6FA8" w:rsidRDefault="001E3F2D" w:rsidP="001E3F2D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1E3F2D" w:rsidRPr="006E3A39" w:rsidRDefault="001E3F2D" w:rsidP="001E3F2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6015EE">
              <w:rPr>
                <w:rFonts w:ascii="Angsana New" w:hAnsi="Angsana New"/>
                <w:sz w:val="30"/>
                <w:szCs w:val="30"/>
                <w:lang w:val="en-US"/>
              </w:rPr>
              <w:t>209</w:t>
            </w:r>
          </w:p>
        </w:tc>
      </w:tr>
      <w:tr w:rsidR="00FB163A" w:rsidRPr="005A6FA8" w:rsidTr="000B19AB">
        <w:tc>
          <w:tcPr>
            <w:tcW w:w="4230" w:type="dxa"/>
          </w:tcPr>
          <w:p w:rsidR="00FB163A" w:rsidRDefault="00FB163A" w:rsidP="00FB1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  <w:r w:rsidRPr="00FB163A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062" w:type="dxa"/>
          </w:tcPr>
          <w:p w:rsidR="00FB163A" w:rsidRPr="00A2264C" w:rsidRDefault="00FB163A" w:rsidP="00FB163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FB163A" w:rsidRPr="00A2264C" w:rsidRDefault="00FB163A" w:rsidP="00FB163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FB163A" w:rsidRPr="00A2264C" w:rsidRDefault="00FB163A" w:rsidP="00FB163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B163A" w:rsidRPr="005A6FA8" w:rsidRDefault="00FB163A" w:rsidP="00FB163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B163A" w:rsidRDefault="00BE35BB" w:rsidP="00FB163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706</w:t>
            </w:r>
          </w:p>
        </w:tc>
        <w:tc>
          <w:tcPr>
            <w:tcW w:w="270" w:type="dxa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FB163A" w:rsidRPr="006E3A39" w:rsidRDefault="00FB163A" w:rsidP="00FB163A">
            <w:pPr>
              <w:tabs>
                <w:tab w:val="left" w:pos="270"/>
                <w:tab w:val="center" w:pos="409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6015EE">
              <w:rPr>
                <w:rFonts w:ascii="Angsana New" w:hAnsi="Angsana New"/>
                <w:sz w:val="30"/>
                <w:szCs w:val="30"/>
              </w:rPr>
              <w:tab/>
            </w:r>
            <w:r w:rsidRPr="006015EE">
              <w:rPr>
                <w:rFonts w:ascii="Angsana New" w:hAnsi="Angsana New"/>
                <w:sz w:val="30"/>
                <w:szCs w:val="30"/>
              </w:rPr>
              <w:tab/>
            </w:r>
            <w:r w:rsidRPr="006015EE"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</w:tr>
      <w:tr w:rsidR="000B19AB" w:rsidRPr="005A6FA8" w:rsidTr="000B19AB">
        <w:tc>
          <w:tcPr>
            <w:tcW w:w="4230" w:type="dxa"/>
          </w:tcPr>
          <w:p w:rsidR="000B19AB" w:rsidRPr="000B19AB" w:rsidRDefault="000B19AB" w:rsidP="00F02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62" w:type="dxa"/>
          </w:tcPr>
          <w:p w:rsidR="000B19AB" w:rsidRPr="000B19AB" w:rsidRDefault="000B19AB" w:rsidP="00F0220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243" w:type="dxa"/>
          </w:tcPr>
          <w:p w:rsidR="000B19AB" w:rsidRPr="000B19AB" w:rsidRDefault="000B19AB" w:rsidP="00F0220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1035" w:type="dxa"/>
          </w:tcPr>
          <w:p w:rsidR="000B19AB" w:rsidRPr="000B19AB" w:rsidRDefault="000B19AB" w:rsidP="00F0220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270" w:type="dxa"/>
          </w:tcPr>
          <w:p w:rsidR="000B19AB" w:rsidRPr="000B19AB" w:rsidRDefault="000B19AB" w:rsidP="00F0220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080" w:type="dxa"/>
          </w:tcPr>
          <w:p w:rsidR="000B19AB" w:rsidRPr="000B19AB" w:rsidRDefault="000B19AB" w:rsidP="00F0220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270" w:type="dxa"/>
          </w:tcPr>
          <w:p w:rsidR="000B19AB" w:rsidRPr="000B19AB" w:rsidRDefault="000B19AB" w:rsidP="00F0220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053" w:type="dxa"/>
          </w:tcPr>
          <w:p w:rsidR="000B19AB" w:rsidRPr="000B19AB" w:rsidRDefault="000B19AB" w:rsidP="00F0220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0"/>
                <w:szCs w:val="10"/>
                <w:lang w:val="en-US" w:bidi="th-TH"/>
              </w:rPr>
            </w:pPr>
          </w:p>
        </w:tc>
      </w:tr>
      <w:tr w:rsidR="00FB163A" w:rsidRPr="005A6FA8" w:rsidTr="00596BDB">
        <w:tc>
          <w:tcPr>
            <w:tcW w:w="4230" w:type="dxa"/>
          </w:tcPr>
          <w:p w:rsidR="00FB163A" w:rsidRPr="005A6FA8" w:rsidRDefault="00FB163A" w:rsidP="00FB1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62" w:type="dxa"/>
          </w:tcPr>
          <w:p w:rsidR="00FB163A" w:rsidRPr="00A2264C" w:rsidRDefault="00FB163A" w:rsidP="00FB163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FB163A" w:rsidRPr="00A2264C" w:rsidRDefault="00FB163A" w:rsidP="00FB163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FB163A" w:rsidRPr="00A2264C" w:rsidRDefault="00FB163A" w:rsidP="00FB163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B163A" w:rsidRPr="005A6FA8" w:rsidTr="00596BDB">
        <w:tc>
          <w:tcPr>
            <w:tcW w:w="4230" w:type="dxa"/>
          </w:tcPr>
          <w:p w:rsidR="00FB163A" w:rsidRPr="007B74FE" w:rsidRDefault="00FB163A" w:rsidP="00FB1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B74FE">
              <w:rPr>
                <w:rFonts w:ascii="Angsana New" w:hAnsi="Angsana New"/>
                <w:sz w:val="30"/>
                <w:szCs w:val="30"/>
                <w:cs/>
              </w:rPr>
              <w:t xml:space="preserve">ส่วนแบ่งกำไรจากเงินลงทุนในบริษัทร่วม </w:t>
            </w:r>
          </w:p>
        </w:tc>
        <w:tc>
          <w:tcPr>
            <w:tcW w:w="1062" w:type="dxa"/>
            <w:shd w:val="clear" w:color="auto" w:fill="auto"/>
          </w:tcPr>
          <w:p w:rsidR="00FB163A" w:rsidRPr="00E00734" w:rsidRDefault="00FB163A" w:rsidP="00FB163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492</w:t>
            </w:r>
          </w:p>
        </w:tc>
        <w:tc>
          <w:tcPr>
            <w:tcW w:w="243" w:type="dxa"/>
            <w:shd w:val="clear" w:color="auto" w:fill="auto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:rsidR="00FB163A" w:rsidRPr="00E00734" w:rsidRDefault="00FB163A" w:rsidP="00FB163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188</w:t>
            </w:r>
          </w:p>
        </w:tc>
        <w:tc>
          <w:tcPr>
            <w:tcW w:w="270" w:type="dxa"/>
            <w:shd w:val="clear" w:color="auto" w:fill="auto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FB163A" w:rsidRPr="00A2264C" w:rsidRDefault="00FB163A" w:rsidP="00FB163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B163A" w:rsidRPr="00A2264C" w:rsidRDefault="00FB163A" w:rsidP="00FB163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FB163A" w:rsidRPr="00A2264C" w:rsidRDefault="00FB163A" w:rsidP="00FB163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B163A" w:rsidRPr="005A6FA8" w:rsidTr="00596BDB">
        <w:tc>
          <w:tcPr>
            <w:tcW w:w="4230" w:type="dxa"/>
          </w:tcPr>
          <w:p w:rsidR="00FB163A" w:rsidRPr="007B74FE" w:rsidRDefault="00FB163A" w:rsidP="00FB1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B74FE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62" w:type="dxa"/>
            <w:shd w:val="clear" w:color="auto" w:fill="auto"/>
          </w:tcPr>
          <w:p w:rsidR="00FB163A" w:rsidRPr="00E00734" w:rsidRDefault="00FB163A" w:rsidP="00FB163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84</w:t>
            </w:r>
          </w:p>
        </w:tc>
        <w:tc>
          <w:tcPr>
            <w:tcW w:w="243" w:type="dxa"/>
            <w:shd w:val="clear" w:color="auto" w:fill="auto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:rsidR="00FB163A" w:rsidRPr="00D91AF5" w:rsidRDefault="00FB163A" w:rsidP="00FB163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91AF5"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70" w:type="dxa"/>
            <w:shd w:val="clear" w:color="auto" w:fill="auto"/>
          </w:tcPr>
          <w:p w:rsidR="00FB163A" w:rsidRPr="00A2264C" w:rsidRDefault="00FB163A" w:rsidP="00FB163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FB163A" w:rsidRPr="00A2264C" w:rsidRDefault="00FB163A" w:rsidP="00FB163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B163A" w:rsidRPr="00A2264C" w:rsidRDefault="00FB163A" w:rsidP="00FB163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FB163A" w:rsidRPr="00A2264C" w:rsidRDefault="00FB163A" w:rsidP="00FB163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58D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B163A" w:rsidRPr="005A6FA8" w:rsidTr="00596BDB">
        <w:tc>
          <w:tcPr>
            <w:tcW w:w="4230" w:type="dxa"/>
          </w:tcPr>
          <w:p w:rsidR="00FB163A" w:rsidRPr="005A6FA8" w:rsidRDefault="00FB163A" w:rsidP="00FB1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062" w:type="dxa"/>
            <w:shd w:val="clear" w:color="auto" w:fill="auto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B163A" w:rsidRPr="005A6FA8" w:rsidTr="00596BDB">
        <w:tc>
          <w:tcPr>
            <w:tcW w:w="4230" w:type="dxa"/>
          </w:tcPr>
          <w:p w:rsidR="00FB163A" w:rsidRPr="005A6FA8" w:rsidRDefault="00FB163A" w:rsidP="00FB1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62" w:type="dxa"/>
            <w:shd w:val="clear" w:color="auto" w:fill="auto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B163A" w:rsidRPr="005A6FA8" w:rsidTr="00596BDB">
        <w:tc>
          <w:tcPr>
            <w:tcW w:w="4230" w:type="dxa"/>
          </w:tcPr>
          <w:p w:rsidR="00FB163A" w:rsidRPr="005A6FA8" w:rsidRDefault="00FB163A" w:rsidP="00FB1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/>
              <w:rPr>
                <w:rFonts w:ascii="Angsana New" w:hAnsi="Angsana New"/>
                <w:sz w:val="30"/>
                <w:szCs w:val="30"/>
              </w:rPr>
            </w:pPr>
            <w:r w:rsidRPr="005A6FA8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062" w:type="dxa"/>
            <w:shd w:val="clear" w:color="auto" w:fill="auto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19,446</w:t>
            </w:r>
          </w:p>
        </w:tc>
        <w:tc>
          <w:tcPr>
            <w:tcW w:w="243" w:type="dxa"/>
            <w:shd w:val="clear" w:color="auto" w:fill="auto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1BBC">
              <w:rPr>
                <w:rFonts w:ascii="Angsana New" w:hAnsi="Angsana New"/>
                <w:sz w:val="30"/>
                <w:szCs w:val="30"/>
                <w:lang w:val="en-US" w:bidi="th-TH"/>
              </w:rPr>
              <w:t>34,034</w:t>
            </w:r>
          </w:p>
        </w:tc>
        <w:tc>
          <w:tcPr>
            <w:tcW w:w="270" w:type="dxa"/>
            <w:shd w:val="clear" w:color="auto" w:fill="auto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17,610</w:t>
            </w:r>
          </w:p>
        </w:tc>
        <w:tc>
          <w:tcPr>
            <w:tcW w:w="270" w:type="dxa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1BBC">
              <w:rPr>
                <w:rFonts w:ascii="Angsana New" w:hAnsi="Angsana New"/>
                <w:sz w:val="30"/>
                <w:szCs w:val="30"/>
                <w:lang w:val="en-US"/>
              </w:rPr>
              <w:t>32,399</w:t>
            </w:r>
          </w:p>
        </w:tc>
      </w:tr>
      <w:tr w:rsidR="00FB163A" w:rsidRPr="005A6FA8" w:rsidTr="00596BDB">
        <w:tc>
          <w:tcPr>
            <w:tcW w:w="4230" w:type="dxa"/>
          </w:tcPr>
          <w:p w:rsidR="00FB163A" w:rsidRPr="005A6FA8" w:rsidRDefault="00FB163A" w:rsidP="00FB1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269</w:t>
            </w:r>
          </w:p>
        </w:tc>
        <w:tc>
          <w:tcPr>
            <w:tcW w:w="243" w:type="dxa"/>
            <w:shd w:val="clear" w:color="auto" w:fill="auto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217</w:t>
            </w:r>
          </w:p>
        </w:tc>
        <w:tc>
          <w:tcPr>
            <w:tcW w:w="270" w:type="dxa"/>
            <w:shd w:val="clear" w:color="auto" w:fill="auto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269</w:t>
            </w:r>
          </w:p>
        </w:tc>
        <w:tc>
          <w:tcPr>
            <w:tcW w:w="270" w:type="dxa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217</w:t>
            </w:r>
          </w:p>
        </w:tc>
      </w:tr>
      <w:tr w:rsidR="00FB163A" w:rsidRPr="005A6FA8" w:rsidTr="00596BDB">
        <w:tc>
          <w:tcPr>
            <w:tcW w:w="4230" w:type="dxa"/>
          </w:tcPr>
          <w:p w:rsidR="00FB163A" w:rsidRPr="005A6FA8" w:rsidRDefault="00FB163A" w:rsidP="00FB1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19,715</w:t>
            </w:r>
          </w:p>
        </w:tc>
        <w:tc>
          <w:tcPr>
            <w:tcW w:w="243" w:type="dxa"/>
            <w:shd w:val="clear" w:color="auto" w:fill="auto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34,251</w:t>
            </w:r>
          </w:p>
        </w:tc>
        <w:tc>
          <w:tcPr>
            <w:tcW w:w="270" w:type="dxa"/>
            <w:shd w:val="clear" w:color="auto" w:fill="auto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17,879</w:t>
            </w:r>
          </w:p>
        </w:tc>
        <w:tc>
          <w:tcPr>
            <w:tcW w:w="270" w:type="dxa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A2CA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32,616</w:t>
            </w:r>
          </w:p>
        </w:tc>
      </w:tr>
      <w:tr w:rsidR="00FB163A" w:rsidRPr="005A6FA8" w:rsidTr="00596BDB">
        <w:tc>
          <w:tcPr>
            <w:tcW w:w="4230" w:type="dxa"/>
          </w:tcPr>
          <w:p w:rsidR="00FB163A" w:rsidRPr="0062104A" w:rsidRDefault="00FB163A" w:rsidP="00FB1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:rsidR="00FB163A" w:rsidRPr="0062104A" w:rsidRDefault="00FB163A" w:rsidP="00FB163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:rsidR="00FB163A" w:rsidRPr="0062104A" w:rsidRDefault="00FB163A" w:rsidP="00FB163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</w:tcPr>
          <w:p w:rsidR="00FB163A" w:rsidRPr="0062104A" w:rsidRDefault="00FB163A" w:rsidP="00FB163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FB163A" w:rsidRPr="0062104A" w:rsidRDefault="00FB163A" w:rsidP="00FB163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FB163A" w:rsidRPr="0062104A" w:rsidRDefault="00FB163A" w:rsidP="00FB163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lang w:val="en-US"/>
              </w:rPr>
            </w:pPr>
          </w:p>
        </w:tc>
        <w:tc>
          <w:tcPr>
            <w:tcW w:w="270" w:type="dxa"/>
          </w:tcPr>
          <w:p w:rsidR="00FB163A" w:rsidRPr="0062104A" w:rsidRDefault="00FB163A" w:rsidP="00FB163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:rsidR="00FB163A" w:rsidRPr="0062104A" w:rsidRDefault="00FB163A" w:rsidP="00FB163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lang w:val="en-US"/>
              </w:rPr>
            </w:pPr>
          </w:p>
        </w:tc>
      </w:tr>
      <w:tr w:rsidR="00FB163A" w:rsidRPr="005A6FA8" w:rsidTr="00596BDB">
        <w:tc>
          <w:tcPr>
            <w:tcW w:w="4230" w:type="dxa"/>
          </w:tcPr>
          <w:p w:rsidR="00FB163A" w:rsidRPr="005A6FA8" w:rsidRDefault="00FB163A" w:rsidP="00FB1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sz w:val="30"/>
                <w:szCs w:val="30"/>
              </w:rPr>
              <w:br w:type="page"/>
            </w:r>
            <w:r w:rsidRPr="005A6F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62" w:type="dxa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B163A" w:rsidRPr="005A6FA8" w:rsidTr="00596BDB">
        <w:tc>
          <w:tcPr>
            <w:tcW w:w="4230" w:type="dxa"/>
          </w:tcPr>
          <w:p w:rsidR="00FB163A" w:rsidRPr="005A6FA8" w:rsidRDefault="00FB163A" w:rsidP="00FB1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62" w:type="dxa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3,128,645</w:t>
            </w:r>
          </w:p>
        </w:tc>
        <w:tc>
          <w:tcPr>
            <w:tcW w:w="243" w:type="dxa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3,114,021</w:t>
            </w:r>
          </w:p>
        </w:tc>
        <w:tc>
          <w:tcPr>
            <w:tcW w:w="270" w:type="dxa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89,034</w:t>
            </w:r>
          </w:p>
        </w:tc>
        <w:tc>
          <w:tcPr>
            <w:tcW w:w="270" w:type="dxa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112,201</w:t>
            </w:r>
          </w:p>
        </w:tc>
      </w:tr>
      <w:tr w:rsidR="00FB163A" w:rsidRPr="005A6FA8" w:rsidTr="00596BDB">
        <w:tc>
          <w:tcPr>
            <w:tcW w:w="4230" w:type="dxa"/>
          </w:tcPr>
          <w:p w:rsidR="00FB163A" w:rsidRPr="005A6FA8" w:rsidRDefault="00FB163A" w:rsidP="00FB1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6FA8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ซื้อวัตถุดิบและสินค้า</w:t>
            </w:r>
          </w:p>
        </w:tc>
        <w:tc>
          <w:tcPr>
            <w:tcW w:w="1062" w:type="dxa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29,631</w:t>
            </w:r>
          </w:p>
        </w:tc>
        <w:tc>
          <w:tcPr>
            <w:tcW w:w="243" w:type="dxa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33,462</w:t>
            </w:r>
          </w:p>
        </w:tc>
        <w:tc>
          <w:tcPr>
            <w:tcW w:w="270" w:type="dxa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B163A" w:rsidRPr="00A2264C" w:rsidRDefault="00FB163A" w:rsidP="00FB163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B163A" w:rsidRPr="00A2264C" w:rsidRDefault="00FB163A" w:rsidP="00FB163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FB163A" w:rsidRPr="00A2264C" w:rsidRDefault="00FB163A" w:rsidP="00FB163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B163A" w:rsidRPr="005A6FA8" w:rsidTr="00596BDB">
        <w:tc>
          <w:tcPr>
            <w:tcW w:w="4230" w:type="dxa"/>
          </w:tcPr>
          <w:p w:rsidR="00FB163A" w:rsidRPr="005A6FA8" w:rsidRDefault="00FB163A" w:rsidP="00FB1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sz w:val="30"/>
                <w:szCs w:val="30"/>
                <w:cs/>
              </w:rPr>
              <w:t>ค่าความช่วยเหลือด้านเทคนิค</w:t>
            </w:r>
          </w:p>
        </w:tc>
        <w:tc>
          <w:tcPr>
            <w:tcW w:w="1062" w:type="dxa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15,214</w:t>
            </w:r>
          </w:p>
        </w:tc>
        <w:tc>
          <w:tcPr>
            <w:tcW w:w="243" w:type="dxa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14,386</w:t>
            </w:r>
          </w:p>
        </w:tc>
        <w:tc>
          <w:tcPr>
            <w:tcW w:w="270" w:type="dxa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B163A" w:rsidRPr="00A2264C" w:rsidRDefault="00FB163A" w:rsidP="00FB163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B163A" w:rsidRPr="00A2264C" w:rsidRDefault="00FB163A" w:rsidP="00FB163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FB163A" w:rsidRPr="00A2264C" w:rsidRDefault="00FB163A" w:rsidP="00FB163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B163A" w:rsidRPr="005A6FA8" w:rsidTr="00596BDB">
        <w:tc>
          <w:tcPr>
            <w:tcW w:w="4230" w:type="dxa"/>
          </w:tcPr>
          <w:p w:rsidR="00FB163A" w:rsidRPr="005A6FA8" w:rsidRDefault="00FB163A" w:rsidP="00FB1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sz w:val="30"/>
                <w:szCs w:val="30"/>
                <w:cs/>
              </w:rPr>
              <w:t>ค่าความช่วยเหลือด้านบริการจัดการ</w:t>
            </w:r>
          </w:p>
        </w:tc>
        <w:tc>
          <w:tcPr>
            <w:tcW w:w="1062" w:type="dxa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3,476</w:t>
            </w:r>
          </w:p>
        </w:tc>
        <w:tc>
          <w:tcPr>
            <w:tcW w:w="243" w:type="dxa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3,706</w:t>
            </w:r>
          </w:p>
        </w:tc>
        <w:tc>
          <w:tcPr>
            <w:tcW w:w="270" w:type="dxa"/>
          </w:tcPr>
          <w:p w:rsidR="00FB163A" w:rsidRPr="005A6FA8" w:rsidRDefault="00FB163A" w:rsidP="00FB163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B163A" w:rsidRPr="00A2264C" w:rsidRDefault="00FB163A" w:rsidP="00FB163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B163A" w:rsidRPr="00A2264C" w:rsidRDefault="00FB163A" w:rsidP="00FB163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FB163A" w:rsidRPr="00A2264C" w:rsidRDefault="00FB163A" w:rsidP="00FB163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F174C7" w:rsidRPr="00CF473C" w:rsidRDefault="00F174C7" w:rsidP="000B19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0"/>
          <w:szCs w:val="20"/>
          <w:lang w:eastAsia="ja-JP"/>
        </w:rPr>
      </w:pPr>
    </w:p>
    <w:p w:rsidR="00D643DF" w:rsidRPr="00E62972" w:rsidRDefault="00D643DF" w:rsidP="00D643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eastAsia="ja-JP"/>
        </w:rPr>
      </w:pPr>
      <w:r w:rsidRPr="00B0392F">
        <w:rPr>
          <w:rFonts w:ascii="Angsana New" w:hAnsi="Angsana New"/>
          <w:sz w:val="30"/>
          <w:szCs w:val="30"/>
          <w:cs/>
          <w:lang w:eastAsia="ja-JP"/>
        </w:rPr>
        <w:t>บริษัทย่อยแห่งหนึ่ง</w:t>
      </w:r>
      <w:r>
        <w:rPr>
          <w:rFonts w:ascii="Angsana New" w:hAnsi="Angsana New"/>
          <w:sz w:val="30"/>
          <w:szCs w:val="30"/>
          <w:lang w:eastAsia="ja-JP"/>
        </w:rPr>
        <w:t xml:space="preserve"> </w:t>
      </w:r>
      <w:r w:rsidRPr="00EC6E14">
        <w:rPr>
          <w:rFonts w:ascii="Angsana New" w:hAnsi="Angsana New"/>
          <w:spacing w:val="6"/>
          <w:sz w:val="30"/>
          <w:szCs w:val="30"/>
        </w:rPr>
        <w:t>(</w:t>
      </w:r>
      <w:r w:rsidRPr="00EC6E14">
        <w:rPr>
          <w:rFonts w:ascii="Angsana New" w:hAnsi="Angsana New"/>
          <w:spacing w:val="6"/>
          <w:sz w:val="30"/>
          <w:szCs w:val="30"/>
          <w:cs/>
        </w:rPr>
        <w:t>บริษัท สุรพลนิชิเรฟู้ดส์ จำกัด)</w:t>
      </w:r>
      <w:r w:rsidRPr="00EC6E14">
        <w:rPr>
          <w:rFonts w:ascii="Angsana New" w:hAnsi="Angsana New"/>
          <w:spacing w:val="6"/>
          <w:sz w:val="30"/>
          <w:szCs w:val="30"/>
        </w:rPr>
        <w:t xml:space="preserve"> </w:t>
      </w:r>
      <w:r w:rsidRPr="00B0392F">
        <w:rPr>
          <w:rFonts w:ascii="Angsana New" w:hAnsi="Angsana New"/>
          <w:sz w:val="30"/>
          <w:szCs w:val="30"/>
          <w:cs/>
          <w:lang w:eastAsia="ja-JP"/>
        </w:rPr>
        <w:t>ได้ประกาศจ่ายเงินปันผลใน</w:t>
      </w:r>
      <w:r w:rsidRPr="00850E62">
        <w:rPr>
          <w:rFonts w:ascii="Angsana New" w:hAnsi="Angsana New"/>
          <w:sz w:val="30"/>
          <w:szCs w:val="30"/>
          <w:cs/>
          <w:lang w:eastAsia="ja-JP"/>
        </w:rPr>
        <w:t>เดือน</w:t>
      </w:r>
      <w:r>
        <w:rPr>
          <w:rFonts w:ascii="Angsana New" w:hAnsi="Angsana New" w:hint="cs"/>
          <w:sz w:val="30"/>
          <w:szCs w:val="30"/>
          <w:cs/>
          <w:lang w:eastAsia="ja-JP"/>
        </w:rPr>
        <w:t xml:space="preserve">มีนาคม </w:t>
      </w:r>
      <w:r>
        <w:rPr>
          <w:rFonts w:ascii="Angsana New" w:hAnsi="Angsana New"/>
          <w:sz w:val="30"/>
          <w:szCs w:val="30"/>
          <w:lang w:eastAsia="ja-JP"/>
        </w:rPr>
        <w:t>2560</w:t>
      </w:r>
      <w:r w:rsidRPr="00850E62">
        <w:rPr>
          <w:rFonts w:ascii="Angsana New" w:hAnsi="Angsana New"/>
          <w:sz w:val="30"/>
          <w:szCs w:val="30"/>
          <w:lang w:eastAsia="ja-JP"/>
        </w:rPr>
        <w:t xml:space="preserve"> </w:t>
      </w:r>
      <w:r w:rsidRPr="00850E62">
        <w:rPr>
          <w:rFonts w:ascii="Angsana New" w:hAnsi="Angsana New" w:hint="cs"/>
          <w:sz w:val="30"/>
          <w:szCs w:val="30"/>
          <w:cs/>
          <w:lang w:eastAsia="ja-JP"/>
        </w:rPr>
        <w:t>เป็นจำนวนเงิน</w:t>
      </w:r>
      <w:r w:rsidRPr="002B7D0A">
        <w:rPr>
          <w:rFonts w:ascii="Angsana New" w:hAnsi="Angsana New" w:hint="cs"/>
          <w:sz w:val="30"/>
          <w:szCs w:val="30"/>
          <w:cs/>
          <w:lang w:eastAsia="ja-JP"/>
        </w:rPr>
        <w:t>ทั้งสิ้น</w:t>
      </w:r>
      <w:r w:rsidRPr="002B7D0A">
        <w:rPr>
          <w:rFonts w:ascii="Angsana New" w:hAnsi="Angsana New"/>
          <w:sz w:val="30"/>
          <w:szCs w:val="30"/>
          <w:lang w:eastAsia="ja-JP"/>
        </w:rPr>
        <w:t xml:space="preserve"> </w:t>
      </w:r>
      <w:r>
        <w:rPr>
          <w:rFonts w:ascii="Angsana New" w:hAnsi="Angsana New"/>
          <w:sz w:val="30"/>
          <w:szCs w:val="30"/>
          <w:lang w:eastAsia="ja-JP"/>
        </w:rPr>
        <w:t>476.5</w:t>
      </w:r>
      <w:r w:rsidRPr="002B7D0A">
        <w:rPr>
          <w:rFonts w:ascii="Angsana New" w:hAnsi="Angsana New"/>
          <w:sz w:val="30"/>
          <w:szCs w:val="30"/>
          <w:lang w:eastAsia="ja-JP"/>
        </w:rPr>
        <w:t xml:space="preserve"> </w:t>
      </w:r>
      <w:r w:rsidRPr="002B7D0A">
        <w:rPr>
          <w:rFonts w:ascii="Angsana New" w:hAnsi="Angsana New" w:hint="cs"/>
          <w:sz w:val="30"/>
          <w:szCs w:val="30"/>
          <w:cs/>
          <w:lang w:eastAsia="ja-JP"/>
        </w:rPr>
        <w:t>ล้านบาท</w:t>
      </w:r>
      <w:r>
        <w:rPr>
          <w:rFonts w:ascii="Angsana New" w:hAnsi="Angsana New"/>
          <w:sz w:val="30"/>
          <w:szCs w:val="30"/>
          <w:lang w:eastAsia="ja-JP"/>
        </w:rPr>
        <w:t xml:space="preserve"> </w:t>
      </w:r>
      <w:r w:rsidRPr="002B7D0A">
        <w:rPr>
          <w:rFonts w:ascii="Angsana New" w:hAnsi="Angsana New"/>
          <w:sz w:val="30"/>
          <w:szCs w:val="30"/>
          <w:cs/>
          <w:lang w:eastAsia="ja-JP"/>
        </w:rPr>
        <w:t>โดยจ่ายให้กับบริษัทเป็นจำนวนเงิน</w:t>
      </w:r>
      <w:r w:rsidRPr="002B7D0A">
        <w:rPr>
          <w:rFonts w:ascii="Angsana New" w:hAnsi="Angsana New"/>
          <w:sz w:val="30"/>
          <w:szCs w:val="30"/>
          <w:lang w:eastAsia="ja-JP"/>
        </w:rPr>
        <w:t xml:space="preserve"> </w:t>
      </w:r>
      <w:r>
        <w:rPr>
          <w:rFonts w:ascii="Angsana New" w:hAnsi="Angsana New"/>
          <w:sz w:val="30"/>
          <w:szCs w:val="30"/>
          <w:lang w:eastAsia="ja-JP"/>
        </w:rPr>
        <w:t>233.5</w:t>
      </w:r>
      <w:r w:rsidRPr="002B7D0A">
        <w:rPr>
          <w:rFonts w:ascii="Angsana New" w:hAnsi="Angsana New"/>
          <w:sz w:val="30"/>
          <w:szCs w:val="30"/>
          <w:lang w:eastAsia="ja-JP"/>
        </w:rPr>
        <w:t xml:space="preserve"> </w:t>
      </w:r>
      <w:r w:rsidRPr="002B7D0A">
        <w:rPr>
          <w:rFonts w:ascii="Angsana New" w:hAnsi="Angsana New"/>
          <w:sz w:val="30"/>
          <w:szCs w:val="30"/>
          <w:cs/>
          <w:lang w:eastAsia="ja-JP"/>
        </w:rPr>
        <w:t>ล้านบาท และจ่ายให้กับส่วนได้เสียที่ไม่มีอำนาจควบคุมเป็นจำนวนเงิน</w:t>
      </w:r>
      <w:r w:rsidRPr="002B7D0A">
        <w:rPr>
          <w:rFonts w:ascii="Angsana New" w:hAnsi="Angsana New"/>
          <w:sz w:val="30"/>
          <w:szCs w:val="30"/>
          <w:lang w:eastAsia="ja-JP"/>
        </w:rPr>
        <w:t xml:space="preserve"> </w:t>
      </w:r>
      <w:r>
        <w:rPr>
          <w:rFonts w:ascii="Angsana New" w:hAnsi="Angsana New"/>
          <w:sz w:val="30"/>
          <w:szCs w:val="30"/>
          <w:lang w:eastAsia="ja-JP"/>
        </w:rPr>
        <w:t xml:space="preserve">243.0 </w:t>
      </w:r>
      <w:r w:rsidRPr="002B7D0A">
        <w:rPr>
          <w:rFonts w:ascii="Angsana New" w:hAnsi="Angsana New"/>
          <w:sz w:val="30"/>
          <w:szCs w:val="30"/>
          <w:cs/>
          <w:lang w:eastAsia="ja-JP"/>
        </w:rPr>
        <w:t>ล้าน</w:t>
      </w:r>
      <w:r>
        <w:rPr>
          <w:rFonts w:ascii="Angsana New" w:hAnsi="Angsana New" w:hint="cs"/>
          <w:sz w:val="30"/>
          <w:szCs w:val="30"/>
          <w:cs/>
          <w:lang w:eastAsia="ja-JP"/>
        </w:rPr>
        <w:t>บาท</w:t>
      </w:r>
      <w:r w:rsidR="00EC54BB">
        <w:rPr>
          <w:rFonts w:ascii="Angsana New" w:hAnsi="Angsana New" w:hint="cs"/>
          <w:sz w:val="30"/>
          <w:szCs w:val="30"/>
          <w:cs/>
          <w:lang w:eastAsia="ja-JP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eastAsia="ja-JP"/>
        </w:rPr>
        <w:t>ในเดือนมีนาคม</w:t>
      </w:r>
      <w:r w:rsidR="00EC54BB">
        <w:rPr>
          <w:rFonts w:ascii="Angsana New" w:hAnsi="Angsana New" w:hint="cs"/>
          <w:sz w:val="30"/>
          <w:szCs w:val="30"/>
          <w:cs/>
          <w:lang w:eastAsia="ja-JP"/>
        </w:rPr>
        <w:t xml:space="preserve"> และกันยายน</w:t>
      </w:r>
      <w:r>
        <w:rPr>
          <w:rFonts w:ascii="Angsana New" w:hAnsi="Angsana New" w:hint="cs"/>
          <w:sz w:val="30"/>
          <w:szCs w:val="30"/>
          <w:cs/>
          <w:lang w:eastAsia="ja-JP"/>
        </w:rPr>
        <w:t xml:space="preserve"> </w:t>
      </w:r>
      <w:r>
        <w:rPr>
          <w:rFonts w:ascii="Angsana New" w:hAnsi="Angsana New"/>
          <w:sz w:val="30"/>
          <w:szCs w:val="30"/>
          <w:lang w:eastAsia="ja-JP"/>
        </w:rPr>
        <w:t xml:space="preserve">2560 </w:t>
      </w:r>
    </w:p>
    <w:p w:rsidR="00C63488" w:rsidRPr="00CF473C" w:rsidRDefault="005D4BE8" w:rsidP="00796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  <w:lang w:eastAsia="ja-JP"/>
        </w:rPr>
      </w:pPr>
      <w:r w:rsidRPr="00E62972">
        <w:rPr>
          <w:rFonts w:ascii="Angsana New" w:hAnsi="Angsana New"/>
          <w:sz w:val="30"/>
          <w:szCs w:val="30"/>
          <w:lang w:eastAsia="ja-JP"/>
        </w:rPr>
        <w:t xml:space="preserve"> </w:t>
      </w:r>
    </w:p>
    <w:p w:rsidR="00D643DF" w:rsidRPr="00E62972" w:rsidRDefault="00D643DF" w:rsidP="00D643DF">
      <w:pPr>
        <w:tabs>
          <w:tab w:val="left" w:pos="720"/>
        </w:tabs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  <w:r w:rsidRPr="00E62972">
        <w:rPr>
          <w:rFonts w:ascii="Angsana New" w:hAnsi="Angsana New"/>
          <w:spacing w:val="6"/>
          <w:sz w:val="30"/>
          <w:szCs w:val="30"/>
          <w:cs/>
        </w:rPr>
        <w:t>บริษัทย่อยแห่งหนึ่ง</w:t>
      </w:r>
      <w:r w:rsidRPr="00E62972">
        <w:rPr>
          <w:rFonts w:ascii="Angsana New" w:hAnsi="Angsana New"/>
          <w:spacing w:val="6"/>
          <w:sz w:val="30"/>
          <w:szCs w:val="30"/>
        </w:rPr>
        <w:t xml:space="preserve"> (</w:t>
      </w:r>
      <w:r w:rsidRPr="00E62972">
        <w:rPr>
          <w:rFonts w:ascii="Angsana New" w:hAnsi="Angsana New"/>
          <w:spacing w:val="6"/>
          <w:sz w:val="30"/>
          <w:szCs w:val="30"/>
          <w:cs/>
        </w:rPr>
        <w:t>บริษัท สุรพลนิชิเรฟู้ดส์ จำกัด)</w:t>
      </w:r>
      <w:r w:rsidRPr="00E62972">
        <w:rPr>
          <w:rFonts w:ascii="Angsana New" w:hAnsi="Angsana New"/>
          <w:spacing w:val="6"/>
          <w:sz w:val="30"/>
          <w:szCs w:val="30"/>
        </w:rPr>
        <w:t xml:space="preserve"> </w:t>
      </w:r>
      <w:r w:rsidRPr="00E62972">
        <w:rPr>
          <w:rFonts w:ascii="Angsana New" w:hAnsi="Angsana New"/>
          <w:spacing w:val="6"/>
          <w:sz w:val="30"/>
          <w:szCs w:val="30"/>
          <w:cs/>
        </w:rPr>
        <w:t>ได้ประกาศจ่ายเงินปันผลในเดือน</w:t>
      </w:r>
      <w:r w:rsidRPr="00E62972">
        <w:rPr>
          <w:rFonts w:ascii="Angsana New" w:hAnsi="Angsana New"/>
          <w:sz w:val="30"/>
          <w:szCs w:val="30"/>
          <w:cs/>
          <w:lang w:eastAsia="ja-JP"/>
        </w:rPr>
        <w:t>กุมภาพันธ์</w:t>
      </w:r>
      <w:r w:rsidRPr="00E62972">
        <w:rPr>
          <w:rFonts w:ascii="Angsana New" w:hAnsi="Angsana New" w:hint="cs"/>
          <w:spacing w:val="6"/>
          <w:sz w:val="30"/>
          <w:szCs w:val="30"/>
          <w:cs/>
        </w:rPr>
        <w:t xml:space="preserve">และกรกฎาคม </w:t>
      </w:r>
      <w:r w:rsidRPr="00E62972">
        <w:rPr>
          <w:rFonts w:ascii="Angsana New" w:hAnsi="Angsana New"/>
          <w:spacing w:val="6"/>
          <w:sz w:val="30"/>
          <w:szCs w:val="30"/>
        </w:rPr>
        <w:t xml:space="preserve">2559 </w:t>
      </w:r>
      <w:r w:rsidRPr="00E62972">
        <w:rPr>
          <w:rFonts w:ascii="Angsana New" w:hAnsi="Angsana New"/>
          <w:sz w:val="30"/>
          <w:szCs w:val="30"/>
          <w:cs/>
          <w:lang w:eastAsia="ja-JP"/>
        </w:rPr>
        <w:t>เป็นจำนวนเงินทั้งสิ้น</w:t>
      </w:r>
      <w:r w:rsidRPr="00E62972">
        <w:rPr>
          <w:rFonts w:ascii="Angsana New" w:hAnsi="Angsana New"/>
          <w:sz w:val="30"/>
          <w:szCs w:val="30"/>
          <w:lang w:eastAsia="ja-JP"/>
        </w:rPr>
        <w:t xml:space="preserve"> 461.0 </w:t>
      </w:r>
      <w:r w:rsidRPr="00E62972">
        <w:rPr>
          <w:rFonts w:ascii="Angsana New" w:hAnsi="Angsana New"/>
          <w:sz w:val="30"/>
          <w:szCs w:val="30"/>
          <w:cs/>
          <w:lang w:eastAsia="ja-JP"/>
        </w:rPr>
        <w:t>ล้านบาท</w:t>
      </w:r>
      <w:r w:rsidRPr="00E62972">
        <w:rPr>
          <w:rFonts w:ascii="Angsana New" w:hAnsi="Angsana New"/>
          <w:sz w:val="30"/>
          <w:szCs w:val="30"/>
          <w:lang w:eastAsia="ja-JP"/>
        </w:rPr>
        <w:t xml:space="preserve"> </w:t>
      </w:r>
      <w:r w:rsidRPr="00E62972">
        <w:rPr>
          <w:rFonts w:ascii="Angsana New" w:hAnsi="Angsana New"/>
          <w:spacing w:val="6"/>
          <w:sz w:val="30"/>
          <w:szCs w:val="30"/>
          <w:cs/>
        </w:rPr>
        <w:t>โดยบริษัทย่อยได้จ่ายเงินปันผลดังกล่าวให้กับบริษัทเป็นจำนวนเงิน</w:t>
      </w:r>
      <w:r w:rsidRPr="00E62972">
        <w:rPr>
          <w:rFonts w:ascii="Angsana New" w:hAnsi="Angsana New"/>
          <w:spacing w:val="6"/>
          <w:sz w:val="30"/>
          <w:szCs w:val="30"/>
        </w:rPr>
        <w:t xml:space="preserve"> 225.9 </w:t>
      </w:r>
      <w:r w:rsidRPr="00E62972">
        <w:rPr>
          <w:rFonts w:ascii="Angsana New" w:hAnsi="Angsana New"/>
          <w:spacing w:val="6"/>
          <w:sz w:val="30"/>
          <w:szCs w:val="30"/>
          <w:cs/>
        </w:rPr>
        <w:t>ล้านบาท และจ่ายให้กับส่วนได้เสียที่ไม่มีอำนาจควบคุมเป็นจำนวนเงิน</w:t>
      </w:r>
      <w:r w:rsidRPr="00E62972">
        <w:rPr>
          <w:rFonts w:ascii="Angsana New" w:hAnsi="Angsana New"/>
          <w:spacing w:val="6"/>
          <w:sz w:val="30"/>
          <w:szCs w:val="30"/>
        </w:rPr>
        <w:t xml:space="preserve"> 235.1 </w:t>
      </w:r>
      <w:r w:rsidRPr="00E62972">
        <w:rPr>
          <w:rFonts w:ascii="Angsana New" w:hAnsi="Angsana New"/>
          <w:spacing w:val="6"/>
          <w:sz w:val="30"/>
          <w:szCs w:val="30"/>
          <w:cs/>
        </w:rPr>
        <w:t>ล้านบาท</w:t>
      </w:r>
      <w:r w:rsidRPr="00E62972">
        <w:rPr>
          <w:rFonts w:ascii="Angsana New" w:hAnsi="Angsana New" w:hint="cs"/>
          <w:spacing w:val="6"/>
          <w:sz w:val="30"/>
          <w:szCs w:val="30"/>
          <w:cs/>
        </w:rPr>
        <w:t xml:space="preserve">     </w:t>
      </w:r>
      <w:r w:rsidRPr="00E62972">
        <w:rPr>
          <w:rFonts w:ascii="Angsana New" w:hAnsi="Angsana New"/>
          <w:spacing w:val="6"/>
          <w:sz w:val="30"/>
          <w:szCs w:val="30"/>
          <w:cs/>
        </w:rPr>
        <w:t>ในเดือนมีนาคม</w:t>
      </w:r>
      <w:r w:rsidRPr="00E62972">
        <w:rPr>
          <w:rFonts w:ascii="Angsana New" w:hAnsi="Angsana New" w:hint="cs"/>
          <w:spacing w:val="6"/>
          <w:sz w:val="30"/>
          <w:szCs w:val="30"/>
          <w:cs/>
        </w:rPr>
        <w:t xml:space="preserve"> สิงหาคม </w:t>
      </w:r>
      <w:r w:rsidRPr="00E62972">
        <w:rPr>
          <w:rFonts w:ascii="Angsana New" w:hAnsi="Angsana New"/>
          <w:spacing w:val="6"/>
          <w:sz w:val="30"/>
          <w:szCs w:val="30"/>
          <w:cs/>
        </w:rPr>
        <w:t xml:space="preserve">และกันยายน </w:t>
      </w:r>
      <w:r w:rsidRPr="00E62972">
        <w:rPr>
          <w:rFonts w:ascii="Angsana New" w:hAnsi="Angsana New"/>
          <w:spacing w:val="6"/>
          <w:sz w:val="30"/>
          <w:szCs w:val="30"/>
        </w:rPr>
        <w:t>2559</w:t>
      </w:r>
    </w:p>
    <w:p w:rsidR="00862777" w:rsidRPr="00CF473C" w:rsidRDefault="00862777" w:rsidP="00862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  <w:lang w:eastAsia="ja-JP"/>
        </w:rPr>
      </w:pPr>
    </w:p>
    <w:p w:rsidR="00862777" w:rsidRPr="00E62972" w:rsidRDefault="00862777" w:rsidP="00862777">
      <w:pPr>
        <w:tabs>
          <w:tab w:val="left" w:pos="720"/>
        </w:tabs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  <w:r w:rsidRPr="00E62972">
        <w:rPr>
          <w:rFonts w:ascii="Angsana New" w:hAnsi="Angsana New"/>
          <w:spacing w:val="6"/>
          <w:sz w:val="30"/>
          <w:szCs w:val="30"/>
          <w:cs/>
        </w:rPr>
        <w:t>บริษัทย่อยแห่งหนึ่ง</w:t>
      </w:r>
      <w:r w:rsidRPr="00E62972">
        <w:rPr>
          <w:rFonts w:ascii="Angsana New" w:hAnsi="Angsana New"/>
          <w:spacing w:val="6"/>
          <w:sz w:val="30"/>
          <w:szCs w:val="30"/>
        </w:rPr>
        <w:t xml:space="preserve"> (</w:t>
      </w:r>
      <w:r w:rsidRPr="00E62972">
        <w:rPr>
          <w:rFonts w:ascii="Angsana New" w:hAnsi="Angsana New"/>
          <w:spacing w:val="6"/>
          <w:sz w:val="30"/>
          <w:szCs w:val="30"/>
          <w:cs/>
        </w:rPr>
        <w:t>บริษัท สุราษฎร์ซีฟู้ดส์ จำกัด)</w:t>
      </w:r>
      <w:r w:rsidRPr="00E62972">
        <w:rPr>
          <w:rFonts w:ascii="Angsana New" w:hAnsi="Angsana New"/>
          <w:spacing w:val="6"/>
          <w:sz w:val="30"/>
          <w:szCs w:val="30"/>
        </w:rPr>
        <w:t xml:space="preserve"> </w:t>
      </w:r>
      <w:r w:rsidRPr="00E62972">
        <w:rPr>
          <w:rFonts w:ascii="Angsana New" w:hAnsi="Angsana New"/>
          <w:spacing w:val="6"/>
          <w:sz w:val="30"/>
          <w:szCs w:val="30"/>
          <w:cs/>
        </w:rPr>
        <w:t>ได้ประกาศจ่ายเงินปันผลในเดือนธันวาคม</w:t>
      </w:r>
      <w:r w:rsidRPr="00E62972">
        <w:rPr>
          <w:rFonts w:ascii="Angsana New" w:hAnsi="Angsana New"/>
          <w:spacing w:val="6"/>
          <w:sz w:val="30"/>
          <w:szCs w:val="30"/>
        </w:rPr>
        <w:t xml:space="preserve"> 255</w:t>
      </w:r>
      <w:r w:rsidRPr="00E62972">
        <w:rPr>
          <w:rFonts w:ascii="Angsana New" w:hAnsi="Angsana New"/>
          <w:spacing w:val="6"/>
          <w:sz w:val="30"/>
          <w:szCs w:val="30"/>
          <w:cs/>
        </w:rPr>
        <w:t>9</w:t>
      </w:r>
      <w:r w:rsidRPr="00E62972">
        <w:rPr>
          <w:rFonts w:ascii="Angsana New" w:hAnsi="Angsana New"/>
          <w:spacing w:val="6"/>
          <w:sz w:val="30"/>
          <w:szCs w:val="30"/>
        </w:rPr>
        <w:t xml:space="preserve">   </w:t>
      </w:r>
      <w:r w:rsidRPr="00E62972">
        <w:rPr>
          <w:rFonts w:ascii="Angsana New" w:hAnsi="Angsana New"/>
          <w:spacing w:val="6"/>
          <w:sz w:val="30"/>
          <w:szCs w:val="30"/>
          <w:cs/>
        </w:rPr>
        <w:t xml:space="preserve">               </w:t>
      </w:r>
      <w:r w:rsidRPr="00E62972">
        <w:rPr>
          <w:rFonts w:ascii="Angsana New" w:hAnsi="Angsana New"/>
          <w:sz w:val="30"/>
          <w:szCs w:val="30"/>
          <w:cs/>
          <w:lang w:eastAsia="ja-JP"/>
        </w:rPr>
        <w:t>เป็นจำนวนเงินทั้งสิ้น</w:t>
      </w:r>
      <w:r w:rsidRPr="00E62972">
        <w:rPr>
          <w:rFonts w:ascii="Angsana New" w:hAnsi="Angsana New"/>
          <w:sz w:val="30"/>
          <w:szCs w:val="30"/>
          <w:lang w:eastAsia="ja-JP"/>
        </w:rPr>
        <w:t xml:space="preserve"> 15.0 </w:t>
      </w:r>
      <w:r w:rsidRPr="00E62972">
        <w:rPr>
          <w:rFonts w:ascii="Angsana New" w:hAnsi="Angsana New"/>
          <w:sz w:val="30"/>
          <w:szCs w:val="30"/>
          <w:cs/>
          <w:lang w:eastAsia="ja-JP"/>
        </w:rPr>
        <w:t>ล้านบาท</w:t>
      </w:r>
      <w:r w:rsidRPr="00E62972">
        <w:rPr>
          <w:rFonts w:ascii="Angsana New" w:hAnsi="Angsana New"/>
          <w:sz w:val="30"/>
          <w:szCs w:val="30"/>
          <w:lang w:eastAsia="ja-JP"/>
        </w:rPr>
        <w:t xml:space="preserve"> </w:t>
      </w:r>
      <w:r w:rsidRPr="00E62972">
        <w:rPr>
          <w:rFonts w:ascii="Angsana New" w:hAnsi="Angsana New" w:hint="cs"/>
          <w:sz w:val="30"/>
          <w:szCs w:val="30"/>
          <w:cs/>
          <w:lang w:eastAsia="ja-JP"/>
        </w:rPr>
        <w:t>โดย</w:t>
      </w:r>
      <w:r w:rsidRPr="00E62972">
        <w:rPr>
          <w:rFonts w:ascii="Angsana New" w:hAnsi="Angsana New"/>
          <w:spacing w:val="6"/>
          <w:sz w:val="30"/>
          <w:szCs w:val="30"/>
          <w:cs/>
        </w:rPr>
        <w:t>บริษัทย่อยจ่ายเงินปันผลดังกล่าวให้กับบริษัทเป็นจำนวนเงิน</w:t>
      </w:r>
      <w:r w:rsidRPr="00E62972">
        <w:rPr>
          <w:rFonts w:ascii="Angsana New" w:hAnsi="Angsana New"/>
          <w:spacing w:val="6"/>
          <w:sz w:val="30"/>
          <w:szCs w:val="30"/>
        </w:rPr>
        <w:t xml:space="preserve"> 14.2 </w:t>
      </w:r>
      <w:r w:rsidRPr="00E62972">
        <w:rPr>
          <w:rFonts w:ascii="Angsana New" w:hAnsi="Angsana New" w:hint="cs"/>
          <w:spacing w:val="6"/>
          <w:sz w:val="30"/>
          <w:szCs w:val="30"/>
          <w:cs/>
        </w:rPr>
        <w:t xml:space="preserve">   </w:t>
      </w:r>
      <w:r w:rsidRPr="00E62972">
        <w:rPr>
          <w:rFonts w:ascii="Angsana New" w:hAnsi="Angsana New"/>
          <w:spacing w:val="6"/>
          <w:sz w:val="30"/>
          <w:szCs w:val="30"/>
          <w:cs/>
        </w:rPr>
        <w:t>ล้านบาท และจ่ายให้กับส่วนได้เสียที่ไม่มีอำนาจควบคุมเป็นจำนวนเงิน</w:t>
      </w:r>
      <w:r w:rsidRPr="00E62972">
        <w:rPr>
          <w:rFonts w:ascii="Angsana New" w:hAnsi="Angsana New"/>
          <w:spacing w:val="6"/>
          <w:sz w:val="30"/>
          <w:szCs w:val="30"/>
        </w:rPr>
        <w:t xml:space="preserve"> 0.8 </w:t>
      </w:r>
      <w:r w:rsidRPr="00E62972">
        <w:rPr>
          <w:rFonts w:ascii="Angsana New" w:hAnsi="Angsana New"/>
          <w:spacing w:val="6"/>
          <w:sz w:val="30"/>
          <w:szCs w:val="30"/>
          <w:cs/>
        </w:rPr>
        <w:t>ล้านบาท</w:t>
      </w:r>
      <w:r w:rsidRPr="00E62972">
        <w:rPr>
          <w:rFonts w:ascii="Angsana New" w:hAnsi="Angsana New"/>
          <w:spacing w:val="6"/>
          <w:sz w:val="30"/>
          <w:szCs w:val="30"/>
        </w:rPr>
        <w:t xml:space="preserve"> </w:t>
      </w:r>
      <w:r w:rsidRPr="00E62972">
        <w:rPr>
          <w:rFonts w:ascii="Angsana New" w:hAnsi="Angsana New"/>
          <w:spacing w:val="6"/>
          <w:sz w:val="30"/>
          <w:szCs w:val="30"/>
          <w:cs/>
        </w:rPr>
        <w:t>ในเดือน</w:t>
      </w:r>
      <w:r w:rsidRPr="00E62972">
        <w:rPr>
          <w:rFonts w:ascii="Angsana New" w:hAnsi="Angsana New" w:hint="cs"/>
          <w:spacing w:val="6"/>
          <w:sz w:val="30"/>
          <w:szCs w:val="30"/>
          <w:cs/>
        </w:rPr>
        <w:t xml:space="preserve">เมษายน </w:t>
      </w:r>
      <w:r w:rsidRPr="00E62972">
        <w:rPr>
          <w:rFonts w:ascii="Angsana New" w:hAnsi="Angsana New"/>
          <w:spacing w:val="6"/>
          <w:sz w:val="30"/>
          <w:szCs w:val="30"/>
        </w:rPr>
        <w:t>2560</w:t>
      </w:r>
    </w:p>
    <w:p w:rsidR="00796431" w:rsidRPr="00CF473C" w:rsidRDefault="00796431" w:rsidP="00862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280EBB" w:rsidRDefault="00280EBB" w:rsidP="00280EBB">
      <w:pPr>
        <w:tabs>
          <w:tab w:val="left" w:pos="72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62972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E62972">
        <w:rPr>
          <w:rFonts w:ascii="Angsana New" w:hAnsi="Angsana New"/>
          <w:sz w:val="30"/>
          <w:szCs w:val="30"/>
        </w:rPr>
        <w:t xml:space="preserve">30 </w:t>
      </w:r>
      <w:r w:rsidR="00293C5C">
        <w:rPr>
          <w:rFonts w:ascii="Angsana New" w:hAnsi="Angsana New" w:hint="cs"/>
          <w:sz w:val="30"/>
          <w:szCs w:val="30"/>
          <w:cs/>
        </w:rPr>
        <w:t>กันยายน</w:t>
      </w:r>
      <w:r w:rsidRPr="00E62972">
        <w:rPr>
          <w:rFonts w:ascii="Angsana New" w:hAnsi="Angsana New"/>
          <w:sz w:val="30"/>
          <w:szCs w:val="30"/>
          <w:cs/>
        </w:rPr>
        <w:t xml:space="preserve"> </w:t>
      </w:r>
      <w:r w:rsidRPr="00E62972">
        <w:rPr>
          <w:rFonts w:ascii="Angsana New" w:hAnsi="Angsana New"/>
          <w:sz w:val="30"/>
          <w:szCs w:val="30"/>
        </w:rPr>
        <w:t>2560</w:t>
      </w:r>
      <w:r w:rsidRPr="00E62972">
        <w:rPr>
          <w:rFonts w:ascii="Angsana New" w:hAnsi="Angsana New"/>
          <w:sz w:val="30"/>
          <w:szCs w:val="30"/>
          <w:cs/>
        </w:rPr>
        <w:t xml:space="preserve"> บริษัทมีภาระผูกพันในการจ่ายซื้อเงินลงทุนในบริษัทย่อยแห่ง</w:t>
      </w:r>
      <w:r w:rsidRPr="00E62972">
        <w:rPr>
          <w:rFonts w:ascii="Angsana New" w:hAnsi="Angsana New" w:hint="cs"/>
          <w:sz w:val="30"/>
          <w:szCs w:val="30"/>
          <w:cs/>
        </w:rPr>
        <w:t>หนึ่ง</w:t>
      </w:r>
      <w:r w:rsidRPr="00E62972">
        <w:rPr>
          <w:rFonts w:ascii="Angsana New" w:hAnsi="Angsana New"/>
          <w:sz w:val="30"/>
          <w:szCs w:val="30"/>
          <w:cs/>
        </w:rPr>
        <w:t xml:space="preserve"> (บริษัท จันทบุรีมารีนฟาร์ม </w:t>
      </w:r>
      <w:r w:rsidRPr="00E62972">
        <w:rPr>
          <w:rFonts w:ascii="Angsana New" w:hAnsi="Angsana New" w:hint="cs"/>
          <w:sz w:val="30"/>
          <w:szCs w:val="30"/>
          <w:cs/>
        </w:rPr>
        <w:t>จำกัด</w:t>
      </w:r>
      <w:r w:rsidRPr="00E62972">
        <w:rPr>
          <w:rFonts w:ascii="Angsana New" w:hAnsi="Angsana New"/>
          <w:sz w:val="30"/>
          <w:szCs w:val="30"/>
          <w:cs/>
        </w:rPr>
        <w:t xml:space="preserve">) ที่ยังไม่ได้เรียกชำระเป็นจำนวนเงินรวม </w:t>
      </w:r>
      <w:r w:rsidRPr="00E62972">
        <w:rPr>
          <w:rFonts w:ascii="Angsana New" w:hAnsi="Angsana New"/>
          <w:sz w:val="30"/>
          <w:szCs w:val="30"/>
        </w:rPr>
        <w:t xml:space="preserve">6.8 </w:t>
      </w:r>
      <w:r w:rsidRPr="00E62972">
        <w:rPr>
          <w:rFonts w:ascii="Angsana New" w:hAnsi="Angsana New"/>
          <w:sz w:val="30"/>
          <w:szCs w:val="30"/>
          <w:cs/>
        </w:rPr>
        <w:t>ล้านบาท</w:t>
      </w:r>
      <w:r w:rsidR="007F1C67">
        <w:rPr>
          <w:rFonts w:ascii="Angsana New" w:hAnsi="Angsana New"/>
          <w:sz w:val="30"/>
          <w:szCs w:val="30"/>
        </w:rPr>
        <w:t xml:space="preserve"> </w:t>
      </w:r>
      <w:r w:rsidR="002E297C" w:rsidRPr="002E297C">
        <w:rPr>
          <w:rFonts w:ascii="Angsana New" w:hAnsi="Angsana New"/>
          <w:i/>
          <w:iCs/>
          <w:sz w:val="30"/>
          <w:szCs w:val="30"/>
        </w:rPr>
        <w:t xml:space="preserve">(31 </w:t>
      </w:r>
      <w:r w:rsidR="002E297C" w:rsidRPr="002E297C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2E297C" w:rsidRPr="002E297C">
        <w:rPr>
          <w:rFonts w:ascii="Angsana New" w:hAnsi="Angsana New"/>
          <w:i/>
          <w:iCs/>
          <w:sz w:val="30"/>
          <w:szCs w:val="30"/>
        </w:rPr>
        <w:t xml:space="preserve">2559 : 6.8 </w:t>
      </w:r>
      <w:r w:rsidR="002E297C" w:rsidRPr="002E297C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:rsidR="00807BD2" w:rsidRDefault="00807BD2" w:rsidP="00280EBB">
      <w:pPr>
        <w:tabs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2608F8" w:rsidRDefault="002608F8" w:rsidP="00280EBB">
      <w:pPr>
        <w:tabs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2608F8" w:rsidRDefault="002608F8" w:rsidP="00280EBB">
      <w:pPr>
        <w:tabs>
          <w:tab w:val="left" w:pos="72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6E3A39" w:rsidRPr="002E297C" w:rsidRDefault="006E3A39" w:rsidP="00280EBB">
      <w:pPr>
        <w:tabs>
          <w:tab w:val="left" w:pos="720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:rsidR="003F7D59" w:rsidRPr="002B7D0A" w:rsidRDefault="003F7D59" w:rsidP="002C1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B7D0A">
        <w:rPr>
          <w:rFonts w:ascii="Angsana New" w:hAnsi="Angsana New"/>
          <w:sz w:val="30"/>
          <w:szCs w:val="30"/>
          <w:cs/>
        </w:rPr>
        <w:lastRenderedPageBreak/>
        <w:t>ยอดคงเหลือ</w:t>
      </w:r>
      <w:r w:rsidR="002363E3" w:rsidRPr="002B7D0A">
        <w:rPr>
          <w:rFonts w:ascii="Angsana New" w:hAnsi="Angsana New"/>
          <w:sz w:val="30"/>
          <w:szCs w:val="30"/>
          <w:cs/>
        </w:rPr>
        <w:t>กับกิจการที่เกี่ยวข้องกัน</w:t>
      </w:r>
      <w:r w:rsidRPr="002B7D0A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4135A6">
        <w:rPr>
          <w:rFonts w:ascii="Angsana New" w:hAnsi="Angsana New"/>
          <w:sz w:val="30"/>
          <w:szCs w:val="30"/>
        </w:rPr>
        <w:t>30</w:t>
      </w:r>
      <w:r w:rsidR="00293C5C">
        <w:rPr>
          <w:rFonts w:ascii="Angsana New" w:hAnsi="Angsana New" w:hint="cs"/>
          <w:sz w:val="30"/>
          <w:szCs w:val="30"/>
          <w:cs/>
        </w:rPr>
        <w:t xml:space="preserve"> กันยายน</w:t>
      </w:r>
      <w:r w:rsidR="002B7D0A">
        <w:rPr>
          <w:rFonts w:ascii="Angsana New" w:hAnsi="Angsana New" w:hint="cs"/>
          <w:sz w:val="30"/>
          <w:szCs w:val="30"/>
          <w:cs/>
        </w:rPr>
        <w:t xml:space="preserve"> </w:t>
      </w:r>
      <w:r w:rsidR="00280EBB">
        <w:rPr>
          <w:rFonts w:ascii="Angsana New" w:hAnsi="Angsana New"/>
          <w:sz w:val="30"/>
          <w:szCs w:val="30"/>
        </w:rPr>
        <w:t>2560</w:t>
      </w:r>
      <w:r w:rsidR="00A20917" w:rsidRPr="002B7D0A">
        <w:rPr>
          <w:rFonts w:ascii="Angsana New" w:hAnsi="Angsana New" w:hint="cs"/>
          <w:sz w:val="30"/>
          <w:szCs w:val="30"/>
          <w:cs/>
        </w:rPr>
        <w:t xml:space="preserve"> </w:t>
      </w:r>
      <w:r w:rsidR="00DA7D5C" w:rsidRPr="002B7D0A">
        <w:rPr>
          <w:rFonts w:ascii="Angsana New" w:hAnsi="Angsana New"/>
          <w:sz w:val="30"/>
          <w:szCs w:val="30"/>
          <w:cs/>
        </w:rPr>
        <w:t>แ</w:t>
      </w:r>
      <w:r w:rsidR="00B21F7D" w:rsidRPr="002B7D0A">
        <w:rPr>
          <w:rFonts w:ascii="Angsana New" w:hAnsi="Angsana New"/>
          <w:sz w:val="30"/>
          <w:szCs w:val="30"/>
          <w:cs/>
        </w:rPr>
        <w:t>ละ</w:t>
      </w:r>
      <w:r w:rsidR="004135A6">
        <w:rPr>
          <w:rFonts w:ascii="Angsana New" w:hAnsi="Angsana New"/>
          <w:sz w:val="30"/>
          <w:szCs w:val="30"/>
          <w:cs/>
        </w:rPr>
        <w:t xml:space="preserve"> </w:t>
      </w:r>
      <w:r w:rsidR="004135A6">
        <w:rPr>
          <w:rFonts w:ascii="Angsana New" w:hAnsi="Angsana New"/>
          <w:sz w:val="30"/>
          <w:szCs w:val="30"/>
        </w:rPr>
        <w:t>31</w:t>
      </w:r>
      <w:r w:rsidRPr="002B7D0A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74528">
        <w:rPr>
          <w:rFonts w:ascii="Angsana New" w:hAnsi="Angsana New"/>
          <w:sz w:val="30"/>
          <w:szCs w:val="30"/>
        </w:rPr>
        <w:t>255</w:t>
      </w:r>
      <w:r w:rsidR="00280EBB">
        <w:rPr>
          <w:rFonts w:ascii="Angsana New" w:hAnsi="Angsana New"/>
          <w:sz w:val="30"/>
          <w:szCs w:val="30"/>
        </w:rPr>
        <w:t>9</w:t>
      </w:r>
      <w:r w:rsidR="00A20917" w:rsidRPr="002B7D0A">
        <w:rPr>
          <w:rFonts w:ascii="Angsana New" w:hAnsi="Angsana New" w:hint="cs"/>
          <w:sz w:val="30"/>
          <w:szCs w:val="30"/>
          <w:cs/>
        </w:rPr>
        <w:t xml:space="preserve"> </w:t>
      </w:r>
      <w:r w:rsidRPr="002B7D0A">
        <w:rPr>
          <w:rFonts w:ascii="Angsana New" w:hAnsi="Angsana New"/>
          <w:sz w:val="30"/>
          <w:szCs w:val="30"/>
          <w:cs/>
        </w:rPr>
        <w:t>มีดังนี้</w:t>
      </w:r>
    </w:p>
    <w:p w:rsidR="003F7D59" w:rsidRPr="00C24663" w:rsidRDefault="003F7D59" w:rsidP="00C81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65"/>
        <w:gridCol w:w="990"/>
        <w:gridCol w:w="236"/>
        <w:gridCol w:w="1058"/>
        <w:gridCol w:w="236"/>
        <w:gridCol w:w="990"/>
        <w:gridCol w:w="315"/>
        <w:gridCol w:w="1080"/>
        <w:gridCol w:w="27"/>
      </w:tblGrid>
      <w:tr w:rsidR="003F7D59" w:rsidRPr="000D56C8" w:rsidTr="005D67E4">
        <w:trPr>
          <w:trHeight w:val="403"/>
          <w:tblHeader/>
        </w:trPr>
        <w:tc>
          <w:tcPr>
            <w:tcW w:w="4365" w:type="dxa"/>
          </w:tcPr>
          <w:p w:rsidR="003F7D59" w:rsidRPr="000D56C8" w:rsidRDefault="00843BA2" w:rsidP="007A43EC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D56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ลูกหนี้</w:t>
            </w:r>
            <w:r w:rsidR="000A0721" w:rsidRPr="000D56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การค้า</w:t>
            </w:r>
            <w:r w:rsidR="002363E3" w:rsidRPr="000D56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- กิจการที่เกี่ยวข้องกัน</w:t>
            </w:r>
          </w:p>
        </w:tc>
        <w:tc>
          <w:tcPr>
            <w:tcW w:w="2284" w:type="dxa"/>
            <w:gridSpan w:val="3"/>
          </w:tcPr>
          <w:p w:rsidR="003F7D59" w:rsidRPr="000D56C8" w:rsidRDefault="003F7D59" w:rsidP="007A4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56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3F7D59" w:rsidRPr="000D56C8" w:rsidRDefault="003F7D59" w:rsidP="007A4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12" w:type="dxa"/>
            <w:gridSpan w:val="4"/>
          </w:tcPr>
          <w:p w:rsidR="003F7D59" w:rsidRPr="000D56C8" w:rsidRDefault="003F7D59" w:rsidP="007A4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56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="00DA7D5C" w:rsidRPr="000D56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E0371B" w:rsidRPr="000D56C8" w:rsidTr="005D67E4">
        <w:trPr>
          <w:gridAfter w:val="1"/>
          <w:wAfter w:w="27" w:type="dxa"/>
          <w:trHeight w:val="403"/>
          <w:tblHeader/>
        </w:trPr>
        <w:tc>
          <w:tcPr>
            <w:tcW w:w="4365" w:type="dxa"/>
          </w:tcPr>
          <w:p w:rsidR="00E0371B" w:rsidRPr="000D56C8" w:rsidRDefault="00E0371B" w:rsidP="00E03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E0371B" w:rsidRPr="000D56C8" w:rsidRDefault="00E0371B" w:rsidP="00293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93C5C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236" w:type="dxa"/>
          </w:tcPr>
          <w:p w:rsidR="00E0371B" w:rsidRPr="000D56C8" w:rsidRDefault="00E0371B" w:rsidP="00E03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:rsidR="00E0371B" w:rsidRPr="000D56C8" w:rsidRDefault="00E0371B" w:rsidP="00E03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:rsidR="00E0371B" w:rsidRPr="000D56C8" w:rsidRDefault="00E0371B" w:rsidP="00E03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E0371B" w:rsidRPr="000D56C8" w:rsidRDefault="00E0371B" w:rsidP="00293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293C5C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315" w:type="dxa"/>
          </w:tcPr>
          <w:p w:rsidR="00E0371B" w:rsidRPr="000D56C8" w:rsidRDefault="00E0371B" w:rsidP="00E03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0371B" w:rsidRPr="000D56C8" w:rsidRDefault="00E0371B" w:rsidP="00E03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B7D0A" w:rsidRPr="000D56C8" w:rsidTr="005D67E4">
        <w:trPr>
          <w:gridAfter w:val="1"/>
          <w:wAfter w:w="27" w:type="dxa"/>
          <w:trHeight w:val="403"/>
          <w:tblHeader/>
        </w:trPr>
        <w:tc>
          <w:tcPr>
            <w:tcW w:w="4365" w:type="dxa"/>
          </w:tcPr>
          <w:p w:rsidR="002B7D0A" w:rsidRPr="000D56C8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B7D0A" w:rsidRPr="000D56C8" w:rsidRDefault="00280EBB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2B7D0A" w:rsidRPr="000D56C8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:rsidR="002B7D0A" w:rsidRPr="000D56C8" w:rsidRDefault="00323D36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280EBB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:rsidR="002B7D0A" w:rsidRPr="000D56C8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2B7D0A" w:rsidRPr="000D56C8" w:rsidRDefault="00280EBB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315" w:type="dxa"/>
          </w:tcPr>
          <w:p w:rsidR="002B7D0A" w:rsidRPr="000D56C8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B7D0A" w:rsidRPr="000D56C8" w:rsidRDefault="00323D36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280EBB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2B7D0A" w:rsidRPr="000D56C8" w:rsidTr="005D67E4">
        <w:trPr>
          <w:trHeight w:val="403"/>
        </w:trPr>
        <w:tc>
          <w:tcPr>
            <w:tcW w:w="4365" w:type="dxa"/>
          </w:tcPr>
          <w:p w:rsidR="002B7D0A" w:rsidRPr="000D56C8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932" w:type="dxa"/>
            <w:gridSpan w:val="8"/>
          </w:tcPr>
          <w:p w:rsidR="002B7D0A" w:rsidRPr="000D56C8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D56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25AFC" w:rsidRPr="00681260" w:rsidTr="005D67E4">
        <w:trPr>
          <w:trHeight w:val="208"/>
        </w:trPr>
        <w:tc>
          <w:tcPr>
            <w:tcW w:w="4365" w:type="dxa"/>
          </w:tcPr>
          <w:p w:rsidR="00325AFC" w:rsidRPr="002B15B8" w:rsidRDefault="00325AFC" w:rsidP="00325AFC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B15B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:rsidR="00325AFC" w:rsidRPr="00A2264C" w:rsidRDefault="00E62972" w:rsidP="00325AFC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325AFC" w:rsidRPr="00A2264C" w:rsidRDefault="00325AFC" w:rsidP="00325AFC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:rsidR="00325AFC" w:rsidRPr="00A2264C" w:rsidRDefault="00325AFC" w:rsidP="00325AFC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325AFC" w:rsidRPr="000D56C8" w:rsidRDefault="00325AFC" w:rsidP="00325AFC">
            <w:pPr>
              <w:pStyle w:val="acctfourfigures"/>
              <w:tabs>
                <w:tab w:val="clear" w:pos="765"/>
                <w:tab w:val="decimal" w:pos="862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325AFC" w:rsidRPr="005F48B8" w:rsidRDefault="00260D29" w:rsidP="00325AFC">
            <w:pPr>
              <w:pStyle w:val="acctfourfigures"/>
              <w:tabs>
                <w:tab w:val="clear" w:pos="765"/>
                <w:tab w:val="decimal" w:pos="774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137,855</w:t>
            </w:r>
          </w:p>
        </w:tc>
        <w:tc>
          <w:tcPr>
            <w:tcW w:w="315" w:type="dxa"/>
          </w:tcPr>
          <w:p w:rsidR="00325AFC" w:rsidRPr="000D56C8" w:rsidRDefault="00325AFC" w:rsidP="00325AFC">
            <w:pPr>
              <w:pStyle w:val="acctfourfigures"/>
              <w:tabs>
                <w:tab w:val="clear" w:pos="765"/>
                <w:tab w:val="decimal" w:pos="862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:rsidR="00325AFC" w:rsidRPr="002B15B8" w:rsidRDefault="00325AFC" w:rsidP="005D67E4">
            <w:pPr>
              <w:pStyle w:val="acctfourfigures"/>
              <w:tabs>
                <w:tab w:val="clear" w:pos="765"/>
                <w:tab w:val="decimal" w:pos="792"/>
              </w:tabs>
              <w:spacing w:line="360" w:lineRule="exact"/>
              <w:ind w:left="-108" w:right="9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15B8">
              <w:rPr>
                <w:rFonts w:ascii="Angsana New" w:hAnsi="Angsana New"/>
                <w:sz w:val="30"/>
                <w:szCs w:val="30"/>
              </w:rPr>
              <w:t>129</w:t>
            </w:r>
          </w:p>
        </w:tc>
      </w:tr>
      <w:tr w:rsidR="00325AFC" w:rsidRPr="00681260" w:rsidTr="005D67E4">
        <w:trPr>
          <w:trHeight w:val="208"/>
        </w:trPr>
        <w:tc>
          <w:tcPr>
            <w:tcW w:w="4365" w:type="dxa"/>
          </w:tcPr>
          <w:p w:rsidR="00325AFC" w:rsidRPr="00EA48FD" w:rsidRDefault="00325AFC" w:rsidP="00325AFC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A48FD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325AFC" w:rsidRPr="00EA48FD" w:rsidRDefault="004076B0" w:rsidP="00325AFC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191,993</w:t>
            </w:r>
          </w:p>
        </w:tc>
        <w:tc>
          <w:tcPr>
            <w:tcW w:w="236" w:type="dxa"/>
          </w:tcPr>
          <w:p w:rsidR="00325AFC" w:rsidRPr="00EA48FD" w:rsidRDefault="00325AFC" w:rsidP="00325AFC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:rsidR="00325AFC" w:rsidRPr="00EA48FD" w:rsidRDefault="00325AFC" w:rsidP="00325AFC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48FD">
              <w:rPr>
                <w:rFonts w:ascii="Angsana New" w:hAnsi="Angsana New"/>
                <w:sz w:val="30"/>
                <w:szCs w:val="30"/>
              </w:rPr>
              <w:t>98,563</w:t>
            </w:r>
          </w:p>
        </w:tc>
        <w:tc>
          <w:tcPr>
            <w:tcW w:w="236" w:type="dxa"/>
          </w:tcPr>
          <w:p w:rsidR="00325AFC" w:rsidRPr="00EA48FD" w:rsidRDefault="00325AFC" w:rsidP="00325AFC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325AFC" w:rsidRPr="00EA48FD" w:rsidRDefault="00260D29" w:rsidP="00325AFC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12,147</w:t>
            </w:r>
          </w:p>
        </w:tc>
        <w:tc>
          <w:tcPr>
            <w:tcW w:w="315" w:type="dxa"/>
          </w:tcPr>
          <w:p w:rsidR="00325AFC" w:rsidRPr="00EA48FD" w:rsidRDefault="00325AFC" w:rsidP="00325AFC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tcBorders>
              <w:bottom w:val="single" w:sz="4" w:space="0" w:color="auto"/>
            </w:tcBorders>
          </w:tcPr>
          <w:p w:rsidR="00325AFC" w:rsidRPr="00EA48FD" w:rsidRDefault="00325AFC" w:rsidP="005D67E4">
            <w:pPr>
              <w:tabs>
                <w:tab w:val="decimal" w:pos="792"/>
              </w:tabs>
              <w:spacing w:line="360" w:lineRule="exact"/>
              <w:ind w:right="9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48FD">
              <w:rPr>
                <w:rFonts w:ascii="Angsana New" w:hAnsi="Angsana New"/>
                <w:sz w:val="30"/>
                <w:szCs w:val="30"/>
              </w:rPr>
              <w:t>7,832</w:t>
            </w:r>
          </w:p>
        </w:tc>
      </w:tr>
      <w:tr w:rsidR="00325AFC" w:rsidRPr="000D56C8" w:rsidTr="005D67E4">
        <w:trPr>
          <w:trHeight w:val="403"/>
        </w:trPr>
        <w:tc>
          <w:tcPr>
            <w:tcW w:w="4365" w:type="dxa"/>
          </w:tcPr>
          <w:p w:rsidR="00325AFC" w:rsidRPr="000D56C8" w:rsidRDefault="00325AFC" w:rsidP="00325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56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325AFC" w:rsidRPr="000D56C8" w:rsidRDefault="004076B0" w:rsidP="00325AFC">
            <w:pPr>
              <w:pStyle w:val="acctfourfigures"/>
              <w:tabs>
                <w:tab w:val="clear" w:pos="765"/>
                <w:tab w:val="decimal" w:pos="774"/>
              </w:tabs>
              <w:spacing w:line="40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191,993</w:t>
            </w:r>
          </w:p>
        </w:tc>
        <w:tc>
          <w:tcPr>
            <w:tcW w:w="236" w:type="dxa"/>
          </w:tcPr>
          <w:p w:rsidR="00325AFC" w:rsidRPr="000D56C8" w:rsidRDefault="00325AFC" w:rsidP="00325AF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</w:tcPr>
          <w:p w:rsidR="00325AFC" w:rsidRDefault="00325AFC" w:rsidP="00325AFC">
            <w:pPr>
              <w:pStyle w:val="acctfourfigures"/>
              <w:tabs>
                <w:tab w:val="clear" w:pos="765"/>
                <w:tab w:val="decimal" w:pos="826"/>
              </w:tabs>
              <w:spacing w:line="40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204A">
              <w:rPr>
                <w:rFonts w:ascii="Angsana New" w:hAnsi="Angsana New"/>
                <w:b/>
                <w:bCs/>
                <w:sz w:val="30"/>
                <w:szCs w:val="30"/>
              </w:rPr>
              <w:t>98,563</w:t>
            </w:r>
          </w:p>
        </w:tc>
        <w:tc>
          <w:tcPr>
            <w:tcW w:w="236" w:type="dxa"/>
          </w:tcPr>
          <w:p w:rsidR="00325AFC" w:rsidRPr="000D56C8" w:rsidRDefault="00325AFC" w:rsidP="00325AF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325AFC" w:rsidRPr="000D56C8" w:rsidRDefault="00260D29" w:rsidP="00325AFC">
            <w:pPr>
              <w:pStyle w:val="acctfourfigures"/>
              <w:tabs>
                <w:tab w:val="clear" w:pos="765"/>
                <w:tab w:val="decimal" w:pos="774"/>
              </w:tabs>
              <w:spacing w:line="40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150,002</w:t>
            </w:r>
          </w:p>
        </w:tc>
        <w:tc>
          <w:tcPr>
            <w:tcW w:w="315" w:type="dxa"/>
          </w:tcPr>
          <w:p w:rsidR="00325AFC" w:rsidRPr="000D56C8" w:rsidRDefault="00325AFC" w:rsidP="00325AF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325AFC" w:rsidRPr="000D56C8" w:rsidRDefault="00325AFC" w:rsidP="005D67E4">
            <w:pPr>
              <w:pStyle w:val="acctfourfigures"/>
              <w:tabs>
                <w:tab w:val="clear" w:pos="765"/>
                <w:tab w:val="decimal" w:pos="792"/>
              </w:tabs>
              <w:spacing w:line="360" w:lineRule="exact"/>
              <w:ind w:left="-108" w:right="9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7,961</w:t>
            </w:r>
          </w:p>
        </w:tc>
      </w:tr>
    </w:tbl>
    <w:p w:rsidR="00FE2FA0" w:rsidRPr="00A3301B" w:rsidRDefault="00FE2FA0" w:rsidP="001710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01"/>
        <w:gridCol w:w="990"/>
        <w:gridCol w:w="236"/>
        <w:gridCol w:w="1024"/>
        <w:gridCol w:w="270"/>
        <w:gridCol w:w="990"/>
        <w:gridCol w:w="270"/>
        <w:gridCol w:w="1080"/>
        <w:gridCol w:w="9"/>
      </w:tblGrid>
      <w:tr w:rsidR="00B4632A" w:rsidRPr="000D56C8" w:rsidTr="002F40BA">
        <w:trPr>
          <w:gridAfter w:val="1"/>
          <w:wAfter w:w="9" w:type="dxa"/>
        </w:trPr>
        <w:tc>
          <w:tcPr>
            <w:tcW w:w="4401" w:type="dxa"/>
          </w:tcPr>
          <w:p w:rsidR="00B4632A" w:rsidRPr="000D56C8" w:rsidRDefault="00E02A64" w:rsidP="0017108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D56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ลูกหนี้อื่น</w:t>
            </w:r>
            <w:r w:rsidRPr="000D56C8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- </w:t>
            </w:r>
            <w:r w:rsidRPr="000D56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กิ</w:t>
            </w:r>
            <w:r w:rsidR="00FD7396" w:rsidRPr="000D56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จการที่เกี่ยวข้องกัน</w:t>
            </w:r>
          </w:p>
        </w:tc>
        <w:tc>
          <w:tcPr>
            <w:tcW w:w="2250" w:type="dxa"/>
            <w:gridSpan w:val="3"/>
          </w:tcPr>
          <w:p w:rsidR="00B4632A" w:rsidRPr="000D56C8" w:rsidRDefault="00B4632A" w:rsidP="0017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56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B4632A" w:rsidRPr="000D56C8" w:rsidRDefault="00B4632A" w:rsidP="0017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:rsidR="00B4632A" w:rsidRPr="000D56C8" w:rsidRDefault="00B4632A" w:rsidP="0017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56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3306" w:rsidRPr="000D56C8" w:rsidTr="002F40BA">
        <w:trPr>
          <w:gridAfter w:val="1"/>
          <w:wAfter w:w="9" w:type="dxa"/>
        </w:trPr>
        <w:tc>
          <w:tcPr>
            <w:tcW w:w="4401" w:type="dxa"/>
          </w:tcPr>
          <w:p w:rsidR="00A53306" w:rsidRPr="000D56C8" w:rsidRDefault="00A53306" w:rsidP="00A5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A53306" w:rsidRPr="000D56C8" w:rsidRDefault="00A53306" w:rsidP="00A5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36" w:type="dxa"/>
          </w:tcPr>
          <w:p w:rsidR="00A53306" w:rsidRPr="000D56C8" w:rsidRDefault="00A53306" w:rsidP="00A5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:rsidR="00A53306" w:rsidRPr="000D56C8" w:rsidRDefault="00A53306" w:rsidP="00A5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A53306" w:rsidRPr="000D56C8" w:rsidRDefault="00A53306" w:rsidP="00A5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A53306" w:rsidRPr="000D56C8" w:rsidRDefault="00A53306" w:rsidP="00A5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</w:tcPr>
          <w:p w:rsidR="00A53306" w:rsidRPr="000D56C8" w:rsidRDefault="00A53306" w:rsidP="00A5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53306" w:rsidRPr="000D56C8" w:rsidRDefault="00A53306" w:rsidP="00A5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53306" w:rsidRPr="000D56C8" w:rsidTr="002F40BA">
        <w:tc>
          <w:tcPr>
            <w:tcW w:w="4401" w:type="dxa"/>
          </w:tcPr>
          <w:p w:rsidR="00A53306" w:rsidRPr="000D56C8" w:rsidRDefault="00A53306" w:rsidP="00A5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53306" w:rsidRPr="000D56C8" w:rsidRDefault="00A53306" w:rsidP="00A5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A53306" w:rsidRPr="000D56C8" w:rsidRDefault="00A53306" w:rsidP="00A5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:rsidR="00A53306" w:rsidRPr="000D56C8" w:rsidRDefault="00A53306" w:rsidP="00A5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A53306" w:rsidRPr="000D56C8" w:rsidRDefault="00A53306" w:rsidP="00A5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A53306" w:rsidRPr="000D56C8" w:rsidRDefault="00A53306" w:rsidP="00A5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A53306" w:rsidRPr="000D56C8" w:rsidRDefault="00A53306" w:rsidP="00A5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gridSpan w:val="2"/>
          </w:tcPr>
          <w:p w:rsidR="00A53306" w:rsidRPr="000D56C8" w:rsidRDefault="00A53306" w:rsidP="00A5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A53306" w:rsidRPr="000D56C8" w:rsidTr="002F40BA">
        <w:trPr>
          <w:gridAfter w:val="1"/>
          <w:wAfter w:w="9" w:type="dxa"/>
        </w:trPr>
        <w:tc>
          <w:tcPr>
            <w:tcW w:w="4401" w:type="dxa"/>
          </w:tcPr>
          <w:p w:rsidR="00A53306" w:rsidRPr="000D56C8" w:rsidRDefault="00A53306" w:rsidP="00A5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860" w:type="dxa"/>
            <w:gridSpan w:val="7"/>
          </w:tcPr>
          <w:p w:rsidR="00A53306" w:rsidRPr="000D56C8" w:rsidRDefault="00A53306" w:rsidP="00A5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D56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53306" w:rsidRPr="000D56C8" w:rsidTr="002F40BA">
        <w:trPr>
          <w:gridAfter w:val="1"/>
          <w:wAfter w:w="9" w:type="dxa"/>
          <w:trHeight w:val="450"/>
        </w:trPr>
        <w:tc>
          <w:tcPr>
            <w:tcW w:w="4401" w:type="dxa"/>
          </w:tcPr>
          <w:p w:rsidR="00A53306" w:rsidRPr="004A0A9A" w:rsidRDefault="00A53306" w:rsidP="00A53306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A0A9A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:rsidR="00A53306" w:rsidRPr="00A2264C" w:rsidRDefault="00A53306" w:rsidP="00A5330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A53306" w:rsidRPr="00A2264C" w:rsidRDefault="00A53306" w:rsidP="00A5330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:rsidR="00A53306" w:rsidRPr="00A2264C" w:rsidRDefault="00A53306" w:rsidP="00A5330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53306" w:rsidRPr="000D56C8" w:rsidRDefault="00A53306" w:rsidP="00A53306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53306" w:rsidRPr="008C4354" w:rsidRDefault="00F556A3" w:rsidP="00A53306">
            <w:pPr>
              <w:pStyle w:val="acctfourfigures"/>
              <w:spacing w:line="400" w:lineRule="exact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14,602</w:t>
            </w:r>
          </w:p>
        </w:tc>
        <w:tc>
          <w:tcPr>
            <w:tcW w:w="270" w:type="dxa"/>
          </w:tcPr>
          <w:p w:rsidR="00A53306" w:rsidRPr="008C4354" w:rsidRDefault="00A53306" w:rsidP="00A5330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53306" w:rsidRPr="008C4354" w:rsidRDefault="00A53306" w:rsidP="00A53306">
            <w:pPr>
              <w:pStyle w:val="acctfourfigures"/>
              <w:tabs>
                <w:tab w:val="clear" w:pos="765"/>
                <w:tab w:val="decimal" w:pos="792"/>
              </w:tabs>
              <w:spacing w:line="400" w:lineRule="exact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C4354">
              <w:rPr>
                <w:rFonts w:ascii="Angsana New" w:hAnsi="Angsana New"/>
                <w:sz w:val="30"/>
                <w:szCs w:val="30"/>
                <w:lang w:val="en-US" w:bidi="th-TH"/>
              </w:rPr>
              <w:t>3,491</w:t>
            </w:r>
          </w:p>
        </w:tc>
      </w:tr>
      <w:tr w:rsidR="00F556A3" w:rsidRPr="000D56C8" w:rsidTr="002F40BA">
        <w:trPr>
          <w:gridAfter w:val="1"/>
          <w:wAfter w:w="9" w:type="dxa"/>
        </w:trPr>
        <w:tc>
          <w:tcPr>
            <w:tcW w:w="4401" w:type="dxa"/>
          </w:tcPr>
          <w:p w:rsidR="00F556A3" w:rsidRPr="000D56C8" w:rsidRDefault="00F556A3" w:rsidP="00F556A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56C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F556A3" w:rsidRPr="00C74531" w:rsidRDefault="00F556A3" w:rsidP="00F556A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453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F556A3" w:rsidRPr="00C74531" w:rsidRDefault="00F556A3" w:rsidP="00F556A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F556A3" w:rsidRPr="00C74531" w:rsidRDefault="00F556A3" w:rsidP="00F556A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453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556A3" w:rsidRPr="000D56C8" w:rsidRDefault="00F556A3" w:rsidP="00F556A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F556A3" w:rsidRPr="00C9064B" w:rsidRDefault="00F556A3" w:rsidP="00F556A3">
            <w:pPr>
              <w:pStyle w:val="acctfourfigures"/>
              <w:spacing w:line="40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9064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14,602</w:t>
            </w:r>
          </w:p>
        </w:tc>
        <w:tc>
          <w:tcPr>
            <w:tcW w:w="270" w:type="dxa"/>
          </w:tcPr>
          <w:p w:rsidR="00F556A3" w:rsidRPr="000D56C8" w:rsidRDefault="00F556A3" w:rsidP="00F556A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F556A3" w:rsidRPr="005A58DF" w:rsidRDefault="00F556A3" w:rsidP="00F556A3">
            <w:pPr>
              <w:pStyle w:val="acctfourfigures"/>
              <w:tabs>
                <w:tab w:val="clear" w:pos="765"/>
                <w:tab w:val="decimal" w:pos="792"/>
              </w:tabs>
              <w:spacing w:line="40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3,491</w:t>
            </w:r>
          </w:p>
        </w:tc>
      </w:tr>
    </w:tbl>
    <w:p w:rsidR="00DD363F" w:rsidRDefault="00DD363F">
      <w:pPr>
        <w:rPr>
          <w:rFonts w:ascii="Angsana New" w:hAnsi="Angsana New"/>
          <w:b/>
          <w:bCs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990"/>
        <w:gridCol w:w="270"/>
        <w:gridCol w:w="990"/>
        <w:gridCol w:w="270"/>
        <w:gridCol w:w="990"/>
        <w:gridCol w:w="270"/>
        <w:gridCol w:w="1080"/>
      </w:tblGrid>
      <w:tr w:rsidR="004D5E4A" w:rsidRPr="000D56C8" w:rsidTr="002D71E3">
        <w:tc>
          <w:tcPr>
            <w:tcW w:w="4410" w:type="dxa"/>
          </w:tcPr>
          <w:p w:rsidR="004D5E4A" w:rsidRPr="00047107" w:rsidRDefault="004D5E4A" w:rsidP="00A776D2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D56C8">
              <w:rPr>
                <w:rFonts w:ascii="Angsana New" w:hAnsi="Angsana New"/>
                <w:b w:val="0"/>
                <w:bCs w:val="0"/>
                <w:sz w:val="30"/>
                <w:szCs w:val="30"/>
              </w:rPr>
              <w:br w:type="page"/>
            </w:r>
            <w:r w:rsidRPr="000D56C8">
              <w:rPr>
                <w:rFonts w:ascii="Angsana New" w:hAnsi="Angsana New"/>
                <w:sz w:val="30"/>
                <w:szCs w:val="30"/>
              </w:rPr>
              <w:br w:type="page"/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เงินปันผลค้างรับ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- 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250" w:type="dxa"/>
            <w:gridSpan w:val="3"/>
          </w:tcPr>
          <w:p w:rsidR="004D5E4A" w:rsidRPr="000D56C8" w:rsidRDefault="004D5E4A" w:rsidP="00A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56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4D5E4A" w:rsidRPr="000D56C8" w:rsidRDefault="004D5E4A" w:rsidP="00A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:rsidR="004D5E4A" w:rsidRPr="000D56C8" w:rsidRDefault="004D5E4A" w:rsidP="00A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56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D3EBE" w:rsidRPr="000D56C8" w:rsidTr="002D71E3">
        <w:tc>
          <w:tcPr>
            <w:tcW w:w="4410" w:type="dxa"/>
          </w:tcPr>
          <w:p w:rsidR="003D3EBE" w:rsidRPr="000D56C8" w:rsidRDefault="003D3EBE" w:rsidP="003D3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3D3EBE" w:rsidRPr="000D56C8" w:rsidRDefault="003D3EBE" w:rsidP="003D3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293C5C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70" w:type="dxa"/>
          </w:tcPr>
          <w:p w:rsidR="003D3EBE" w:rsidRPr="000D56C8" w:rsidRDefault="003D3EBE" w:rsidP="003D3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D3EBE" w:rsidRPr="000D56C8" w:rsidRDefault="003D3EBE" w:rsidP="003D3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3D3EBE" w:rsidRPr="000D56C8" w:rsidRDefault="003D3EBE" w:rsidP="003D3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3D3EBE" w:rsidRPr="000D56C8" w:rsidRDefault="003D3EBE" w:rsidP="003D3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293C5C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70" w:type="dxa"/>
          </w:tcPr>
          <w:p w:rsidR="003D3EBE" w:rsidRPr="000D56C8" w:rsidRDefault="003D3EBE" w:rsidP="003D3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D3EBE" w:rsidRPr="000D56C8" w:rsidRDefault="003D3EBE" w:rsidP="003D3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D3EBE" w:rsidRPr="000D56C8" w:rsidTr="002D71E3">
        <w:tc>
          <w:tcPr>
            <w:tcW w:w="4410" w:type="dxa"/>
          </w:tcPr>
          <w:p w:rsidR="003D3EBE" w:rsidRPr="000D56C8" w:rsidRDefault="003D3EBE" w:rsidP="003D3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D3EBE" w:rsidRPr="000D56C8" w:rsidRDefault="003D3EBE" w:rsidP="003D3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3D3EBE" w:rsidRPr="000D56C8" w:rsidRDefault="003D3EBE" w:rsidP="003D3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D3EBE" w:rsidRPr="000D56C8" w:rsidRDefault="003D3EBE" w:rsidP="003D3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3D3EBE" w:rsidRPr="000D56C8" w:rsidRDefault="003D3EBE" w:rsidP="003D3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3D3EBE" w:rsidRPr="000D56C8" w:rsidRDefault="003D3EBE" w:rsidP="003D3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3D3EBE" w:rsidRPr="000D56C8" w:rsidRDefault="003D3EBE" w:rsidP="003D3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D3EBE" w:rsidRPr="000D56C8" w:rsidRDefault="003D3EBE" w:rsidP="003D3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4D5E4A" w:rsidRPr="000D56C8" w:rsidTr="002D71E3">
        <w:tc>
          <w:tcPr>
            <w:tcW w:w="4410" w:type="dxa"/>
          </w:tcPr>
          <w:p w:rsidR="004D5E4A" w:rsidRPr="000D56C8" w:rsidRDefault="004D5E4A" w:rsidP="00A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860" w:type="dxa"/>
            <w:gridSpan w:val="7"/>
          </w:tcPr>
          <w:p w:rsidR="004D5E4A" w:rsidRPr="000D56C8" w:rsidRDefault="004D5E4A" w:rsidP="00A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D56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A5EE8" w:rsidRPr="000D56C8" w:rsidTr="002D71E3">
        <w:tc>
          <w:tcPr>
            <w:tcW w:w="4410" w:type="dxa"/>
          </w:tcPr>
          <w:p w:rsidR="007A5EE8" w:rsidRPr="003D3EBE" w:rsidRDefault="007A5EE8" w:rsidP="007A5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D3EBE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FFFFFF"/>
            <w:vAlign w:val="center"/>
          </w:tcPr>
          <w:p w:rsidR="007A5EE8" w:rsidRPr="00A2264C" w:rsidRDefault="007A5EE8" w:rsidP="007A5EE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:rsidR="007A5EE8" w:rsidRPr="00614B50" w:rsidRDefault="007A5EE8" w:rsidP="007A5EE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  <w:vAlign w:val="center"/>
          </w:tcPr>
          <w:p w:rsidR="007A5EE8" w:rsidRPr="00A2264C" w:rsidRDefault="007A5EE8" w:rsidP="007A5EE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:rsidR="007A5EE8" w:rsidRPr="00614B50" w:rsidRDefault="007A5EE8" w:rsidP="007A5EE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  <w:vAlign w:val="center"/>
          </w:tcPr>
          <w:p w:rsidR="007A5EE8" w:rsidRPr="00A2264C" w:rsidRDefault="007A5EE8" w:rsidP="007A5EE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:rsidR="007A5EE8" w:rsidRPr="000D56C8" w:rsidRDefault="007A5EE8" w:rsidP="007A5EE8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</w:tcPr>
          <w:p w:rsidR="007A5EE8" w:rsidRPr="0026556D" w:rsidRDefault="007A5EE8" w:rsidP="007A5EE8">
            <w:pPr>
              <w:pStyle w:val="acctfourfigures"/>
              <w:tabs>
                <w:tab w:val="clear" w:pos="765"/>
                <w:tab w:val="decimal" w:pos="522"/>
              </w:tabs>
              <w:spacing w:line="400" w:lineRule="exact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14,241</w:t>
            </w:r>
          </w:p>
        </w:tc>
      </w:tr>
      <w:tr w:rsidR="007A5EE8" w:rsidRPr="00EA66AD" w:rsidTr="002D71E3">
        <w:tc>
          <w:tcPr>
            <w:tcW w:w="4410" w:type="dxa"/>
          </w:tcPr>
          <w:p w:rsidR="007A5EE8" w:rsidRPr="00B0568D" w:rsidRDefault="007A5EE8" w:rsidP="007A5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56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7A5EE8" w:rsidRPr="00FC561D" w:rsidRDefault="007A5EE8" w:rsidP="007A5EE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561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:rsidR="007A5EE8" w:rsidRPr="00FC561D" w:rsidRDefault="007A5EE8" w:rsidP="007A5EE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7A5EE8" w:rsidRPr="00FC561D" w:rsidRDefault="007A5EE8" w:rsidP="007A5EE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561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:rsidR="007A5EE8" w:rsidRPr="00614B50" w:rsidRDefault="007A5EE8" w:rsidP="007A5EE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7A5EE8" w:rsidRPr="00FC561D" w:rsidRDefault="007A5EE8" w:rsidP="007A5EE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561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:rsidR="007A5EE8" w:rsidRPr="00614B50" w:rsidRDefault="007A5EE8" w:rsidP="007A5EE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7A5EE8" w:rsidRPr="00EC6E14" w:rsidRDefault="007A5EE8" w:rsidP="007A5EE8">
            <w:pPr>
              <w:pStyle w:val="acctfourfigures"/>
              <w:tabs>
                <w:tab w:val="clear" w:pos="765"/>
                <w:tab w:val="decimal" w:pos="522"/>
              </w:tabs>
              <w:spacing w:line="400" w:lineRule="exact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14,241</w:t>
            </w:r>
          </w:p>
        </w:tc>
      </w:tr>
    </w:tbl>
    <w:p w:rsidR="00301FE4" w:rsidRDefault="00301FE4" w:rsidP="002B7D0A">
      <w:pPr>
        <w:spacing w:line="240" w:lineRule="auto"/>
        <w:rPr>
          <w:sz w:val="2"/>
          <w:szCs w:val="2"/>
        </w:rPr>
      </w:pPr>
    </w:p>
    <w:p w:rsidR="00C24663" w:rsidRPr="00C24663" w:rsidRDefault="00C24663" w:rsidP="00C246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4"/>
          <w:szCs w:val="24"/>
        </w:rPr>
      </w:pPr>
    </w:p>
    <w:p w:rsidR="00301FE4" w:rsidRPr="002B7D0A" w:rsidRDefault="00301FE4" w:rsidP="002B7D0A">
      <w:pPr>
        <w:spacing w:line="240" w:lineRule="auto"/>
        <w:rPr>
          <w:sz w:val="2"/>
          <w:szCs w:val="2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4"/>
        <w:gridCol w:w="976"/>
        <w:gridCol w:w="14"/>
        <w:gridCol w:w="256"/>
        <w:gridCol w:w="14"/>
        <w:gridCol w:w="976"/>
        <w:gridCol w:w="14"/>
        <w:gridCol w:w="236"/>
        <w:gridCol w:w="20"/>
        <w:gridCol w:w="14"/>
        <w:gridCol w:w="976"/>
        <w:gridCol w:w="270"/>
        <w:gridCol w:w="1080"/>
        <w:gridCol w:w="18"/>
      </w:tblGrid>
      <w:tr w:rsidR="00E9296D" w:rsidRPr="000D56C8" w:rsidTr="00512216">
        <w:trPr>
          <w:gridAfter w:val="1"/>
          <w:wAfter w:w="18" w:type="dxa"/>
        </w:trPr>
        <w:tc>
          <w:tcPr>
            <w:tcW w:w="4410" w:type="dxa"/>
          </w:tcPr>
          <w:p w:rsidR="00E9296D" w:rsidRPr="00CA0F37" w:rsidRDefault="00E9296D" w:rsidP="002B7D0A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A0F37">
              <w:rPr>
                <w:rFonts w:ascii="Angsana New" w:hAnsi="Angsana New"/>
                <w:b w:val="0"/>
                <w:bCs w:val="0"/>
                <w:sz w:val="30"/>
                <w:szCs w:val="30"/>
              </w:rPr>
              <w:br w:type="page"/>
            </w:r>
            <w:r w:rsidRPr="00CA0F37">
              <w:rPr>
                <w:rFonts w:ascii="Angsana New" w:hAnsi="Angsana New"/>
                <w:sz w:val="30"/>
                <w:szCs w:val="30"/>
              </w:rPr>
              <w:br w:type="page"/>
            </w:r>
            <w:r w:rsidRPr="00CA0F3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CA0F37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="002B7D0A" w:rsidRPr="00CA0F37">
              <w:rPr>
                <w:rFonts w:ascii="Angsana New" w:hAnsi="Angsana New"/>
                <w:i/>
                <w:iCs/>
                <w:sz w:val="30"/>
                <w:szCs w:val="30"/>
              </w:rPr>
              <w:t>-</w:t>
            </w:r>
            <w:r w:rsidRPr="00CA0F37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CA0F3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250" w:type="dxa"/>
            <w:gridSpan w:val="6"/>
          </w:tcPr>
          <w:p w:rsidR="00E9296D" w:rsidRPr="00CA0F37" w:rsidRDefault="00E9296D" w:rsidP="00811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0F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3"/>
          </w:tcPr>
          <w:p w:rsidR="00E9296D" w:rsidRPr="00CA0F37" w:rsidRDefault="00E9296D" w:rsidP="00811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4"/>
          </w:tcPr>
          <w:p w:rsidR="00E9296D" w:rsidRPr="00CA0F37" w:rsidRDefault="00E9296D" w:rsidP="00811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0F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2245" w:rsidRPr="000D56C8" w:rsidTr="00512216">
        <w:trPr>
          <w:gridAfter w:val="1"/>
          <w:wAfter w:w="18" w:type="dxa"/>
        </w:trPr>
        <w:tc>
          <w:tcPr>
            <w:tcW w:w="4410" w:type="dxa"/>
          </w:tcPr>
          <w:p w:rsidR="00182245" w:rsidRPr="000D56C8" w:rsidRDefault="00182245" w:rsidP="0018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:rsidR="00182245" w:rsidRPr="000D56C8" w:rsidRDefault="00182245" w:rsidP="0018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293C5C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70" w:type="dxa"/>
            <w:gridSpan w:val="2"/>
          </w:tcPr>
          <w:p w:rsidR="00182245" w:rsidRPr="000D56C8" w:rsidRDefault="00182245" w:rsidP="0018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:rsidR="00182245" w:rsidRPr="000D56C8" w:rsidRDefault="00182245" w:rsidP="0018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gridSpan w:val="3"/>
          </w:tcPr>
          <w:p w:rsidR="00182245" w:rsidRPr="000D56C8" w:rsidRDefault="00182245" w:rsidP="0018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:rsidR="00182245" w:rsidRPr="000D56C8" w:rsidRDefault="00182245" w:rsidP="00293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93C5C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70" w:type="dxa"/>
          </w:tcPr>
          <w:p w:rsidR="00182245" w:rsidRPr="000D56C8" w:rsidRDefault="00182245" w:rsidP="0018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82245" w:rsidRPr="000D56C8" w:rsidRDefault="00182245" w:rsidP="0018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82245" w:rsidRPr="000D56C8" w:rsidTr="00512216">
        <w:trPr>
          <w:gridAfter w:val="1"/>
          <w:wAfter w:w="18" w:type="dxa"/>
        </w:trPr>
        <w:tc>
          <w:tcPr>
            <w:tcW w:w="4410" w:type="dxa"/>
          </w:tcPr>
          <w:p w:rsidR="00182245" w:rsidRPr="000D56C8" w:rsidRDefault="00182245" w:rsidP="0018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:rsidR="00182245" w:rsidRPr="000D56C8" w:rsidRDefault="00182245" w:rsidP="0018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gridSpan w:val="2"/>
          </w:tcPr>
          <w:p w:rsidR="00182245" w:rsidRPr="000D56C8" w:rsidRDefault="00182245" w:rsidP="0018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:rsidR="00182245" w:rsidRPr="000D56C8" w:rsidRDefault="00182245" w:rsidP="0018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  <w:gridSpan w:val="3"/>
          </w:tcPr>
          <w:p w:rsidR="00182245" w:rsidRPr="000D56C8" w:rsidRDefault="00182245" w:rsidP="0018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:rsidR="00182245" w:rsidRPr="000D56C8" w:rsidRDefault="00182245" w:rsidP="0018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182245" w:rsidRPr="000D56C8" w:rsidRDefault="00182245" w:rsidP="0018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82245" w:rsidRPr="000D56C8" w:rsidRDefault="00182245" w:rsidP="0018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2B7D0A" w:rsidRPr="000D56C8" w:rsidTr="00512216">
        <w:trPr>
          <w:gridAfter w:val="1"/>
          <w:wAfter w:w="18" w:type="dxa"/>
        </w:trPr>
        <w:tc>
          <w:tcPr>
            <w:tcW w:w="4410" w:type="dxa"/>
          </w:tcPr>
          <w:p w:rsidR="002B7D0A" w:rsidRPr="000D56C8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860" w:type="dxa"/>
            <w:gridSpan w:val="13"/>
          </w:tcPr>
          <w:p w:rsidR="002B7D0A" w:rsidRPr="000D56C8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D56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073D" w:rsidRPr="000D56C8" w:rsidTr="00512216">
        <w:trPr>
          <w:gridAfter w:val="1"/>
          <w:wAfter w:w="18" w:type="dxa"/>
          <w:trHeight w:val="375"/>
        </w:trPr>
        <w:tc>
          <w:tcPr>
            <w:tcW w:w="4410" w:type="dxa"/>
          </w:tcPr>
          <w:p w:rsidR="0030073D" w:rsidRPr="00716082" w:rsidRDefault="0030073D" w:rsidP="0030073D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1608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gridSpan w:val="2"/>
          </w:tcPr>
          <w:p w:rsidR="0030073D" w:rsidRPr="000C7EB3" w:rsidRDefault="0030073D" w:rsidP="0030073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7EB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30073D" w:rsidRPr="000C7EB3" w:rsidRDefault="0030073D" w:rsidP="0030073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:rsidR="0030073D" w:rsidRPr="000C7EB3" w:rsidRDefault="0030073D" w:rsidP="0030073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7EB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3"/>
          </w:tcPr>
          <w:p w:rsidR="0030073D" w:rsidRPr="00FF7DB5" w:rsidRDefault="0030073D" w:rsidP="0030073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:rsidR="0030073D" w:rsidRPr="00716082" w:rsidRDefault="0030073D" w:rsidP="0030073D">
            <w:pPr>
              <w:pStyle w:val="acctfourfigures"/>
              <w:tabs>
                <w:tab w:val="clear" w:pos="765"/>
                <w:tab w:val="decimal" w:pos="792"/>
              </w:tabs>
              <w:spacing w:line="400" w:lineRule="exact"/>
              <w:ind w:left="-108" w:right="-3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2,103</w:t>
            </w:r>
          </w:p>
        </w:tc>
        <w:tc>
          <w:tcPr>
            <w:tcW w:w="270" w:type="dxa"/>
          </w:tcPr>
          <w:p w:rsidR="0030073D" w:rsidRPr="00716082" w:rsidRDefault="0030073D" w:rsidP="0030073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79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</w:tcPr>
          <w:p w:rsidR="0030073D" w:rsidRPr="00716082" w:rsidRDefault="0030073D" w:rsidP="0030073D">
            <w:pPr>
              <w:pStyle w:val="acctfourfigures"/>
              <w:tabs>
                <w:tab w:val="clear" w:pos="765"/>
                <w:tab w:val="decimal" w:pos="792"/>
              </w:tabs>
              <w:spacing w:line="400" w:lineRule="exact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16082">
              <w:rPr>
                <w:rFonts w:ascii="Angsana New" w:hAnsi="Angsana New"/>
                <w:sz w:val="30"/>
                <w:szCs w:val="30"/>
                <w:lang w:val="en-US" w:bidi="th-TH"/>
              </w:rPr>
              <w:t>5,412</w:t>
            </w:r>
          </w:p>
        </w:tc>
      </w:tr>
      <w:tr w:rsidR="0030073D" w:rsidRPr="000D56C8" w:rsidTr="009F2E08">
        <w:trPr>
          <w:gridAfter w:val="1"/>
          <w:wAfter w:w="18" w:type="dxa"/>
          <w:trHeight w:val="315"/>
        </w:trPr>
        <w:tc>
          <w:tcPr>
            <w:tcW w:w="4410" w:type="dxa"/>
          </w:tcPr>
          <w:p w:rsidR="0030073D" w:rsidRPr="00716082" w:rsidRDefault="0030073D" w:rsidP="0030073D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16082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:rsidR="0030073D" w:rsidRPr="00716082" w:rsidRDefault="0030073D" w:rsidP="0030073D">
            <w:pPr>
              <w:pStyle w:val="acctfourfigures"/>
              <w:tabs>
                <w:tab w:val="clear" w:pos="765"/>
                <w:tab w:val="decimal" w:pos="792"/>
              </w:tabs>
              <w:spacing w:line="400" w:lineRule="exact"/>
              <w:ind w:left="-108" w:right="-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6,477</w:t>
            </w:r>
          </w:p>
        </w:tc>
        <w:tc>
          <w:tcPr>
            <w:tcW w:w="270" w:type="dxa"/>
            <w:gridSpan w:val="2"/>
          </w:tcPr>
          <w:p w:rsidR="0030073D" w:rsidRPr="00716082" w:rsidRDefault="0030073D" w:rsidP="0030073D">
            <w:pPr>
              <w:pStyle w:val="acctfourfigures"/>
              <w:tabs>
                <w:tab w:val="clear" w:pos="765"/>
                <w:tab w:val="decimal" w:pos="792"/>
              </w:tabs>
              <w:spacing w:line="400" w:lineRule="exact"/>
              <w:ind w:left="-108" w:right="-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:rsidR="0030073D" w:rsidRPr="00716082" w:rsidRDefault="0030073D" w:rsidP="0030073D">
            <w:pPr>
              <w:pStyle w:val="acctfourfigures"/>
              <w:tabs>
                <w:tab w:val="clear" w:pos="765"/>
                <w:tab w:val="decimal" w:pos="792"/>
              </w:tabs>
              <w:spacing w:line="400" w:lineRule="exact"/>
              <w:ind w:left="-108" w:right="-3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6082">
              <w:rPr>
                <w:rFonts w:ascii="Angsana New" w:hAnsi="Angsana New"/>
                <w:sz w:val="30"/>
                <w:szCs w:val="30"/>
                <w:lang w:val="en-US"/>
              </w:rPr>
              <w:t>4,892</w:t>
            </w:r>
          </w:p>
        </w:tc>
        <w:tc>
          <w:tcPr>
            <w:tcW w:w="270" w:type="dxa"/>
            <w:gridSpan w:val="3"/>
          </w:tcPr>
          <w:p w:rsidR="0030073D" w:rsidRPr="00716082" w:rsidRDefault="0030073D" w:rsidP="0030073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center"/>
          </w:tcPr>
          <w:p w:rsidR="0030073D" w:rsidRPr="00A2264C" w:rsidRDefault="0030073D" w:rsidP="0030073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0073D" w:rsidRPr="00716082" w:rsidRDefault="0030073D" w:rsidP="0030073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0073D" w:rsidRPr="00716082" w:rsidRDefault="0030073D" w:rsidP="0030073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608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0073D" w:rsidRPr="000D56C8" w:rsidTr="00A53306">
        <w:trPr>
          <w:gridAfter w:val="1"/>
          <w:wAfter w:w="18" w:type="dxa"/>
          <w:trHeight w:val="416"/>
        </w:trPr>
        <w:tc>
          <w:tcPr>
            <w:tcW w:w="4410" w:type="dxa"/>
          </w:tcPr>
          <w:p w:rsidR="0030073D" w:rsidRPr="00E9296D" w:rsidRDefault="0030073D" w:rsidP="00300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29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30073D" w:rsidRPr="0030073D" w:rsidRDefault="0030073D" w:rsidP="0030073D">
            <w:pPr>
              <w:pStyle w:val="acctfourfigures"/>
              <w:tabs>
                <w:tab w:val="clear" w:pos="765"/>
                <w:tab w:val="decimal" w:pos="792"/>
              </w:tabs>
              <w:spacing w:line="400" w:lineRule="exact"/>
              <w:ind w:left="-108" w:right="-3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0073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6,477</w:t>
            </w:r>
          </w:p>
        </w:tc>
        <w:tc>
          <w:tcPr>
            <w:tcW w:w="270" w:type="dxa"/>
            <w:gridSpan w:val="2"/>
          </w:tcPr>
          <w:p w:rsidR="0030073D" w:rsidRPr="00C07A5C" w:rsidRDefault="0030073D" w:rsidP="0030073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30073D" w:rsidRPr="0048204A" w:rsidRDefault="0030073D" w:rsidP="0030073D">
            <w:pPr>
              <w:pStyle w:val="acctfourfigures"/>
              <w:tabs>
                <w:tab w:val="clear" w:pos="765"/>
                <w:tab w:val="decimal" w:pos="774"/>
              </w:tabs>
              <w:spacing w:line="400" w:lineRule="exact"/>
              <w:ind w:right="-3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8204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4,892</w:t>
            </w:r>
          </w:p>
        </w:tc>
        <w:tc>
          <w:tcPr>
            <w:tcW w:w="270" w:type="dxa"/>
            <w:gridSpan w:val="3"/>
          </w:tcPr>
          <w:p w:rsidR="0030073D" w:rsidRPr="00C07A5C" w:rsidRDefault="0030073D" w:rsidP="0030073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30073D" w:rsidRPr="005C2461" w:rsidRDefault="0030073D" w:rsidP="0030073D">
            <w:pPr>
              <w:pStyle w:val="acctfourfigures"/>
              <w:tabs>
                <w:tab w:val="clear" w:pos="765"/>
                <w:tab w:val="decimal" w:pos="792"/>
              </w:tabs>
              <w:spacing w:line="400" w:lineRule="exact"/>
              <w:ind w:left="-108" w:right="-3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C246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2,103</w:t>
            </w:r>
          </w:p>
        </w:tc>
        <w:tc>
          <w:tcPr>
            <w:tcW w:w="270" w:type="dxa"/>
          </w:tcPr>
          <w:p w:rsidR="0030073D" w:rsidRPr="00C07A5C" w:rsidRDefault="0030073D" w:rsidP="0030073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0073D" w:rsidRPr="00FC561D" w:rsidRDefault="0030073D" w:rsidP="0030073D">
            <w:pPr>
              <w:pStyle w:val="acctfourfigures"/>
              <w:tabs>
                <w:tab w:val="clear" w:pos="765"/>
                <w:tab w:val="decimal" w:pos="702"/>
              </w:tabs>
              <w:spacing w:line="400" w:lineRule="exact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5,412</w:t>
            </w:r>
          </w:p>
        </w:tc>
      </w:tr>
      <w:tr w:rsidR="0030073D" w:rsidRPr="000D56C8" w:rsidTr="00A53306">
        <w:trPr>
          <w:gridAfter w:val="1"/>
          <w:wAfter w:w="18" w:type="dxa"/>
          <w:trHeight w:val="416"/>
        </w:trPr>
        <w:tc>
          <w:tcPr>
            <w:tcW w:w="4410" w:type="dxa"/>
          </w:tcPr>
          <w:p w:rsidR="0030073D" w:rsidRPr="00E9296D" w:rsidRDefault="0030073D" w:rsidP="00300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</w:tcPr>
          <w:p w:rsidR="0030073D" w:rsidRPr="00C07A5C" w:rsidRDefault="0030073D" w:rsidP="0030073D">
            <w:pPr>
              <w:pStyle w:val="acctfourfigures"/>
              <w:tabs>
                <w:tab w:val="clear" w:pos="765"/>
                <w:tab w:val="decimal" w:pos="774"/>
              </w:tabs>
              <w:spacing w:line="400" w:lineRule="exact"/>
              <w:ind w:right="-3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30073D" w:rsidRPr="00C07A5C" w:rsidRDefault="0030073D" w:rsidP="0030073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</w:tcPr>
          <w:p w:rsidR="0030073D" w:rsidRPr="0048204A" w:rsidRDefault="0030073D" w:rsidP="0030073D">
            <w:pPr>
              <w:pStyle w:val="acctfourfigures"/>
              <w:tabs>
                <w:tab w:val="clear" w:pos="765"/>
                <w:tab w:val="decimal" w:pos="774"/>
              </w:tabs>
              <w:spacing w:line="400" w:lineRule="exact"/>
              <w:ind w:right="-3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3"/>
          </w:tcPr>
          <w:p w:rsidR="0030073D" w:rsidRPr="00C07A5C" w:rsidRDefault="0030073D" w:rsidP="0030073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</w:tcPr>
          <w:p w:rsidR="0030073D" w:rsidRPr="00FC561D" w:rsidRDefault="0030073D" w:rsidP="0030073D">
            <w:pPr>
              <w:pStyle w:val="acctfourfigures"/>
              <w:tabs>
                <w:tab w:val="clear" w:pos="765"/>
                <w:tab w:val="decimal" w:pos="792"/>
              </w:tabs>
              <w:spacing w:line="400" w:lineRule="exact"/>
              <w:ind w:left="-108"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0073D" w:rsidRPr="00C07A5C" w:rsidRDefault="0030073D" w:rsidP="0030073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30073D" w:rsidRDefault="0030073D" w:rsidP="0030073D">
            <w:pPr>
              <w:pStyle w:val="acctfourfigures"/>
              <w:tabs>
                <w:tab w:val="clear" w:pos="765"/>
                <w:tab w:val="decimal" w:pos="702"/>
              </w:tabs>
              <w:spacing w:line="400" w:lineRule="exact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30073D" w:rsidRPr="00E9296D" w:rsidTr="00512216">
        <w:trPr>
          <w:trHeight w:hRule="exact" w:val="389"/>
        </w:trPr>
        <w:tc>
          <w:tcPr>
            <w:tcW w:w="4424" w:type="dxa"/>
            <w:gridSpan w:val="2"/>
          </w:tcPr>
          <w:p w:rsidR="0030073D" w:rsidRPr="00E9296D" w:rsidRDefault="0030073D" w:rsidP="0030073D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929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lastRenderedPageBreak/>
              <w:t>เจ้าหนี้อื่น</w:t>
            </w:r>
            <w:r w:rsidRPr="00E9296D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- </w:t>
            </w:r>
            <w:r w:rsidRPr="00E929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250" w:type="dxa"/>
            <w:gridSpan w:val="6"/>
          </w:tcPr>
          <w:p w:rsidR="0030073D" w:rsidRPr="00E9296D" w:rsidRDefault="0030073D" w:rsidP="00300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30073D" w:rsidRPr="00E9296D" w:rsidRDefault="0030073D" w:rsidP="00300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78" w:type="dxa"/>
            <w:gridSpan w:val="6"/>
          </w:tcPr>
          <w:p w:rsidR="0030073D" w:rsidRPr="00E9296D" w:rsidRDefault="0030073D" w:rsidP="00300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29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073D" w:rsidRPr="00E9296D" w:rsidTr="00512216">
        <w:tc>
          <w:tcPr>
            <w:tcW w:w="4424" w:type="dxa"/>
            <w:gridSpan w:val="2"/>
          </w:tcPr>
          <w:p w:rsidR="0030073D" w:rsidRPr="00E9296D" w:rsidRDefault="0030073D" w:rsidP="00300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:rsidR="0030073D" w:rsidRPr="000D56C8" w:rsidRDefault="0030073D" w:rsidP="00300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  <w:gridSpan w:val="2"/>
          </w:tcPr>
          <w:p w:rsidR="0030073D" w:rsidRPr="000D56C8" w:rsidRDefault="0030073D" w:rsidP="00300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:rsidR="0030073D" w:rsidRPr="000D56C8" w:rsidRDefault="0030073D" w:rsidP="00300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gridSpan w:val="3"/>
          </w:tcPr>
          <w:p w:rsidR="0030073D" w:rsidRPr="000D56C8" w:rsidRDefault="0030073D" w:rsidP="00300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6" w:type="dxa"/>
          </w:tcPr>
          <w:p w:rsidR="0030073D" w:rsidRPr="000D56C8" w:rsidRDefault="0030073D" w:rsidP="00300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</w:tcPr>
          <w:p w:rsidR="0030073D" w:rsidRPr="000D56C8" w:rsidRDefault="0030073D" w:rsidP="00300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:rsidR="0030073D" w:rsidRPr="000D56C8" w:rsidRDefault="0030073D" w:rsidP="00300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0073D" w:rsidRPr="00E9296D" w:rsidTr="00512216">
        <w:tc>
          <w:tcPr>
            <w:tcW w:w="4424" w:type="dxa"/>
            <w:gridSpan w:val="2"/>
          </w:tcPr>
          <w:p w:rsidR="0030073D" w:rsidRPr="00E9296D" w:rsidRDefault="0030073D" w:rsidP="00300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:rsidR="0030073D" w:rsidRPr="000D56C8" w:rsidRDefault="0030073D" w:rsidP="00300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gridSpan w:val="2"/>
          </w:tcPr>
          <w:p w:rsidR="0030073D" w:rsidRPr="000D56C8" w:rsidRDefault="0030073D" w:rsidP="00300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:rsidR="0030073D" w:rsidRPr="000D56C8" w:rsidRDefault="0030073D" w:rsidP="00300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  <w:gridSpan w:val="3"/>
          </w:tcPr>
          <w:p w:rsidR="0030073D" w:rsidRPr="000D56C8" w:rsidRDefault="0030073D" w:rsidP="00300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6" w:type="dxa"/>
          </w:tcPr>
          <w:p w:rsidR="0030073D" w:rsidRPr="000D56C8" w:rsidRDefault="0030073D" w:rsidP="00300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30073D" w:rsidRPr="000D56C8" w:rsidRDefault="0030073D" w:rsidP="00300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:rsidR="0030073D" w:rsidRPr="000D56C8" w:rsidRDefault="0030073D" w:rsidP="00300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30073D" w:rsidRPr="00E9296D" w:rsidTr="00512216">
        <w:tc>
          <w:tcPr>
            <w:tcW w:w="4424" w:type="dxa"/>
            <w:gridSpan w:val="2"/>
          </w:tcPr>
          <w:p w:rsidR="0030073D" w:rsidRPr="00B0568D" w:rsidRDefault="0030073D" w:rsidP="00300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864" w:type="dxa"/>
            <w:gridSpan w:val="13"/>
          </w:tcPr>
          <w:p w:rsidR="0030073D" w:rsidRPr="00B0568D" w:rsidRDefault="0030073D" w:rsidP="00300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0568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37C02" w:rsidRPr="00E9296D" w:rsidTr="00512216">
        <w:tc>
          <w:tcPr>
            <w:tcW w:w="4424" w:type="dxa"/>
            <w:gridSpan w:val="2"/>
          </w:tcPr>
          <w:p w:rsidR="00D37C02" w:rsidRPr="002B7E41" w:rsidRDefault="00D37C02" w:rsidP="00D3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B7E4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gridSpan w:val="2"/>
            <w:vAlign w:val="center"/>
          </w:tcPr>
          <w:p w:rsidR="00D37C02" w:rsidRPr="002B7E41" w:rsidRDefault="00D37C02" w:rsidP="00D37C0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:rsidR="00D37C02" w:rsidRPr="002B7E41" w:rsidRDefault="00D37C02" w:rsidP="00D37C02">
            <w:pPr>
              <w:pStyle w:val="acctfourfigures"/>
              <w:tabs>
                <w:tab w:val="clear" w:pos="765"/>
                <w:tab w:val="decimal" w:pos="791"/>
                <w:tab w:val="decimal" w:pos="862"/>
              </w:tabs>
              <w:spacing w:line="240" w:lineRule="auto"/>
              <w:ind w:left="-90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center"/>
          </w:tcPr>
          <w:p w:rsidR="00D37C02" w:rsidRPr="002B7E41" w:rsidRDefault="00D37C02" w:rsidP="00D37C0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7E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3"/>
          </w:tcPr>
          <w:p w:rsidR="00D37C02" w:rsidRPr="002B7E41" w:rsidRDefault="00D37C02" w:rsidP="00D37C02">
            <w:pPr>
              <w:pStyle w:val="acctfourfigures"/>
              <w:tabs>
                <w:tab w:val="clear" w:pos="765"/>
                <w:tab w:val="decimal" w:pos="791"/>
                <w:tab w:val="decimal" w:pos="862"/>
              </w:tabs>
              <w:spacing w:line="240" w:lineRule="auto"/>
              <w:ind w:left="-90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76" w:type="dxa"/>
            <w:vAlign w:val="center"/>
          </w:tcPr>
          <w:p w:rsidR="00D37C02" w:rsidRPr="002B7E41" w:rsidRDefault="00D37C02" w:rsidP="00D37C02">
            <w:pPr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line="240" w:lineRule="exact"/>
              <w:ind w:left="-90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1,159</w:t>
            </w:r>
          </w:p>
        </w:tc>
        <w:tc>
          <w:tcPr>
            <w:tcW w:w="270" w:type="dxa"/>
          </w:tcPr>
          <w:p w:rsidR="00D37C02" w:rsidRPr="002B7E41" w:rsidRDefault="00D37C02" w:rsidP="00D37C02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vAlign w:val="center"/>
          </w:tcPr>
          <w:p w:rsidR="00D37C02" w:rsidRPr="002B7E41" w:rsidRDefault="00D37C02" w:rsidP="00D37C02">
            <w:pPr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line="240" w:lineRule="exact"/>
              <w:ind w:left="-90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2B7E41">
              <w:rPr>
                <w:rFonts w:ascii="Angsana New" w:hAnsi="Angsana New"/>
                <w:sz w:val="30"/>
                <w:szCs w:val="30"/>
              </w:rPr>
              <w:t>622</w:t>
            </w:r>
          </w:p>
        </w:tc>
      </w:tr>
      <w:tr w:rsidR="0030073D" w:rsidRPr="00E9296D" w:rsidTr="00512216">
        <w:tc>
          <w:tcPr>
            <w:tcW w:w="4424" w:type="dxa"/>
            <w:gridSpan w:val="2"/>
          </w:tcPr>
          <w:p w:rsidR="0030073D" w:rsidRPr="002B7E41" w:rsidRDefault="0030073D" w:rsidP="00300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B7E4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30073D" w:rsidRPr="002B7E41" w:rsidRDefault="00D37C02" w:rsidP="0030073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</w:t>
            </w:r>
            <w:r w:rsidR="00063A13">
              <w:rPr>
                <w:rFonts w:ascii="Angsana New" w:hAnsi="Angsana New"/>
                <w:sz w:val="30"/>
                <w:szCs w:val="30"/>
                <w:lang w:val="en-US" w:bidi="th-TH"/>
              </w:rPr>
              <w:t>,827</w:t>
            </w:r>
          </w:p>
        </w:tc>
        <w:tc>
          <w:tcPr>
            <w:tcW w:w="270" w:type="dxa"/>
            <w:gridSpan w:val="2"/>
            <w:shd w:val="clear" w:color="auto" w:fill="FFFFFF"/>
          </w:tcPr>
          <w:p w:rsidR="0030073D" w:rsidRPr="002B7E41" w:rsidRDefault="0030073D" w:rsidP="0030073D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30073D" w:rsidRPr="002B7E41" w:rsidRDefault="0030073D" w:rsidP="0030073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B7E41">
              <w:rPr>
                <w:rFonts w:ascii="Angsana New" w:hAnsi="Angsana New"/>
                <w:sz w:val="30"/>
                <w:szCs w:val="30"/>
                <w:lang w:val="en-US" w:bidi="th-TH"/>
              </w:rPr>
              <w:t>23,253</w:t>
            </w:r>
          </w:p>
        </w:tc>
        <w:tc>
          <w:tcPr>
            <w:tcW w:w="270" w:type="dxa"/>
            <w:gridSpan w:val="3"/>
            <w:shd w:val="clear" w:color="auto" w:fill="FFFFFF"/>
          </w:tcPr>
          <w:p w:rsidR="0030073D" w:rsidRPr="002B7E41" w:rsidRDefault="0030073D" w:rsidP="0030073D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30073D" w:rsidRPr="002B7E41" w:rsidRDefault="0030073D" w:rsidP="0030073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:rsidR="0030073D" w:rsidRPr="002B7E41" w:rsidRDefault="0030073D" w:rsidP="0030073D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862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30073D" w:rsidRPr="002B7E41" w:rsidRDefault="0030073D" w:rsidP="0030073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7E4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63A13" w:rsidRPr="00E9296D" w:rsidTr="00512216">
        <w:tc>
          <w:tcPr>
            <w:tcW w:w="4424" w:type="dxa"/>
            <w:gridSpan w:val="2"/>
          </w:tcPr>
          <w:p w:rsidR="00063A13" w:rsidRPr="00B0568D" w:rsidRDefault="00063A13" w:rsidP="00063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56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063A13" w:rsidRPr="00063A13" w:rsidRDefault="00063A13" w:rsidP="00063A1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63A1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18,827</w:t>
            </w:r>
          </w:p>
        </w:tc>
        <w:tc>
          <w:tcPr>
            <w:tcW w:w="270" w:type="dxa"/>
            <w:gridSpan w:val="2"/>
            <w:shd w:val="clear" w:color="auto" w:fill="FFFFFF"/>
          </w:tcPr>
          <w:p w:rsidR="00063A13" w:rsidRPr="00B0568D" w:rsidRDefault="00063A13" w:rsidP="00063A13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063A13" w:rsidRPr="0083769D" w:rsidRDefault="00063A13" w:rsidP="00063A1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3769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23,253</w:t>
            </w:r>
          </w:p>
        </w:tc>
        <w:tc>
          <w:tcPr>
            <w:tcW w:w="270" w:type="dxa"/>
            <w:gridSpan w:val="3"/>
            <w:shd w:val="clear" w:color="auto" w:fill="FFFFFF"/>
          </w:tcPr>
          <w:p w:rsidR="00063A13" w:rsidRPr="00B0568D" w:rsidRDefault="00063A13" w:rsidP="00063A13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063A13" w:rsidRPr="00D37C02" w:rsidRDefault="00063A13" w:rsidP="00063A13">
            <w:pPr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line="240" w:lineRule="exact"/>
              <w:ind w:left="-9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 w:rsidRPr="00D37C02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1,159</w:t>
            </w:r>
          </w:p>
        </w:tc>
        <w:tc>
          <w:tcPr>
            <w:tcW w:w="270" w:type="dxa"/>
            <w:shd w:val="clear" w:color="auto" w:fill="FFFFFF"/>
            <w:vAlign w:val="center"/>
          </w:tcPr>
          <w:p w:rsidR="00063A13" w:rsidRPr="00B0568D" w:rsidRDefault="00063A13" w:rsidP="00063A13">
            <w:pPr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line="240" w:lineRule="exact"/>
              <w:ind w:left="-9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063A13" w:rsidRPr="004C4203" w:rsidRDefault="00063A13" w:rsidP="00063A13">
            <w:pPr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line="240" w:lineRule="exact"/>
              <w:ind w:left="-9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 w:rsidRPr="0048204A">
              <w:rPr>
                <w:rFonts w:ascii="Angsana New" w:hAnsi="Angsana New"/>
                <w:b/>
                <w:bCs/>
                <w:sz w:val="30"/>
                <w:szCs w:val="30"/>
              </w:rPr>
              <w:t>622</w:t>
            </w:r>
          </w:p>
        </w:tc>
      </w:tr>
    </w:tbl>
    <w:p w:rsidR="004D5E4A" w:rsidRPr="00221185" w:rsidRDefault="004D5E4A" w:rsidP="004D5E4A">
      <w:pPr>
        <w:pStyle w:val="a0"/>
        <w:tabs>
          <w:tab w:val="clear" w:pos="1080"/>
          <w:tab w:val="left" w:pos="540"/>
        </w:tabs>
        <w:spacing w:line="240" w:lineRule="atLeast"/>
        <w:ind w:left="-90"/>
        <w:jc w:val="thaiDistribute"/>
        <w:rPr>
          <w:rFonts w:ascii="Angsana New" w:hAnsi="Angsana New" w:cs="Angsana New"/>
          <w:b/>
          <w:bCs/>
          <w:i/>
          <w:iCs/>
          <w:sz w:val="22"/>
          <w:szCs w:val="22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05"/>
        <w:gridCol w:w="365"/>
        <w:gridCol w:w="719"/>
        <w:gridCol w:w="721"/>
        <w:gridCol w:w="992"/>
        <w:gridCol w:w="271"/>
        <w:gridCol w:w="990"/>
        <w:gridCol w:w="273"/>
        <w:gridCol w:w="999"/>
        <w:gridCol w:w="265"/>
        <w:gridCol w:w="1070"/>
      </w:tblGrid>
      <w:tr w:rsidR="00182245" w:rsidRPr="00A16777" w:rsidTr="00E62972">
        <w:tc>
          <w:tcPr>
            <w:tcW w:w="1602" w:type="pct"/>
            <w:gridSpan w:val="2"/>
          </w:tcPr>
          <w:p w:rsidR="00182245" w:rsidRPr="007E63AD" w:rsidRDefault="00182245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จาก</w:t>
            </w:r>
            <w:r w:rsidRPr="002539C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777" w:type="pct"/>
            <w:gridSpan w:val="2"/>
          </w:tcPr>
          <w:p w:rsidR="00182245" w:rsidRPr="00D75CE5" w:rsidRDefault="00182245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pct"/>
            <w:gridSpan w:val="3"/>
          </w:tcPr>
          <w:p w:rsidR="00182245" w:rsidRPr="00A16777" w:rsidRDefault="00182245" w:rsidP="00EF57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3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7" w:type="pct"/>
          </w:tcPr>
          <w:p w:rsidR="00182245" w:rsidRPr="00A16777" w:rsidRDefault="00182245" w:rsidP="00EF57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pct"/>
            <w:gridSpan w:val="3"/>
          </w:tcPr>
          <w:p w:rsidR="00182245" w:rsidRPr="00A16777" w:rsidRDefault="00182245" w:rsidP="00EF57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3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182245" w:rsidRPr="00A16777" w:rsidTr="00E62972">
        <w:tc>
          <w:tcPr>
            <w:tcW w:w="1602" w:type="pct"/>
            <w:gridSpan w:val="2"/>
          </w:tcPr>
          <w:p w:rsidR="00182245" w:rsidRDefault="00182245" w:rsidP="0018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77" w:type="pct"/>
            <w:gridSpan w:val="2"/>
          </w:tcPr>
          <w:p w:rsidR="00182245" w:rsidRPr="00187C37" w:rsidRDefault="00182245" w:rsidP="0018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7C37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35" w:type="pct"/>
          </w:tcPr>
          <w:p w:rsidR="00182245" w:rsidRPr="000D56C8" w:rsidRDefault="00182245" w:rsidP="00293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93C5C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146" w:type="pct"/>
          </w:tcPr>
          <w:p w:rsidR="00182245" w:rsidRPr="000D56C8" w:rsidRDefault="00182245" w:rsidP="0018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182245" w:rsidRPr="000D56C8" w:rsidRDefault="00182245" w:rsidP="0018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:rsidR="00182245" w:rsidRPr="000D56C8" w:rsidRDefault="00182245" w:rsidP="0018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9" w:type="pct"/>
          </w:tcPr>
          <w:p w:rsidR="00182245" w:rsidRPr="000D56C8" w:rsidRDefault="00182245" w:rsidP="0018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293C5C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143" w:type="pct"/>
          </w:tcPr>
          <w:p w:rsidR="00182245" w:rsidRPr="000D56C8" w:rsidRDefault="00182245" w:rsidP="0018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182245" w:rsidRPr="000D56C8" w:rsidRDefault="00182245" w:rsidP="0018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82245" w:rsidRPr="004C5026" w:rsidTr="00E62972">
        <w:tc>
          <w:tcPr>
            <w:tcW w:w="1602" w:type="pct"/>
            <w:gridSpan w:val="2"/>
          </w:tcPr>
          <w:p w:rsidR="00182245" w:rsidRPr="00A21078" w:rsidRDefault="00182245" w:rsidP="0018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88" w:type="pct"/>
          </w:tcPr>
          <w:p w:rsidR="00182245" w:rsidRPr="00796BF8" w:rsidRDefault="00182245" w:rsidP="0018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389" w:type="pct"/>
          </w:tcPr>
          <w:p w:rsidR="00182245" w:rsidRPr="000D56C8" w:rsidRDefault="00694076" w:rsidP="0018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535" w:type="pct"/>
          </w:tcPr>
          <w:p w:rsidR="00182245" w:rsidRPr="000D56C8" w:rsidRDefault="00182245" w:rsidP="0018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6" w:type="pct"/>
          </w:tcPr>
          <w:p w:rsidR="00182245" w:rsidRPr="000D56C8" w:rsidRDefault="00182245" w:rsidP="0018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182245" w:rsidRPr="000D56C8" w:rsidRDefault="00182245" w:rsidP="0018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47" w:type="pct"/>
          </w:tcPr>
          <w:p w:rsidR="00182245" w:rsidRPr="000D56C8" w:rsidRDefault="00182245" w:rsidP="0018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9" w:type="pct"/>
          </w:tcPr>
          <w:p w:rsidR="00182245" w:rsidRPr="000D56C8" w:rsidRDefault="00182245" w:rsidP="0018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3" w:type="pct"/>
          </w:tcPr>
          <w:p w:rsidR="00182245" w:rsidRPr="000D56C8" w:rsidRDefault="00182245" w:rsidP="0018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182245" w:rsidRPr="000D56C8" w:rsidRDefault="00182245" w:rsidP="0018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182245" w:rsidRPr="004C3F86" w:rsidTr="004D0070">
        <w:tc>
          <w:tcPr>
            <w:tcW w:w="1602" w:type="pct"/>
            <w:gridSpan w:val="2"/>
          </w:tcPr>
          <w:p w:rsidR="00182245" w:rsidRPr="007E63AD" w:rsidRDefault="00182245" w:rsidP="00EF57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2" w:right="-131" w:hanging="18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pct"/>
            <w:gridSpan w:val="2"/>
          </w:tcPr>
          <w:p w:rsidR="00182245" w:rsidRPr="00404ED8" w:rsidRDefault="00182245" w:rsidP="00EF57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04ED8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404ED8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ร้อยละ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ต่อปี</w:t>
            </w:r>
            <w:r w:rsidRPr="00404ED8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621" w:type="pct"/>
            <w:gridSpan w:val="7"/>
          </w:tcPr>
          <w:p w:rsidR="00182245" w:rsidRPr="004C3F86" w:rsidRDefault="00182245" w:rsidP="00EF57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6E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3152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82245" w:rsidRPr="004C3F86" w:rsidTr="004D0070">
        <w:tc>
          <w:tcPr>
            <w:tcW w:w="1602" w:type="pct"/>
            <w:gridSpan w:val="2"/>
          </w:tcPr>
          <w:p w:rsidR="00182245" w:rsidRDefault="00182245" w:rsidP="00EF57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2" w:right="-131" w:hanging="18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ชำระคืนเมื่อทวงถาม</w:t>
            </w:r>
          </w:p>
        </w:tc>
        <w:tc>
          <w:tcPr>
            <w:tcW w:w="777" w:type="pct"/>
            <w:gridSpan w:val="2"/>
          </w:tcPr>
          <w:p w:rsidR="00182245" w:rsidRPr="00404ED8" w:rsidRDefault="00182245" w:rsidP="00EF57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621" w:type="pct"/>
            <w:gridSpan w:val="7"/>
          </w:tcPr>
          <w:p w:rsidR="00182245" w:rsidRPr="00EC6E14" w:rsidRDefault="00182245" w:rsidP="00EF57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8E5CA8" w:rsidRPr="00B94F6D" w:rsidTr="00E62972">
        <w:tc>
          <w:tcPr>
            <w:tcW w:w="1405" w:type="pct"/>
          </w:tcPr>
          <w:p w:rsidR="008E5CA8" w:rsidRPr="00B94F6D" w:rsidRDefault="008E5CA8" w:rsidP="008E5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94F6D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97" w:type="pct"/>
          </w:tcPr>
          <w:p w:rsidR="008E5CA8" w:rsidRPr="00B94F6D" w:rsidRDefault="008E5CA8" w:rsidP="008E5C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8" w:type="pct"/>
          </w:tcPr>
          <w:p w:rsidR="008E5CA8" w:rsidRPr="00B94F6D" w:rsidRDefault="008E5CA8" w:rsidP="008E5C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2.25</w:t>
            </w:r>
          </w:p>
        </w:tc>
        <w:tc>
          <w:tcPr>
            <w:tcW w:w="389" w:type="pct"/>
          </w:tcPr>
          <w:p w:rsidR="008E5CA8" w:rsidRPr="00B94F6D" w:rsidRDefault="008E5CA8" w:rsidP="008E5C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2.25</w:t>
            </w:r>
          </w:p>
        </w:tc>
        <w:tc>
          <w:tcPr>
            <w:tcW w:w="535" w:type="pct"/>
          </w:tcPr>
          <w:p w:rsidR="008E5CA8" w:rsidRPr="00B94F6D" w:rsidRDefault="008E39A3" w:rsidP="008E5C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146" w:type="pct"/>
          </w:tcPr>
          <w:p w:rsidR="008E5CA8" w:rsidRPr="00B94F6D" w:rsidRDefault="008E5CA8" w:rsidP="008E5C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8E5CA8" w:rsidRPr="00B94F6D" w:rsidRDefault="008E5CA8" w:rsidP="008E5C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147" w:type="pct"/>
          </w:tcPr>
          <w:p w:rsidR="008E5CA8" w:rsidRPr="00B94F6D" w:rsidRDefault="008E5CA8" w:rsidP="008E5C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8E5CA8" w:rsidRPr="00B94F6D" w:rsidRDefault="008E5CA8" w:rsidP="008E5CA8">
            <w:pPr>
              <w:pStyle w:val="acctfourfigures"/>
              <w:tabs>
                <w:tab w:val="clear" w:pos="765"/>
                <w:tab w:val="decimal" w:pos="467"/>
              </w:tabs>
              <w:spacing w:line="400" w:lineRule="exact"/>
              <w:ind w:left="-108" w:right="-36"/>
              <w:rPr>
                <w:rFonts w:ascii="Angsana New" w:hAnsi="Angsana New"/>
                <w:sz w:val="30"/>
                <w:szCs w:val="30"/>
              </w:rPr>
            </w:pPr>
            <w:r w:rsidRPr="00B94F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8E5CA8" w:rsidRPr="00B94F6D" w:rsidRDefault="008E5CA8" w:rsidP="008E5CA8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ind w:left="-108"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8E5CA8" w:rsidRPr="00B94F6D" w:rsidRDefault="008E5CA8" w:rsidP="008E5CA8">
            <w:pPr>
              <w:pStyle w:val="acctfourfigures"/>
              <w:tabs>
                <w:tab w:val="clear" w:pos="765"/>
                <w:tab w:val="decimal" w:pos="467"/>
              </w:tabs>
              <w:spacing w:line="400" w:lineRule="exact"/>
              <w:ind w:left="-108" w:right="-36"/>
              <w:rPr>
                <w:rFonts w:ascii="Angsana New" w:hAnsi="Angsana New"/>
                <w:sz w:val="30"/>
                <w:szCs w:val="30"/>
              </w:rPr>
            </w:pPr>
            <w:r w:rsidRPr="00B94F6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E5CA8" w:rsidRPr="00B94F6D" w:rsidTr="00E62972">
        <w:tc>
          <w:tcPr>
            <w:tcW w:w="1405" w:type="pct"/>
          </w:tcPr>
          <w:p w:rsidR="008E5CA8" w:rsidRDefault="008E5CA8" w:rsidP="008E5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เงินกู้ยืมระยะสั้นจากกิจการ</w:t>
            </w:r>
          </w:p>
          <w:p w:rsidR="008E5CA8" w:rsidRPr="00B94F6D" w:rsidRDefault="008E5CA8" w:rsidP="008E5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ที่เกี่ยวข้องกัน</w:t>
            </w:r>
          </w:p>
        </w:tc>
        <w:tc>
          <w:tcPr>
            <w:tcW w:w="197" w:type="pct"/>
          </w:tcPr>
          <w:p w:rsidR="008E5CA8" w:rsidRPr="00B94F6D" w:rsidRDefault="008E5CA8" w:rsidP="008E5C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8" w:type="pct"/>
          </w:tcPr>
          <w:p w:rsidR="008E5CA8" w:rsidRPr="00B94F6D" w:rsidRDefault="008E5CA8" w:rsidP="008E5C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9" w:type="pct"/>
          </w:tcPr>
          <w:p w:rsidR="008E5CA8" w:rsidRPr="00B94F6D" w:rsidRDefault="008E5CA8" w:rsidP="008E5C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:rsidR="008E5CA8" w:rsidRDefault="008E5CA8" w:rsidP="008E5CA8">
            <w:pPr>
              <w:pStyle w:val="acctfourfigures"/>
              <w:tabs>
                <w:tab w:val="clear" w:pos="765"/>
                <w:tab w:val="decimal" w:pos="484"/>
              </w:tabs>
              <w:spacing w:line="400" w:lineRule="exact"/>
              <w:ind w:left="-108"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8E5CA8" w:rsidRPr="00AC17B2" w:rsidRDefault="008E39A3" w:rsidP="008E5CA8">
            <w:pPr>
              <w:pStyle w:val="acctfourfigures"/>
              <w:tabs>
                <w:tab w:val="clear" w:pos="765"/>
                <w:tab w:val="decimal" w:pos="484"/>
              </w:tabs>
              <w:spacing w:line="400" w:lineRule="exact"/>
              <w:ind w:left="-108" w:right="-3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5,000</w:t>
            </w:r>
          </w:p>
        </w:tc>
        <w:tc>
          <w:tcPr>
            <w:tcW w:w="146" w:type="pct"/>
          </w:tcPr>
          <w:p w:rsidR="008E5CA8" w:rsidRPr="00B94F6D" w:rsidRDefault="008E5CA8" w:rsidP="008E5C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:rsidR="008E5CA8" w:rsidRDefault="008E5CA8" w:rsidP="008E5CA8">
            <w:pPr>
              <w:pStyle w:val="acctfourfigures"/>
              <w:tabs>
                <w:tab w:val="clear" w:pos="765"/>
                <w:tab w:val="decimal" w:pos="484"/>
              </w:tabs>
              <w:spacing w:line="400" w:lineRule="exact"/>
              <w:ind w:left="-108"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8E5CA8" w:rsidRPr="00AC17B2" w:rsidRDefault="008E5CA8" w:rsidP="008E5CA8">
            <w:pPr>
              <w:pStyle w:val="acctfourfigures"/>
              <w:tabs>
                <w:tab w:val="clear" w:pos="765"/>
                <w:tab w:val="decimal" w:pos="484"/>
              </w:tabs>
              <w:spacing w:line="400" w:lineRule="exact"/>
              <w:ind w:left="-108" w:right="-3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5,000</w:t>
            </w:r>
          </w:p>
        </w:tc>
        <w:tc>
          <w:tcPr>
            <w:tcW w:w="147" w:type="pct"/>
          </w:tcPr>
          <w:p w:rsidR="008E5CA8" w:rsidRPr="00B94F6D" w:rsidRDefault="008E5CA8" w:rsidP="008E5C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:rsidR="008E5CA8" w:rsidRDefault="008E5CA8" w:rsidP="008E5CA8">
            <w:pPr>
              <w:pStyle w:val="acctfourfigures"/>
              <w:tabs>
                <w:tab w:val="clear" w:pos="765"/>
                <w:tab w:val="decimal" w:pos="467"/>
              </w:tabs>
              <w:spacing w:line="400" w:lineRule="exact"/>
              <w:ind w:left="-108"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8E5CA8" w:rsidRPr="00B94F6D" w:rsidRDefault="008E5CA8" w:rsidP="008E5CA8">
            <w:pPr>
              <w:pStyle w:val="acctfourfigures"/>
              <w:tabs>
                <w:tab w:val="clear" w:pos="765"/>
                <w:tab w:val="decimal" w:pos="467"/>
              </w:tabs>
              <w:spacing w:line="400" w:lineRule="exact"/>
              <w:ind w:left="-108"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4F6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8E5CA8" w:rsidRPr="00B94F6D" w:rsidRDefault="008E5CA8" w:rsidP="008E5CA8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ind w:left="-108"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:rsidR="008E5CA8" w:rsidRDefault="008E5CA8" w:rsidP="008E5CA8">
            <w:pPr>
              <w:pStyle w:val="acctfourfigures"/>
              <w:tabs>
                <w:tab w:val="clear" w:pos="765"/>
                <w:tab w:val="decimal" w:pos="467"/>
              </w:tabs>
              <w:spacing w:line="400" w:lineRule="exact"/>
              <w:ind w:left="-108"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8E5CA8" w:rsidRPr="00B94F6D" w:rsidRDefault="008E5CA8" w:rsidP="008E5CA8">
            <w:pPr>
              <w:pStyle w:val="acctfourfigures"/>
              <w:tabs>
                <w:tab w:val="clear" w:pos="765"/>
                <w:tab w:val="decimal" w:pos="467"/>
              </w:tabs>
              <w:spacing w:line="400" w:lineRule="exact"/>
              <w:ind w:left="-108"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4F6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182245" w:rsidRPr="00221185" w:rsidRDefault="00182245" w:rsidP="00B90DE1">
      <w:pPr>
        <w:pStyle w:val="a0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b/>
          <w:bCs/>
          <w:i/>
          <w:iCs/>
          <w:sz w:val="22"/>
          <w:szCs w:val="22"/>
          <w:lang w:val="en-US"/>
        </w:rPr>
      </w:pPr>
    </w:p>
    <w:p w:rsidR="00B90DE1" w:rsidRPr="00C07A5C" w:rsidRDefault="00B90DE1" w:rsidP="00B90DE1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C07A5C">
        <w:rPr>
          <w:rFonts w:ascii="Angsana New" w:hAnsi="Angsana New" w:cs="Angsana New"/>
          <w:b/>
          <w:bCs/>
          <w:i/>
          <w:iCs/>
          <w:cs/>
          <w:lang w:val="en-US"/>
        </w:rPr>
        <w:t>สัญญาสำคัญที่ทำกับกิจการที่เกี่ยวข้องกัน</w:t>
      </w:r>
    </w:p>
    <w:p w:rsidR="00B90DE1" w:rsidRPr="00221185" w:rsidRDefault="00B90DE1" w:rsidP="00B90DE1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22"/>
          <w:szCs w:val="22"/>
          <w:lang w:val="en-US"/>
        </w:rPr>
      </w:pPr>
    </w:p>
    <w:p w:rsidR="00B90DE1" w:rsidRDefault="00B90DE1" w:rsidP="00B90DE1">
      <w:pPr>
        <w:tabs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07A5C">
        <w:rPr>
          <w:rFonts w:ascii="Angsana New" w:hAnsi="Angsana New"/>
          <w:sz w:val="30"/>
          <w:szCs w:val="30"/>
          <w:cs/>
        </w:rPr>
        <w:t>เมื่อวันที่ 7 ตุลาคม 2531 บริษัทได้ทำสัญญาขายวัตถุดิบหลักกับบริษัทย่อยแห่งหนึ่ง (บริษัท สุรพลนิชิเรฟู้ดส์ จำกัด)โดยบริษัทเป็นผู้จัดหาวัตถุดิบหลักให้แก่บริษัทย่อยดังกล่าว ทั้งนี้ บริษัทจะได้รับค่าวัตถุดิบที่จัดหาให้ในราคาที่</w:t>
      </w:r>
      <w:r>
        <w:rPr>
          <w:rFonts w:ascii="Angsana New" w:hAnsi="Angsana New"/>
          <w:sz w:val="30"/>
          <w:szCs w:val="30"/>
        </w:rPr>
        <w:t xml:space="preserve">    </w:t>
      </w:r>
      <w:r w:rsidRPr="00C07A5C">
        <w:rPr>
          <w:rFonts w:ascii="Angsana New" w:hAnsi="Angsana New"/>
          <w:sz w:val="30"/>
          <w:szCs w:val="30"/>
          <w:cs/>
        </w:rPr>
        <w:t>ตกลงกันซึ่งใกล้เคียงกับราคาตลาด</w:t>
      </w:r>
    </w:p>
    <w:p w:rsidR="00B90DE1" w:rsidRPr="00221185" w:rsidRDefault="00B90DE1" w:rsidP="004953A9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22"/>
          <w:szCs w:val="22"/>
          <w:lang w:val="en-US"/>
        </w:rPr>
      </w:pPr>
    </w:p>
    <w:p w:rsidR="00B90DE1" w:rsidRPr="004953A9" w:rsidRDefault="00B90DE1" w:rsidP="004953A9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lang w:val="en-US"/>
        </w:rPr>
      </w:pPr>
      <w:r w:rsidRPr="004953A9">
        <w:rPr>
          <w:rFonts w:ascii="Angsana New" w:hAnsi="Angsana New" w:cs="Angsana New"/>
          <w:cs/>
          <w:lang w:val="en-US"/>
        </w:rPr>
        <w:t>บริษัททำสัญญาให้บริการจัดการ การขายและการตลาดกับบริษัทย่อยหลายแห่งเป็นระยะเวลาหนึ่งปี</w:t>
      </w:r>
      <w:r w:rsidRPr="004953A9">
        <w:rPr>
          <w:rFonts w:ascii="Angsana New" w:hAnsi="Angsana New" w:cs="Angsana New"/>
          <w:lang w:val="en-US"/>
        </w:rPr>
        <w:t xml:space="preserve"> </w:t>
      </w:r>
      <w:r w:rsidRPr="004953A9">
        <w:rPr>
          <w:rFonts w:ascii="Angsana New" w:hAnsi="Angsana New" w:cs="Angsana New"/>
          <w:cs/>
          <w:lang w:val="en-US"/>
        </w:rPr>
        <w:t>โดยบริษัท</w:t>
      </w:r>
      <w:r w:rsidRPr="004953A9">
        <w:rPr>
          <w:rFonts w:ascii="Angsana New" w:hAnsi="Angsana New" w:cs="Angsana New"/>
          <w:lang w:val="en-US"/>
        </w:rPr>
        <w:t xml:space="preserve">    </w:t>
      </w:r>
      <w:r w:rsidRPr="004953A9">
        <w:rPr>
          <w:rFonts w:ascii="Angsana New" w:hAnsi="Angsana New" w:cs="Angsana New"/>
          <w:cs/>
          <w:lang w:val="en-US"/>
        </w:rPr>
        <w:t>ตกลงที่จะให้บริการช่วยเหลือการบริหารงานแก่บริษัทย่อยดังกล่าว สัญญานี้อาจบอกเลิกได้โดยฝ่ายใดฝ่ายหนึ่งด้วยการแจ้งเป็นลายลักษณ์อักษรล่วงหน้า 30 วัน มิฉะนั้นจะถือว่าสัญญานี้ต่ออายุโดยอัตโนมัติครั้งละหนึ่งปี</w:t>
      </w:r>
      <w:r w:rsidRPr="004953A9">
        <w:rPr>
          <w:rFonts w:ascii="Angsana New" w:hAnsi="Angsana New" w:cs="Angsana New"/>
          <w:lang w:val="en-US"/>
        </w:rPr>
        <w:t xml:space="preserve"> </w:t>
      </w:r>
      <w:r w:rsidRPr="004953A9">
        <w:rPr>
          <w:rFonts w:ascii="Angsana New" w:hAnsi="Angsana New" w:cs="Angsana New"/>
          <w:cs/>
          <w:lang w:val="en-US"/>
        </w:rPr>
        <w:t>ในการนี้ บริษัทย่อยเหล่านี้ตกลงที่จะจ่ายค่าบริการจัดการในจำนวนเงินตามที่ระบุในสัญญา</w:t>
      </w:r>
    </w:p>
    <w:p w:rsidR="00776452" w:rsidRPr="00221185" w:rsidRDefault="00776452" w:rsidP="00B90DE1">
      <w:pPr>
        <w:tabs>
          <w:tab w:val="left" w:pos="720"/>
        </w:tabs>
        <w:jc w:val="thaiDistribute"/>
        <w:rPr>
          <w:rFonts w:ascii="Angsana New" w:hAnsi="Angsana New"/>
          <w:sz w:val="22"/>
          <w:szCs w:val="22"/>
        </w:rPr>
      </w:pPr>
    </w:p>
    <w:p w:rsidR="00B90DE1" w:rsidRDefault="00B90DE1" w:rsidP="00B90DE1">
      <w:pPr>
        <w:tabs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07A5C">
        <w:rPr>
          <w:rFonts w:ascii="Angsana New" w:hAnsi="Angsana New"/>
          <w:sz w:val="30"/>
          <w:szCs w:val="30"/>
          <w:cs/>
        </w:rPr>
        <w:t xml:space="preserve">บริษัทย่อยแห่งหนึ่ง (บริษัท สุรพลนิชิเรฟู้ดส์ จำกัด) ได้ทำสัญญารับความช่วยเหลือด้านเทคนิคกับบริษัท </w:t>
      </w:r>
      <w:r w:rsidRPr="00C07A5C">
        <w:rPr>
          <w:rFonts w:ascii="Angsana New" w:hAnsi="Angsana New"/>
          <w:sz w:val="30"/>
          <w:szCs w:val="30"/>
        </w:rPr>
        <w:t xml:space="preserve">   </w:t>
      </w:r>
      <w:r>
        <w:rPr>
          <w:rFonts w:ascii="Angsana New" w:hAnsi="Angsana New"/>
          <w:sz w:val="30"/>
          <w:szCs w:val="30"/>
        </w:rPr>
        <w:t xml:space="preserve">          </w:t>
      </w:r>
      <w:r w:rsidRPr="00C07A5C">
        <w:rPr>
          <w:rFonts w:ascii="Angsana New" w:hAnsi="Angsana New"/>
          <w:sz w:val="30"/>
          <w:szCs w:val="30"/>
        </w:rPr>
        <w:t xml:space="preserve">    </w:t>
      </w:r>
      <w:r w:rsidR="00446501">
        <w:rPr>
          <w:rFonts w:ascii="Angsana New" w:hAnsi="Angsana New"/>
          <w:sz w:val="30"/>
          <w:szCs w:val="30"/>
          <w:cs/>
        </w:rPr>
        <w:t>นิชิเร</w:t>
      </w:r>
      <w:r w:rsidR="00446501">
        <w:rPr>
          <w:rFonts w:ascii="Angsana New" w:hAnsi="Angsana New"/>
          <w:sz w:val="30"/>
          <w:szCs w:val="30"/>
        </w:rPr>
        <w:t xml:space="preserve"> </w:t>
      </w:r>
      <w:r w:rsidRPr="00C07A5C">
        <w:rPr>
          <w:rFonts w:ascii="Angsana New" w:hAnsi="Angsana New"/>
          <w:sz w:val="30"/>
          <w:szCs w:val="30"/>
          <w:cs/>
        </w:rPr>
        <w:t>ฟู้ดส์ อิงค์ แห่งประเทศญี่ปุ่น โดยบริษัทดังกล่าวจะให้ความรู้และความช่วยเหลือด้านเทคนิค</w:t>
      </w:r>
      <w:r>
        <w:rPr>
          <w:rFonts w:ascii="Angsana New" w:hAnsi="Angsana New"/>
          <w:sz w:val="30"/>
          <w:szCs w:val="30"/>
        </w:rPr>
        <w:t xml:space="preserve"> </w:t>
      </w:r>
      <w:r w:rsidRPr="00C07A5C">
        <w:rPr>
          <w:rFonts w:ascii="Angsana New" w:hAnsi="Angsana New"/>
          <w:sz w:val="30"/>
          <w:szCs w:val="30"/>
          <w:cs/>
        </w:rPr>
        <w:t>ตลอดจนให้คำปรึกษาเกี่ยวกับการผลิตสินค้าบางชนิด</w:t>
      </w:r>
      <w:r>
        <w:rPr>
          <w:rFonts w:ascii="Angsana New" w:hAnsi="Angsana New"/>
          <w:sz w:val="30"/>
          <w:szCs w:val="30"/>
        </w:rPr>
        <w:t xml:space="preserve"> </w:t>
      </w:r>
      <w:r w:rsidRPr="00C07A5C">
        <w:rPr>
          <w:rFonts w:ascii="Angsana New" w:hAnsi="Angsana New"/>
          <w:sz w:val="30"/>
          <w:szCs w:val="30"/>
          <w:cs/>
        </w:rPr>
        <w:t>ภายใต้ข้อกำหนดของสัญญา</w:t>
      </w:r>
      <w:r>
        <w:rPr>
          <w:rFonts w:ascii="Angsana New" w:hAnsi="Angsana New"/>
          <w:sz w:val="30"/>
          <w:szCs w:val="30"/>
        </w:rPr>
        <w:t xml:space="preserve"> </w:t>
      </w:r>
      <w:r w:rsidRPr="00C07A5C">
        <w:rPr>
          <w:rFonts w:ascii="Angsana New" w:hAnsi="Angsana New"/>
          <w:sz w:val="30"/>
          <w:szCs w:val="30"/>
          <w:cs/>
        </w:rPr>
        <w:t>บริษัทย่อยตกลงจ่ายค่าบริการเป็นจำนวนร้อยละของมูลค่าขายตามราคาเอฟ โอ บี ณ ท่าเรือกรุงเทพฯ สำหรับสินค้าที่ส่งออกไปประเทศญี่ปุ่น ยกเว้น</w:t>
      </w:r>
      <w:r>
        <w:rPr>
          <w:rFonts w:ascii="Angsana New" w:hAnsi="Angsana New"/>
          <w:sz w:val="30"/>
          <w:szCs w:val="30"/>
        </w:rPr>
        <w:t xml:space="preserve">          </w:t>
      </w:r>
      <w:r w:rsidRPr="00C07A5C">
        <w:rPr>
          <w:rFonts w:ascii="Angsana New" w:hAnsi="Angsana New"/>
          <w:sz w:val="30"/>
          <w:szCs w:val="30"/>
          <w:cs/>
        </w:rPr>
        <w:t>ข</w:t>
      </w:r>
      <w:r>
        <w:rPr>
          <w:rFonts w:ascii="Angsana New" w:hAnsi="Angsana New"/>
          <w:sz w:val="30"/>
          <w:szCs w:val="30"/>
          <w:cs/>
        </w:rPr>
        <w:t>นมปังแช่แข็ง กุ้งชุบแป้งแช่แข็ง</w:t>
      </w:r>
      <w:r w:rsidRPr="00C07A5C">
        <w:rPr>
          <w:rFonts w:ascii="Angsana New" w:hAnsi="Angsana New"/>
          <w:sz w:val="30"/>
          <w:szCs w:val="30"/>
          <w:cs/>
        </w:rPr>
        <w:t>และกุ้งเทมปุระ</w:t>
      </w:r>
      <w:r>
        <w:rPr>
          <w:rFonts w:ascii="Angsana New" w:hAnsi="Angsana New"/>
          <w:sz w:val="30"/>
          <w:szCs w:val="30"/>
        </w:rPr>
        <w:t xml:space="preserve"> </w:t>
      </w:r>
      <w:r w:rsidRPr="00C07A5C">
        <w:rPr>
          <w:rFonts w:ascii="Angsana New" w:hAnsi="Angsana New"/>
          <w:sz w:val="30"/>
          <w:szCs w:val="30"/>
          <w:cs/>
        </w:rPr>
        <w:t>สัญญานี้สิ้นสุดวันที่ 31 ธันวาคม 2545 และสามารถต่ออายุสัญญา</w:t>
      </w:r>
      <w:r w:rsidRPr="00C07A5C">
        <w:rPr>
          <w:rFonts w:ascii="Angsana New" w:hAnsi="Angsana New"/>
          <w:sz w:val="30"/>
          <w:szCs w:val="30"/>
          <w:cs/>
        </w:rPr>
        <w:lastRenderedPageBreak/>
        <w:t>ได้โดยอัตโนมัติคราวละหนึ่งปี เว้นแต่ฝ่ายหนึ่งฝ่ายใดจะแจ้งยกเลิกหรือเปลี่ยนแปลงสัญญาเป็นเวลาหนึ่งเดือนก่อนถึงวันครบกำหนด</w:t>
      </w:r>
    </w:p>
    <w:p w:rsidR="004D5E4A" w:rsidRPr="004953A9" w:rsidRDefault="004D5E4A" w:rsidP="00301FE4">
      <w:pPr>
        <w:tabs>
          <w:tab w:val="left" w:pos="720"/>
        </w:tabs>
        <w:jc w:val="thaiDistribute"/>
        <w:rPr>
          <w:rFonts w:ascii="Angsana New" w:hAnsi="Angsana New"/>
          <w:sz w:val="20"/>
          <w:szCs w:val="20"/>
        </w:rPr>
      </w:pPr>
    </w:p>
    <w:p w:rsidR="00B90DE1" w:rsidRPr="002B7D0A" w:rsidRDefault="00B90DE1" w:rsidP="00B90DE1">
      <w:pPr>
        <w:tabs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07A5C">
        <w:rPr>
          <w:rFonts w:ascii="Angsana New" w:hAnsi="Angsana New"/>
          <w:sz w:val="30"/>
          <w:szCs w:val="30"/>
          <w:cs/>
        </w:rPr>
        <w:t>เมื่อวันที่ 10 กรกฎาคม 2538 บริษัทย่อยแห่งหนึ่ง (บริษัท สุรพลนิชิเรฟู้ดส์ จำกัด) ได้ทำสัญญารับความช่วยเหลือ</w:t>
      </w:r>
      <w:r w:rsidRPr="002B7D0A">
        <w:rPr>
          <w:rFonts w:ascii="Angsana New" w:hAnsi="Angsana New"/>
          <w:sz w:val="30"/>
          <w:szCs w:val="30"/>
          <w:cs/>
        </w:rPr>
        <w:t>ด้านการบริการจัดการกับบริษัท นิชิเร ฟู้ดส์ อิงค์ แห่งประเทศญี่ปุ่น โดยบริษัทดังกล่าวจะให้ความช่วยเหลือด้าน</w:t>
      </w:r>
      <w:r w:rsidRPr="002B7D0A">
        <w:rPr>
          <w:rFonts w:ascii="Angsana New" w:hAnsi="Angsana New"/>
          <w:sz w:val="30"/>
          <w:szCs w:val="30"/>
        </w:rPr>
        <w:t xml:space="preserve">  </w:t>
      </w:r>
      <w:r w:rsidRPr="002B7D0A">
        <w:rPr>
          <w:rFonts w:ascii="Angsana New" w:hAnsi="Angsana New"/>
          <w:sz w:val="30"/>
          <w:szCs w:val="30"/>
          <w:cs/>
        </w:rPr>
        <w:t>การจัดการและการบริหารงานแก่บริษัทย่อย ทั้งนี้ บริษัทย่อยตกลงจ่ายค่าบริการตามที่กำหนดในสัญญา สัญญานี้จะมีผลบังคับใช้จนกว่าฝ่ายใดฝ่ายหนึ่งจะบอกเลิกด้วยการแจ้งเป็นลายลักษณ์อักษรล่วงหน้า</w:t>
      </w:r>
    </w:p>
    <w:p w:rsidR="00B90DE1" w:rsidRPr="004953A9" w:rsidRDefault="00B90DE1" w:rsidP="00B90DE1">
      <w:pPr>
        <w:tabs>
          <w:tab w:val="left" w:pos="72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B90DE1" w:rsidRDefault="00B90DE1" w:rsidP="00B90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B7D0A">
        <w:rPr>
          <w:rFonts w:ascii="Angsana New" w:hAnsi="Angsana New"/>
          <w:sz w:val="30"/>
          <w:szCs w:val="30"/>
          <w:cs/>
        </w:rPr>
        <w:t>บริษัทย่อยแห่งหนึ่ง (บริษัท สุรพลนิชิเรฟู้ดส์ จำกัด) ได้ทำสัญญารับความช่วยเหลือด้านการตลาดกับบริษัท</w:t>
      </w:r>
      <w:r w:rsidRPr="002B7D0A">
        <w:rPr>
          <w:rFonts w:ascii="Angsana New" w:hAnsi="Angsana New"/>
          <w:sz w:val="30"/>
          <w:szCs w:val="30"/>
        </w:rPr>
        <w:t xml:space="preserve">             </w:t>
      </w:r>
      <w:r w:rsidRPr="002B7D0A">
        <w:rPr>
          <w:rFonts w:ascii="Angsana New" w:hAnsi="Angsana New"/>
          <w:sz w:val="30"/>
          <w:szCs w:val="30"/>
          <w:cs/>
        </w:rPr>
        <w:t xml:space="preserve"> นิชิเร ฟู้ดส์ อิงค์</w:t>
      </w:r>
      <w:r w:rsidRPr="002B7D0A">
        <w:rPr>
          <w:rFonts w:ascii="Angsana New" w:hAnsi="Angsana New"/>
          <w:sz w:val="30"/>
          <w:szCs w:val="30"/>
        </w:rPr>
        <w:t xml:space="preserve"> </w:t>
      </w:r>
      <w:r w:rsidRPr="002B7D0A">
        <w:rPr>
          <w:rFonts w:ascii="Angsana New" w:hAnsi="Angsana New"/>
          <w:sz w:val="30"/>
          <w:szCs w:val="30"/>
          <w:cs/>
        </w:rPr>
        <w:t>แห่งประเทศญี่ปุ่น</w:t>
      </w:r>
      <w:r w:rsidRPr="002B7D0A">
        <w:rPr>
          <w:rFonts w:ascii="Angsana New" w:hAnsi="Angsana New"/>
          <w:sz w:val="30"/>
          <w:szCs w:val="30"/>
        </w:rPr>
        <w:t xml:space="preserve"> </w:t>
      </w:r>
      <w:r w:rsidRPr="002B7D0A">
        <w:rPr>
          <w:rFonts w:ascii="Angsana New" w:hAnsi="Angsana New"/>
          <w:sz w:val="30"/>
          <w:szCs w:val="30"/>
          <w:cs/>
        </w:rPr>
        <w:t>ภายใต้ข้อกำหนดตามสัญญา บริษัทย่อยตกลงจะจ่ายค่าบริการในอัตราร้อยละของมูลค่าการขายตามราคา เอฟ โอ</w:t>
      </w:r>
      <w:r w:rsidRPr="002B7D0A">
        <w:rPr>
          <w:rFonts w:ascii="Angsana New" w:hAnsi="Angsana New"/>
          <w:sz w:val="30"/>
          <w:szCs w:val="30"/>
        </w:rPr>
        <w:t xml:space="preserve"> </w:t>
      </w:r>
      <w:r w:rsidRPr="002B7D0A">
        <w:rPr>
          <w:rFonts w:ascii="Angsana New" w:hAnsi="Angsana New"/>
          <w:sz w:val="30"/>
          <w:szCs w:val="30"/>
          <w:cs/>
        </w:rPr>
        <w:t>บี</w:t>
      </w:r>
      <w:r w:rsidRPr="002B7D0A">
        <w:rPr>
          <w:rFonts w:ascii="Angsana New" w:hAnsi="Angsana New"/>
          <w:sz w:val="30"/>
          <w:szCs w:val="30"/>
        </w:rPr>
        <w:t xml:space="preserve"> </w:t>
      </w:r>
      <w:r w:rsidRPr="002B7D0A">
        <w:rPr>
          <w:rFonts w:ascii="Angsana New" w:hAnsi="Angsana New"/>
          <w:sz w:val="30"/>
          <w:szCs w:val="30"/>
          <w:cs/>
        </w:rPr>
        <w:t>ณ</w:t>
      </w:r>
      <w:r w:rsidRPr="002B7D0A">
        <w:rPr>
          <w:rFonts w:ascii="Angsana New" w:hAnsi="Angsana New"/>
          <w:sz w:val="30"/>
          <w:szCs w:val="30"/>
        </w:rPr>
        <w:t xml:space="preserve"> </w:t>
      </w:r>
      <w:r w:rsidRPr="002B7D0A">
        <w:rPr>
          <w:rFonts w:ascii="Angsana New" w:hAnsi="Angsana New"/>
          <w:sz w:val="30"/>
          <w:szCs w:val="30"/>
          <w:cs/>
        </w:rPr>
        <w:t>ท่าเรือกรุงเทพฯ สำหรับสินค้าที่ขายแก่อเมริกาเหนือ</w:t>
      </w:r>
    </w:p>
    <w:p w:rsidR="002B7D0A" w:rsidRPr="004953A9" w:rsidRDefault="002B7D0A" w:rsidP="007764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:rsidR="003805F9" w:rsidRPr="002B7D0A" w:rsidRDefault="003805F9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cs/>
          <w:lang w:val="th-TH" w:bidi="th-TH"/>
        </w:rPr>
      </w:pPr>
      <w:r w:rsidRPr="002B7D0A">
        <w:rPr>
          <w:rFonts w:ascii="Angsana New" w:hAnsi="Angsana New"/>
          <w:b/>
          <w:bCs/>
          <w:sz w:val="30"/>
          <w:szCs w:val="30"/>
          <w:cs/>
          <w:lang w:val="en-US" w:bidi="th-TH"/>
        </w:rPr>
        <w:t>เงินลงทุนชั่วคราว</w:t>
      </w:r>
    </w:p>
    <w:p w:rsidR="004F4C07" w:rsidRPr="002B7D0A" w:rsidRDefault="004F4C07" w:rsidP="004F4C07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="Angsana New" w:hAnsi="Angsana New"/>
          <w:b/>
          <w:bCs/>
          <w:sz w:val="24"/>
          <w:szCs w:val="24"/>
          <w:cs/>
          <w:lang w:val="th-TH" w:bidi="th-TH"/>
        </w:rPr>
      </w:pP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918"/>
        <w:gridCol w:w="1080"/>
        <w:gridCol w:w="270"/>
        <w:gridCol w:w="1080"/>
        <w:gridCol w:w="270"/>
        <w:gridCol w:w="1080"/>
        <w:gridCol w:w="270"/>
        <w:gridCol w:w="1080"/>
      </w:tblGrid>
      <w:tr w:rsidR="003805F9" w:rsidRPr="00E9296D" w:rsidTr="00C97643">
        <w:tc>
          <w:tcPr>
            <w:tcW w:w="3060" w:type="dxa"/>
          </w:tcPr>
          <w:p w:rsidR="003805F9" w:rsidRPr="00E9296D" w:rsidRDefault="003805F9" w:rsidP="004F4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:rsidR="003805F9" w:rsidRPr="00E9296D" w:rsidRDefault="003805F9" w:rsidP="004F4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3805F9" w:rsidRPr="00E9296D" w:rsidRDefault="003805F9" w:rsidP="004F4C0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3805F9" w:rsidRPr="00E9296D" w:rsidRDefault="003805F9" w:rsidP="004F4C07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3805F9" w:rsidRPr="00E9296D" w:rsidRDefault="003805F9" w:rsidP="004F4C0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29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53A9" w:rsidRPr="00E9296D" w:rsidTr="00C97643">
        <w:tc>
          <w:tcPr>
            <w:tcW w:w="3060" w:type="dxa"/>
          </w:tcPr>
          <w:p w:rsidR="004953A9" w:rsidRPr="00E9296D" w:rsidRDefault="004953A9" w:rsidP="00495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:rsidR="004953A9" w:rsidRPr="00E9296D" w:rsidRDefault="004953A9" w:rsidP="00495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4953A9" w:rsidRPr="000D56C8" w:rsidRDefault="004953A9" w:rsidP="00B90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90078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70" w:type="dxa"/>
          </w:tcPr>
          <w:p w:rsidR="004953A9" w:rsidRPr="000D56C8" w:rsidRDefault="004953A9" w:rsidP="00495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953A9" w:rsidRPr="000D56C8" w:rsidRDefault="004953A9" w:rsidP="00495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4953A9" w:rsidRPr="000D56C8" w:rsidRDefault="004953A9" w:rsidP="00495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4953A9" w:rsidRPr="000D56C8" w:rsidRDefault="004953A9" w:rsidP="00495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90078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270" w:type="dxa"/>
          </w:tcPr>
          <w:p w:rsidR="004953A9" w:rsidRPr="000D56C8" w:rsidRDefault="004953A9" w:rsidP="00495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953A9" w:rsidRPr="000D56C8" w:rsidRDefault="004953A9" w:rsidP="00495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953A9" w:rsidRPr="00E9296D" w:rsidTr="00C97643">
        <w:tc>
          <w:tcPr>
            <w:tcW w:w="3060" w:type="dxa"/>
          </w:tcPr>
          <w:p w:rsidR="004953A9" w:rsidRPr="00E9296D" w:rsidRDefault="004953A9" w:rsidP="00495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:rsidR="004953A9" w:rsidRPr="00E9296D" w:rsidRDefault="004953A9" w:rsidP="00495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46" w:right="-108" w:hanging="6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929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:rsidR="004953A9" w:rsidRPr="000D56C8" w:rsidRDefault="004953A9" w:rsidP="00495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4953A9" w:rsidRPr="000D56C8" w:rsidRDefault="004953A9" w:rsidP="00495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953A9" w:rsidRPr="000D56C8" w:rsidRDefault="004953A9" w:rsidP="00495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4953A9" w:rsidRPr="000D56C8" w:rsidRDefault="004953A9" w:rsidP="00495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4953A9" w:rsidRPr="000D56C8" w:rsidRDefault="004953A9" w:rsidP="00495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4953A9" w:rsidRPr="000D56C8" w:rsidRDefault="004953A9" w:rsidP="00495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953A9" w:rsidRPr="000D56C8" w:rsidRDefault="004953A9" w:rsidP="00495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2B7D0A" w:rsidRPr="00E9296D" w:rsidTr="00C97643">
        <w:tc>
          <w:tcPr>
            <w:tcW w:w="3060" w:type="dxa"/>
          </w:tcPr>
          <w:p w:rsidR="002B7D0A" w:rsidRPr="00E9296D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:rsidR="002B7D0A" w:rsidRPr="00E9296D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2B7D0A" w:rsidRPr="00E9296D" w:rsidRDefault="002B7D0A" w:rsidP="002B7D0A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929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B7D0A" w:rsidRPr="00E9296D" w:rsidTr="00C97643">
        <w:tc>
          <w:tcPr>
            <w:tcW w:w="3060" w:type="dxa"/>
          </w:tcPr>
          <w:p w:rsidR="002B7D0A" w:rsidRPr="00E9296D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918" w:type="dxa"/>
          </w:tcPr>
          <w:p w:rsidR="002B7D0A" w:rsidRPr="00E9296D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2B7D0A" w:rsidRPr="00E9296D" w:rsidRDefault="002B7D0A" w:rsidP="002B7D0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B7D0A" w:rsidRPr="00E9296D" w:rsidRDefault="002B7D0A" w:rsidP="002B7D0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B7D0A" w:rsidRPr="00E9296D" w:rsidRDefault="002B7D0A" w:rsidP="002B7D0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B7D0A" w:rsidRPr="00E9296D" w:rsidRDefault="002B7D0A" w:rsidP="002B7D0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B7D0A" w:rsidRPr="00E9296D" w:rsidRDefault="002B7D0A" w:rsidP="002B7D0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B7D0A" w:rsidRPr="00E9296D" w:rsidRDefault="002B7D0A" w:rsidP="002B7D0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B7D0A" w:rsidRPr="00E9296D" w:rsidRDefault="002B7D0A" w:rsidP="002B7D0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20E5" w:rsidRPr="00E9296D" w:rsidTr="00C97643">
        <w:tc>
          <w:tcPr>
            <w:tcW w:w="3060" w:type="dxa"/>
            <w:vAlign w:val="bottom"/>
          </w:tcPr>
          <w:p w:rsidR="009920E5" w:rsidRPr="00B04765" w:rsidRDefault="009920E5" w:rsidP="009920E5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CB5811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เงินลงทุนในหน่วยลงทุน</w:t>
            </w:r>
          </w:p>
        </w:tc>
        <w:tc>
          <w:tcPr>
            <w:tcW w:w="918" w:type="dxa"/>
          </w:tcPr>
          <w:p w:rsidR="009920E5" w:rsidRPr="008C0478" w:rsidRDefault="009920E5" w:rsidP="00992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15</w:t>
            </w:r>
          </w:p>
        </w:tc>
        <w:tc>
          <w:tcPr>
            <w:tcW w:w="1080" w:type="dxa"/>
          </w:tcPr>
          <w:p w:rsidR="009920E5" w:rsidRPr="00C07A5C" w:rsidRDefault="009920E5" w:rsidP="009920E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9"/>
              </w:tabs>
              <w:ind w:left="-79" w:right="-1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920E5" w:rsidRPr="00C07A5C" w:rsidRDefault="009920E5" w:rsidP="009920E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920E5" w:rsidRPr="00EC6E14" w:rsidRDefault="009920E5" w:rsidP="009920E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31,151</w:t>
            </w:r>
          </w:p>
        </w:tc>
        <w:tc>
          <w:tcPr>
            <w:tcW w:w="270" w:type="dxa"/>
          </w:tcPr>
          <w:p w:rsidR="009920E5" w:rsidRPr="00C07A5C" w:rsidRDefault="009920E5" w:rsidP="009920E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920E5" w:rsidRPr="00C07A5C" w:rsidRDefault="009920E5" w:rsidP="009920E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9"/>
              </w:tabs>
              <w:ind w:left="-79" w:right="-1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920E5" w:rsidRPr="00C07A5C" w:rsidRDefault="009920E5" w:rsidP="009920E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920E5" w:rsidRPr="00EC6E14" w:rsidRDefault="009920E5" w:rsidP="009920E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1,200</w:t>
            </w:r>
          </w:p>
        </w:tc>
      </w:tr>
      <w:tr w:rsidR="009920E5" w:rsidRPr="00E9296D" w:rsidTr="00C97643">
        <w:tc>
          <w:tcPr>
            <w:tcW w:w="3060" w:type="dxa"/>
          </w:tcPr>
          <w:p w:rsidR="009920E5" w:rsidRPr="00E9296D" w:rsidRDefault="009920E5" w:rsidP="00992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18" w:type="dxa"/>
          </w:tcPr>
          <w:p w:rsidR="009920E5" w:rsidRPr="00E9296D" w:rsidRDefault="009920E5" w:rsidP="00992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9920E5" w:rsidRPr="009920E5" w:rsidRDefault="009920E5" w:rsidP="009920E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9"/>
              </w:tabs>
              <w:ind w:left="-79" w:right="-1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20E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920E5" w:rsidRPr="00C07A5C" w:rsidRDefault="009920E5" w:rsidP="009920E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9920E5" w:rsidRPr="00EC6E14" w:rsidRDefault="009920E5" w:rsidP="009920E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31,151</w:t>
            </w:r>
          </w:p>
        </w:tc>
        <w:tc>
          <w:tcPr>
            <w:tcW w:w="270" w:type="dxa"/>
          </w:tcPr>
          <w:p w:rsidR="009920E5" w:rsidRPr="00C07A5C" w:rsidRDefault="009920E5" w:rsidP="009920E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9920E5" w:rsidRPr="009920E5" w:rsidRDefault="009920E5" w:rsidP="009920E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9"/>
              </w:tabs>
              <w:ind w:left="-79" w:right="-1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20E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920E5" w:rsidRPr="00C07A5C" w:rsidRDefault="009920E5" w:rsidP="009920E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9920E5" w:rsidRPr="00EC6E14" w:rsidRDefault="009920E5" w:rsidP="009920E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1,200</w:t>
            </w:r>
          </w:p>
        </w:tc>
      </w:tr>
    </w:tbl>
    <w:p w:rsidR="00732FC8" w:rsidRPr="004953A9" w:rsidRDefault="00732FC8" w:rsidP="00FA473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sz w:val="22"/>
          <w:szCs w:val="22"/>
        </w:rPr>
      </w:pPr>
    </w:p>
    <w:p w:rsidR="002B7D0A" w:rsidRDefault="002B7D0A" w:rsidP="002B7D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รายการเคลื่อนไหวในระหว่างงวด</w:t>
      </w:r>
      <w:r w:rsidR="00512216">
        <w:rPr>
          <w:rFonts w:ascii="Angsana New" w:hAnsi="Angsana New" w:hint="cs"/>
          <w:sz w:val="30"/>
          <w:szCs w:val="30"/>
          <w:cs/>
        </w:rPr>
        <w:t>เก้า</w:t>
      </w:r>
      <w:r w:rsidRPr="00E9296D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="009709E9">
        <w:rPr>
          <w:rFonts w:ascii="Angsana New" w:hAnsi="Angsana New"/>
          <w:sz w:val="30"/>
          <w:szCs w:val="30"/>
        </w:rPr>
        <w:t xml:space="preserve"> 30</w:t>
      </w:r>
      <w:r w:rsidR="009709E9">
        <w:rPr>
          <w:rFonts w:ascii="Angsana New" w:hAnsi="Angsana New" w:hint="cs"/>
          <w:sz w:val="30"/>
          <w:szCs w:val="30"/>
          <w:cs/>
        </w:rPr>
        <w:t xml:space="preserve"> </w:t>
      </w:r>
      <w:r w:rsidR="00B90078">
        <w:rPr>
          <w:rFonts w:ascii="Angsana New" w:hAnsi="Angsana New" w:hint="cs"/>
          <w:sz w:val="30"/>
          <w:szCs w:val="30"/>
          <w:cs/>
        </w:rPr>
        <w:t>กันย</w:t>
      </w:r>
      <w:r w:rsidR="009709E9">
        <w:rPr>
          <w:rFonts w:ascii="Angsana New" w:hAnsi="Angsana New" w:hint="cs"/>
          <w:sz w:val="30"/>
          <w:szCs w:val="30"/>
          <w:cs/>
        </w:rPr>
        <w:t>ายน</w:t>
      </w:r>
      <w:r w:rsidR="009709E9">
        <w:rPr>
          <w:rFonts w:ascii="Angsana New" w:hAnsi="Angsana New"/>
          <w:sz w:val="30"/>
          <w:szCs w:val="30"/>
        </w:rPr>
        <w:t xml:space="preserve"> </w:t>
      </w:r>
      <w:r w:rsidR="004953A9">
        <w:rPr>
          <w:rFonts w:ascii="Angsana New" w:hAnsi="Angsana New"/>
          <w:sz w:val="30"/>
          <w:szCs w:val="30"/>
        </w:rPr>
        <w:t>2560</w:t>
      </w:r>
      <w:r w:rsidRPr="00E9296D">
        <w:rPr>
          <w:rFonts w:ascii="Angsana New" w:hAnsi="Angsana New"/>
          <w:sz w:val="30"/>
          <w:szCs w:val="30"/>
        </w:rPr>
        <w:t xml:space="preserve"> </w:t>
      </w:r>
      <w:r w:rsidRPr="00E9296D">
        <w:rPr>
          <w:rFonts w:ascii="Angsana New" w:hAnsi="Angsana New"/>
          <w:sz w:val="30"/>
          <w:szCs w:val="30"/>
          <w:cs/>
        </w:rPr>
        <w:t>และ</w:t>
      </w:r>
      <w:r w:rsidRPr="009709E9">
        <w:rPr>
          <w:rFonts w:ascii="Angsana New" w:hAnsi="Angsana New"/>
          <w:sz w:val="30"/>
          <w:szCs w:val="30"/>
          <w:cs/>
        </w:rPr>
        <w:t xml:space="preserve"> </w:t>
      </w:r>
      <w:r w:rsidR="004953A9">
        <w:rPr>
          <w:rFonts w:ascii="Angsana New" w:hAnsi="Angsana New"/>
          <w:sz w:val="30"/>
          <w:szCs w:val="30"/>
        </w:rPr>
        <w:t>2559</w:t>
      </w:r>
      <w:r w:rsidRPr="00E9296D">
        <w:rPr>
          <w:rFonts w:ascii="Angsana New" w:hAnsi="Angsana New"/>
          <w:sz w:val="30"/>
          <w:szCs w:val="30"/>
        </w:rPr>
        <w:t xml:space="preserve"> </w:t>
      </w:r>
      <w:r w:rsidR="002E6304">
        <w:rPr>
          <w:rFonts w:ascii="Angsana New" w:hAnsi="Angsana New"/>
          <w:sz w:val="30"/>
          <w:szCs w:val="30"/>
          <w:cs/>
        </w:rPr>
        <w:t>ของหน่วยลงท</w:t>
      </w:r>
      <w:r w:rsidR="002E6304">
        <w:rPr>
          <w:rFonts w:ascii="Angsana New" w:hAnsi="Angsana New" w:hint="cs"/>
          <w:sz w:val="30"/>
          <w:szCs w:val="30"/>
          <w:cs/>
        </w:rPr>
        <w:t>ุน</w:t>
      </w:r>
      <w:r w:rsidR="000E220D">
        <w:rPr>
          <w:rFonts w:ascii="Angsana New" w:hAnsi="Angsana New"/>
          <w:sz w:val="30"/>
          <w:szCs w:val="30"/>
          <w:cs/>
        </w:rPr>
        <w:t>ที่เป็</w:t>
      </w:r>
      <w:r w:rsidR="000E220D">
        <w:rPr>
          <w:rFonts w:ascii="Angsana New" w:hAnsi="Angsana New" w:hint="cs"/>
          <w:sz w:val="30"/>
          <w:szCs w:val="30"/>
          <w:cs/>
        </w:rPr>
        <w:t>น</w:t>
      </w:r>
      <w:r w:rsidRPr="00E9296D">
        <w:rPr>
          <w:rFonts w:ascii="Angsana New" w:hAnsi="Angsana New"/>
          <w:sz w:val="30"/>
          <w:szCs w:val="30"/>
          <w:cs/>
        </w:rPr>
        <w:t>หลัก</w:t>
      </w:r>
      <w:r w:rsidR="000E220D">
        <w:rPr>
          <w:rFonts w:ascii="Angsana New" w:hAnsi="Angsana New" w:hint="cs"/>
          <w:sz w:val="30"/>
          <w:szCs w:val="30"/>
          <w:cs/>
        </w:rPr>
        <w:t>ทรัพย์เผื่อขาย</w:t>
      </w:r>
      <w:r w:rsidR="004953A9">
        <w:rPr>
          <w:rFonts w:ascii="Angsana New" w:hAnsi="Angsana New"/>
          <w:sz w:val="30"/>
          <w:szCs w:val="30"/>
        </w:rPr>
        <w:t xml:space="preserve"> </w:t>
      </w:r>
      <w:r w:rsidR="000E220D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2B7D0A" w:rsidRPr="004953A9" w:rsidRDefault="002B7D0A" w:rsidP="002B7D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sz w:val="22"/>
          <w:szCs w:val="22"/>
        </w:rPr>
      </w:pPr>
    </w:p>
    <w:tbl>
      <w:tblPr>
        <w:tblW w:w="904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080"/>
        <w:gridCol w:w="270"/>
        <w:gridCol w:w="1080"/>
        <w:gridCol w:w="270"/>
        <w:gridCol w:w="1069"/>
        <w:gridCol w:w="236"/>
        <w:gridCol w:w="1080"/>
      </w:tblGrid>
      <w:tr w:rsidR="002B7D0A" w:rsidRPr="00FE6B40" w:rsidTr="00C97643">
        <w:tc>
          <w:tcPr>
            <w:tcW w:w="3960" w:type="dxa"/>
          </w:tcPr>
          <w:p w:rsidR="002B7D0A" w:rsidRPr="00FE6B40" w:rsidRDefault="002B7D0A" w:rsidP="0015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2B7D0A" w:rsidRPr="00FE6B40" w:rsidRDefault="002B7D0A" w:rsidP="0015208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6B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2B7D0A" w:rsidRPr="00FE6B40" w:rsidRDefault="002B7D0A" w:rsidP="0015208D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85" w:type="dxa"/>
            <w:gridSpan w:val="3"/>
          </w:tcPr>
          <w:p w:rsidR="002B7D0A" w:rsidRPr="00FE6B40" w:rsidRDefault="002B7D0A" w:rsidP="0015208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6B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53A9" w:rsidRPr="00FE6B40" w:rsidTr="00C97643">
        <w:tc>
          <w:tcPr>
            <w:tcW w:w="3960" w:type="dxa"/>
          </w:tcPr>
          <w:p w:rsidR="004953A9" w:rsidRPr="00FE6B40" w:rsidRDefault="00DA773D" w:rsidP="00B90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4953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="004953A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953A9" w:rsidRPr="00FE6B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B9007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4953A9" w:rsidRPr="00FE6B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  <w:r w:rsidR="004953A9" w:rsidRPr="00FE6B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:rsidR="004953A9" w:rsidRPr="006F38E4" w:rsidRDefault="004953A9" w:rsidP="009F7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38E4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="009F7290">
              <w:rPr>
                <w:rFonts w:ascii="Angsana New" w:hAnsi="Angsana New"/>
                <w:sz w:val="30"/>
                <w:szCs w:val="30"/>
              </w:rPr>
              <w:t>560</w:t>
            </w:r>
          </w:p>
        </w:tc>
        <w:tc>
          <w:tcPr>
            <w:tcW w:w="270" w:type="dxa"/>
          </w:tcPr>
          <w:p w:rsidR="004953A9" w:rsidRPr="006F38E4" w:rsidRDefault="004953A9" w:rsidP="00495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953A9" w:rsidRPr="006F38E4" w:rsidRDefault="004953A9" w:rsidP="009F7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38E4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9F7290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270" w:type="dxa"/>
          </w:tcPr>
          <w:p w:rsidR="004953A9" w:rsidRPr="006F38E4" w:rsidRDefault="004953A9" w:rsidP="00495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9" w:type="dxa"/>
          </w:tcPr>
          <w:p w:rsidR="004953A9" w:rsidRPr="006F38E4" w:rsidRDefault="004953A9" w:rsidP="009F7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38E4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="009F7290">
              <w:rPr>
                <w:rFonts w:ascii="Angsana New" w:hAnsi="Angsana New"/>
                <w:sz w:val="30"/>
                <w:szCs w:val="30"/>
              </w:rPr>
              <w:t>560</w:t>
            </w:r>
          </w:p>
        </w:tc>
        <w:tc>
          <w:tcPr>
            <w:tcW w:w="236" w:type="dxa"/>
          </w:tcPr>
          <w:p w:rsidR="004953A9" w:rsidRPr="006F38E4" w:rsidRDefault="004953A9" w:rsidP="00495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953A9" w:rsidRPr="006F38E4" w:rsidRDefault="004953A9" w:rsidP="009F7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38E4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9F7290">
              <w:rPr>
                <w:rFonts w:ascii="Angsana New" w:hAnsi="Angsana New"/>
                <w:sz w:val="30"/>
                <w:szCs w:val="30"/>
              </w:rPr>
              <w:t>59</w:t>
            </w:r>
          </w:p>
        </w:tc>
      </w:tr>
      <w:tr w:rsidR="002B7D0A" w:rsidRPr="00FE6B40" w:rsidTr="00C97643">
        <w:tc>
          <w:tcPr>
            <w:tcW w:w="3960" w:type="dxa"/>
          </w:tcPr>
          <w:p w:rsidR="002B7D0A" w:rsidRPr="00FE6B40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5" w:type="dxa"/>
            <w:gridSpan w:val="7"/>
          </w:tcPr>
          <w:p w:rsidR="002B7D0A" w:rsidRPr="00FE6B40" w:rsidRDefault="002B7D0A" w:rsidP="002B7D0A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E6B4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B7D0A" w:rsidRPr="00FE6B40" w:rsidTr="00C97643">
        <w:tc>
          <w:tcPr>
            <w:tcW w:w="3960" w:type="dxa"/>
          </w:tcPr>
          <w:p w:rsidR="002B7D0A" w:rsidRPr="00FE6B40" w:rsidRDefault="00CB5811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ในหน่วยลงทุน</w:t>
            </w:r>
          </w:p>
        </w:tc>
        <w:tc>
          <w:tcPr>
            <w:tcW w:w="1080" w:type="dxa"/>
          </w:tcPr>
          <w:p w:rsidR="002B7D0A" w:rsidRPr="00FE6B40" w:rsidRDefault="002B7D0A" w:rsidP="002B7D0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B7D0A" w:rsidRPr="00FE6B40" w:rsidRDefault="002B7D0A" w:rsidP="002B7D0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B7D0A" w:rsidRPr="00FE6B40" w:rsidRDefault="002B7D0A" w:rsidP="002B7D0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B7D0A" w:rsidRPr="00FE6B40" w:rsidRDefault="002B7D0A" w:rsidP="002B7D0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:rsidR="002B7D0A" w:rsidRPr="00FE6B40" w:rsidRDefault="002B7D0A" w:rsidP="002B7D0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B7D0A" w:rsidRPr="00FE6B40" w:rsidRDefault="002B7D0A" w:rsidP="002B7D0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B7D0A" w:rsidRPr="00FE6B40" w:rsidRDefault="002B7D0A" w:rsidP="002B7D0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53A9" w:rsidRPr="00FE6B40" w:rsidTr="00C97643">
        <w:tc>
          <w:tcPr>
            <w:tcW w:w="3960" w:type="dxa"/>
          </w:tcPr>
          <w:p w:rsidR="004953A9" w:rsidRPr="00FE6B40" w:rsidRDefault="004953A9" w:rsidP="00495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6B4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E6B4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E6B40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</w:tcPr>
          <w:p w:rsidR="004953A9" w:rsidRPr="00FE6B40" w:rsidRDefault="00A16C54" w:rsidP="004953A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31,151</w:t>
            </w:r>
          </w:p>
        </w:tc>
        <w:tc>
          <w:tcPr>
            <w:tcW w:w="270" w:type="dxa"/>
          </w:tcPr>
          <w:p w:rsidR="004953A9" w:rsidRPr="00FE6B40" w:rsidRDefault="004953A9" w:rsidP="004953A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953A9" w:rsidRPr="00FE6B40" w:rsidRDefault="004953A9" w:rsidP="004953A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109,304</w:t>
            </w:r>
          </w:p>
        </w:tc>
        <w:tc>
          <w:tcPr>
            <w:tcW w:w="270" w:type="dxa"/>
          </w:tcPr>
          <w:p w:rsidR="004953A9" w:rsidRPr="00FE6B40" w:rsidRDefault="004953A9" w:rsidP="004953A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:rsidR="004953A9" w:rsidRPr="00FE6B40" w:rsidRDefault="00A16C54" w:rsidP="004953A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1,200</w:t>
            </w:r>
          </w:p>
        </w:tc>
        <w:tc>
          <w:tcPr>
            <w:tcW w:w="236" w:type="dxa"/>
          </w:tcPr>
          <w:p w:rsidR="004953A9" w:rsidRPr="00FE6B40" w:rsidRDefault="004953A9" w:rsidP="004953A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953A9" w:rsidRPr="00FE6B40" w:rsidRDefault="004953A9" w:rsidP="004953A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45,315</w:t>
            </w:r>
          </w:p>
        </w:tc>
      </w:tr>
      <w:tr w:rsidR="004953A9" w:rsidRPr="00FE6B40" w:rsidTr="00C97643">
        <w:tc>
          <w:tcPr>
            <w:tcW w:w="3960" w:type="dxa"/>
          </w:tcPr>
          <w:p w:rsidR="004953A9" w:rsidRPr="00FE6B40" w:rsidRDefault="004953A9" w:rsidP="00495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E6B40">
              <w:rPr>
                <w:rFonts w:ascii="Angsana New" w:hAnsi="Angsana New"/>
                <w:sz w:val="30"/>
                <w:szCs w:val="30"/>
                <w:cs/>
                <w:lang w:val="th-TH"/>
              </w:rPr>
              <w:t>ซื้อระหว่างงวด</w:t>
            </w:r>
          </w:p>
        </w:tc>
        <w:tc>
          <w:tcPr>
            <w:tcW w:w="1080" w:type="dxa"/>
          </w:tcPr>
          <w:p w:rsidR="004953A9" w:rsidRPr="00FE6B40" w:rsidRDefault="00152AD5" w:rsidP="004953A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95,000</w:t>
            </w:r>
          </w:p>
        </w:tc>
        <w:tc>
          <w:tcPr>
            <w:tcW w:w="270" w:type="dxa"/>
          </w:tcPr>
          <w:p w:rsidR="004953A9" w:rsidRPr="00FE6B40" w:rsidRDefault="004953A9" w:rsidP="004953A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953A9" w:rsidRPr="00FE6B40" w:rsidRDefault="00B90078" w:rsidP="004953A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147,000</w:t>
            </w:r>
          </w:p>
        </w:tc>
        <w:tc>
          <w:tcPr>
            <w:tcW w:w="270" w:type="dxa"/>
          </w:tcPr>
          <w:p w:rsidR="004953A9" w:rsidRPr="00FE6B40" w:rsidRDefault="004953A9" w:rsidP="004953A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:rsidR="004953A9" w:rsidRPr="00FE6B40" w:rsidRDefault="0039004A" w:rsidP="004953A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95,000</w:t>
            </w:r>
          </w:p>
        </w:tc>
        <w:tc>
          <w:tcPr>
            <w:tcW w:w="236" w:type="dxa"/>
          </w:tcPr>
          <w:p w:rsidR="004953A9" w:rsidRPr="00FE6B40" w:rsidRDefault="004953A9" w:rsidP="004953A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953A9" w:rsidRPr="00FE6B40" w:rsidRDefault="00B90078" w:rsidP="004953A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147,000</w:t>
            </w:r>
          </w:p>
        </w:tc>
      </w:tr>
      <w:tr w:rsidR="004953A9" w:rsidRPr="00FE6B40" w:rsidTr="00C97643">
        <w:tc>
          <w:tcPr>
            <w:tcW w:w="3960" w:type="dxa"/>
          </w:tcPr>
          <w:p w:rsidR="004953A9" w:rsidRPr="00FE6B40" w:rsidRDefault="004953A9" w:rsidP="00495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6B40">
              <w:rPr>
                <w:rFonts w:ascii="Angsana New" w:hAnsi="Angsana New"/>
                <w:sz w:val="30"/>
                <w:szCs w:val="30"/>
                <w:cs/>
              </w:rPr>
              <w:t>ขายระหว่างงวด</w:t>
            </w:r>
          </w:p>
        </w:tc>
        <w:tc>
          <w:tcPr>
            <w:tcW w:w="1080" w:type="dxa"/>
          </w:tcPr>
          <w:p w:rsidR="004953A9" w:rsidRPr="00FE6B40" w:rsidDel="006F38E4" w:rsidRDefault="00152AD5" w:rsidP="004953A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(126,151)</w:t>
            </w:r>
          </w:p>
        </w:tc>
        <w:tc>
          <w:tcPr>
            <w:tcW w:w="270" w:type="dxa"/>
          </w:tcPr>
          <w:p w:rsidR="004953A9" w:rsidRPr="00FE6B40" w:rsidRDefault="004953A9" w:rsidP="004953A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953A9" w:rsidRPr="00FE6B40" w:rsidDel="006F38E4" w:rsidRDefault="005554A8" w:rsidP="004953A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(200,497</w:t>
            </w:r>
            <w:r w:rsidR="00B9007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4953A9" w:rsidRPr="00FE6B40" w:rsidRDefault="004953A9" w:rsidP="004953A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:rsidR="004953A9" w:rsidRPr="00FE6B40" w:rsidDel="006F38E4" w:rsidRDefault="0039004A" w:rsidP="004953A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(96,200)</w:t>
            </w:r>
          </w:p>
        </w:tc>
        <w:tc>
          <w:tcPr>
            <w:tcW w:w="236" w:type="dxa"/>
          </w:tcPr>
          <w:p w:rsidR="004953A9" w:rsidRPr="00FE6B40" w:rsidRDefault="004953A9" w:rsidP="004953A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953A9" w:rsidRPr="00FE6B40" w:rsidDel="006F38E4" w:rsidRDefault="00B90078" w:rsidP="00EC0C2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(136,</w:t>
            </w:r>
            <w:r w:rsidR="00EC0C24">
              <w:rPr>
                <w:rFonts w:ascii="Angsana New" w:hAnsi="Angsana New"/>
                <w:sz w:val="30"/>
                <w:szCs w:val="30"/>
              </w:rPr>
              <w:t>554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953A9" w:rsidRPr="00FE6B40" w:rsidTr="00C97643">
        <w:tc>
          <w:tcPr>
            <w:tcW w:w="3960" w:type="dxa"/>
          </w:tcPr>
          <w:p w:rsidR="004953A9" w:rsidRPr="00FE6B40" w:rsidRDefault="004953A9" w:rsidP="00495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6B40">
              <w:rPr>
                <w:rFonts w:ascii="Angsana New" w:hAnsi="Angsana New"/>
                <w:sz w:val="30"/>
                <w:szCs w:val="30"/>
                <w:cs/>
              </w:rPr>
              <w:t>รายการปรับปรุงจากการ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ปรับมูลค่า</w:t>
            </w:r>
          </w:p>
        </w:tc>
        <w:tc>
          <w:tcPr>
            <w:tcW w:w="1080" w:type="dxa"/>
          </w:tcPr>
          <w:p w:rsidR="004953A9" w:rsidRPr="00FE6B40" w:rsidRDefault="00152AD5" w:rsidP="00152AD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9"/>
              </w:tabs>
              <w:ind w:left="-79" w:right="-1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953A9" w:rsidRPr="00FE6B40" w:rsidRDefault="004953A9" w:rsidP="004953A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953A9" w:rsidRPr="00FE6B40" w:rsidRDefault="005554A8" w:rsidP="009F729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147</w:t>
            </w:r>
          </w:p>
        </w:tc>
        <w:tc>
          <w:tcPr>
            <w:tcW w:w="270" w:type="dxa"/>
          </w:tcPr>
          <w:p w:rsidR="004953A9" w:rsidRPr="00FE6B40" w:rsidRDefault="004953A9" w:rsidP="004953A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:rsidR="004953A9" w:rsidRPr="00FE6B40" w:rsidRDefault="0039004A" w:rsidP="0039004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4953A9" w:rsidRPr="00FE6B40" w:rsidRDefault="004953A9" w:rsidP="004953A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953A9" w:rsidRPr="00FE6B40" w:rsidRDefault="00DE2DED" w:rsidP="004953A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147</w:t>
            </w:r>
          </w:p>
        </w:tc>
      </w:tr>
      <w:tr w:rsidR="004953A9" w:rsidRPr="00FE6B40" w:rsidTr="00C97643">
        <w:tc>
          <w:tcPr>
            <w:tcW w:w="3960" w:type="dxa"/>
          </w:tcPr>
          <w:p w:rsidR="004953A9" w:rsidRPr="00FE6B40" w:rsidRDefault="004953A9" w:rsidP="00495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6B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E6B4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5122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953A9" w:rsidRPr="00FE6B40" w:rsidRDefault="009156A5" w:rsidP="009156A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9"/>
              </w:tabs>
              <w:ind w:left="-79" w:right="-1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20E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953A9" w:rsidRPr="00FE6B40" w:rsidRDefault="004953A9" w:rsidP="004953A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953A9" w:rsidRPr="00FE6B40" w:rsidRDefault="00361140" w:rsidP="004953A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55,954</w:t>
            </w:r>
          </w:p>
        </w:tc>
        <w:tc>
          <w:tcPr>
            <w:tcW w:w="270" w:type="dxa"/>
          </w:tcPr>
          <w:p w:rsidR="004953A9" w:rsidRPr="00FE6B40" w:rsidRDefault="004953A9" w:rsidP="004953A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</w:tcPr>
          <w:p w:rsidR="004953A9" w:rsidRPr="00FE6B40" w:rsidRDefault="009156A5" w:rsidP="009156A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920E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4953A9" w:rsidRPr="00FE6B40" w:rsidRDefault="004953A9" w:rsidP="004953A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953A9" w:rsidRPr="00FE6B40" w:rsidRDefault="00361140" w:rsidP="004953A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55,908</w:t>
            </w:r>
          </w:p>
        </w:tc>
      </w:tr>
    </w:tbl>
    <w:p w:rsidR="00BD20C1" w:rsidRPr="00BB1625" w:rsidRDefault="00FB5040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  <w:r>
        <w:rPr>
          <w:rFonts w:ascii="Angsana New" w:hAnsi="Angsana New"/>
          <w:b/>
          <w:bCs/>
          <w:sz w:val="30"/>
          <w:szCs w:val="30"/>
          <w:cs/>
          <w:lang w:val="en-US" w:bidi="th-TH"/>
        </w:rPr>
        <w:br w:type="page"/>
      </w:r>
      <w:r w:rsidR="00BD20C1" w:rsidRPr="00BB1625">
        <w:rPr>
          <w:rFonts w:ascii="Angsana New" w:hAnsi="Angsana New"/>
          <w:b/>
          <w:bCs/>
          <w:sz w:val="30"/>
          <w:szCs w:val="30"/>
          <w:cs/>
          <w:lang w:val="en-US" w:bidi="th-TH"/>
        </w:rPr>
        <w:lastRenderedPageBreak/>
        <w:t>ลูกหนี้การค้า</w:t>
      </w:r>
    </w:p>
    <w:p w:rsidR="003F7D59" w:rsidRPr="008C75A5" w:rsidRDefault="003F7D59" w:rsidP="0098219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thaiDistribute"/>
        <w:rPr>
          <w:rFonts w:ascii="Angsana New" w:hAnsi="Angsana New"/>
          <w:bCs/>
          <w:sz w:val="24"/>
          <w:szCs w:val="24"/>
          <w:cs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38"/>
        <w:gridCol w:w="810"/>
        <w:gridCol w:w="1080"/>
        <w:gridCol w:w="270"/>
        <w:gridCol w:w="1080"/>
        <w:gridCol w:w="270"/>
        <w:gridCol w:w="1080"/>
        <w:gridCol w:w="270"/>
        <w:gridCol w:w="1080"/>
      </w:tblGrid>
      <w:tr w:rsidR="009A7BDE" w:rsidRPr="00E9296D" w:rsidTr="00386314">
        <w:tc>
          <w:tcPr>
            <w:tcW w:w="3438" w:type="dxa"/>
          </w:tcPr>
          <w:p w:rsidR="009A7BDE" w:rsidRPr="00E9296D" w:rsidRDefault="009A7BDE" w:rsidP="0098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9A7BDE" w:rsidRPr="00E9296D" w:rsidRDefault="009A7BDE" w:rsidP="0098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9A7BDE" w:rsidRPr="00E9296D" w:rsidRDefault="009A7BDE" w:rsidP="00982193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9A7BDE" w:rsidRPr="00E9296D" w:rsidRDefault="009A7BDE" w:rsidP="0098219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9A7BDE" w:rsidRPr="00E9296D" w:rsidRDefault="009A7BDE" w:rsidP="00982193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29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413B" w:rsidRPr="00CE106A" w:rsidTr="00386314">
        <w:tc>
          <w:tcPr>
            <w:tcW w:w="3438" w:type="dxa"/>
          </w:tcPr>
          <w:p w:rsidR="00E0413B" w:rsidRPr="00E9296D" w:rsidRDefault="00E0413B" w:rsidP="00E04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E0413B" w:rsidRPr="00E9296D" w:rsidRDefault="00E0413B" w:rsidP="00E04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E0413B" w:rsidRPr="000D56C8" w:rsidRDefault="00E0413B" w:rsidP="00DE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E4A2D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70" w:type="dxa"/>
          </w:tcPr>
          <w:p w:rsidR="00E0413B" w:rsidRPr="000D56C8" w:rsidRDefault="00E0413B" w:rsidP="00E04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0413B" w:rsidRPr="000D56C8" w:rsidRDefault="00E0413B" w:rsidP="00E04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E0413B" w:rsidRPr="000D56C8" w:rsidRDefault="00E0413B" w:rsidP="00E04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E0413B" w:rsidRPr="000D56C8" w:rsidRDefault="00E0413B" w:rsidP="00DE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E4A2D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70" w:type="dxa"/>
          </w:tcPr>
          <w:p w:rsidR="00E0413B" w:rsidRPr="000D56C8" w:rsidRDefault="00E0413B" w:rsidP="00E04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0413B" w:rsidRPr="000D56C8" w:rsidRDefault="00E0413B" w:rsidP="00E04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0413B" w:rsidRPr="00CE106A" w:rsidTr="00386314">
        <w:tc>
          <w:tcPr>
            <w:tcW w:w="3438" w:type="dxa"/>
          </w:tcPr>
          <w:p w:rsidR="00E0413B" w:rsidRPr="00CE106A" w:rsidRDefault="00E0413B" w:rsidP="00E04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E0413B" w:rsidRPr="00CE106A" w:rsidRDefault="00E0413B" w:rsidP="00E04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46" w:right="-108" w:hanging="6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E106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:rsidR="00E0413B" w:rsidRPr="000D56C8" w:rsidRDefault="00E0413B" w:rsidP="00E04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E0413B" w:rsidRPr="000D56C8" w:rsidRDefault="00E0413B" w:rsidP="00E04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0413B" w:rsidRPr="000D56C8" w:rsidRDefault="00E0413B" w:rsidP="00E04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E0413B" w:rsidRPr="000D56C8" w:rsidRDefault="00E0413B" w:rsidP="00E04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E0413B" w:rsidRPr="000D56C8" w:rsidRDefault="00E0413B" w:rsidP="00E04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E0413B" w:rsidRPr="000D56C8" w:rsidRDefault="00E0413B" w:rsidP="00E04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0413B" w:rsidRPr="000D56C8" w:rsidRDefault="00E0413B" w:rsidP="00E04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2B7D0A" w:rsidRPr="00CE106A" w:rsidTr="00386314">
        <w:tc>
          <w:tcPr>
            <w:tcW w:w="3438" w:type="dxa"/>
          </w:tcPr>
          <w:p w:rsidR="002B7D0A" w:rsidRPr="00CE106A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2B7D0A" w:rsidRPr="00CE106A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2B7D0A" w:rsidRPr="00CE106A" w:rsidRDefault="002B7D0A" w:rsidP="002B7D0A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E106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0413B" w:rsidRPr="00CE106A" w:rsidTr="00386314">
        <w:tc>
          <w:tcPr>
            <w:tcW w:w="3438" w:type="dxa"/>
          </w:tcPr>
          <w:p w:rsidR="00E0413B" w:rsidRPr="00CE106A" w:rsidRDefault="00E0413B" w:rsidP="00E04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E106A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:rsidR="00E0413B" w:rsidRPr="00CE106A" w:rsidRDefault="00E0413B" w:rsidP="00E04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E106A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080" w:type="dxa"/>
          </w:tcPr>
          <w:p w:rsidR="00E0413B" w:rsidRPr="00CE106A" w:rsidRDefault="00BA41E8" w:rsidP="00E04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191,993</w:t>
            </w:r>
          </w:p>
        </w:tc>
        <w:tc>
          <w:tcPr>
            <w:tcW w:w="270" w:type="dxa"/>
          </w:tcPr>
          <w:p w:rsidR="00E0413B" w:rsidRPr="00CE106A" w:rsidRDefault="00E0413B" w:rsidP="00E04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0413B" w:rsidRPr="00EC6E14" w:rsidRDefault="00E0413B" w:rsidP="00BA4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98,563</w:t>
            </w:r>
          </w:p>
        </w:tc>
        <w:tc>
          <w:tcPr>
            <w:tcW w:w="270" w:type="dxa"/>
          </w:tcPr>
          <w:p w:rsidR="00E0413B" w:rsidRPr="00CE106A" w:rsidRDefault="00E0413B" w:rsidP="00E04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0413B" w:rsidRPr="00CE106A" w:rsidRDefault="00971EA2" w:rsidP="00BA41E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150,002</w:t>
            </w:r>
          </w:p>
        </w:tc>
        <w:tc>
          <w:tcPr>
            <w:tcW w:w="270" w:type="dxa"/>
          </w:tcPr>
          <w:p w:rsidR="00E0413B" w:rsidRPr="00CE106A" w:rsidRDefault="00E0413B" w:rsidP="00E04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0413B" w:rsidRPr="00AC1DE7" w:rsidRDefault="00E0413B" w:rsidP="00E0413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7,96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E0413B" w:rsidRPr="00CE106A" w:rsidTr="00386314">
        <w:tc>
          <w:tcPr>
            <w:tcW w:w="3438" w:type="dxa"/>
          </w:tcPr>
          <w:p w:rsidR="00E0413B" w:rsidRPr="00CE106A" w:rsidRDefault="00E0413B" w:rsidP="00E04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CE106A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กิจการอื่น ๆ</w:t>
            </w:r>
          </w:p>
        </w:tc>
        <w:tc>
          <w:tcPr>
            <w:tcW w:w="810" w:type="dxa"/>
          </w:tcPr>
          <w:p w:rsidR="00E0413B" w:rsidRPr="00CE106A" w:rsidRDefault="00E0413B" w:rsidP="00E04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:rsidR="00E0413B" w:rsidRPr="002F682D" w:rsidRDefault="00BA41E8" w:rsidP="00E04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119,692</w:t>
            </w:r>
          </w:p>
        </w:tc>
        <w:tc>
          <w:tcPr>
            <w:tcW w:w="270" w:type="dxa"/>
          </w:tcPr>
          <w:p w:rsidR="00E0413B" w:rsidRPr="00CE106A" w:rsidRDefault="00E0413B" w:rsidP="00E04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0413B" w:rsidRPr="00EC6E14" w:rsidRDefault="00E0413B" w:rsidP="00E04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128,867</w:t>
            </w:r>
          </w:p>
        </w:tc>
        <w:tc>
          <w:tcPr>
            <w:tcW w:w="270" w:type="dxa"/>
          </w:tcPr>
          <w:p w:rsidR="00E0413B" w:rsidRPr="00CE106A" w:rsidRDefault="00E0413B" w:rsidP="00E04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0413B" w:rsidRPr="00CE106A" w:rsidRDefault="00971EA2" w:rsidP="00E0413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12,747</w:t>
            </w:r>
          </w:p>
        </w:tc>
        <w:tc>
          <w:tcPr>
            <w:tcW w:w="270" w:type="dxa"/>
          </w:tcPr>
          <w:p w:rsidR="00E0413B" w:rsidRPr="00CE106A" w:rsidRDefault="00E0413B" w:rsidP="00E04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0413B" w:rsidRPr="00EC6E14" w:rsidRDefault="00E0413B" w:rsidP="00E0413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88,431</w:t>
            </w:r>
          </w:p>
        </w:tc>
      </w:tr>
      <w:tr w:rsidR="00E0413B" w:rsidRPr="00CE106A" w:rsidTr="00386314">
        <w:tc>
          <w:tcPr>
            <w:tcW w:w="3438" w:type="dxa"/>
          </w:tcPr>
          <w:p w:rsidR="00E0413B" w:rsidRPr="00CE106A" w:rsidRDefault="00E0413B" w:rsidP="00E04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10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:rsidR="00E0413B" w:rsidRPr="00CE106A" w:rsidRDefault="00E0413B" w:rsidP="00E04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E0413B" w:rsidRPr="00CE106A" w:rsidRDefault="00BA41E8" w:rsidP="00E04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311,685</w:t>
            </w:r>
          </w:p>
        </w:tc>
        <w:tc>
          <w:tcPr>
            <w:tcW w:w="270" w:type="dxa"/>
          </w:tcPr>
          <w:p w:rsidR="00E0413B" w:rsidRPr="00CE106A" w:rsidRDefault="00E0413B" w:rsidP="00E04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E0413B" w:rsidRPr="00EC6E14" w:rsidRDefault="00E0413B" w:rsidP="00E04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227,430</w:t>
            </w:r>
          </w:p>
        </w:tc>
        <w:tc>
          <w:tcPr>
            <w:tcW w:w="270" w:type="dxa"/>
          </w:tcPr>
          <w:p w:rsidR="00E0413B" w:rsidRPr="00CE106A" w:rsidRDefault="00E0413B" w:rsidP="00E04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E0413B" w:rsidRPr="00CE106A" w:rsidRDefault="00971EA2" w:rsidP="00E0413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162,749</w:t>
            </w:r>
          </w:p>
        </w:tc>
        <w:tc>
          <w:tcPr>
            <w:tcW w:w="270" w:type="dxa"/>
          </w:tcPr>
          <w:p w:rsidR="00E0413B" w:rsidRPr="00CE106A" w:rsidRDefault="00E0413B" w:rsidP="00E04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E0413B" w:rsidRPr="00EC6E14" w:rsidRDefault="00E0413B" w:rsidP="00E0413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96,392</w:t>
            </w:r>
          </w:p>
        </w:tc>
      </w:tr>
      <w:tr w:rsidR="00BA41E8" w:rsidRPr="00CE106A" w:rsidTr="00386314">
        <w:tc>
          <w:tcPr>
            <w:tcW w:w="3438" w:type="dxa"/>
          </w:tcPr>
          <w:p w:rsidR="00BA41E8" w:rsidRPr="00CE106A" w:rsidRDefault="00BA41E8" w:rsidP="00BA4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  <w:r w:rsidRPr="00CE106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CE106A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810" w:type="dxa"/>
          </w:tcPr>
          <w:p w:rsidR="00BA41E8" w:rsidRPr="00CE106A" w:rsidRDefault="00BA41E8" w:rsidP="00BA4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BA41E8" w:rsidRPr="00EC6E14" w:rsidRDefault="00BA41E8" w:rsidP="00BA41E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(700)</w:t>
            </w:r>
          </w:p>
        </w:tc>
        <w:tc>
          <w:tcPr>
            <w:tcW w:w="270" w:type="dxa"/>
          </w:tcPr>
          <w:p w:rsidR="00BA41E8" w:rsidRPr="00C8058F" w:rsidRDefault="00BA41E8" w:rsidP="00BA41E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BA41E8" w:rsidRPr="00EC6E14" w:rsidRDefault="00BA41E8" w:rsidP="00BA41E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(700)</w:t>
            </w:r>
          </w:p>
        </w:tc>
        <w:tc>
          <w:tcPr>
            <w:tcW w:w="270" w:type="dxa"/>
          </w:tcPr>
          <w:p w:rsidR="00BA41E8" w:rsidRPr="00C8058F" w:rsidRDefault="00BA41E8" w:rsidP="00BA41E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BA41E8" w:rsidRPr="00EC6E14" w:rsidRDefault="00BA41E8" w:rsidP="00BA41E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(700)</w:t>
            </w:r>
          </w:p>
        </w:tc>
        <w:tc>
          <w:tcPr>
            <w:tcW w:w="270" w:type="dxa"/>
          </w:tcPr>
          <w:p w:rsidR="00BA41E8" w:rsidRPr="00CE106A" w:rsidRDefault="00BA41E8" w:rsidP="00BA41E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BA41E8" w:rsidRPr="00052C29" w:rsidRDefault="00BA41E8" w:rsidP="00BA41E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052C29">
              <w:rPr>
                <w:rFonts w:ascii="Angsana New" w:hAnsi="Angsana New"/>
                <w:sz w:val="30"/>
                <w:szCs w:val="30"/>
              </w:rPr>
              <w:t>(700)</w:t>
            </w:r>
          </w:p>
        </w:tc>
      </w:tr>
      <w:tr w:rsidR="00BA41E8" w:rsidRPr="00CE106A" w:rsidTr="00386314">
        <w:tc>
          <w:tcPr>
            <w:tcW w:w="3438" w:type="dxa"/>
          </w:tcPr>
          <w:p w:rsidR="00BA41E8" w:rsidRPr="00CE106A" w:rsidRDefault="00BA41E8" w:rsidP="00BA4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10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</w:tcPr>
          <w:p w:rsidR="00BA41E8" w:rsidRPr="00CE106A" w:rsidRDefault="00BA41E8" w:rsidP="00BA4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BA41E8" w:rsidRPr="00CE106A" w:rsidRDefault="00BA41E8" w:rsidP="00BA4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310,985</w:t>
            </w:r>
          </w:p>
        </w:tc>
        <w:tc>
          <w:tcPr>
            <w:tcW w:w="270" w:type="dxa"/>
          </w:tcPr>
          <w:p w:rsidR="00BA41E8" w:rsidRPr="00CE106A" w:rsidRDefault="00BA41E8" w:rsidP="00BA4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BA41E8" w:rsidRPr="00EC6E14" w:rsidRDefault="00BA41E8" w:rsidP="00BA4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226,730</w:t>
            </w:r>
          </w:p>
        </w:tc>
        <w:tc>
          <w:tcPr>
            <w:tcW w:w="270" w:type="dxa"/>
          </w:tcPr>
          <w:p w:rsidR="00BA41E8" w:rsidRPr="00CE106A" w:rsidRDefault="00BA41E8" w:rsidP="00BA4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BA41E8" w:rsidRPr="00CE106A" w:rsidRDefault="00BA41E8" w:rsidP="00BA41E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162,049</w:t>
            </w:r>
          </w:p>
        </w:tc>
        <w:tc>
          <w:tcPr>
            <w:tcW w:w="270" w:type="dxa"/>
          </w:tcPr>
          <w:p w:rsidR="00BA41E8" w:rsidRPr="00CE106A" w:rsidRDefault="00BA41E8" w:rsidP="00BA4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BA41E8" w:rsidRPr="00EC6E14" w:rsidRDefault="00BA41E8" w:rsidP="00BA41E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95,692</w:t>
            </w:r>
          </w:p>
        </w:tc>
      </w:tr>
      <w:tr w:rsidR="00BA41E8" w:rsidRPr="00CE106A" w:rsidTr="00386314">
        <w:tc>
          <w:tcPr>
            <w:tcW w:w="3438" w:type="dxa"/>
          </w:tcPr>
          <w:p w:rsidR="00BA41E8" w:rsidRPr="00CE106A" w:rsidRDefault="00BA41E8" w:rsidP="00BA4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BA41E8" w:rsidRPr="00CE106A" w:rsidRDefault="00BA41E8" w:rsidP="00BA4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BA41E8" w:rsidRPr="00CE106A" w:rsidRDefault="00BA41E8" w:rsidP="00BA4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 w:right="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A41E8" w:rsidRPr="00CE106A" w:rsidRDefault="00BA41E8" w:rsidP="00BA4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BA41E8" w:rsidRPr="00CE106A" w:rsidRDefault="00BA41E8" w:rsidP="00BA4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A41E8" w:rsidRPr="00CE106A" w:rsidRDefault="00BA41E8" w:rsidP="00BA4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BA41E8" w:rsidRPr="00CE106A" w:rsidRDefault="00BA41E8" w:rsidP="00BA4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A41E8" w:rsidRPr="00CE106A" w:rsidRDefault="00BA41E8" w:rsidP="00BA4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BA41E8" w:rsidRPr="00CE106A" w:rsidRDefault="00BA41E8" w:rsidP="00BA4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A41E8" w:rsidRPr="00CE106A" w:rsidTr="00386314">
        <w:tc>
          <w:tcPr>
            <w:tcW w:w="3438" w:type="dxa"/>
            <w:shd w:val="clear" w:color="auto" w:fill="FFFFFF"/>
          </w:tcPr>
          <w:p w:rsidR="00BA41E8" w:rsidRPr="00CE106A" w:rsidRDefault="00BA41E8" w:rsidP="00BA4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CE106A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หนี้สูญและหนี้สงสัยจะสูญสำหรับ</w:t>
            </w:r>
          </w:p>
        </w:tc>
        <w:tc>
          <w:tcPr>
            <w:tcW w:w="810" w:type="dxa"/>
            <w:shd w:val="clear" w:color="auto" w:fill="FFFFFF"/>
          </w:tcPr>
          <w:p w:rsidR="00BA41E8" w:rsidRPr="00CE106A" w:rsidRDefault="00BA41E8" w:rsidP="00BA4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FFFFFF"/>
          </w:tcPr>
          <w:p w:rsidR="00BA41E8" w:rsidRPr="00CE106A" w:rsidRDefault="00BA41E8" w:rsidP="00BA4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BA41E8" w:rsidRPr="00CE106A" w:rsidRDefault="00BA41E8" w:rsidP="00BA4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</w:tcPr>
          <w:p w:rsidR="00BA41E8" w:rsidRPr="00CE106A" w:rsidRDefault="00BA41E8" w:rsidP="00BA4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BA41E8" w:rsidRPr="00CE106A" w:rsidRDefault="00BA41E8" w:rsidP="00BA4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</w:tcPr>
          <w:p w:rsidR="00BA41E8" w:rsidRPr="00CE106A" w:rsidRDefault="00BA41E8" w:rsidP="00BA4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BA41E8" w:rsidRPr="00CE106A" w:rsidRDefault="00BA41E8" w:rsidP="00BA4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</w:tcPr>
          <w:p w:rsidR="00BA41E8" w:rsidRPr="00CE106A" w:rsidRDefault="00BA41E8" w:rsidP="00BA4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41E8" w:rsidRPr="00CE106A" w:rsidTr="00386314">
        <w:tc>
          <w:tcPr>
            <w:tcW w:w="3438" w:type="dxa"/>
            <w:shd w:val="clear" w:color="auto" w:fill="FFFFFF"/>
          </w:tcPr>
          <w:p w:rsidR="00BA41E8" w:rsidRPr="00CE106A" w:rsidRDefault="00BA41E8" w:rsidP="00BA41E8">
            <w:pPr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right="-558" w:hanging="393"/>
              <w:rPr>
                <w:rFonts w:ascii="Angsana New" w:hAnsi="Angsana New"/>
                <w:sz w:val="30"/>
                <w:szCs w:val="30"/>
                <w:cs/>
              </w:rPr>
            </w:pPr>
            <w:r w:rsidRPr="00CE106A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CE106A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CE106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810" w:type="dxa"/>
            <w:shd w:val="clear" w:color="auto" w:fill="FFFFFF"/>
          </w:tcPr>
          <w:p w:rsidR="00BA41E8" w:rsidRPr="00CE106A" w:rsidRDefault="00BA41E8" w:rsidP="00BA4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FFFFFF"/>
          </w:tcPr>
          <w:p w:rsidR="00BA41E8" w:rsidRPr="00052C29" w:rsidRDefault="00BA41E8" w:rsidP="00BA4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52C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:rsidR="00BA41E8" w:rsidRPr="00052C29" w:rsidRDefault="00BA41E8" w:rsidP="00BA4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FFFFFF"/>
          </w:tcPr>
          <w:p w:rsidR="00BA41E8" w:rsidRPr="00052C29" w:rsidRDefault="00BA41E8" w:rsidP="00BA4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52C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:rsidR="00BA41E8" w:rsidRPr="00052C29" w:rsidRDefault="00BA41E8" w:rsidP="00BA4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FFFFFF"/>
          </w:tcPr>
          <w:p w:rsidR="00BA41E8" w:rsidRPr="00052C29" w:rsidRDefault="00BA41E8" w:rsidP="00BA4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52C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:rsidR="00BA41E8" w:rsidRPr="00052C29" w:rsidRDefault="00BA41E8" w:rsidP="00BA4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FFFFFF"/>
          </w:tcPr>
          <w:p w:rsidR="00BA41E8" w:rsidRPr="00052C29" w:rsidRDefault="00BA41E8" w:rsidP="00BA4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52C2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A41E8" w:rsidRPr="00CE106A" w:rsidTr="00386314">
        <w:tc>
          <w:tcPr>
            <w:tcW w:w="3438" w:type="dxa"/>
            <w:shd w:val="clear" w:color="auto" w:fill="FFFFFF"/>
          </w:tcPr>
          <w:p w:rsidR="00BA41E8" w:rsidRPr="00CE106A" w:rsidRDefault="00BA41E8" w:rsidP="00BA41E8">
            <w:pPr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right="-558" w:hanging="393"/>
              <w:rPr>
                <w:rFonts w:ascii="Angsana New" w:hAnsi="Angsana New"/>
                <w:sz w:val="30"/>
                <w:szCs w:val="30"/>
                <w:cs/>
              </w:rPr>
            </w:pPr>
            <w:r w:rsidRPr="00CE106A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CE106A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CE106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Pr="00CE106A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810" w:type="dxa"/>
            <w:shd w:val="clear" w:color="auto" w:fill="FFFFFF"/>
          </w:tcPr>
          <w:p w:rsidR="00BA41E8" w:rsidRPr="00CE106A" w:rsidRDefault="00BA41E8" w:rsidP="00BA4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FFFFFF"/>
          </w:tcPr>
          <w:p w:rsidR="00BA41E8" w:rsidRPr="00CE106A" w:rsidRDefault="00BA41E8" w:rsidP="00BA4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E106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:rsidR="00BA41E8" w:rsidRPr="00CE106A" w:rsidRDefault="00BA41E8" w:rsidP="00BA4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FFFFFF"/>
          </w:tcPr>
          <w:p w:rsidR="00BA41E8" w:rsidRPr="00CE106A" w:rsidRDefault="00BA41E8" w:rsidP="00BA4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E106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:rsidR="00BA41E8" w:rsidRPr="00CE106A" w:rsidRDefault="00BA41E8" w:rsidP="00BA4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FFFFFF"/>
          </w:tcPr>
          <w:p w:rsidR="00BA41E8" w:rsidRPr="00CE106A" w:rsidRDefault="00BA41E8" w:rsidP="00BA4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E106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:rsidR="00BA41E8" w:rsidRPr="00CE106A" w:rsidRDefault="00BA41E8" w:rsidP="00BA4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FFFFFF"/>
          </w:tcPr>
          <w:p w:rsidR="00BA41E8" w:rsidRPr="00CE106A" w:rsidRDefault="00BA41E8" w:rsidP="00BA4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E106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732FC8" w:rsidRPr="008C75A5" w:rsidRDefault="00732FC8" w:rsidP="008A15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2D7047" w:rsidRPr="00CE106A" w:rsidRDefault="00A660C5" w:rsidP="002D704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E106A">
        <w:rPr>
          <w:rFonts w:ascii="Angsana New" w:hAnsi="Angsana New"/>
          <w:sz w:val="30"/>
          <w:szCs w:val="30"/>
          <w:cs/>
        </w:rPr>
        <w:t>การวิเคราะห์อายุของลูกหนี้การค้า มีดังนี้</w:t>
      </w:r>
    </w:p>
    <w:p w:rsidR="002D7047" w:rsidRPr="008C75A5" w:rsidRDefault="002D7047" w:rsidP="002D704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080"/>
        <w:gridCol w:w="270"/>
        <w:gridCol w:w="1080"/>
        <w:gridCol w:w="270"/>
        <w:gridCol w:w="1080"/>
        <w:gridCol w:w="270"/>
        <w:gridCol w:w="1080"/>
      </w:tblGrid>
      <w:tr w:rsidR="00A660C5" w:rsidRPr="00CE106A" w:rsidTr="00B64F1E">
        <w:trPr>
          <w:tblHeader/>
        </w:trPr>
        <w:tc>
          <w:tcPr>
            <w:tcW w:w="4248" w:type="dxa"/>
          </w:tcPr>
          <w:p w:rsidR="00A660C5" w:rsidRPr="00CE106A" w:rsidRDefault="00A660C5" w:rsidP="0016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A660C5" w:rsidRPr="00CE106A" w:rsidRDefault="00A660C5" w:rsidP="0016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10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660C5" w:rsidRPr="00CE106A" w:rsidRDefault="00A660C5" w:rsidP="0016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A660C5" w:rsidRPr="00CE106A" w:rsidRDefault="00A660C5" w:rsidP="0016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10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2DB9" w:rsidRPr="00CE106A" w:rsidTr="00B64F1E">
        <w:trPr>
          <w:tblHeader/>
        </w:trPr>
        <w:tc>
          <w:tcPr>
            <w:tcW w:w="4248" w:type="dxa"/>
          </w:tcPr>
          <w:p w:rsidR="00A92DB9" w:rsidRPr="00CE106A" w:rsidRDefault="00A92DB9" w:rsidP="00A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92DB9" w:rsidRPr="000D56C8" w:rsidRDefault="00A92DB9" w:rsidP="00143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43D20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70" w:type="dxa"/>
          </w:tcPr>
          <w:p w:rsidR="00A92DB9" w:rsidRPr="000D56C8" w:rsidRDefault="00A92DB9" w:rsidP="00A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92DB9" w:rsidRPr="000D56C8" w:rsidRDefault="00A92DB9" w:rsidP="00A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A92DB9" w:rsidRPr="000D56C8" w:rsidRDefault="00A92DB9" w:rsidP="00A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92DB9" w:rsidRPr="000D56C8" w:rsidRDefault="00A92DB9" w:rsidP="00143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43D20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70" w:type="dxa"/>
          </w:tcPr>
          <w:p w:rsidR="00A92DB9" w:rsidRPr="000D56C8" w:rsidRDefault="00A92DB9" w:rsidP="00A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92DB9" w:rsidRPr="000D56C8" w:rsidRDefault="00A92DB9" w:rsidP="00A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92DB9" w:rsidRPr="00CE106A" w:rsidTr="00B64F1E">
        <w:trPr>
          <w:tblHeader/>
        </w:trPr>
        <w:tc>
          <w:tcPr>
            <w:tcW w:w="4248" w:type="dxa"/>
          </w:tcPr>
          <w:p w:rsidR="00A92DB9" w:rsidRPr="00CE106A" w:rsidRDefault="00A92DB9" w:rsidP="00A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92DB9" w:rsidRPr="000D56C8" w:rsidRDefault="00A92DB9" w:rsidP="00A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A92DB9" w:rsidRPr="000D56C8" w:rsidRDefault="00A92DB9" w:rsidP="00A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92DB9" w:rsidRPr="000D56C8" w:rsidRDefault="00A92DB9" w:rsidP="00A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A92DB9" w:rsidRPr="000D56C8" w:rsidRDefault="00A92DB9" w:rsidP="00A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92DB9" w:rsidRPr="000D56C8" w:rsidRDefault="00A92DB9" w:rsidP="00A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A92DB9" w:rsidRPr="000D56C8" w:rsidRDefault="00A92DB9" w:rsidP="00A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92DB9" w:rsidRPr="000D56C8" w:rsidRDefault="00A92DB9" w:rsidP="00A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2B7D0A" w:rsidRPr="00CE106A" w:rsidTr="00B64F1E">
        <w:trPr>
          <w:tblHeader/>
        </w:trPr>
        <w:tc>
          <w:tcPr>
            <w:tcW w:w="4248" w:type="dxa"/>
          </w:tcPr>
          <w:p w:rsidR="002B7D0A" w:rsidRPr="00CE106A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2B7D0A" w:rsidRPr="00CE106A" w:rsidRDefault="002B7D0A" w:rsidP="002B7D0A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E106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92DB9" w:rsidRPr="00CE106A" w:rsidTr="00B64F1E">
        <w:tc>
          <w:tcPr>
            <w:tcW w:w="4248" w:type="dxa"/>
          </w:tcPr>
          <w:p w:rsidR="00A92DB9" w:rsidRPr="00CE106A" w:rsidRDefault="00A92DB9" w:rsidP="00A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CE106A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:rsidR="00A92DB9" w:rsidRPr="00CE106A" w:rsidRDefault="00A92DB9" w:rsidP="00A92DB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92DB9" w:rsidRPr="00CE106A" w:rsidRDefault="00A92DB9" w:rsidP="00A92DB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92DB9" w:rsidRPr="00CE106A" w:rsidRDefault="00A92DB9" w:rsidP="00A92DB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92DB9" w:rsidRPr="00CE106A" w:rsidRDefault="00A92DB9" w:rsidP="00A92DB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92DB9" w:rsidRPr="00CE106A" w:rsidRDefault="00A92DB9" w:rsidP="00A92DB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92DB9" w:rsidRPr="00CE106A" w:rsidRDefault="00A92DB9" w:rsidP="00A92DB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92DB9" w:rsidRPr="00CE106A" w:rsidRDefault="00A92DB9" w:rsidP="00A92DB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07EF" w:rsidRPr="00CE106A" w:rsidTr="00B64F1E">
        <w:tc>
          <w:tcPr>
            <w:tcW w:w="4248" w:type="dxa"/>
          </w:tcPr>
          <w:p w:rsidR="009F07EF" w:rsidRPr="00CE106A" w:rsidRDefault="009F07EF" w:rsidP="009F0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E106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ยังไม่ครบกำหนดชำระ </w:t>
            </w:r>
          </w:p>
        </w:tc>
        <w:tc>
          <w:tcPr>
            <w:tcW w:w="1080" w:type="dxa"/>
          </w:tcPr>
          <w:p w:rsidR="009F07EF" w:rsidRPr="00CE106A" w:rsidRDefault="009F07EF" w:rsidP="009F07E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191,894</w:t>
            </w:r>
          </w:p>
        </w:tc>
        <w:tc>
          <w:tcPr>
            <w:tcW w:w="270" w:type="dxa"/>
          </w:tcPr>
          <w:p w:rsidR="009F07EF" w:rsidRPr="00CE106A" w:rsidRDefault="009F07EF" w:rsidP="009F07E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F07EF" w:rsidRPr="00EC6E14" w:rsidRDefault="009F07EF" w:rsidP="009F07E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98,217</w:t>
            </w:r>
          </w:p>
        </w:tc>
        <w:tc>
          <w:tcPr>
            <w:tcW w:w="270" w:type="dxa"/>
          </w:tcPr>
          <w:p w:rsidR="009F07EF" w:rsidRPr="00CE106A" w:rsidRDefault="009F07EF" w:rsidP="009F07E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F07EF" w:rsidRPr="00EC6E14" w:rsidRDefault="009F07EF" w:rsidP="009F07E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150,002</w:t>
            </w:r>
          </w:p>
        </w:tc>
        <w:tc>
          <w:tcPr>
            <w:tcW w:w="270" w:type="dxa"/>
          </w:tcPr>
          <w:p w:rsidR="009F07EF" w:rsidRPr="00CE106A" w:rsidRDefault="009F07EF" w:rsidP="009F07E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F07EF" w:rsidRPr="00EC6E14" w:rsidRDefault="009F07EF" w:rsidP="009F07E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7,961</w:t>
            </w:r>
          </w:p>
        </w:tc>
      </w:tr>
      <w:tr w:rsidR="009F07EF" w:rsidRPr="00CE106A" w:rsidTr="00B64F1E">
        <w:tc>
          <w:tcPr>
            <w:tcW w:w="4248" w:type="dxa"/>
          </w:tcPr>
          <w:p w:rsidR="009F07EF" w:rsidRPr="00CE106A" w:rsidRDefault="009F07EF" w:rsidP="009F0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E106A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  <w:r w:rsidRPr="00CE106A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080" w:type="dxa"/>
          </w:tcPr>
          <w:p w:rsidR="009F07EF" w:rsidRPr="00CE106A" w:rsidRDefault="009F07EF" w:rsidP="009F07E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F07EF" w:rsidRPr="00CE106A" w:rsidRDefault="009F07EF" w:rsidP="009F07E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F07EF" w:rsidRPr="00EC6E14" w:rsidRDefault="009F07EF" w:rsidP="009F07E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F07EF" w:rsidRPr="00CE106A" w:rsidRDefault="009F07EF" w:rsidP="009F07E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F07EF" w:rsidRPr="00CE106A" w:rsidRDefault="009F07EF" w:rsidP="009F07E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F07EF" w:rsidRPr="00CE106A" w:rsidRDefault="009F07EF" w:rsidP="009F07E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F07EF" w:rsidRPr="00EC6E14" w:rsidRDefault="009F07EF" w:rsidP="009F07E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07EF" w:rsidRPr="00CE106A" w:rsidTr="00B64F1E">
        <w:tc>
          <w:tcPr>
            <w:tcW w:w="4248" w:type="dxa"/>
          </w:tcPr>
          <w:p w:rsidR="009F07EF" w:rsidRPr="00E9296D" w:rsidRDefault="009F07EF" w:rsidP="009F0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9296D">
              <w:rPr>
                <w:rFonts w:ascii="Angsana New" w:hAnsi="Angsana New"/>
                <w:sz w:val="30"/>
                <w:szCs w:val="30"/>
                <w:cs/>
              </w:rPr>
              <w:tab/>
              <w:t>น้อยกว่า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E9296D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080" w:type="dxa"/>
          </w:tcPr>
          <w:p w:rsidR="009F07EF" w:rsidRPr="00EC6E14" w:rsidRDefault="009F07EF" w:rsidP="009F07E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9F07EF" w:rsidRPr="00CE106A" w:rsidRDefault="009F07EF" w:rsidP="009F07E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F07EF" w:rsidRPr="00EC6E14" w:rsidRDefault="009F07EF" w:rsidP="009F07E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321</w:t>
            </w:r>
          </w:p>
        </w:tc>
        <w:tc>
          <w:tcPr>
            <w:tcW w:w="270" w:type="dxa"/>
          </w:tcPr>
          <w:p w:rsidR="009F07EF" w:rsidRPr="00CE106A" w:rsidRDefault="009F07EF" w:rsidP="009F07E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F07EF" w:rsidRPr="00EC6E14" w:rsidRDefault="009F07EF" w:rsidP="009F07E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F07EF" w:rsidRPr="00CE106A" w:rsidRDefault="009F07EF" w:rsidP="009F07E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F07EF" w:rsidRPr="00EC6E14" w:rsidRDefault="009F07EF" w:rsidP="009F07E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07EF" w:rsidRPr="00CE106A" w:rsidTr="00B64F1E">
        <w:tc>
          <w:tcPr>
            <w:tcW w:w="4248" w:type="dxa"/>
          </w:tcPr>
          <w:p w:rsidR="009F07EF" w:rsidRPr="00E9296D" w:rsidRDefault="009F07EF" w:rsidP="009F0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E9296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9296D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  <w:r w:rsidRPr="00E9296D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080" w:type="dxa"/>
          </w:tcPr>
          <w:p w:rsidR="009F07EF" w:rsidRPr="00EC6E14" w:rsidRDefault="009F07EF" w:rsidP="009F07E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F07EF" w:rsidRPr="00CE106A" w:rsidRDefault="009F07EF" w:rsidP="009F07E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F07EF" w:rsidRPr="00EC6E14" w:rsidRDefault="009F07EF" w:rsidP="009F07E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F07EF" w:rsidRPr="00CE106A" w:rsidRDefault="009F07EF" w:rsidP="009F07E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F07EF" w:rsidRPr="00EC6E14" w:rsidRDefault="009F07EF" w:rsidP="009F07E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F07EF" w:rsidRPr="00CE106A" w:rsidRDefault="009F07EF" w:rsidP="009F07E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F07EF" w:rsidRPr="00EC6E14" w:rsidRDefault="009F07EF" w:rsidP="009F07E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07EF" w:rsidRPr="00CE106A" w:rsidTr="00B64F1E">
        <w:tc>
          <w:tcPr>
            <w:tcW w:w="4248" w:type="dxa"/>
          </w:tcPr>
          <w:p w:rsidR="009F07EF" w:rsidRPr="00E9296D" w:rsidRDefault="009F07EF" w:rsidP="009F0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  <w:r w:rsidRPr="00E9296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9296D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90</w:t>
            </w:r>
            <w:r w:rsidRPr="00E9296D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080" w:type="dxa"/>
          </w:tcPr>
          <w:p w:rsidR="009F07EF" w:rsidRPr="00EC6E14" w:rsidRDefault="009F07EF" w:rsidP="009F07E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F07EF" w:rsidRPr="00CE106A" w:rsidRDefault="009F07EF" w:rsidP="009F07E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F07EF" w:rsidRPr="00EC6E14" w:rsidRDefault="009F07EF" w:rsidP="009F07E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F07EF" w:rsidRPr="00CE106A" w:rsidRDefault="009F07EF" w:rsidP="009F07E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F07EF" w:rsidRPr="00EC6E14" w:rsidRDefault="009F07EF" w:rsidP="009F07E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F07EF" w:rsidRPr="00CE106A" w:rsidRDefault="009F07EF" w:rsidP="009F07E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F07EF" w:rsidRPr="00EC6E14" w:rsidRDefault="009F07EF" w:rsidP="009F07E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07EF" w:rsidRPr="00CE106A" w:rsidTr="00B64F1E">
        <w:tc>
          <w:tcPr>
            <w:tcW w:w="4248" w:type="dxa"/>
          </w:tcPr>
          <w:p w:rsidR="009F07EF" w:rsidRPr="00E9296D" w:rsidRDefault="009F07EF" w:rsidP="009F0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4406D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</w:rPr>
              <w:t>90</w:t>
            </w:r>
            <w:r w:rsidRPr="00E9296D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F07EF" w:rsidRPr="00EC6E14" w:rsidRDefault="009F07EF" w:rsidP="009F07E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</w:t>
            </w:r>
          </w:p>
        </w:tc>
        <w:tc>
          <w:tcPr>
            <w:tcW w:w="270" w:type="dxa"/>
          </w:tcPr>
          <w:p w:rsidR="009F07EF" w:rsidRPr="00CE106A" w:rsidRDefault="009F07EF" w:rsidP="009F07E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F07EF" w:rsidRPr="00EC6E14" w:rsidRDefault="009F07EF" w:rsidP="009F07E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:rsidR="009F07EF" w:rsidRPr="00CE106A" w:rsidRDefault="009F07EF" w:rsidP="009F07E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F07EF" w:rsidRPr="00EC6E14" w:rsidRDefault="009F07EF" w:rsidP="009F07E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F07EF" w:rsidRPr="00CE106A" w:rsidRDefault="009F07EF" w:rsidP="009F07E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F07EF" w:rsidRPr="00EC6E14" w:rsidRDefault="009F07EF" w:rsidP="009F07E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07EF" w:rsidRPr="00CE106A" w:rsidTr="00B64F1E">
        <w:tc>
          <w:tcPr>
            <w:tcW w:w="4248" w:type="dxa"/>
          </w:tcPr>
          <w:p w:rsidR="009F07EF" w:rsidRPr="00CE106A" w:rsidRDefault="009F07EF" w:rsidP="009F0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F07EF" w:rsidRPr="00CE106A" w:rsidRDefault="009F07EF" w:rsidP="009F07E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191,993</w:t>
            </w:r>
          </w:p>
        </w:tc>
        <w:tc>
          <w:tcPr>
            <w:tcW w:w="270" w:type="dxa"/>
          </w:tcPr>
          <w:p w:rsidR="009F07EF" w:rsidRPr="00CE106A" w:rsidRDefault="009F07EF" w:rsidP="009F07E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F07EF" w:rsidRPr="00EC6E14" w:rsidRDefault="009F07EF" w:rsidP="009F07E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98,563</w:t>
            </w:r>
          </w:p>
        </w:tc>
        <w:tc>
          <w:tcPr>
            <w:tcW w:w="270" w:type="dxa"/>
          </w:tcPr>
          <w:p w:rsidR="009F07EF" w:rsidRPr="00CE106A" w:rsidRDefault="009F07EF" w:rsidP="009F07E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F07EF" w:rsidRPr="00EC6E14" w:rsidRDefault="009F07EF" w:rsidP="009F07E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150,002</w:t>
            </w:r>
          </w:p>
        </w:tc>
        <w:tc>
          <w:tcPr>
            <w:tcW w:w="270" w:type="dxa"/>
          </w:tcPr>
          <w:p w:rsidR="009F07EF" w:rsidRPr="00CE106A" w:rsidRDefault="009F07EF" w:rsidP="009F07E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F07EF" w:rsidRPr="00EC6E14" w:rsidRDefault="009F07EF" w:rsidP="009F07E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7,961</w:t>
            </w:r>
          </w:p>
        </w:tc>
      </w:tr>
      <w:tr w:rsidR="009F07EF" w:rsidRPr="00CE106A" w:rsidTr="00B64F1E">
        <w:tc>
          <w:tcPr>
            <w:tcW w:w="4248" w:type="dxa"/>
          </w:tcPr>
          <w:p w:rsidR="009F07EF" w:rsidRPr="00CE106A" w:rsidRDefault="009F07EF" w:rsidP="009F0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  <w:r w:rsidRPr="00CE106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CE106A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F07EF" w:rsidRPr="00052C29" w:rsidRDefault="009F07EF" w:rsidP="009F07E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 w:rsidRPr="00052C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F07EF" w:rsidRPr="00052C29" w:rsidRDefault="009F07EF" w:rsidP="009F07E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F07EF" w:rsidRPr="00052C29" w:rsidRDefault="009F07EF" w:rsidP="009F07E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 w:rsidRPr="00052C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F07EF" w:rsidRPr="00052C29" w:rsidRDefault="009F07EF" w:rsidP="009F07E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F07EF" w:rsidRPr="00052C29" w:rsidRDefault="009F07EF" w:rsidP="009F07E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 w:rsidRPr="00052C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F07EF" w:rsidRPr="00052C29" w:rsidRDefault="009F07EF" w:rsidP="009F07E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F07EF" w:rsidRPr="00052C29" w:rsidRDefault="009F07EF" w:rsidP="009F07E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 w:rsidRPr="00052C2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07EF" w:rsidRPr="00E9296D" w:rsidTr="00B64F1E">
        <w:tc>
          <w:tcPr>
            <w:tcW w:w="4248" w:type="dxa"/>
          </w:tcPr>
          <w:p w:rsidR="009F07EF" w:rsidRPr="00CE106A" w:rsidRDefault="009F07EF" w:rsidP="009F0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10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F07EF" w:rsidRPr="009F07EF" w:rsidRDefault="009F07EF" w:rsidP="009F07E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07EF">
              <w:rPr>
                <w:rFonts w:ascii="Angsana New" w:hAnsi="Angsana New"/>
                <w:b/>
                <w:bCs/>
                <w:sz w:val="30"/>
                <w:szCs w:val="30"/>
              </w:rPr>
              <w:t>191,993</w:t>
            </w:r>
          </w:p>
        </w:tc>
        <w:tc>
          <w:tcPr>
            <w:tcW w:w="270" w:type="dxa"/>
          </w:tcPr>
          <w:p w:rsidR="009F07EF" w:rsidRPr="00CE106A" w:rsidRDefault="009F07EF" w:rsidP="009F07E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F07EF" w:rsidRPr="00EC6E14" w:rsidRDefault="009F07EF" w:rsidP="009F07E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98,563</w:t>
            </w:r>
          </w:p>
        </w:tc>
        <w:tc>
          <w:tcPr>
            <w:tcW w:w="270" w:type="dxa"/>
          </w:tcPr>
          <w:p w:rsidR="009F07EF" w:rsidRPr="00CE106A" w:rsidRDefault="009F07EF" w:rsidP="009F07E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F07EF" w:rsidRPr="009F07EF" w:rsidRDefault="009F07EF" w:rsidP="009F07E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07EF">
              <w:rPr>
                <w:rFonts w:ascii="Angsana New" w:hAnsi="Angsana New"/>
                <w:b/>
                <w:bCs/>
                <w:sz w:val="30"/>
                <w:szCs w:val="30"/>
              </w:rPr>
              <w:t>150,002</w:t>
            </w:r>
          </w:p>
        </w:tc>
        <w:tc>
          <w:tcPr>
            <w:tcW w:w="270" w:type="dxa"/>
          </w:tcPr>
          <w:p w:rsidR="009F07EF" w:rsidRPr="00CE106A" w:rsidRDefault="009F07EF" w:rsidP="009F07E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F07EF" w:rsidRPr="00EC6E14" w:rsidRDefault="009F07EF" w:rsidP="009F07E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7,961</w:t>
            </w:r>
          </w:p>
        </w:tc>
      </w:tr>
    </w:tbl>
    <w:p w:rsidR="002B7D0A" w:rsidRPr="002B7D0A" w:rsidRDefault="002B7D0A" w:rsidP="002B7D0A">
      <w:pPr>
        <w:spacing w:line="240" w:lineRule="auto"/>
        <w:rPr>
          <w:sz w:val="2"/>
          <w:szCs w:val="2"/>
        </w:rPr>
      </w:pPr>
      <w:r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80"/>
      </w:tblGrid>
      <w:tr w:rsidR="00D80D0D" w:rsidRPr="00E9296D" w:rsidTr="00D80D0D">
        <w:tc>
          <w:tcPr>
            <w:tcW w:w="4230" w:type="dxa"/>
          </w:tcPr>
          <w:p w:rsidR="00D80D0D" w:rsidRPr="00E9296D" w:rsidRDefault="00D80D0D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430" w:type="dxa"/>
            <w:gridSpan w:val="3"/>
          </w:tcPr>
          <w:p w:rsidR="00D80D0D" w:rsidRPr="00CE106A" w:rsidRDefault="00D80D0D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10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D80D0D" w:rsidRPr="00CE106A" w:rsidRDefault="00D80D0D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D80D0D" w:rsidRPr="00CE106A" w:rsidRDefault="00D80D0D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10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80D0D" w:rsidRPr="00E9296D" w:rsidTr="00D80D0D">
        <w:tc>
          <w:tcPr>
            <w:tcW w:w="4230" w:type="dxa"/>
          </w:tcPr>
          <w:p w:rsidR="00D80D0D" w:rsidRPr="00E9296D" w:rsidRDefault="00D80D0D" w:rsidP="00D80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:rsidR="00D80D0D" w:rsidRPr="000D56C8" w:rsidRDefault="00D80D0D" w:rsidP="00143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43D20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270" w:type="dxa"/>
          </w:tcPr>
          <w:p w:rsidR="00D80D0D" w:rsidRPr="000D56C8" w:rsidRDefault="00D80D0D" w:rsidP="00D80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80D0D" w:rsidRPr="000D56C8" w:rsidRDefault="00D80D0D" w:rsidP="00D80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D80D0D" w:rsidRPr="000D56C8" w:rsidRDefault="00D80D0D" w:rsidP="00D80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D80D0D" w:rsidRPr="000D56C8" w:rsidRDefault="00D80D0D" w:rsidP="00143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143D20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70" w:type="dxa"/>
          </w:tcPr>
          <w:p w:rsidR="00D80D0D" w:rsidRPr="000D56C8" w:rsidRDefault="00D80D0D" w:rsidP="00D80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80D0D" w:rsidRPr="000D56C8" w:rsidRDefault="00D80D0D" w:rsidP="00D80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80D0D" w:rsidRPr="00E9296D" w:rsidTr="00D80D0D">
        <w:tc>
          <w:tcPr>
            <w:tcW w:w="4230" w:type="dxa"/>
          </w:tcPr>
          <w:p w:rsidR="00D80D0D" w:rsidRPr="00E9296D" w:rsidRDefault="00D80D0D" w:rsidP="00D80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:rsidR="00D80D0D" w:rsidRPr="000D56C8" w:rsidRDefault="00D80D0D" w:rsidP="00D80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D80D0D" w:rsidRPr="000D56C8" w:rsidRDefault="00D80D0D" w:rsidP="00D80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80D0D" w:rsidRPr="000D56C8" w:rsidRDefault="00D80D0D" w:rsidP="00D80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D80D0D" w:rsidRPr="000D56C8" w:rsidRDefault="00D80D0D" w:rsidP="00D80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D80D0D" w:rsidRPr="000D56C8" w:rsidRDefault="00D80D0D" w:rsidP="00D80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D80D0D" w:rsidRPr="000D56C8" w:rsidRDefault="00D80D0D" w:rsidP="00D80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80D0D" w:rsidRPr="000D56C8" w:rsidRDefault="00D80D0D" w:rsidP="00D80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D80D0D" w:rsidRPr="00E9296D" w:rsidTr="00D80D0D">
        <w:tc>
          <w:tcPr>
            <w:tcW w:w="4230" w:type="dxa"/>
          </w:tcPr>
          <w:p w:rsidR="00D80D0D" w:rsidRPr="00E9296D" w:rsidRDefault="00D80D0D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130" w:type="dxa"/>
            <w:gridSpan w:val="7"/>
          </w:tcPr>
          <w:p w:rsidR="00D80D0D" w:rsidRPr="00CE106A" w:rsidRDefault="00D80D0D" w:rsidP="00EF5714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E106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80D0D" w:rsidRPr="00E9296D" w:rsidTr="00D80D0D">
        <w:tc>
          <w:tcPr>
            <w:tcW w:w="4230" w:type="dxa"/>
          </w:tcPr>
          <w:p w:rsidR="00D80D0D" w:rsidRPr="00E9296D" w:rsidRDefault="00D80D0D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E9296D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กิจการอื่นๆ</w:t>
            </w:r>
          </w:p>
        </w:tc>
        <w:tc>
          <w:tcPr>
            <w:tcW w:w="1080" w:type="dxa"/>
          </w:tcPr>
          <w:p w:rsidR="00D80D0D" w:rsidRPr="00E9296D" w:rsidRDefault="00D80D0D" w:rsidP="00EF571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80D0D" w:rsidRPr="00E9296D" w:rsidRDefault="00D80D0D" w:rsidP="00EF571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80D0D" w:rsidRPr="00E9296D" w:rsidRDefault="00D80D0D" w:rsidP="00EF571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80D0D" w:rsidRPr="00E9296D" w:rsidRDefault="00D80D0D" w:rsidP="00EF571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80D0D" w:rsidRPr="00E9296D" w:rsidRDefault="00D80D0D" w:rsidP="00EF571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80D0D" w:rsidRPr="00E9296D" w:rsidRDefault="00D80D0D" w:rsidP="00EF571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80D0D" w:rsidRPr="00E9296D" w:rsidRDefault="00D80D0D" w:rsidP="00EF571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0D0D" w:rsidRPr="00E9296D" w:rsidTr="00D80D0D">
        <w:tc>
          <w:tcPr>
            <w:tcW w:w="4230" w:type="dxa"/>
          </w:tcPr>
          <w:p w:rsidR="00D80D0D" w:rsidRPr="00E9296D" w:rsidRDefault="00D80D0D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ยังไม่ครบกำหนดชำระ </w:t>
            </w:r>
          </w:p>
        </w:tc>
        <w:tc>
          <w:tcPr>
            <w:tcW w:w="1080" w:type="dxa"/>
          </w:tcPr>
          <w:p w:rsidR="00D80D0D" w:rsidRPr="00C8058F" w:rsidRDefault="005D0C75" w:rsidP="00EF571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91,611</w:t>
            </w:r>
          </w:p>
        </w:tc>
        <w:tc>
          <w:tcPr>
            <w:tcW w:w="270" w:type="dxa"/>
          </w:tcPr>
          <w:p w:rsidR="00D80D0D" w:rsidRPr="00C07A5C" w:rsidRDefault="00D80D0D" w:rsidP="00EF571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80D0D" w:rsidRPr="00EC6E14" w:rsidRDefault="00D80D0D" w:rsidP="00EF571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107,968</w:t>
            </w:r>
          </w:p>
        </w:tc>
        <w:tc>
          <w:tcPr>
            <w:tcW w:w="270" w:type="dxa"/>
          </w:tcPr>
          <w:p w:rsidR="00D80D0D" w:rsidRPr="00C07A5C" w:rsidRDefault="00D80D0D" w:rsidP="00475004">
            <w:pPr>
              <w:pStyle w:val="ListBullet4"/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80D0D" w:rsidRPr="00C07A5C" w:rsidRDefault="002C21AA" w:rsidP="0047500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8,770</w:t>
            </w:r>
          </w:p>
        </w:tc>
        <w:tc>
          <w:tcPr>
            <w:tcW w:w="270" w:type="dxa"/>
          </w:tcPr>
          <w:p w:rsidR="00D80D0D" w:rsidRPr="00C07A5C" w:rsidRDefault="00D80D0D" w:rsidP="00EF571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80D0D" w:rsidRPr="00EC6E14" w:rsidRDefault="00D80D0D" w:rsidP="00EF571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67,705</w:t>
            </w:r>
          </w:p>
        </w:tc>
      </w:tr>
      <w:tr w:rsidR="00D80D0D" w:rsidRPr="00E9296D" w:rsidTr="00D80D0D">
        <w:tc>
          <w:tcPr>
            <w:tcW w:w="4230" w:type="dxa"/>
          </w:tcPr>
          <w:p w:rsidR="00D80D0D" w:rsidRPr="00E9296D" w:rsidRDefault="00D80D0D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  <w:r w:rsidRPr="00E9296D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080" w:type="dxa"/>
          </w:tcPr>
          <w:p w:rsidR="00D80D0D" w:rsidRDefault="00D80D0D" w:rsidP="00EF571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80D0D" w:rsidRPr="00C07A5C" w:rsidRDefault="00D80D0D" w:rsidP="00EF571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80D0D" w:rsidRPr="00EC6E14" w:rsidRDefault="00D80D0D" w:rsidP="00EF571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80D0D" w:rsidRPr="00C07A5C" w:rsidRDefault="00D80D0D" w:rsidP="00EF571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80D0D" w:rsidRDefault="00D80D0D" w:rsidP="00EF571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80D0D" w:rsidRPr="00C07A5C" w:rsidRDefault="00D80D0D" w:rsidP="00EF571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80D0D" w:rsidRPr="00EC6E14" w:rsidRDefault="00D80D0D" w:rsidP="00EF571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0D0D" w:rsidRPr="00E9296D" w:rsidTr="00D80D0D">
        <w:tc>
          <w:tcPr>
            <w:tcW w:w="4230" w:type="dxa"/>
          </w:tcPr>
          <w:p w:rsidR="00D80D0D" w:rsidRPr="00E9296D" w:rsidRDefault="00D80D0D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9296D">
              <w:rPr>
                <w:rFonts w:ascii="Angsana New" w:hAnsi="Angsana New"/>
                <w:sz w:val="30"/>
                <w:szCs w:val="30"/>
                <w:cs/>
              </w:rPr>
              <w:tab/>
              <w:t>น้อยกว่า 30 วัน</w:t>
            </w:r>
          </w:p>
        </w:tc>
        <w:tc>
          <w:tcPr>
            <w:tcW w:w="1080" w:type="dxa"/>
          </w:tcPr>
          <w:p w:rsidR="00D80D0D" w:rsidRPr="00C8058F" w:rsidRDefault="005D0C75" w:rsidP="00EF571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23,055</w:t>
            </w:r>
          </w:p>
        </w:tc>
        <w:tc>
          <w:tcPr>
            <w:tcW w:w="270" w:type="dxa"/>
          </w:tcPr>
          <w:p w:rsidR="00D80D0D" w:rsidRPr="00C07A5C" w:rsidRDefault="00D80D0D" w:rsidP="00EF571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80D0D" w:rsidRPr="00EC6E14" w:rsidRDefault="00D80D0D" w:rsidP="00EF571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20,370</w:t>
            </w:r>
          </w:p>
        </w:tc>
        <w:tc>
          <w:tcPr>
            <w:tcW w:w="270" w:type="dxa"/>
          </w:tcPr>
          <w:p w:rsidR="00D80D0D" w:rsidRPr="00C07A5C" w:rsidRDefault="00D80D0D" w:rsidP="00EF571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80D0D" w:rsidRPr="00C07A5C" w:rsidRDefault="002C21AA" w:rsidP="0047500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161</w:t>
            </w:r>
          </w:p>
        </w:tc>
        <w:tc>
          <w:tcPr>
            <w:tcW w:w="270" w:type="dxa"/>
          </w:tcPr>
          <w:p w:rsidR="00D80D0D" w:rsidRPr="00C07A5C" w:rsidRDefault="00D80D0D" w:rsidP="00EF571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80D0D" w:rsidRPr="00EC6E14" w:rsidRDefault="00D80D0D" w:rsidP="00EF571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20,197</w:t>
            </w:r>
          </w:p>
        </w:tc>
      </w:tr>
      <w:tr w:rsidR="00D80D0D" w:rsidRPr="00E9296D" w:rsidTr="00D80D0D">
        <w:tc>
          <w:tcPr>
            <w:tcW w:w="4230" w:type="dxa"/>
          </w:tcPr>
          <w:p w:rsidR="00D80D0D" w:rsidRPr="00E9296D" w:rsidRDefault="00D80D0D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E9296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30 </w:t>
            </w:r>
            <w:r w:rsidRPr="00E9296D">
              <w:rPr>
                <w:rFonts w:ascii="Angsana New" w:hAnsi="Angsana New"/>
                <w:sz w:val="30"/>
                <w:szCs w:val="30"/>
              </w:rPr>
              <w:t>-</w:t>
            </w:r>
            <w:r w:rsidRPr="00E9296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6</w:t>
            </w:r>
            <w:r w:rsidRPr="00E9296D">
              <w:rPr>
                <w:rFonts w:ascii="Angsana New" w:hAnsi="Angsana New"/>
                <w:sz w:val="30"/>
                <w:szCs w:val="30"/>
              </w:rPr>
              <w:t>0</w:t>
            </w:r>
            <w:r w:rsidRPr="00E9296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วัน</w:t>
            </w:r>
          </w:p>
        </w:tc>
        <w:tc>
          <w:tcPr>
            <w:tcW w:w="1080" w:type="dxa"/>
          </w:tcPr>
          <w:p w:rsidR="00D80D0D" w:rsidRPr="00C8058F" w:rsidRDefault="005D0C75" w:rsidP="00EF571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2,175</w:t>
            </w:r>
          </w:p>
        </w:tc>
        <w:tc>
          <w:tcPr>
            <w:tcW w:w="270" w:type="dxa"/>
          </w:tcPr>
          <w:p w:rsidR="00D80D0D" w:rsidRPr="00C07A5C" w:rsidRDefault="00D80D0D" w:rsidP="00EF571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80D0D" w:rsidRPr="00EC6E14" w:rsidRDefault="00D80D0D" w:rsidP="00EF571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239</w:t>
            </w:r>
          </w:p>
        </w:tc>
        <w:tc>
          <w:tcPr>
            <w:tcW w:w="270" w:type="dxa"/>
          </w:tcPr>
          <w:p w:rsidR="00D80D0D" w:rsidRPr="00C07A5C" w:rsidRDefault="00D80D0D" w:rsidP="00EF571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80D0D" w:rsidRPr="00C07A5C" w:rsidRDefault="002C21AA" w:rsidP="0047500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1,044</w:t>
            </w:r>
          </w:p>
        </w:tc>
        <w:tc>
          <w:tcPr>
            <w:tcW w:w="270" w:type="dxa"/>
          </w:tcPr>
          <w:p w:rsidR="00D80D0D" w:rsidRPr="00C07A5C" w:rsidRDefault="00D80D0D" w:rsidP="00EF571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80D0D" w:rsidRPr="00EC6E14" w:rsidRDefault="00D80D0D" w:rsidP="00EF571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239</w:t>
            </w:r>
          </w:p>
        </w:tc>
      </w:tr>
      <w:tr w:rsidR="00D80D0D" w:rsidRPr="00E9296D" w:rsidTr="00D80D0D">
        <w:tc>
          <w:tcPr>
            <w:tcW w:w="4230" w:type="dxa"/>
          </w:tcPr>
          <w:p w:rsidR="00D80D0D" w:rsidRPr="00E9296D" w:rsidRDefault="00D80D0D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ab/>
              <w:t>6</w:t>
            </w:r>
            <w:r w:rsidRPr="00E9296D">
              <w:rPr>
                <w:rFonts w:ascii="Angsana New" w:hAnsi="Angsana New"/>
                <w:sz w:val="30"/>
                <w:szCs w:val="30"/>
              </w:rPr>
              <w:t>0</w:t>
            </w:r>
            <w:r w:rsidRPr="00E9296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9296D">
              <w:rPr>
                <w:rFonts w:ascii="Angsana New" w:hAnsi="Angsana New"/>
                <w:sz w:val="30"/>
                <w:szCs w:val="30"/>
              </w:rPr>
              <w:t>-</w:t>
            </w:r>
            <w:r w:rsidRPr="00E9296D">
              <w:rPr>
                <w:rFonts w:ascii="Angsana New" w:hAnsi="Angsana New"/>
                <w:sz w:val="30"/>
                <w:szCs w:val="30"/>
                <w:cs/>
              </w:rPr>
              <w:t xml:space="preserve"> 9</w:t>
            </w:r>
            <w:r w:rsidRPr="00E9296D">
              <w:rPr>
                <w:rFonts w:ascii="Angsana New" w:hAnsi="Angsana New"/>
                <w:sz w:val="30"/>
                <w:szCs w:val="30"/>
              </w:rPr>
              <w:t>0</w:t>
            </w:r>
            <w:r w:rsidRPr="00E9296D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080" w:type="dxa"/>
          </w:tcPr>
          <w:p w:rsidR="00D80D0D" w:rsidRPr="00C8058F" w:rsidRDefault="005D0C75" w:rsidP="00EF571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1,287</w:t>
            </w:r>
          </w:p>
        </w:tc>
        <w:tc>
          <w:tcPr>
            <w:tcW w:w="270" w:type="dxa"/>
          </w:tcPr>
          <w:p w:rsidR="00D80D0D" w:rsidRPr="00C07A5C" w:rsidRDefault="00D80D0D" w:rsidP="00EF571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80D0D" w:rsidRPr="00EC6E14" w:rsidRDefault="00D80D0D" w:rsidP="00EF571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:rsidR="00D80D0D" w:rsidRPr="00C07A5C" w:rsidRDefault="00D80D0D" w:rsidP="00EF571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80D0D" w:rsidRPr="00C07A5C" w:rsidRDefault="002C21AA" w:rsidP="0047500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1,208</w:t>
            </w:r>
          </w:p>
        </w:tc>
        <w:tc>
          <w:tcPr>
            <w:tcW w:w="270" w:type="dxa"/>
          </w:tcPr>
          <w:p w:rsidR="00D80D0D" w:rsidRPr="00C07A5C" w:rsidRDefault="00D80D0D" w:rsidP="00EF571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80D0D" w:rsidRPr="00EC6E14" w:rsidRDefault="00D80D0D" w:rsidP="00EF571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D80D0D" w:rsidRPr="00E9296D" w:rsidTr="00D80D0D">
        <w:tc>
          <w:tcPr>
            <w:tcW w:w="4230" w:type="dxa"/>
          </w:tcPr>
          <w:p w:rsidR="00D80D0D" w:rsidRPr="00E9296D" w:rsidRDefault="00D80D0D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E9296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E9296D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E9296D">
              <w:rPr>
                <w:rFonts w:ascii="Angsana New" w:hAnsi="Angsana New"/>
                <w:sz w:val="30"/>
                <w:szCs w:val="30"/>
              </w:rPr>
              <w:t>0</w:t>
            </w:r>
            <w:r w:rsidRPr="00E9296D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80D0D" w:rsidRPr="00C8058F" w:rsidRDefault="005D0C75" w:rsidP="00EF571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1,564</w:t>
            </w:r>
          </w:p>
        </w:tc>
        <w:tc>
          <w:tcPr>
            <w:tcW w:w="270" w:type="dxa"/>
          </w:tcPr>
          <w:p w:rsidR="00D80D0D" w:rsidRPr="00C07A5C" w:rsidRDefault="00D80D0D" w:rsidP="00EF571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80D0D" w:rsidRPr="00EC6E14" w:rsidRDefault="00D80D0D" w:rsidP="00EF571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278</w:t>
            </w:r>
          </w:p>
        </w:tc>
        <w:tc>
          <w:tcPr>
            <w:tcW w:w="270" w:type="dxa"/>
          </w:tcPr>
          <w:p w:rsidR="00D80D0D" w:rsidRPr="00C07A5C" w:rsidRDefault="00D80D0D" w:rsidP="00EF571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80D0D" w:rsidRPr="00C07A5C" w:rsidRDefault="002C21AA" w:rsidP="0047500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1,564</w:t>
            </w:r>
          </w:p>
        </w:tc>
        <w:tc>
          <w:tcPr>
            <w:tcW w:w="270" w:type="dxa"/>
          </w:tcPr>
          <w:p w:rsidR="00D80D0D" w:rsidRPr="00C07A5C" w:rsidRDefault="00D80D0D" w:rsidP="00EF571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80D0D" w:rsidRPr="00EC6E14" w:rsidRDefault="00D80D0D" w:rsidP="00EF571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278</w:t>
            </w:r>
          </w:p>
        </w:tc>
      </w:tr>
      <w:tr w:rsidR="00D80D0D" w:rsidRPr="00E9296D" w:rsidTr="00D80D0D">
        <w:tc>
          <w:tcPr>
            <w:tcW w:w="4230" w:type="dxa"/>
          </w:tcPr>
          <w:p w:rsidR="00D80D0D" w:rsidRPr="00E9296D" w:rsidRDefault="00D80D0D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80D0D" w:rsidRPr="00C8058F" w:rsidRDefault="005D0C75" w:rsidP="00EF571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119,692</w:t>
            </w:r>
          </w:p>
        </w:tc>
        <w:tc>
          <w:tcPr>
            <w:tcW w:w="270" w:type="dxa"/>
          </w:tcPr>
          <w:p w:rsidR="00D80D0D" w:rsidRPr="00C07A5C" w:rsidRDefault="00D80D0D" w:rsidP="00EF571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80D0D" w:rsidRPr="00EC6E14" w:rsidRDefault="00D80D0D" w:rsidP="00EF571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128,867</w:t>
            </w:r>
          </w:p>
        </w:tc>
        <w:tc>
          <w:tcPr>
            <w:tcW w:w="270" w:type="dxa"/>
          </w:tcPr>
          <w:p w:rsidR="00D80D0D" w:rsidRPr="00C07A5C" w:rsidRDefault="00D80D0D" w:rsidP="00EF571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80D0D" w:rsidRPr="00C07A5C" w:rsidRDefault="002C21AA" w:rsidP="0047500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12,747</w:t>
            </w:r>
          </w:p>
        </w:tc>
        <w:tc>
          <w:tcPr>
            <w:tcW w:w="270" w:type="dxa"/>
          </w:tcPr>
          <w:p w:rsidR="00D80D0D" w:rsidRPr="00C07A5C" w:rsidRDefault="00D80D0D" w:rsidP="00EF571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80D0D" w:rsidRPr="00EC6E14" w:rsidRDefault="00D80D0D" w:rsidP="00EF571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88,431</w:t>
            </w:r>
          </w:p>
        </w:tc>
      </w:tr>
      <w:tr w:rsidR="005D0C75" w:rsidRPr="00E9296D" w:rsidTr="00D80D0D">
        <w:tc>
          <w:tcPr>
            <w:tcW w:w="4230" w:type="dxa"/>
          </w:tcPr>
          <w:p w:rsidR="005D0C75" w:rsidRPr="00E9296D" w:rsidRDefault="005D0C75" w:rsidP="005D0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  <w:r w:rsidRPr="00E929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E9296D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D0C75" w:rsidRPr="00C8058F" w:rsidRDefault="005D0C75" w:rsidP="005D0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8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(700)</w:t>
            </w:r>
          </w:p>
        </w:tc>
        <w:tc>
          <w:tcPr>
            <w:tcW w:w="270" w:type="dxa"/>
          </w:tcPr>
          <w:p w:rsidR="005D0C75" w:rsidRPr="00C07A5C" w:rsidRDefault="005D0C75" w:rsidP="005D0C7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D0C75" w:rsidRPr="00C8058F" w:rsidRDefault="005D0C75" w:rsidP="005D0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8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(700)</w:t>
            </w:r>
          </w:p>
        </w:tc>
        <w:tc>
          <w:tcPr>
            <w:tcW w:w="270" w:type="dxa"/>
          </w:tcPr>
          <w:p w:rsidR="005D0C75" w:rsidRPr="00C07A5C" w:rsidRDefault="005D0C75" w:rsidP="005D0C7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D0C75" w:rsidRPr="00EC6E14" w:rsidRDefault="005D0C75" w:rsidP="005D0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(700)</w:t>
            </w:r>
          </w:p>
        </w:tc>
        <w:tc>
          <w:tcPr>
            <w:tcW w:w="270" w:type="dxa"/>
          </w:tcPr>
          <w:p w:rsidR="005D0C75" w:rsidRPr="00C07A5C" w:rsidRDefault="005D0C75" w:rsidP="005D0C7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D0C75" w:rsidRPr="00EC6E14" w:rsidRDefault="005D0C75" w:rsidP="005D0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(700)</w:t>
            </w:r>
          </w:p>
        </w:tc>
      </w:tr>
      <w:tr w:rsidR="005D0C75" w:rsidRPr="00E9296D" w:rsidTr="00D80D0D">
        <w:tc>
          <w:tcPr>
            <w:tcW w:w="4230" w:type="dxa"/>
          </w:tcPr>
          <w:p w:rsidR="005D0C75" w:rsidRPr="00E9296D" w:rsidRDefault="005D0C75" w:rsidP="005D0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5D0C75" w:rsidRPr="00C8058F" w:rsidRDefault="005D0C75" w:rsidP="005D0C7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118,992</w:t>
            </w:r>
          </w:p>
        </w:tc>
        <w:tc>
          <w:tcPr>
            <w:tcW w:w="270" w:type="dxa"/>
          </w:tcPr>
          <w:p w:rsidR="005D0C75" w:rsidRPr="00C07A5C" w:rsidRDefault="005D0C75" w:rsidP="005D0C7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5D0C75" w:rsidRPr="00EC6E14" w:rsidRDefault="005D0C75" w:rsidP="005D0C7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128,167</w:t>
            </w:r>
          </w:p>
        </w:tc>
        <w:tc>
          <w:tcPr>
            <w:tcW w:w="270" w:type="dxa"/>
          </w:tcPr>
          <w:p w:rsidR="005D0C75" w:rsidRPr="00C07A5C" w:rsidRDefault="005D0C75" w:rsidP="005D0C7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5D0C75" w:rsidRPr="00C07A5C" w:rsidRDefault="005D0C75" w:rsidP="005D0C7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12,047</w:t>
            </w:r>
          </w:p>
        </w:tc>
        <w:tc>
          <w:tcPr>
            <w:tcW w:w="270" w:type="dxa"/>
          </w:tcPr>
          <w:p w:rsidR="005D0C75" w:rsidRPr="00C07A5C" w:rsidRDefault="005D0C75" w:rsidP="005D0C7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5D0C75" w:rsidRPr="00EC6E14" w:rsidRDefault="005D0C75" w:rsidP="005D0C7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87,731</w:t>
            </w:r>
          </w:p>
        </w:tc>
      </w:tr>
      <w:tr w:rsidR="005D0C75" w:rsidRPr="006F7608" w:rsidTr="00D80D0D">
        <w:tc>
          <w:tcPr>
            <w:tcW w:w="4230" w:type="dxa"/>
          </w:tcPr>
          <w:p w:rsidR="005D0C75" w:rsidRPr="006F7608" w:rsidRDefault="005D0C75" w:rsidP="005D0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5D0C75" w:rsidRPr="00C8058F" w:rsidRDefault="005D0C75" w:rsidP="005D0C7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:rsidR="005D0C75" w:rsidRPr="006F7608" w:rsidRDefault="005D0C75" w:rsidP="005D0C7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5D0C75" w:rsidRPr="00EC6E14" w:rsidRDefault="005D0C75" w:rsidP="005D0C7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:rsidR="005D0C75" w:rsidRPr="006F7608" w:rsidRDefault="005D0C75" w:rsidP="005D0C7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5D0C75" w:rsidRPr="006F7608" w:rsidRDefault="005D0C75" w:rsidP="005D0C75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:rsidR="005D0C75" w:rsidRPr="006F7608" w:rsidRDefault="005D0C75" w:rsidP="005D0C7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5D0C75" w:rsidRPr="00EC6E14" w:rsidRDefault="005D0C75" w:rsidP="005D0C7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</w:tr>
      <w:tr w:rsidR="005D0C75" w:rsidRPr="00E9296D" w:rsidTr="00D80D0D">
        <w:tc>
          <w:tcPr>
            <w:tcW w:w="4230" w:type="dxa"/>
          </w:tcPr>
          <w:p w:rsidR="005D0C75" w:rsidRPr="00E9296D" w:rsidRDefault="005D0C75" w:rsidP="005D0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29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5D0C75" w:rsidRPr="00C8058F" w:rsidRDefault="005D0C75" w:rsidP="005D0C7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310,985</w:t>
            </w:r>
          </w:p>
        </w:tc>
        <w:tc>
          <w:tcPr>
            <w:tcW w:w="270" w:type="dxa"/>
          </w:tcPr>
          <w:p w:rsidR="005D0C75" w:rsidRPr="00C07A5C" w:rsidRDefault="005D0C75" w:rsidP="005D0C7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5D0C75" w:rsidRPr="00EC6E14" w:rsidRDefault="005D0C75" w:rsidP="005D0C7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226,730</w:t>
            </w:r>
          </w:p>
        </w:tc>
        <w:tc>
          <w:tcPr>
            <w:tcW w:w="270" w:type="dxa"/>
          </w:tcPr>
          <w:p w:rsidR="005D0C75" w:rsidRPr="00C07A5C" w:rsidRDefault="005D0C75" w:rsidP="005D0C7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5D0C75" w:rsidRPr="00C07A5C" w:rsidRDefault="005D0C75" w:rsidP="005D0C7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162,049</w:t>
            </w:r>
          </w:p>
        </w:tc>
        <w:tc>
          <w:tcPr>
            <w:tcW w:w="270" w:type="dxa"/>
          </w:tcPr>
          <w:p w:rsidR="005D0C75" w:rsidRPr="00C07A5C" w:rsidRDefault="005D0C75" w:rsidP="005D0C7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5D0C75" w:rsidRPr="00EC6E14" w:rsidRDefault="005D0C75" w:rsidP="005D0C7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95,692</w:t>
            </w:r>
          </w:p>
        </w:tc>
      </w:tr>
    </w:tbl>
    <w:p w:rsidR="00735EE1" w:rsidRPr="00E9296D" w:rsidRDefault="00735EE1" w:rsidP="00EF5E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sz w:val="30"/>
          <w:szCs w:val="30"/>
        </w:rPr>
      </w:pPr>
    </w:p>
    <w:p w:rsidR="00314A0E" w:rsidRDefault="00EF5ECE" w:rsidP="00EF5E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sz w:val="30"/>
          <w:szCs w:val="30"/>
        </w:rPr>
      </w:pPr>
      <w:r w:rsidRPr="00E9296D">
        <w:rPr>
          <w:rFonts w:ascii="Angsana New" w:hAnsi="Angsana New"/>
          <w:b/>
          <w:sz w:val="30"/>
          <w:szCs w:val="30"/>
          <w:cs/>
        </w:rPr>
        <w:t>โดยปกติระยะเวลาการให้</w:t>
      </w:r>
      <w:r w:rsidR="00616B82">
        <w:rPr>
          <w:rFonts w:ascii="Angsana New" w:hAnsi="Angsana New"/>
          <w:b/>
          <w:sz w:val="30"/>
          <w:szCs w:val="30"/>
          <w:cs/>
        </w:rPr>
        <w:t>สินเชื่อแก่ลูกค้าของกลุ่มบริษัท</w:t>
      </w:r>
      <w:r w:rsidRPr="00E9296D">
        <w:rPr>
          <w:rFonts w:ascii="Angsana New" w:hAnsi="Angsana New"/>
          <w:b/>
          <w:sz w:val="30"/>
          <w:szCs w:val="30"/>
          <w:cs/>
        </w:rPr>
        <w:t>มีระยะเวลาตั้งแต่ 30 วันถึง 65 วัน</w:t>
      </w:r>
    </w:p>
    <w:p w:rsidR="00732FC8" w:rsidRPr="00E9296D" w:rsidRDefault="00732FC8" w:rsidP="00EF5E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sz w:val="30"/>
          <w:szCs w:val="30"/>
        </w:rPr>
      </w:pPr>
    </w:p>
    <w:p w:rsidR="00FB6C2F" w:rsidRPr="004B13DF" w:rsidRDefault="00FB6C2F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rtl/>
          <w:cs/>
          <w:lang w:val="en-US"/>
        </w:rPr>
      </w:pPr>
      <w:r w:rsidRPr="004B13DF">
        <w:rPr>
          <w:rFonts w:ascii="Angsana New" w:hAnsi="Angsana New"/>
          <w:b/>
          <w:bCs/>
          <w:sz w:val="30"/>
          <w:szCs w:val="30"/>
          <w:cs/>
          <w:lang w:val="en-US" w:bidi="th-TH"/>
        </w:rPr>
        <w:t>เงินลงทุน</w:t>
      </w:r>
      <w:r w:rsidRPr="004B13DF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ในบริษัทร่วม</w:t>
      </w:r>
    </w:p>
    <w:p w:rsidR="00FB6C2F" w:rsidRDefault="00FB6C2F" w:rsidP="00FB6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810"/>
        <w:gridCol w:w="990"/>
        <w:gridCol w:w="270"/>
        <w:gridCol w:w="1008"/>
        <w:gridCol w:w="252"/>
        <w:gridCol w:w="900"/>
        <w:gridCol w:w="270"/>
        <w:gridCol w:w="990"/>
      </w:tblGrid>
      <w:tr w:rsidR="002B7D0A" w:rsidRPr="00E07D86" w:rsidTr="00B64F1E">
        <w:tc>
          <w:tcPr>
            <w:tcW w:w="3870" w:type="dxa"/>
          </w:tcPr>
          <w:p w:rsidR="002B7D0A" w:rsidRPr="00E07D86" w:rsidRDefault="002B7D0A" w:rsidP="0015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2B7D0A" w:rsidRPr="00E07D86" w:rsidRDefault="002B7D0A" w:rsidP="0015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</w:tcPr>
          <w:p w:rsidR="002B7D0A" w:rsidRPr="00E07D86" w:rsidRDefault="002B7D0A" w:rsidP="0015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7D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</w:tcPr>
          <w:p w:rsidR="002B7D0A" w:rsidRPr="00E07D86" w:rsidRDefault="002B7D0A" w:rsidP="0015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3"/>
          </w:tcPr>
          <w:p w:rsidR="002B7D0A" w:rsidRPr="00E07D86" w:rsidRDefault="002B7D0A" w:rsidP="0015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7D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80D0D" w:rsidRPr="00E07D86" w:rsidTr="00B64F1E">
        <w:tc>
          <w:tcPr>
            <w:tcW w:w="3870" w:type="dxa"/>
          </w:tcPr>
          <w:p w:rsidR="00D80D0D" w:rsidRPr="0038689D" w:rsidRDefault="00D80D0D" w:rsidP="00ED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170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D60F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D170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D60F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810" w:type="dxa"/>
          </w:tcPr>
          <w:p w:rsidR="00D80D0D" w:rsidRPr="00E9296D" w:rsidRDefault="00D80D0D" w:rsidP="00D80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46" w:right="-108" w:hanging="6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929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</w:tcPr>
          <w:p w:rsidR="00D80D0D" w:rsidRPr="00E07D86" w:rsidRDefault="00D80D0D" w:rsidP="00D80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D80D0D" w:rsidRPr="00E07D86" w:rsidRDefault="00D80D0D" w:rsidP="00D80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:rsidR="00D80D0D" w:rsidRPr="00E07D86" w:rsidRDefault="00D80D0D" w:rsidP="00D80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52" w:type="dxa"/>
          </w:tcPr>
          <w:p w:rsidR="00D80D0D" w:rsidRPr="00E07D86" w:rsidRDefault="00D80D0D" w:rsidP="00D80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D80D0D" w:rsidRPr="00E07D86" w:rsidRDefault="00D80D0D" w:rsidP="00D80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D80D0D" w:rsidRPr="00E07D86" w:rsidRDefault="00D80D0D" w:rsidP="00D80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D80D0D" w:rsidRPr="00E07D86" w:rsidRDefault="00D80D0D" w:rsidP="00D80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2B7D0A" w:rsidRPr="00E07D86" w:rsidTr="00B64F1E">
        <w:tc>
          <w:tcPr>
            <w:tcW w:w="3870" w:type="dxa"/>
          </w:tcPr>
          <w:p w:rsidR="002B7D0A" w:rsidRPr="00E07D86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:rsidR="002B7D0A" w:rsidRPr="00E9296D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680" w:type="dxa"/>
            <w:gridSpan w:val="7"/>
          </w:tcPr>
          <w:p w:rsidR="002B7D0A" w:rsidRPr="00E07D86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7D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80D0D" w:rsidRPr="00E07D86" w:rsidTr="00B64F1E">
        <w:tc>
          <w:tcPr>
            <w:tcW w:w="3870" w:type="dxa"/>
          </w:tcPr>
          <w:p w:rsidR="00D80D0D" w:rsidRPr="00E07D86" w:rsidRDefault="00D80D0D" w:rsidP="00D80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07D8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07D8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07D8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:rsidR="00D80D0D" w:rsidRPr="00E9296D" w:rsidRDefault="00D80D0D" w:rsidP="00D80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D80D0D" w:rsidRPr="002056C8" w:rsidRDefault="00475004" w:rsidP="00D80D0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23,299</w:t>
            </w:r>
          </w:p>
        </w:tc>
        <w:tc>
          <w:tcPr>
            <w:tcW w:w="270" w:type="dxa"/>
          </w:tcPr>
          <w:p w:rsidR="00D80D0D" w:rsidRPr="00E07D86" w:rsidRDefault="00D80D0D" w:rsidP="00D80D0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:rsidR="00D80D0D" w:rsidRPr="002056C8" w:rsidRDefault="00D80D0D" w:rsidP="00D80D0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23,458</w:t>
            </w:r>
          </w:p>
        </w:tc>
        <w:tc>
          <w:tcPr>
            <w:tcW w:w="252" w:type="dxa"/>
          </w:tcPr>
          <w:p w:rsidR="00D80D0D" w:rsidRPr="00E07D86" w:rsidRDefault="00D80D0D" w:rsidP="00D80D0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:rsidR="00D80D0D" w:rsidRPr="00E07D86" w:rsidRDefault="00475004" w:rsidP="00D80D0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17,550</w:t>
            </w:r>
          </w:p>
        </w:tc>
        <w:tc>
          <w:tcPr>
            <w:tcW w:w="270" w:type="dxa"/>
          </w:tcPr>
          <w:p w:rsidR="00D80D0D" w:rsidRPr="00E07D86" w:rsidRDefault="00D80D0D" w:rsidP="00D80D0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D80D0D" w:rsidRPr="00E07D86" w:rsidRDefault="00D80D0D" w:rsidP="00D80D0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17,550</w:t>
            </w:r>
          </w:p>
        </w:tc>
      </w:tr>
      <w:tr w:rsidR="00D80D0D" w:rsidRPr="00E07D86" w:rsidTr="00B64F1E">
        <w:tc>
          <w:tcPr>
            <w:tcW w:w="3870" w:type="dxa"/>
          </w:tcPr>
          <w:p w:rsidR="00D80D0D" w:rsidRDefault="00D80D0D" w:rsidP="00D80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Pr="00E07D86">
              <w:rPr>
                <w:rFonts w:ascii="Angsana New" w:hAnsi="Angsana New"/>
                <w:sz w:val="30"/>
                <w:szCs w:val="30"/>
                <w:cs/>
              </w:rPr>
              <w:t>จากเงินลงทุน</w:t>
            </w:r>
          </w:p>
          <w:p w:rsidR="00D80D0D" w:rsidRPr="00E07D86" w:rsidRDefault="00D80D0D" w:rsidP="00D80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07D86">
              <w:rPr>
                <w:rFonts w:ascii="Angsana New" w:hAnsi="Angsana New"/>
                <w:sz w:val="30"/>
                <w:szCs w:val="30"/>
                <w:cs/>
              </w:rPr>
              <w:t xml:space="preserve">ตามวิธีส่วนได้เสีย  </w:t>
            </w:r>
          </w:p>
        </w:tc>
        <w:tc>
          <w:tcPr>
            <w:tcW w:w="810" w:type="dxa"/>
          </w:tcPr>
          <w:p w:rsidR="00D80D0D" w:rsidRDefault="00D80D0D" w:rsidP="00D80D0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:rsidR="00D80D0D" w:rsidRDefault="00D80D0D" w:rsidP="00D80D0D">
            <w:pPr>
              <w:pStyle w:val="acctfourfigures"/>
              <w:tabs>
                <w:tab w:val="clear" w:pos="765"/>
              </w:tabs>
              <w:spacing w:line="240" w:lineRule="atLeast"/>
              <w:ind w:left="-90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9296D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990" w:type="dxa"/>
          </w:tcPr>
          <w:p w:rsidR="00D80D0D" w:rsidRDefault="00D80D0D" w:rsidP="00D80D0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475004" w:rsidRPr="00E07D86" w:rsidRDefault="00EC3DA0" w:rsidP="00D80D0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492</w:t>
            </w:r>
          </w:p>
        </w:tc>
        <w:tc>
          <w:tcPr>
            <w:tcW w:w="270" w:type="dxa"/>
          </w:tcPr>
          <w:p w:rsidR="00D80D0D" w:rsidRPr="00E07D86" w:rsidRDefault="00D80D0D" w:rsidP="00D80D0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:rsidR="00D80D0D" w:rsidRDefault="00D80D0D" w:rsidP="00D80D0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D80D0D" w:rsidRPr="00E07D86" w:rsidRDefault="00FD5D1C" w:rsidP="00D80D0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188</w:t>
            </w:r>
          </w:p>
        </w:tc>
        <w:tc>
          <w:tcPr>
            <w:tcW w:w="252" w:type="dxa"/>
          </w:tcPr>
          <w:p w:rsidR="00D80D0D" w:rsidRPr="00E07D86" w:rsidRDefault="00D80D0D" w:rsidP="00D80D0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D80D0D" w:rsidRDefault="00D80D0D" w:rsidP="00D80D0D">
            <w:pPr>
              <w:tabs>
                <w:tab w:val="clear" w:pos="680"/>
                <w:tab w:val="decimal" w:pos="70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475004" w:rsidRPr="00E07D86" w:rsidRDefault="00475004" w:rsidP="00D80D0D">
            <w:pPr>
              <w:tabs>
                <w:tab w:val="clear" w:pos="680"/>
                <w:tab w:val="decimal" w:pos="70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80D0D" w:rsidRPr="00E07D86" w:rsidRDefault="00D80D0D" w:rsidP="00D80D0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D80D0D" w:rsidRDefault="00D80D0D" w:rsidP="00D80D0D">
            <w:pPr>
              <w:pStyle w:val="acctfourfigures"/>
              <w:tabs>
                <w:tab w:val="clear" w:pos="765"/>
                <w:tab w:val="decimal" w:pos="342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D80D0D" w:rsidRPr="00E07D86" w:rsidRDefault="00D80D0D" w:rsidP="00D80D0D">
            <w:pPr>
              <w:tabs>
                <w:tab w:val="clear" w:pos="680"/>
                <w:tab w:val="decimal" w:pos="70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82FAB" w:rsidRPr="00E07D86" w:rsidTr="00B64F1E">
        <w:tc>
          <w:tcPr>
            <w:tcW w:w="3870" w:type="dxa"/>
          </w:tcPr>
          <w:p w:rsidR="00582FAB" w:rsidRPr="00E07D86" w:rsidRDefault="00582FAB" w:rsidP="00582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7D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810" w:type="dxa"/>
          </w:tcPr>
          <w:p w:rsidR="00582FAB" w:rsidRDefault="00582FAB" w:rsidP="00582FA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582FAB" w:rsidRPr="00E07D86" w:rsidRDefault="00F10A55" w:rsidP="00582FA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23,791</w:t>
            </w:r>
          </w:p>
        </w:tc>
        <w:tc>
          <w:tcPr>
            <w:tcW w:w="270" w:type="dxa"/>
          </w:tcPr>
          <w:p w:rsidR="00582FAB" w:rsidRPr="00E07D86" w:rsidRDefault="00582FAB" w:rsidP="00582FA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:rsidR="00582FAB" w:rsidRPr="00E07D86" w:rsidRDefault="00FD5D1C" w:rsidP="00582FA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23,646</w:t>
            </w:r>
          </w:p>
        </w:tc>
        <w:tc>
          <w:tcPr>
            <w:tcW w:w="252" w:type="dxa"/>
          </w:tcPr>
          <w:p w:rsidR="00582FAB" w:rsidRPr="00E07D86" w:rsidRDefault="00582FAB" w:rsidP="00582FA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582FAB" w:rsidRPr="00E07D86" w:rsidRDefault="00582FAB" w:rsidP="00582FA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17,550</w:t>
            </w:r>
          </w:p>
        </w:tc>
        <w:tc>
          <w:tcPr>
            <w:tcW w:w="270" w:type="dxa"/>
          </w:tcPr>
          <w:p w:rsidR="00582FAB" w:rsidRPr="00E07D86" w:rsidRDefault="00582FAB" w:rsidP="00582FA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582FAB" w:rsidRPr="00E07D86" w:rsidRDefault="00582FAB" w:rsidP="00582FA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17,550</w:t>
            </w:r>
          </w:p>
        </w:tc>
      </w:tr>
    </w:tbl>
    <w:p w:rsidR="001B772E" w:rsidRDefault="001B772E" w:rsidP="001B772E">
      <w:pPr>
        <w:pStyle w:val="block"/>
        <w:spacing w:after="0" w:line="240" w:lineRule="atLeast"/>
        <w:ind w:left="630"/>
        <w:jc w:val="both"/>
        <w:rPr>
          <w:rFonts w:ascii="Angsana New" w:hAnsi="Angsana New"/>
          <w:b/>
          <w:sz w:val="30"/>
          <w:szCs w:val="30"/>
          <w:lang w:bidi="th-TH"/>
        </w:rPr>
      </w:pPr>
    </w:p>
    <w:p w:rsidR="001B772E" w:rsidRDefault="001B772E" w:rsidP="00B64F1E">
      <w:pPr>
        <w:pStyle w:val="block"/>
        <w:spacing w:after="0" w:line="240" w:lineRule="atLeast"/>
        <w:ind w:left="540"/>
        <w:jc w:val="both"/>
        <w:rPr>
          <w:cs/>
          <w:lang w:bidi="th-TH"/>
        </w:rPr>
        <w:sectPr w:rsidR="001B772E" w:rsidSect="00052C29">
          <w:headerReference w:type="even" r:id="rId9"/>
          <w:headerReference w:type="default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97" w:bottom="576" w:left="1152" w:header="720" w:footer="630" w:gutter="0"/>
          <w:pgNumType w:start="16"/>
          <w:cols w:space="708"/>
          <w:docGrid w:linePitch="360"/>
        </w:sectPr>
      </w:pPr>
      <w:r>
        <w:rPr>
          <w:rFonts w:ascii="Angsana New" w:hAnsi="Angsana New" w:hint="cs"/>
          <w:b/>
          <w:sz w:val="30"/>
          <w:szCs w:val="30"/>
          <w:cs/>
          <w:lang w:bidi="th-TH"/>
        </w:rPr>
        <w:t>ส่วน</w:t>
      </w:r>
      <w:r w:rsidRPr="00C64C3A">
        <w:rPr>
          <w:rFonts w:ascii="Angsana New" w:hAnsi="Angsana New" w:hint="cs"/>
          <w:b/>
          <w:sz w:val="30"/>
          <w:szCs w:val="30"/>
          <w:cs/>
          <w:lang w:bidi="th-TH"/>
        </w:rPr>
        <w:t>แบ่งกำไรจากเงินลงทุน</w:t>
      </w:r>
      <w:r w:rsidRPr="00C64C3A">
        <w:rPr>
          <w:rFonts w:ascii="Angsana New" w:hAnsi="Angsana New" w:hint="cs"/>
          <w:b/>
          <w:sz w:val="30"/>
          <w:szCs w:val="30"/>
          <w:cs/>
          <w:lang w:val="en-US" w:bidi="th-TH"/>
        </w:rPr>
        <w:t>ตาม</w:t>
      </w:r>
      <w:r w:rsidRPr="00C64C3A">
        <w:rPr>
          <w:rFonts w:ascii="Angsana New" w:hAnsi="Angsana New" w:hint="cs"/>
          <w:b/>
          <w:sz w:val="30"/>
          <w:szCs w:val="30"/>
          <w:cs/>
          <w:lang w:bidi="th-TH"/>
        </w:rPr>
        <w:t>วิธีส่วนได้เสีย</w:t>
      </w:r>
      <w:r>
        <w:rPr>
          <w:rFonts w:ascii="Angsana New" w:hAnsi="Angsana New" w:hint="cs"/>
          <w:b/>
          <w:sz w:val="30"/>
          <w:szCs w:val="30"/>
          <w:cs/>
          <w:lang w:bidi="th-TH"/>
        </w:rPr>
        <w:t>คำนวณจากงบการเงินของบริษัทร่วมที่จัดทำโดยฝ่ายบริหาร</w:t>
      </w:r>
    </w:p>
    <w:p w:rsidR="00FB6C2F" w:rsidRDefault="00FB6C2F" w:rsidP="00D107E5">
      <w:pPr>
        <w:pStyle w:val="block"/>
        <w:spacing w:after="0" w:line="240" w:lineRule="atLeast"/>
        <w:ind w:left="540" w:hanging="540"/>
        <w:jc w:val="both"/>
        <w:rPr>
          <w:rFonts w:ascii="Angsana New" w:hAnsi="Angsana New"/>
          <w:sz w:val="30"/>
          <w:szCs w:val="30"/>
          <w:lang w:bidi="th-TH"/>
        </w:rPr>
      </w:pPr>
      <w:r w:rsidRPr="0026205B">
        <w:rPr>
          <w:rFonts w:ascii="Angsana New" w:hAnsi="Angsana New"/>
          <w:sz w:val="30"/>
          <w:szCs w:val="30"/>
          <w:cs/>
          <w:lang w:bidi="th-TH"/>
        </w:rPr>
        <w:lastRenderedPageBreak/>
        <w:t>เงินลงทุนใน</w:t>
      </w:r>
      <w:r w:rsidRPr="0026205B">
        <w:rPr>
          <w:rFonts w:ascii="Angsana New" w:hAnsi="Angsana New" w:hint="cs"/>
          <w:sz w:val="30"/>
          <w:szCs w:val="30"/>
          <w:cs/>
          <w:lang w:bidi="th-TH"/>
        </w:rPr>
        <w:t>บริษัทร่วม</w:t>
      </w:r>
      <w:r w:rsidRPr="0026205B">
        <w:rPr>
          <w:rFonts w:ascii="Angsana New" w:hAnsi="Angsana New"/>
          <w:sz w:val="30"/>
          <w:szCs w:val="30"/>
          <w:cs/>
          <w:lang w:bidi="th-TH"/>
        </w:rPr>
        <w:t xml:space="preserve"> ณ วันที่ </w:t>
      </w:r>
      <w:r w:rsidR="002B6F2F" w:rsidRPr="0026205B">
        <w:rPr>
          <w:rFonts w:ascii="Angsana New" w:hAnsi="Angsana New"/>
          <w:sz w:val="30"/>
          <w:szCs w:val="30"/>
          <w:lang w:bidi="th-TH"/>
        </w:rPr>
        <w:t>30</w:t>
      </w:r>
      <w:r w:rsidR="002B7D0A" w:rsidRPr="0026205B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8949BF">
        <w:rPr>
          <w:rFonts w:ascii="Angsana New" w:hAnsi="Angsana New" w:hint="cs"/>
          <w:sz w:val="30"/>
          <w:szCs w:val="30"/>
          <w:cs/>
          <w:lang w:bidi="th-TH"/>
        </w:rPr>
        <w:t>กันย</w:t>
      </w:r>
      <w:r w:rsidR="002B7D0A" w:rsidRPr="0026205B">
        <w:rPr>
          <w:rFonts w:ascii="Angsana New" w:hAnsi="Angsana New" w:hint="cs"/>
          <w:sz w:val="30"/>
          <w:szCs w:val="30"/>
          <w:cs/>
          <w:lang w:bidi="th-TH"/>
        </w:rPr>
        <w:t xml:space="preserve">ายน </w:t>
      </w:r>
      <w:r w:rsidR="001B772E">
        <w:rPr>
          <w:rFonts w:ascii="Angsana New" w:hAnsi="Angsana New"/>
          <w:sz w:val="30"/>
          <w:szCs w:val="30"/>
          <w:lang w:bidi="th-TH"/>
        </w:rPr>
        <w:t>2560</w:t>
      </w:r>
      <w:r w:rsidR="006F7608" w:rsidRPr="0026205B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26205B">
        <w:rPr>
          <w:rFonts w:ascii="Angsana New" w:hAnsi="Angsana New"/>
          <w:sz w:val="30"/>
          <w:szCs w:val="30"/>
          <w:cs/>
          <w:lang w:bidi="th-TH"/>
        </w:rPr>
        <w:t xml:space="preserve">และ </w:t>
      </w:r>
      <w:r w:rsidR="00A734FA" w:rsidRPr="0026205B">
        <w:rPr>
          <w:rFonts w:ascii="Angsana New" w:hAnsi="Angsana New"/>
          <w:sz w:val="30"/>
          <w:szCs w:val="30"/>
          <w:lang w:bidi="th-TH"/>
        </w:rPr>
        <w:t>31</w:t>
      </w:r>
      <w:r w:rsidRPr="0026205B">
        <w:rPr>
          <w:rFonts w:ascii="Angsana New" w:hAnsi="Angsana New"/>
          <w:sz w:val="30"/>
          <w:szCs w:val="30"/>
          <w:lang w:bidi="th-TH"/>
        </w:rPr>
        <w:t xml:space="preserve"> </w:t>
      </w:r>
      <w:r w:rsidRPr="0026205B">
        <w:rPr>
          <w:rFonts w:ascii="Angsana New" w:hAnsi="Angsana New"/>
          <w:sz w:val="30"/>
          <w:szCs w:val="30"/>
          <w:cs/>
          <w:lang w:bidi="th-TH"/>
        </w:rPr>
        <w:t>ธันวาคม</w:t>
      </w:r>
      <w:r w:rsidRPr="0026205B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1B772E">
        <w:rPr>
          <w:rFonts w:ascii="Angsana New" w:hAnsi="Angsana New"/>
          <w:sz w:val="30"/>
          <w:szCs w:val="30"/>
          <w:lang w:bidi="th-TH"/>
        </w:rPr>
        <w:t>255</w:t>
      </w:r>
      <w:r w:rsidR="001B772E">
        <w:rPr>
          <w:rFonts w:ascii="Angsana New" w:hAnsi="Angsana New"/>
          <w:sz w:val="30"/>
          <w:szCs w:val="30"/>
          <w:lang w:val="en-US" w:bidi="th-TH"/>
        </w:rPr>
        <w:t>9</w:t>
      </w:r>
      <w:r w:rsidR="006F7608" w:rsidRPr="0026205B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26205B">
        <w:rPr>
          <w:rFonts w:ascii="Angsana New" w:hAnsi="Angsana New"/>
          <w:sz w:val="30"/>
          <w:szCs w:val="30"/>
          <w:cs/>
          <w:lang w:bidi="th-TH"/>
        </w:rPr>
        <w:t>และเงินปันผลรับ</w:t>
      </w:r>
      <w:r w:rsidRPr="0026205B">
        <w:rPr>
          <w:rFonts w:ascii="Angsana New" w:hAnsi="Angsana New" w:hint="cs"/>
          <w:sz w:val="30"/>
          <w:szCs w:val="30"/>
          <w:cs/>
          <w:lang w:bidi="th-TH"/>
        </w:rPr>
        <w:t>จากเงินลงทุน</w:t>
      </w:r>
      <w:r w:rsidR="002B7D0A" w:rsidRPr="0026205B">
        <w:rPr>
          <w:rFonts w:ascii="Angsana New" w:hAnsi="Angsana New"/>
          <w:sz w:val="30"/>
          <w:szCs w:val="30"/>
          <w:cs/>
          <w:lang w:bidi="th-TH"/>
        </w:rPr>
        <w:t>สำหรับงวด</w:t>
      </w:r>
      <w:r w:rsidR="008949BF">
        <w:rPr>
          <w:rFonts w:ascii="Angsana New" w:hAnsi="Angsana New" w:hint="cs"/>
          <w:sz w:val="30"/>
          <w:szCs w:val="30"/>
          <w:cs/>
          <w:lang w:bidi="th-TH"/>
        </w:rPr>
        <w:t>เก้า</w:t>
      </w:r>
      <w:r w:rsidRPr="0026205B">
        <w:rPr>
          <w:rFonts w:ascii="Angsana New" w:hAnsi="Angsana New"/>
          <w:sz w:val="30"/>
          <w:szCs w:val="30"/>
          <w:cs/>
          <w:lang w:bidi="th-TH"/>
        </w:rPr>
        <w:t xml:space="preserve">เดือนสิ้นสุดวันที่ </w:t>
      </w:r>
      <w:r w:rsidR="00A734FA" w:rsidRPr="0026205B">
        <w:rPr>
          <w:rFonts w:ascii="Angsana New" w:hAnsi="Angsana New"/>
          <w:sz w:val="30"/>
          <w:szCs w:val="30"/>
          <w:lang w:eastAsia="ja-JP" w:bidi="th-TH"/>
        </w:rPr>
        <w:t>30</w:t>
      </w:r>
      <w:r w:rsidR="002B7D0A" w:rsidRPr="0026205B">
        <w:rPr>
          <w:rFonts w:ascii="Angsana New" w:hAnsi="Angsana New" w:hint="cs"/>
          <w:sz w:val="30"/>
          <w:szCs w:val="30"/>
          <w:cs/>
          <w:lang w:eastAsia="ja-JP" w:bidi="th-TH"/>
        </w:rPr>
        <w:t xml:space="preserve"> </w:t>
      </w:r>
      <w:r w:rsidR="008949BF">
        <w:rPr>
          <w:rFonts w:ascii="Angsana New" w:hAnsi="Angsana New" w:hint="cs"/>
          <w:sz w:val="30"/>
          <w:szCs w:val="30"/>
          <w:cs/>
          <w:lang w:eastAsia="ja-JP" w:bidi="th-TH"/>
        </w:rPr>
        <w:t>กันย</w:t>
      </w:r>
      <w:r w:rsidR="002B7D0A" w:rsidRPr="0026205B">
        <w:rPr>
          <w:rFonts w:ascii="Angsana New" w:hAnsi="Angsana New" w:hint="cs"/>
          <w:sz w:val="30"/>
          <w:szCs w:val="30"/>
          <w:cs/>
          <w:lang w:eastAsia="ja-JP" w:bidi="th-TH"/>
        </w:rPr>
        <w:t>ายน</w:t>
      </w:r>
      <w:r w:rsidR="001B772E">
        <w:rPr>
          <w:rFonts w:ascii="Angsana New" w:hAnsi="Angsana New"/>
          <w:sz w:val="30"/>
          <w:szCs w:val="30"/>
          <w:lang w:val="en-US" w:eastAsia="ja-JP" w:bidi="th-TH"/>
        </w:rPr>
        <w:t xml:space="preserve"> 2560</w:t>
      </w:r>
      <w:r w:rsidR="006F7608" w:rsidRPr="0026205B">
        <w:rPr>
          <w:rFonts w:ascii="Angsana New" w:hAnsi="Angsana New" w:hint="cs"/>
          <w:sz w:val="30"/>
          <w:szCs w:val="30"/>
          <w:cs/>
          <w:lang w:val="en-US" w:eastAsia="ja-JP" w:bidi="th-TH"/>
        </w:rPr>
        <w:t xml:space="preserve"> </w:t>
      </w:r>
      <w:r w:rsidRPr="0026205B">
        <w:rPr>
          <w:rFonts w:ascii="Angsana New" w:hAnsi="Angsana New"/>
          <w:sz w:val="30"/>
          <w:szCs w:val="30"/>
          <w:cs/>
          <w:lang w:val="en-US" w:eastAsia="ja-JP" w:bidi="th-TH"/>
        </w:rPr>
        <w:t xml:space="preserve">และ </w:t>
      </w:r>
      <w:r w:rsidR="001B772E">
        <w:rPr>
          <w:rFonts w:ascii="Angsana New" w:hAnsi="Angsana New"/>
          <w:sz w:val="30"/>
          <w:szCs w:val="30"/>
          <w:lang w:val="en-US" w:eastAsia="ja-JP" w:bidi="th-TH"/>
        </w:rPr>
        <w:t>2559</w:t>
      </w:r>
      <w:r w:rsidR="006F7608" w:rsidRPr="0026205B">
        <w:rPr>
          <w:rFonts w:ascii="Angsana New" w:hAnsi="Angsana New" w:hint="cs"/>
          <w:sz w:val="30"/>
          <w:szCs w:val="30"/>
          <w:cs/>
          <w:lang w:val="en-US" w:eastAsia="ja-JP" w:bidi="th-TH"/>
        </w:rPr>
        <w:t xml:space="preserve"> </w:t>
      </w:r>
      <w:r w:rsidRPr="0026205B">
        <w:rPr>
          <w:rFonts w:ascii="Angsana New" w:hAnsi="Angsana New"/>
          <w:sz w:val="30"/>
          <w:szCs w:val="30"/>
          <w:cs/>
          <w:lang w:bidi="th-TH"/>
        </w:rPr>
        <w:t>มีดังนี้</w:t>
      </w:r>
    </w:p>
    <w:p w:rsidR="00E926AA" w:rsidRPr="00E037A3" w:rsidRDefault="00087EB3" w:rsidP="00EF5714">
      <w:pPr>
        <w:pStyle w:val="block"/>
        <w:tabs>
          <w:tab w:val="left" w:pos="5760"/>
        </w:tabs>
        <w:spacing w:after="0" w:line="240" w:lineRule="atLeast"/>
        <w:ind w:left="0"/>
        <w:jc w:val="both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/>
          <w:sz w:val="30"/>
          <w:szCs w:val="30"/>
          <w:cs/>
          <w:lang w:bidi="th-TH"/>
        </w:rPr>
        <w:tab/>
      </w:r>
    </w:p>
    <w:tbl>
      <w:tblPr>
        <w:tblW w:w="15369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2069"/>
        <w:gridCol w:w="1348"/>
        <w:gridCol w:w="810"/>
        <w:gridCol w:w="662"/>
        <w:gridCol w:w="628"/>
        <w:gridCol w:w="645"/>
        <w:gridCol w:w="719"/>
        <w:gridCol w:w="18"/>
        <w:gridCol w:w="644"/>
        <w:gridCol w:w="236"/>
        <w:gridCol w:w="7"/>
        <w:gridCol w:w="657"/>
        <w:gridCol w:w="243"/>
        <w:gridCol w:w="585"/>
        <w:gridCol w:w="243"/>
        <w:gridCol w:w="27"/>
        <w:gridCol w:w="630"/>
        <w:gridCol w:w="236"/>
        <w:gridCol w:w="34"/>
        <w:gridCol w:w="540"/>
        <w:gridCol w:w="243"/>
        <w:gridCol w:w="27"/>
        <w:gridCol w:w="540"/>
        <w:gridCol w:w="245"/>
        <w:gridCol w:w="636"/>
        <w:gridCol w:w="28"/>
        <w:gridCol w:w="236"/>
        <w:gridCol w:w="6"/>
        <w:gridCol w:w="630"/>
        <w:gridCol w:w="28"/>
        <w:gridCol w:w="239"/>
        <w:gridCol w:w="614"/>
        <w:gridCol w:w="16"/>
        <w:gridCol w:w="257"/>
        <w:gridCol w:w="13"/>
        <w:gridCol w:w="617"/>
        <w:gridCol w:w="13"/>
      </w:tblGrid>
      <w:tr w:rsidR="00FB6C2F" w:rsidRPr="00E037A3" w:rsidTr="00EF5714">
        <w:trPr>
          <w:gridAfter w:val="1"/>
          <w:wAfter w:w="13" w:type="dxa"/>
        </w:trPr>
        <w:tc>
          <w:tcPr>
            <w:tcW w:w="2069" w:type="dxa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8" w:type="dxa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29" w:type="dxa"/>
            <w:gridSpan w:val="33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B772E" w:rsidRPr="00E037A3" w:rsidTr="00EF5714">
        <w:trPr>
          <w:gridAfter w:val="1"/>
          <w:wAfter w:w="13" w:type="dxa"/>
        </w:trPr>
        <w:tc>
          <w:tcPr>
            <w:tcW w:w="2069" w:type="dxa"/>
          </w:tcPr>
          <w:p w:rsidR="001B772E" w:rsidRPr="00E037A3" w:rsidRDefault="001B772E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8" w:type="dxa"/>
          </w:tcPr>
          <w:p w:rsidR="001B772E" w:rsidRPr="00E037A3" w:rsidRDefault="001B772E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1B772E" w:rsidRPr="001B772E" w:rsidRDefault="001B772E" w:rsidP="001B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11129" w:type="dxa"/>
            <w:gridSpan w:val="33"/>
          </w:tcPr>
          <w:p w:rsidR="001B772E" w:rsidRPr="00E037A3" w:rsidRDefault="001B772E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FB6C2F" w:rsidRPr="00E037A3" w:rsidTr="00EF5714">
        <w:trPr>
          <w:gridAfter w:val="1"/>
          <w:wAfter w:w="13" w:type="dxa"/>
        </w:trPr>
        <w:tc>
          <w:tcPr>
            <w:tcW w:w="2069" w:type="dxa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8" w:type="dxa"/>
          </w:tcPr>
          <w:p w:rsidR="00FB6C2F" w:rsidRPr="00E037A3" w:rsidRDefault="001B772E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ลักษณะ</w:t>
            </w:r>
          </w:p>
        </w:tc>
        <w:tc>
          <w:tcPr>
            <w:tcW w:w="810" w:type="dxa"/>
          </w:tcPr>
          <w:p w:rsidR="00FB6C2F" w:rsidRPr="00E037A3" w:rsidRDefault="001B772E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กิจการ</w:t>
            </w:r>
          </w:p>
        </w:tc>
        <w:tc>
          <w:tcPr>
            <w:tcW w:w="1290" w:type="dxa"/>
            <w:gridSpan w:val="2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</w:t>
            </w:r>
          </w:p>
        </w:tc>
        <w:tc>
          <w:tcPr>
            <w:tcW w:w="1364" w:type="dxa"/>
            <w:gridSpan w:val="2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62" w:type="dxa"/>
            <w:gridSpan w:val="5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5" w:type="dxa"/>
            <w:gridSpan w:val="4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มูลค่าตาม</w:t>
            </w:r>
          </w:p>
        </w:tc>
        <w:tc>
          <w:tcPr>
            <w:tcW w:w="236" w:type="dxa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gridSpan w:val="5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5" w:type="dxa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64" w:type="dxa"/>
            <w:gridSpan w:val="6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17" w:type="dxa"/>
            <w:gridSpan w:val="5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  <w:cs/>
              </w:rPr>
              <w:t>เงินปันผลรับ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สำหรับ</w:t>
            </w:r>
          </w:p>
        </w:tc>
      </w:tr>
      <w:tr w:rsidR="00FB6C2F" w:rsidRPr="00E037A3" w:rsidTr="00EF5714">
        <w:trPr>
          <w:gridAfter w:val="1"/>
          <w:wAfter w:w="13" w:type="dxa"/>
        </w:trPr>
        <w:tc>
          <w:tcPr>
            <w:tcW w:w="2069" w:type="dxa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8" w:type="dxa"/>
          </w:tcPr>
          <w:p w:rsidR="00FB6C2F" w:rsidRPr="00E037A3" w:rsidRDefault="001B772E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ธุรกิจ</w:t>
            </w:r>
          </w:p>
        </w:tc>
        <w:tc>
          <w:tcPr>
            <w:tcW w:w="810" w:type="dxa"/>
          </w:tcPr>
          <w:p w:rsidR="00FB6C2F" w:rsidRPr="00E037A3" w:rsidRDefault="001B772E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จัดตั้ง</w:t>
            </w:r>
          </w:p>
        </w:tc>
        <w:tc>
          <w:tcPr>
            <w:tcW w:w="1290" w:type="dxa"/>
            <w:gridSpan w:val="2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  <w:cs/>
              </w:rPr>
              <w:t>เจ้าของ</w:t>
            </w:r>
          </w:p>
        </w:tc>
        <w:tc>
          <w:tcPr>
            <w:tcW w:w="1364" w:type="dxa"/>
            <w:gridSpan w:val="2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562" w:type="dxa"/>
            <w:gridSpan w:val="5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43" w:type="dxa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5" w:type="dxa"/>
            <w:gridSpan w:val="4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วิธี</w:t>
            </w:r>
            <w:r w:rsidRPr="00E037A3">
              <w:rPr>
                <w:rFonts w:ascii="Angsana New" w:hAnsi="Angsana New"/>
                <w:sz w:val="24"/>
                <w:szCs w:val="24"/>
                <w:cs/>
              </w:rPr>
              <w:t>ส่วนได้เสีย</w:t>
            </w:r>
          </w:p>
        </w:tc>
        <w:tc>
          <w:tcPr>
            <w:tcW w:w="236" w:type="dxa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gridSpan w:val="5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45" w:type="dxa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64" w:type="dxa"/>
            <w:gridSpan w:val="6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  <w:cs/>
              </w:rPr>
              <w:t>ส่วนได้เสีย</w:t>
            </w:r>
            <w:r w:rsidRPr="00E037A3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Pr="00E037A3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239" w:type="dxa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17" w:type="dxa"/>
            <w:gridSpan w:val="5"/>
          </w:tcPr>
          <w:p w:rsidR="00FB6C2F" w:rsidRPr="00E037A3" w:rsidRDefault="003A45A0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  <w:r w:rsidR="00EB676D">
              <w:rPr>
                <w:rFonts w:ascii="Angsana New" w:hAnsi="Angsana New" w:hint="cs"/>
                <w:sz w:val="24"/>
                <w:szCs w:val="24"/>
                <w:cs/>
              </w:rPr>
              <w:t>เก้า</w:t>
            </w:r>
            <w:r w:rsidR="00FB6C2F" w:rsidRPr="00E037A3">
              <w:rPr>
                <w:rFonts w:ascii="Angsana New" w:hAnsi="Angsana New" w:hint="cs"/>
                <w:sz w:val="24"/>
                <w:szCs w:val="24"/>
                <w:cs/>
              </w:rPr>
              <w:t>เดือนสิ้นสุดวันที่</w:t>
            </w:r>
          </w:p>
        </w:tc>
      </w:tr>
      <w:tr w:rsidR="002B7D0A" w:rsidRPr="00E037A3" w:rsidTr="00EF5714">
        <w:trPr>
          <w:gridAfter w:val="1"/>
          <w:wAfter w:w="13" w:type="dxa"/>
        </w:trPr>
        <w:tc>
          <w:tcPr>
            <w:tcW w:w="2069" w:type="dxa"/>
          </w:tcPr>
          <w:p w:rsidR="002B7D0A" w:rsidRPr="00E037A3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8" w:type="dxa"/>
          </w:tcPr>
          <w:p w:rsidR="002B7D0A" w:rsidRPr="00E037A3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2B7D0A" w:rsidRPr="00E037A3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2B7D0A" w:rsidRPr="00E037A3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62" w:type="dxa"/>
          </w:tcPr>
          <w:p w:rsidR="002B7D0A" w:rsidRPr="00E037A3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  <w:r w:rsidR="008949BF">
              <w:rPr>
                <w:rFonts w:ascii="Angsana New" w:hAnsi="Angsana New" w:hint="cs"/>
                <w:sz w:val="24"/>
                <w:szCs w:val="24"/>
                <w:cs/>
              </w:rPr>
              <w:t xml:space="preserve"> กันย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ายน</w:t>
            </w:r>
          </w:p>
        </w:tc>
        <w:tc>
          <w:tcPr>
            <w:tcW w:w="628" w:type="dxa"/>
          </w:tcPr>
          <w:p w:rsidR="002B7D0A" w:rsidRPr="00E037A3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645" w:type="dxa"/>
          </w:tcPr>
          <w:p w:rsidR="002B7D0A" w:rsidRPr="00E037A3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8949BF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719" w:type="dxa"/>
          </w:tcPr>
          <w:p w:rsidR="002B7D0A" w:rsidRPr="00E037A3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662" w:type="dxa"/>
            <w:gridSpan w:val="2"/>
          </w:tcPr>
          <w:p w:rsidR="002B7D0A" w:rsidRPr="00E037A3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8949BF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43" w:type="dxa"/>
            <w:gridSpan w:val="2"/>
          </w:tcPr>
          <w:p w:rsidR="002B7D0A" w:rsidRPr="00E037A3" w:rsidRDefault="002B7D0A" w:rsidP="002B7D0A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7" w:type="dxa"/>
          </w:tcPr>
          <w:p w:rsidR="002B7D0A" w:rsidRPr="00E037A3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43" w:type="dxa"/>
          </w:tcPr>
          <w:p w:rsidR="002B7D0A" w:rsidRPr="00E037A3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dxa"/>
          </w:tcPr>
          <w:p w:rsidR="002B7D0A" w:rsidRPr="00E037A3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8949BF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43" w:type="dxa"/>
          </w:tcPr>
          <w:p w:rsidR="002B7D0A" w:rsidRPr="00E037A3" w:rsidRDefault="002B7D0A" w:rsidP="002B7D0A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7" w:type="dxa"/>
            <w:gridSpan w:val="2"/>
          </w:tcPr>
          <w:p w:rsidR="002B7D0A" w:rsidRPr="00E037A3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</w:tcPr>
          <w:p w:rsidR="002B7D0A" w:rsidRPr="00E037A3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gridSpan w:val="2"/>
          </w:tcPr>
          <w:p w:rsidR="002B7D0A" w:rsidRPr="00E037A3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8949BF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43" w:type="dxa"/>
          </w:tcPr>
          <w:p w:rsidR="002B7D0A" w:rsidRPr="00E037A3" w:rsidRDefault="002B7D0A" w:rsidP="002B7D0A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2B7D0A" w:rsidRPr="00E037A3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45" w:type="dxa"/>
          </w:tcPr>
          <w:p w:rsidR="002B7D0A" w:rsidRPr="00E037A3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64" w:type="dxa"/>
            <w:gridSpan w:val="2"/>
          </w:tcPr>
          <w:p w:rsidR="002B7D0A" w:rsidRPr="00E037A3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8949BF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36" w:type="dxa"/>
          </w:tcPr>
          <w:p w:rsidR="002B7D0A" w:rsidRPr="00E037A3" w:rsidRDefault="002B7D0A" w:rsidP="002B7D0A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gridSpan w:val="3"/>
          </w:tcPr>
          <w:p w:rsidR="002B7D0A" w:rsidRPr="00E037A3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9" w:type="dxa"/>
          </w:tcPr>
          <w:p w:rsidR="002B7D0A" w:rsidRPr="00E037A3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14" w:type="dxa"/>
          </w:tcPr>
          <w:p w:rsidR="002B7D0A" w:rsidRPr="00E037A3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8949BF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73" w:type="dxa"/>
            <w:gridSpan w:val="2"/>
          </w:tcPr>
          <w:p w:rsidR="002B7D0A" w:rsidRPr="00E037A3" w:rsidRDefault="002B7D0A" w:rsidP="002B7D0A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gridSpan w:val="2"/>
          </w:tcPr>
          <w:p w:rsidR="002B7D0A" w:rsidRPr="00E037A3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8949BF">
              <w:rPr>
                <w:rFonts w:ascii="Angsana New" w:hAnsi="Angsana New" w:hint="cs"/>
                <w:sz w:val="24"/>
                <w:szCs w:val="24"/>
                <w:cs/>
              </w:rPr>
              <w:t>กันยาย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น</w:t>
            </w:r>
          </w:p>
        </w:tc>
      </w:tr>
      <w:tr w:rsidR="001B772E" w:rsidRPr="00E037A3" w:rsidTr="00EF5714">
        <w:trPr>
          <w:gridAfter w:val="1"/>
          <w:wAfter w:w="13" w:type="dxa"/>
        </w:trPr>
        <w:tc>
          <w:tcPr>
            <w:tcW w:w="2069" w:type="dxa"/>
          </w:tcPr>
          <w:p w:rsidR="001B772E" w:rsidRPr="00E037A3" w:rsidRDefault="001B772E" w:rsidP="001B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8" w:type="dxa"/>
          </w:tcPr>
          <w:p w:rsidR="001B772E" w:rsidRPr="00E037A3" w:rsidRDefault="001B772E" w:rsidP="001B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1B772E" w:rsidRPr="00E037A3" w:rsidRDefault="001B772E" w:rsidP="001B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2" w:type="dxa"/>
          </w:tcPr>
          <w:p w:rsidR="001B772E" w:rsidRPr="00E037A3" w:rsidRDefault="001B772E" w:rsidP="001B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628" w:type="dxa"/>
          </w:tcPr>
          <w:p w:rsidR="001B772E" w:rsidRPr="00E037A3" w:rsidRDefault="001B772E" w:rsidP="001B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2559</w:t>
            </w:r>
          </w:p>
        </w:tc>
        <w:tc>
          <w:tcPr>
            <w:tcW w:w="645" w:type="dxa"/>
          </w:tcPr>
          <w:p w:rsidR="001B772E" w:rsidRPr="00E037A3" w:rsidRDefault="001B772E" w:rsidP="001B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719" w:type="dxa"/>
          </w:tcPr>
          <w:p w:rsidR="001B772E" w:rsidRPr="00E037A3" w:rsidRDefault="001B772E" w:rsidP="001B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2559</w:t>
            </w:r>
          </w:p>
        </w:tc>
        <w:tc>
          <w:tcPr>
            <w:tcW w:w="662" w:type="dxa"/>
            <w:gridSpan w:val="2"/>
          </w:tcPr>
          <w:p w:rsidR="001B772E" w:rsidRPr="00E037A3" w:rsidRDefault="001B772E" w:rsidP="001B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243" w:type="dxa"/>
            <w:gridSpan w:val="2"/>
          </w:tcPr>
          <w:p w:rsidR="001B772E" w:rsidRPr="00E037A3" w:rsidRDefault="001B772E" w:rsidP="001B772E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7" w:type="dxa"/>
          </w:tcPr>
          <w:p w:rsidR="001B772E" w:rsidRPr="00E037A3" w:rsidRDefault="001B772E" w:rsidP="001B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2559</w:t>
            </w:r>
          </w:p>
        </w:tc>
        <w:tc>
          <w:tcPr>
            <w:tcW w:w="243" w:type="dxa"/>
          </w:tcPr>
          <w:p w:rsidR="001B772E" w:rsidRPr="00E037A3" w:rsidRDefault="001B772E" w:rsidP="001B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dxa"/>
          </w:tcPr>
          <w:p w:rsidR="001B772E" w:rsidRPr="00E037A3" w:rsidRDefault="001B772E" w:rsidP="001B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243" w:type="dxa"/>
          </w:tcPr>
          <w:p w:rsidR="001B772E" w:rsidRPr="00E037A3" w:rsidRDefault="001B772E" w:rsidP="001B772E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7" w:type="dxa"/>
            <w:gridSpan w:val="2"/>
          </w:tcPr>
          <w:p w:rsidR="001B772E" w:rsidRPr="00E037A3" w:rsidRDefault="001B772E" w:rsidP="001B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2559</w:t>
            </w:r>
          </w:p>
        </w:tc>
        <w:tc>
          <w:tcPr>
            <w:tcW w:w="236" w:type="dxa"/>
          </w:tcPr>
          <w:p w:rsidR="001B772E" w:rsidRPr="00E037A3" w:rsidRDefault="001B772E" w:rsidP="001B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gridSpan w:val="2"/>
          </w:tcPr>
          <w:p w:rsidR="001B772E" w:rsidRPr="00E037A3" w:rsidRDefault="001B772E" w:rsidP="001B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243" w:type="dxa"/>
          </w:tcPr>
          <w:p w:rsidR="001B772E" w:rsidRPr="00E037A3" w:rsidRDefault="001B772E" w:rsidP="001B772E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1B772E" w:rsidRPr="00E037A3" w:rsidRDefault="001B772E" w:rsidP="001B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2559</w:t>
            </w:r>
          </w:p>
        </w:tc>
        <w:tc>
          <w:tcPr>
            <w:tcW w:w="245" w:type="dxa"/>
          </w:tcPr>
          <w:p w:rsidR="001B772E" w:rsidRPr="00E037A3" w:rsidRDefault="001B772E" w:rsidP="001B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64" w:type="dxa"/>
            <w:gridSpan w:val="2"/>
          </w:tcPr>
          <w:p w:rsidR="001B772E" w:rsidRPr="00E037A3" w:rsidRDefault="001B772E" w:rsidP="001B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236" w:type="dxa"/>
          </w:tcPr>
          <w:p w:rsidR="001B772E" w:rsidRPr="00E037A3" w:rsidRDefault="001B772E" w:rsidP="001B772E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gridSpan w:val="3"/>
          </w:tcPr>
          <w:p w:rsidR="001B772E" w:rsidRPr="00E037A3" w:rsidRDefault="001B772E" w:rsidP="001B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2559</w:t>
            </w:r>
          </w:p>
        </w:tc>
        <w:tc>
          <w:tcPr>
            <w:tcW w:w="239" w:type="dxa"/>
          </w:tcPr>
          <w:p w:rsidR="001B772E" w:rsidRPr="00E037A3" w:rsidRDefault="001B772E" w:rsidP="001B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14" w:type="dxa"/>
          </w:tcPr>
          <w:p w:rsidR="001B772E" w:rsidRPr="00E037A3" w:rsidRDefault="001B772E" w:rsidP="001B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273" w:type="dxa"/>
            <w:gridSpan w:val="2"/>
          </w:tcPr>
          <w:p w:rsidR="001B772E" w:rsidRPr="00E037A3" w:rsidRDefault="001B772E" w:rsidP="001B772E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gridSpan w:val="2"/>
          </w:tcPr>
          <w:p w:rsidR="001B772E" w:rsidRPr="00E037A3" w:rsidRDefault="001B772E" w:rsidP="001B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2559</w:t>
            </w:r>
          </w:p>
        </w:tc>
      </w:tr>
      <w:tr w:rsidR="002B7D0A" w:rsidRPr="00E037A3" w:rsidTr="00EF5714">
        <w:trPr>
          <w:gridAfter w:val="1"/>
          <w:wAfter w:w="13" w:type="dxa"/>
        </w:trPr>
        <w:tc>
          <w:tcPr>
            <w:tcW w:w="2069" w:type="dxa"/>
          </w:tcPr>
          <w:p w:rsidR="002B7D0A" w:rsidRPr="00E037A3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8" w:type="dxa"/>
          </w:tcPr>
          <w:p w:rsidR="002B7D0A" w:rsidRPr="00E037A3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2B7D0A" w:rsidRPr="00E037A3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90" w:type="dxa"/>
            <w:gridSpan w:val="2"/>
          </w:tcPr>
          <w:p w:rsidR="002B7D0A" w:rsidRPr="00E037A3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839" w:type="dxa"/>
            <w:gridSpan w:val="31"/>
          </w:tcPr>
          <w:p w:rsidR="002B7D0A" w:rsidRPr="00E037A3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E037A3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EF5714" w:rsidRPr="00E037A3" w:rsidTr="00EF5714">
        <w:trPr>
          <w:trHeight w:val="452"/>
        </w:trPr>
        <w:tc>
          <w:tcPr>
            <w:tcW w:w="2069" w:type="dxa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E037A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348" w:type="dxa"/>
          </w:tcPr>
          <w:p w:rsidR="00EF5714" w:rsidRPr="00E037A3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EF5714" w:rsidRPr="00E037A3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2" w:type="dxa"/>
          </w:tcPr>
          <w:p w:rsidR="00EF5714" w:rsidRPr="00E037A3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8" w:type="dxa"/>
          </w:tcPr>
          <w:p w:rsidR="00EF5714" w:rsidRPr="00E037A3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</w:tcPr>
          <w:p w:rsidR="00EF5714" w:rsidRPr="00E037A3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gridSpan w:val="2"/>
          </w:tcPr>
          <w:p w:rsidR="00EF5714" w:rsidRPr="00E037A3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</w:tcPr>
          <w:p w:rsidR="00EF5714" w:rsidRPr="00E037A3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:rsidR="00EF5714" w:rsidRPr="00E037A3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gridSpan w:val="2"/>
          </w:tcPr>
          <w:p w:rsidR="00EF5714" w:rsidRPr="00E037A3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85" w:type="dxa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5" w:type="dxa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6" w:type="dxa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3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7" w:type="dxa"/>
            <w:gridSpan w:val="2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gridSpan w:val="2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gridSpan w:val="2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9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EF5714" w:rsidRPr="00E037A3" w:rsidTr="00EF5714">
        <w:tc>
          <w:tcPr>
            <w:tcW w:w="2069" w:type="dxa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  <w:cs/>
              </w:rPr>
              <w:t>บริษัท บีเจซี มารีน</w:t>
            </w:r>
            <w:r w:rsidRPr="00E037A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037A3">
              <w:rPr>
                <w:rFonts w:ascii="Angsana New" w:hAnsi="Angsana New"/>
                <w:sz w:val="24"/>
                <w:szCs w:val="24"/>
                <w:cs/>
              </w:rPr>
              <w:t>รีซอสเซส</w:t>
            </w:r>
          </w:p>
        </w:tc>
        <w:tc>
          <w:tcPr>
            <w:tcW w:w="1348" w:type="dxa"/>
          </w:tcPr>
          <w:p w:rsidR="00EF5714" w:rsidRPr="00CA0F37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  <w:cs/>
              </w:rPr>
            </w:pPr>
            <w:r w:rsidRPr="00CA0F37">
              <w:rPr>
                <w:rFonts w:ascii="Angsana New" w:hAnsi="Angsana New" w:hint="cs"/>
                <w:sz w:val="24"/>
                <w:szCs w:val="24"/>
                <w:cs/>
              </w:rPr>
              <w:t>ให้เช่าสินทรัพย์</w:t>
            </w:r>
          </w:p>
        </w:tc>
        <w:tc>
          <w:tcPr>
            <w:tcW w:w="810" w:type="dxa"/>
          </w:tcPr>
          <w:p w:rsidR="00EF5714" w:rsidRPr="00E037A3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62" w:type="dxa"/>
          </w:tcPr>
          <w:p w:rsidR="00EF5714" w:rsidRPr="00E037A3" w:rsidRDefault="00EF5714" w:rsidP="00EF5714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dxa"/>
          </w:tcPr>
          <w:p w:rsidR="00EF5714" w:rsidRPr="00E037A3" w:rsidRDefault="00EF5714" w:rsidP="00EF5714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</w:tcPr>
          <w:p w:rsidR="00EF5714" w:rsidRPr="00C8058F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37" w:type="dxa"/>
            <w:gridSpan w:val="2"/>
            <w:shd w:val="clear" w:color="auto" w:fill="auto"/>
          </w:tcPr>
          <w:p w:rsidR="00EF5714" w:rsidRPr="00C8058F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44" w:type="dxa"/>
          </w:tcPr>
          <w:p w:rsidR="00EF5714" w:rsidRPr="00C8058F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gridSpan w:val="2"/>
          </w:tcPr>
          <w:p w:rsidR="00EF5714" w:rsidRPr="00C8058F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dxa"/>
            <w:shd w:val="clear" w:color="auto" w:fill="auto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C8058F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EF5714" w:rsidRPr="00A2264C" w:rsidRDefault="00EF5714" w:rsidP="00EF5714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EF5714" w:rsidRPr="00C761B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EF5714" w:rsidRPr="00A2264C" w:rsidRDefault="00EF5714" w:rsidP="00EF5714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5" w:type="dxa"/>
          </w:tcPr>
          <w:p w:rsidR="00EF5714" w:rsidRPr="00C761B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6" w:type="dxa"/>
            <w:shd w:val="clear" w:color="auto" w:fill="auto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3"/>
            <w:shd w:val="clear" w:color="auto" w:fill="auto"/>
          </w:tcPr>
          <w:p w:rsidR="00EF5714" w:rsidRPr="00C761B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7" w:type="dxa"/>
            <w:gridSpan w:val="2"/>
          </w:tcPr>
          <w:p w:rsidR="00EF5714" w:rsidRPr="00C761B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:rsidR="00EF5714" w:rsidRPr="00A2264C" w:rsidRDefault="00EF5714" w:rsidP="00EF571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EF5714" w:rsidRPr="00C761B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gridSpan w:val="2"/>
          </w:tcPr>
          <w:p w:rsidR="00EF5714" w:rsidRPr="00A2264C" w:rsidRDefault="00EF5714" w:rsidP="00EF571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B676D" w:rsidRPr="00E037A3" w:rsidTr="00EF5714">
        <w:tc>
          <w:tcPr>
            <w:tcW w:w="2069" w:type="dxa"/>
          </w:tcPr>
          <w:p w:rsidR="00EB676D" w:rsidRPr="00E037A3" w:rsidRDefault="00EB676D" w:rsidP="00EB6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  <w:r w:rsidRPr="00E037A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037A3">
              <w:rPr>
                <w:rFonts w:ascii="Angsana New" w:hAnsi="Angsana New"/>
                <w:sz w:val="24"/>
                <w:szCs w:val="24"/>
                <w:cs/>
              </w:rPr>
              <w:t>ดิเวลลอปเม้นท์ จำกัด</w:t>
            </w:r>
          </w:p>
        </w:tc>
        <w:tc>
          <w:tcPr>
            <w:tcW w:w="1348" w:type="dxa"/>
          </w:tcPr>
          <w:p w:rsidR="00EB676D" w:rsidRPr="00CA0F37" w:rsidRDefault="00EB676D" w:rsidP="00EB6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 w:right="-288"/>
              <w:rPr>
                <w:rFonts w:ascii="Angsana New" w:hAnsi="Angsana New"/>
                <w:sz w:val="24"/>
                <w:szCs w:val="24"/>
                <w:cs/>
              </w:rPr>
            </w:pPr>
            <w:r w:rsidRPr="00CA0F37">
              <w:rPr>
                <w:rFonts w:ascii="Angsana New" w:hAnsi="Angsana New" w:hint="cs"/>
                <w:sz w:val="24"/>
                <w:szCs w:val="24"/>
                <w:cs/>
              </w:rPr>
              <w:t>และเพาะเลี้ยงกุ้ง</w:t>
            </w:r>
          </w:p>
        </w:tc>
        <w:tc>
          <w:tcPr>
            <w:tcW w:w="810" w:type="dxa"/>
          </w:tcPr>
          <w:p w:rsidR="00EB676D" w:rsidRPr="00E037A3" w:rsidRDefault="00EB676D" w:rsidP="00EB67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662" w:type="dxa"/>
          </w:tcPr>
          <w:p w:rsidR="00EB676D" w:rsidRPr="00E037A3" w:rsidRDefault="00EB676D" w:rsidP="00EB676D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628" w:type="dxa"/>
          </w:tcPr>
          <w:p w:rsidR="00EB676D" w:rsidRPr="00E037A3" w:rsidRDefault="00EB676D" w:rsidP="00EB676D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645" w:type="dxa"/>
            <w:shd w:val="clear" w:color="auto" w:fill="auto"/>
          </w:tcPr>
          <w:p w:rsidR="00EB676D" w:rsidRPr="00C8058F" w:rsidRDefault="00EB676D" w:rsidP="00EB6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C8058F">
              <w:rPr>
                <w:rFonts w:ascii="Angsana New" w:hAnsi="Angsana New"/>
                <w:sz w:val="24"/>
                <w:szCs w:val="24"/>
              </w:rPr>
              <w:t>94,400</w:t>
            </w:r>
          </w:p>
        </w:tc>
        <w:tc>
          <w:tcPr>
            <w:tcW w:w="737" w:type="dxa"/>
            <w:gridSpan w:val="2"/>
            <w:shd w:val="clear" w:color="auto" w:fill="auto"/>
          </w:tcPr>
          <w:p w:rsidR="00EB676D" w:rsidRPr="00C8058F" w:rsidRDefault="00EB676D" w:rsidP="00EB6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C8058F">
              <w:rPr>
                <w:rFonts w:ascii="Angsana New" w:hAnsi="Angsana New"/>
                <w:sz w:val="24"/>
                <w:szCs w:val="24"/>
              </w:rPr>
              <w:t>94,400</w:t>
            </w:r>
          </w:p>
        </w:tc>
        <w:tc>
          <w:tcPr>
            <w:tcW w:w="644" w:type="dxa"/>
          </w:tcPr>
          <w:p w:rsidR="00EB676D" w:rsidRPr="00C8058F" w:rsidRDefault="00EB676D" w:rsidP="00EB6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C8058F">
              <w:rPr>
                <w:rFonts w:ascii="Angsana New" w:hAnsi="Angsana New"/>
                <w:sz w:val="24"/>
                <w:szCs w:val="24"/>
              </w:rPr>
              <w:t>50,950</w:t>
            </w:r>
          </w:p>
        </w:tc>
        <w:tc>
          <w:tcPr>
            <w:tcW w:w="236" w:type="dxa"/>
          </w:tcPr>
          <w:p w:rsidR="00EB676D" w:rsidRPr="00E037A3" w:rsidRDefault="00EB676D" w:rsidP="00EB6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gridSpan w:val="2"/>
          </w:tcPr>
          <w:p w:rsidR="00EB676D" w:rsidRPr="00C8058F" w:rsidRDefault="00EB676D" w:rsidP="00EB6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C8058F">
              <w:rPr>
                <w:rFonts w:ascii="Angsana New" w:hAnsi="Angsana New"/>
                <w:sz w:val="24"/>
                <w:szCs w:val="24"/>
              </w:rPr>
              <w:t>50,950</w:t>
            </w:r>
          </w:p>
        </w:tc>
        <w:tc>
          <w:tcPr>
            <w:tcW w:w="243" w:type="dxa"/>
          </w:tcPr>
          <w:p w:rsidR="00EB676D" w:rsidRPr="00E037A3" w:rsidRDefault="00EB676D" w:rsidP="00EB6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dxa"/>
            <w:shd w:val="clear" w:color="auto" w:fill="auto"/>
          </w:tcPr>
          <w:p w:rsidR="00EB676D" w:rsidRPr="00E037A3" w:rsidRDefault="001E1EE0" w:rsidP="00EB6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20,758</w:t>
            </w:r>
          </w:p>
        </w:tc>
        <w:tc>
          <w:tcPr>
            <w:tcW w:w="270" w:type="dxa"/>
            <w:gridSpan w:val="2"/>
          </w:tcPr>
          <w:p w:rsidR="00EB676D" w:rsidRPr="00E037A3" w:rsidRDefault="00EB676D" w:rsidP="00EB6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EB676D" w:rsidRPr="00C8058F" w:rsidRDefault="00EB676D" w:rsidP="00EB6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20,400</w:t>
            </w:r>
          </w:p>
        </w:tc>
        <w:tc>
          <w:tcPr>
            <w:tcW w:w="270" w:type="dxa"/>
            <w:gridSpan w:val="2"/>
          </w:tcPr>
          <w:p w:rsidR="00EB676D" w:rsidRPr="00E037A3" w:rsidRDefault="00EB676D" w:rsidP="00EB6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EB676D" w:rsidRPr="00A2264C" w:rsidRDefault="00EB676D" w:rsidP="00EB676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226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EB676D" w:rsidRPr="00C761BE" w:rsidRDefault="00EB676D" w:rsidP="00EB6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EB676D" w:rsidRPr="00A2264C" w:rsidRDefault="00EB676D" w:rsidP="00EB676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226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5" w:type="dxa"/>
          </w:tcPr>
          <w:p w:rsidR="00EB676D" w:rsidRPr="00C761BE" w:rsidRDefault="00EB676D" w:rsidP="00EB6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6" w:type="dxa"/>
            <w:shd w:val="clear" w:color="auto" w:fill="auto"/>
          </w:tcPr>
          <w:p w:rsidR="00EB676D" w:rsidRPr="00E037A3" w:rsidRDefault="001E1EE0" w:rsidP="00EB6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20,758</w:t>
            </w:r>
          </w:p>
        </w:tc>
        <w:tc>
          <w:tcPr>
            <w:tcW w:w="270" w:type="dxa"/>
            <w:gridSpan w:val="3"/>
            <w:shd w:val="clear" w:color="auto" w:fill="auto"/>
          </w:tcPr>
          <w:p w:rsidR="00EB676D" w:rsidRPr="00C761BE" w:rsidRDefault="00EB676D" w:rsidP="00EB6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EB676D" w:rsidRPr="00C8058F" w:rsidRDefault="00EB676D" w:rsidP="00EB6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20,400</w:t>
            </w:r>
          </w:p>
        </w:tc>
        <w:tc>
          <w:tcPr>
            <w:tcW w:w="267" w:type="dxa"/>
            <w:gridSpan w:val="2"/>
          </w:tcPr>
          <w:p w:rsidR="00EB676D" w:rsidRPr="00C761BE" w:rsidRDefault="00EB676D" w:rsidP="00EB6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:rsidR="00EB676D" w:rsidRPr="00A2264C" w:rsidRDefault="00EB676D" w:rsidP="00EB676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226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EB676D" w:rsidRPr="00C761BE" w:rsidRDefault="00EB676D" w:rsidP="00EB6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gridSpan w:val="2"/>
          </w:tcPr>
          <w:p w:rsidR="00EB676D" w:rsidRPr="00A2264C" w:rsidRDefault="00EB676D" w:rsidP="00EB676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2264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B676D" w:rsidRPr="00E037A3" w:rsidTr="00EF5714">
        <w:tc>
          <w:tcPr>
            <w:tcW w:w="2069" w:type="dxa"/>
          </w:tcPr>
          <w:p w:rsidR="00EB676D" w:rsidRPr="00E037A3" w:rsidRDefault="00EB676D" w:rsidP="00EB6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  <w:cs/>
              </w:rPr>
              <w:t xml:space="preserve">บริษัท อินดิเพ็นเดนท์ </w:t>
            </w:r>
          </w:p>
        </w:tc>
        <w:tc>
          <w:tcPr>
            <w:tcW w:w="1348" w:type="dxa"/>
          </w:tcPr>
          <w:p w:rsidR="00EB676D" w:rsidRPr="00CA0F37" w:rsidRDefault="00EB676D" w:rsidP="00EB6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</w:rPr>
            </w:pPr>
            <w:r w:rsidRPr="00CA0F37">
              <w:rPr>
                <w:rFonts w:ascii="Angsana New" w:hAnsi="Angsana New" w:hint="cs"/>
                <w:sz w:val="24"/>
                <w:szCs w:val="24"/>
                <w:cs/>
              </w:rPr>
              <w:t>ที่ปรึกษาด้าน</w:t>
            </w:r>
          </w:p>
        </w:tc>
        <w:tc>
          <w:tcPr>
            <w:tcW w:w="810" w:type="dxa"/>
          </w:tcPr>
          <w:p w:rsidR="00EB676D" w:rsidRPr="00E037A3" w:rsidRDefault="00EB676D" w:rsidP="00EB67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62" w:type="dxa"/>
          </w:tcPr>
          <w:p w:rsidR="00EB676D" w:rsidRPr="00E037A3" w:rsidRDefault="00EB676D" w:rsidP="00EB676D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dxa"/>
          </w:tcPr>
          <w:p w:rsidR="00EB676D" w:rsidRPr="00E037A3" w:rsidRDefault="00EB676D" w:rsidP="00EB676D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</w:tcPr>
          <w:p w:rsidR="00EB676D" w:rsidRPr="00C8058F" w:rsidRDefault="00EB676D" w:rsidP="00EB6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37" w:type="dxa"/>
            <w:gridSpan w:val="2"/>
            <w:shd w:val="clear" w:color="auto" w:fill="auto"/>
          </w:tcPr>
          <w:p w:rsidR="00EB676D" w:rsidRPr="00C8058F" w:rsidRDefault="00EB676D" w:rsidP="00EB6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44" w:type="dxa"/>
          </w:tcPr>
          <w:p w:rsidR="00EB676D" w:rsidRPr="00C8058F" w:rsidRDefault="00EB676D" w:rsidP="00EB6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EB676D" w:rsidRPr="00E037A3" w:rsidRDefault="00EB676D" w:rsidP="00EB6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gridSpan w:val="2"/>
          </w:tcPr>
          <w:p w:rsidR="00EB676D" w:rsidRPr="00C8058F" w:rsidRDefault="00EB676D" w:rsidP="00EB6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:rsidR="00EB676D" w:rsidRPr="00E037A3" w:rsidRDefault="00EB676D" w:rsidP="00EB6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dxa"/>
            <w:shd w:val="clear" w:color="auto" w:fill="auto"/>
          </w:tcPr>
          <w:p w:rsidR="00EB676D" w:rsidRPr="00E037A3" w:rsidRDefault="00EB676D" w:rsidP="00EB6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EB676D" w:rsidRPr="00E037A3" w:rsidRDefault="00EB676D" w:rsidP="00EB6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EB676D" w:rsidRPr="00EC6E14" w:rsidRDefault="00EB676D" w:rsidP="00EB6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EB676D" w:rsidRPr="00E037A3" w:rsidRDefault="00EB676D" w:rsidP="00EB6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EB676D" w:rsidRPr="00A2264C" w:rsidRDefault="00EB676D" w:rsidP="00EB676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EB676D" w:rsidRPr="00C761BE" w:rsidRDefault="00EB676D" w:rsidP="00EB6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EB676D" w:rsidRPr="00A2264C" w:rsidRDefault="00EB676D" w:rsidP="00EB676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5" w:type="dxa"/>
          </w:tcPr>
          <w:p w:rsidR="00EB676D" w:rsidRPr="00C761BE" w:rsidRDefault="00EB676D" w:rsidP="00EB6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6" w:type="dxa"/>
            <w:shd w:val="clear" w:color="auto" w:fill="auto"/>
          </w:tcPr>
          <w:p w:rsidR="00EB676D" w:rsidRPr="00EC6E14" w:rsidRDefault="00EB676D" w:rsidP="00EB6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3"/>
            <w:shd w:val="clear" w:color="auto" w:fill="auto"/>
          </w:tcPr>
          <w:p w:rsidR="00EB676D" w:rsidRPr="00C761BE" w:rsidRDefault="00EB676D" w:rsidP="00EB6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EB676D" w:rsidRPr="00EC6E14" w:rsidRDefault="00EB676D" w:rsidP="00EB6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7" w:type="dxa"/>
            <w:gridSpan w:val="2"/>
          </w:tcPr>
          <w:p w:rsidR="00EB676D" w:rsidRPr="00C761BE" w:rsidRDefault="00EB676D" w:rsidP="00EB6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:rsidR="00EB676D" w:rsidRPr="00A2264C" w:rsidRDefault="00EB676D" w:rsidP="00EB676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EB676D" w:rsidRPr="00C761BE" w:rsidRDefault="00EB676D" w:rsidP="00EB6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gridSpan w:val="2"/>
          </w:tcPr>
          <w:p w:rsidR="00EB676D" w:rsidRPr="00A2264C" w:rsidRDefault="00EB676D" w:rsidP="00EB676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B676D" w:rsidRPr="00E037A3" w:rsidTr="00EF5714">
        <w:tc>
          <w:tcPr>
            <w:tcW w:w="2069" w:type="dxa"/>
          </w:tcPr>
          <w:p w:rsidR="00EB676D" w:rsidRPr="00E037A3" w:rsidRDefault="00EB676D" w:rsidP="00EB6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  <w:cs/>
              </w:rPr>
              <w:t xml:space="preserve">   คอนซัลแตนท์ จำกัด</w:t>
            </w:r>
          </w:p>
        </w:tc>
        <w:tc>
          <w:tcPr>
            <w:tcW w:w="1348" w:type="dxa"/>
          </w:tcPr>
          <w:p w:rsidR="00EB676D" w:rsidRPr="00CA0F37" w:rsidRDefault="00EB676D" w:rsidP="00EB6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CA0F37">
              <w:rPr>
                <w:rFonts w:ascii="Angsana New" w:hAnsi="Angsana New" w:hint="cs"/>
                <w:sz w:val="24"/>
                <w:szCs w:val="24"/>
                <w:cs/>
              </w:rPr>
              <w:t>การประกันภัย</w:t>
            </w:r>
          </w:p>
        </w:tc>
        <w:tc>
          <w:tcPr>
            <w:tcW w:w="810" w:type="dxa"/>
          </w:tcPr>
          <w:p w:rsidR="00EB676D" w:rsidRPr="00E037A3" w:rsidRDefault="00EB676D" w:rsidP="00EB67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662" w:type="dxa"/>
          </w:tcPr>
          <w:p w:rsidR="00EB676D" w:rsidRPr="00E037A3" w:rsidRDefault="00EB676D" w:rsidP="00EB676D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628" w:type="dxa"/>
          </w:tcPr>
          <w:p w:rsidR="00EB676D" w:rsidRPr="00E037A3" w:rsidRDefault="00EB676D" w:rsidP="00EB676D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645" w:type="dxa"/>
            <w:shd w:val="clear" w:color="auto" w:fill="auto"/>
          </w:tcPr>
          <w:p w:rsidR="00EB676D" w:rsidRPr="00C8058F" w:rsidRDefault="00EB676D" w:rsidP="00EB6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C8058F">
              <w:rPr>
                <w:rFonts w:ascii="Angsana New" w:hAnsi="Angsana New"/>
                <w:sz w:val="24"/>
                <w:szCs w:val="24"/>
              </w:rPr>
              <w:t>2,000</w:t>
            </w:r>
          </w:p>
        </w:tc>
        <w:tc>
          <w:tcPr>
            <w:tcW w:w="737" w:type="dxa"/>
            <w:gridSpan w:val="2"/>
            <w:shd w:val="clear" w:color="auto" w:fill="auto"/>
          </w:tcPr>
          <w:p w:rsidR="00EB676D" w:rsidRPr="00C8058F" w:rsidRDefault="00EB676D" w:rsidP="00EB6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C8058F">
              <w:rPr>
                <w:rFonts w:ascii="Angsana New" w:hAnsi="Angsana New"/>
                <w:sz w:val="24"/>
                <w:szCs w:val="24"/>
              </w:rPr>
              <w:t>2,000</w:t>
            </w:r>
          </w:p>
        </w:tc>
        <w:tc>
          <w:tcPr>
            <w:tcW w:w="644" w:type="dxa"/>
            <w:tcBorders>
              <w:bottom w:val="single" w:sz="4" w:space="0" w:color="auto"/>
            </w:tcBorders>
          </w:tcPr>
          <w:p w:rsidR="00EB676D" w:rsidRPr="00C8058F" w:rsidRDefault="00EB676D" w:rsidP="00EB6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C8058F">
              <w:rPr>
                <w:rFonts w:ascii="Angsana New" w:hAnsi="Angsana New"/>
                <w:sz w:val="24"/>
                <w:szCs w:val="24"/>
              </w:rPr>
              <w:t>400</w:t>
            </w:r>
          </w:p>
        </w:tc>
        <w:tc>
          <w:tcPr>
            <w:tcW w:w="236" w:type="dxa"/>
          </w:tcPr>
          <w:p w:rsidR="00EB676D" w:rsidRPr="00E037A3" w:rsidRDefault="00EB676D" w:rsidP="00EB6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bottom w:val="single" w:sz="4" w:space="0" w:color="auto"/>
            </w:tcBorders>
          </w:tcPr>
          <w:p w:rsidR="00EB676D" w:rsidRPr="00C8058F" w:rsidRDefault="00EB676D" w:rsidP="00EB6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C8058F">
              <w:rPr>
                <w:rFonts w:ascii="Angsana New" w:hAnsi="Angsana New"/>
                <w:sz w:val="24"/>
                <w:szCs w:val="24"/>
              </w:rPr>
              <w:t>400</w:t>
            </w:r>
          </w:p>
        </w:tc>
        <w:tc>
          <w:tcPr>
            <w:tcW w:w="243" w:type="dxa"/>
          </w:tcPr>
          <w:p w:rsidR="00EB676D" w:rsidRPr="00E037A3" w:rsidRDefault="00EB676D" w:rsidP="00EB6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dxa"/>
            <w:tcBorders>
              <w:bottom w:val="single" w:sz="4" w:space="0" w:color="auto"/>
            </w:tcBorders>
            <w:shd w:val="clear" w:color="auto" w:fill="auto"/>
          </w:tcPr>
          <w:p w:rsidR="00EB676D" w:rsidRPr="00E037A3" w:rsidRDefault="001E1EE0" w:rsidP="00EB6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3,033</w:t>
            </w:r>
          </w:p>
        </w:tc>
        <w:tc>
          <w:tcPr>
            <w:tcW w:w="270" w:type="dxa"/>
            <w:gridSpan w:val="2"/>
          </w:tcPr>
          <w:p w:rsidR="00EB676D" w:rsidRPr="00E037A3" w:rsidRDefault="00EB676D" w:rsidP="00EB6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EB676D" w:rsidRPr="00EC6E14" w:rsidRDefault="00EB676D" w:rsidP="00EB6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2,899</w:t>
            </w:r>
          </w:p>
        </w:tc>
        <w:tc>
          <w:tcPr>
            <w:tcW w:w="270" w:type="dxa"/>
            <w:gridSpan w:val="2"/>
          </w:tcPr>
          <w:p w:rsidR="00EB676D" w:rsidRPr="00E037A3" w:rsidRDefault="00EB676D" w:rsidP="00EB6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EB676D" w:rsidRPr="00A2264C" w:rsidRDefault="00EB676D" w:rsidP="00EB676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226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EB676D" w:rsidRPr="00C761BE" w:rsidRDefault="00EB676D" w:rsidP="00EB6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EB676D" w:rsidRPr="00A2264C" w:rsidRDefault="00EB676D" w:rsidP="00EB676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226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5" w:type="dxa"/>
          </w:tcPr>
          <w:p w:rsidR="00EB676D" w:rsidRPr="00C761BE" w:rsidRDefault="00EB676D" w:rsidP="00EB6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6" w:type="dxa"/>
            <w:tcBorders>
              <w:bottom w:val="single" w:sz="4" w:space="0" w:color="auto"/>
            </w:tcBorders>
            <w:shd w:val="clear" w:color="auto" w:fill="auto"/>
          </w:tcPr>
          <w:p w:rsidR="00EB676D" w:rsidRPr="00EC6E14" w:rsidRDefault="001E1EE0" w:rsidP="00EB6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3,033</w:t>
            </w:r>
          </w:p>
        </w:tc>
        <w:tc>
          <w:tcPr>
            <w:tcW w:w="270" w:type="dxa"/>
            <w:gridSpan w:val="3"/>
            <w:shd w:val="clear" w:color="auto" w:fill="auto"/>
          </w:tcPr>
          <w:p w:rsidR="00EB676D" w:rsidRPr="00C761BE" w:rsidRDefault="00EB676D" w:rsidP="00EB6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EB676D" w:rsidRPr="00EC6E14" w:rsidRDefault="00EB676D" w:rsidP="00EB6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2,899</w:t>
            </w:r>
          </w:p>
        </w:tc>
        <w:tc>
          <w:tcPr>
            <w:tcW w:w="267" w:type="dxa"/>
            <w:gridSpan w:val="2"/>
          </w:tcPr>
          <w:p w:rsidR="00EB676D" w:rsidRPr="00C761BE" w:rsidRDefault="00EB676D" w:rsidP="00EB6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B676D" w:rsidRPr="00A2264C" w:rsidRDefault="00EB676D" w:rsidP="00EB676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226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EB676D" w:rsidRPr="00C761BE" w:rsidRDefault="00EB676D" w:rsidP="00EB6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</w:tcPr>
          <w:p w:rsidR="00EB676D" w:rsidRPr="00A2264C" w:rsidRDefault="00EB676D" w:rsidP="00EB676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2264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B676D" w:rsidRPr="00213B27" w:rsidTr="00EF5714">
        <w:tc>
          <w:tcPr>
            <w:tcW w:w="2069" w:type="dxa"/>
          </w:tcPr>
          <w:p w:rsidR="00EB676D" w:rsidRPr="00E037A3" w:rsidRDefault="00EB676D" w:rsidP="00EB6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037A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48" w:type="dxa"/>
          </w:tcPr>
          <w:p w:rsidR="00EB676D" w:rsidRPr="00E037A3" w:rsidRDefault="00EB676D" w:rsidP="00EB676D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EB676D" w:rsidRPr="00E037A3" w:rsidRDefault="00EB676D" w:rsidP="00EB676D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2" w:type="dxa"/>
          </w:tcPr>
          <w:p w:rsidR="00EB676D" w:rsidRPr="00E037A3" w:rsidRDefault="00EB676D" w:rsidP="00EB676D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8" w:type="dxa"/>
          </w:tcPr>
          <w:p w:rsidR="00EB676D" w:rsidRPr="00E037A3" w:rsidRDefault="00EB676D" w:rsidP="00EB676D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</w:tcPr>
          <w:p w:rsidR="00EB676D" w:rsidRPr="00E037A3" w:rsidRDefault="00EB676D" w:rsidP="00EB676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shd w:val="clear" w:color="auto" w:fill="auto"/>
          </w:tcPr>
          <w:p w:rsidR="00EB676D" w:rsidRPr="00E037A3" w:rsidRDefault="00EB676D" w:rsidP="00EB676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bottom w:val="double" w:sz="4" w:space="0" w:color="auto"/>
            </w:tcBorders>
          </w:tcPr>
          <w:p w:rsidR="00EB676D" w:rsidRPr="00C8058F" w:rsidRDefault="00EB676D" w:rsidP="00EB6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8058F">
              <w:rPr>
                <w:rFonts w:ascii="Angsana New" w:hAnsi="Angsana New"/>
                <w:b/>
                <w:bCs/>
                <w:sz w:val="24"/>
                <w:szCs w:val="24"/>
              </w:rPr>
              <w:t>51,350</w:t>
            </w:r>
          </w:p>
        </w:tc>
        <w:tc>
          <w:tcPr>
            <w:tcW w:w="236" w:type="dxa"/>
          </w:tcPr>
          <w:p w:rsidR="00EB676D" w:rsidRPr="00E037A3" w:rsidRDefault="00EB676D" w:rsidP="00EB6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EB676D" w:rsidRPr="00C8058F" w:rsidRDefault="00EB676D" w:rsidP="00EB6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8058F">
              <w:rPr>
                <w:rFonts w:ascii="Angsana New" w:hAnsi="Angsana New"/>
                <w:b/>
                <w:bCs/>
                <w:sz w:val="24"/>
                <w:szCs w:val="24"/>
              </w:rPr>
              <w:t>51,350</w:t>
            </w:r>
          </w:p>
        </w:tc>
        <w:tc>
          <w:tcPr>
            <w:tcW w:w="243" w:type="dxa"/>
          </w:tcPr>
          <w:p w:rsidR="00EB676D" w:rsidRPr="00E037A3" w:rsidRDefault="00EB676D" w:rsidP="00EB6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83D64" w:rsidRPr="00E037A3" w:rsidRDefault="001E1EE0" w:rsidP="00A83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23,791</w:t>
            </w:r>
          </w:p>
        </w:tc>
        <w:tc>
          <w:tcPr>
            <w:tcW w:w="270" w:type="dxa"/>
            <w:gridSpan w:val="2"/>
          </w:tcPr>
          <w:p w:rsidR="00EB676D" w:rsidRPr="00E037A3" w:rsidRDefault="00EB676D" w:rsidP="00EB6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EB676D" w:rsidRPr="00EC6E14" w:rsidRDefault="00EB676D" w:rsidP="00EB6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23,299</w:t>
            </w:r>
          </w:p>
        </w:tc>
        <w:tc>
          <w:tcPr>
            <w:tcW w:w="270" w:type="dxa"/>
            <w:gridSpan w:val="2"/>
          </w:tcPr>
          <w:p w:rsidR="00EB676D" w:rsidRPr="00E037A3" w:rsidRDefault="00EB676D" w:rsidP="00EB6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B676D" w:rsidRPr="00213B27" w:rsidRDefault="00EB676D" w:rsidP="00EB676D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13B27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EB676D" w:rsidRPr="00213B27" w:rsidRDefault="00EB676D" w:rsidP="00EB6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:rsidR="00EB676D" w:rsidRPr="00213B27" w:rsidRDefault="00EB676D" w:rsidP="00EB676D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13B27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5" w:type="dxa"/>
          </w:tcPr>
          <w:p w:rsidR="00EB676D" w:rsidRPr="00C761BE" w:rsidRDefault="00EB676D" w:rsidP="00EB6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B676D" w:rsidRPr="00EC6E14" w:rsidRDefault="00EC3DA0" w:rsidP="00EB6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23,791</w:t>
            </w:r>
          </w:p>
        </w:tc>
        <w:tc>
          <w:tcPr>
            <w:tcW w:w="270" w:type="dxa"/>
            <w:gridSpan w:val="3"/>
            <w:shd w:val="clear" w:color="auto" w:fill="auto"/>
          </w:tcPr>
          <w:p w:rsidR="00EB676D" w:rsidRPr="00C761BE" w:rsidRDefault="00EB676D" w:rsidP="00EB6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EB676D" w:rsidRPr="00EC6E14" w:rsidRDefault="00EB676D" w:rsidP="00EB6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23,299</w:t>
            </w:r>
          </w:p>
        </w:tc>
        <w:tc>
          <w:tcPr>
            <w:tcW w:w="267" w:type="dxa"/>
            <w:gridSpan w:val="2"/>
          </w:tcPr>
          <w:p w:rsidR="00EB676D" w:rsidRPr="00C761BE" w:rsidRDefault="00EB676D" w:rsidP="00EB6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B676D" w:rsidRPr="00213B27" w:rsidRDefault="00EB676D" w:rsidP="00EB676D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13B27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EB676D" w:rsidRPr="00213B27" w:rsidRDefault="00EB676D" w:rsidP="00EB6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EB676D" w:rsidRPr="00213B27" w:rsidRDefault="00EB676D" w:rsidP="00EB676D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13B27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</w:tr>
    </w:tbl>
    <w:p w:rsidR="007D34DF" w:rsidRDefault="007D34DF" w:rsidP="001C0442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="Angsana New" w:hAnsi="Angsana New"/>
          <w:b/>
          <w:bCs/>
          <w:sz w:val="30"/>
          <w:szCs w:val="30"/>
          <w:cs/>
          <w:lang w:val="en-US" w:bidi="th-TH"/>
        </w:rPr>
      </w:pPr>
    </w:p>
    <w:p w:rsidR="00674EA5" w:rsidRDefault="007D34DF" w:rsidP="00326531">
      <w:pPr>
        <w:pStyle w:val="block"/>
        <w:spacing w:after="0"/>
        <w:ind w:left="0"/>
        <w:rPr>
          <w:rFonts w:ascii="Angsana New" w:hAnsi="Angsana New"/>
          <w:sz w:val="30"/>
          <w:szCs w:val="30"/>
          <w:cs/>
          <w:lang w:bidi="th-TH"/>
        </w:rPr>
      </w:pPr>
      <w:r w:rsidRPr="008C1D9F">
        <w:rPr>
          <w:rFonts w:ascii="Angsana New" w:hAnsi="Angsana New" w:hint="cs"/>
          <w:sz w:val="30"/>
          <w:szCs w:val="30"/>
          <w:cs/>
          <w:lang w:bidi="th-TH"/>
        </w:rPr>
        <w:t>กลุ่มบริษัทไม่มีเงิน</w:t>
      </w:r>
      <w:r w:rsidRPr="009A57B8">
        <w:rPr>
          <w:rFonts w:ascii="Angsana New" w:hAnsi="Angsana New" w:hint="cs"/>
          <w:sz w:val="30"/>
          <w:szCs w:val="30"/>
          <w:cs/>
          <w:lang w:bidi="th-TH"/>
        </w:rPr>
        <w:t>ลงทุนใน</w:t>
      </w:r>
      <w:r w:rsidRPr="009A57B8">
        <w:rPr>
          <w:rFonts w:ascii="Angsana New" w:hAnsi="Angsana New"/>
          <w:sz w:val="30"/>
          <w:szCs w:val="30"/>
          <w:cs/>
          <w:lang w:bidi="th-TH"/>
        </w:rPr>
        <w:t>บริษัทร่วม</w:t>
      </w:r>
      <w:r>
        <w:rPr>
          <w:rFonts w:ascii="Angsana New" w:hAnsi="Angsana New" w:hint="cs"/>
          <w:sz w:val="30"/>
          <w:szCs w:val="30"/>
          <w:cs/>
          <w:lang w:bidi="th-TH"/>
        </w:rPr>
        <w:t>ซึ่ง</w:t>
      </w:r>
      <w:r w:rsidRPr="009A57B8">
        <w:rPr>
          <w:rFonts w:ascii="Angsana New" w:hAnsi="Angsana New" w:hint="cs"/>
          <w:sz w:val="30"/>
          <w:szCs w:val="30"/>
          <w:cs/>
          <w:lang w:bidi="th-TH"/>
        </w:rPr>
        <w:t>จดทะเบียนใน</w:t>
      </w:r>
      <w:r w:rsidRPr="008C1D9F">
        <w:rPr>
          <w:rFonts w:ascii="Angsana New" w:hAnsi="Angsana New" w:hint="cs"/>
          <w:sz w:val="30"/>
          <w:szCs w:val="30"/>
          <w:cs/>
          <w:lang w:bidi="th-TH"/>
        </w:rPr>
        <w:t xml:space="preserve">ตลาดหลักทรัพย์ ดังนั้นจึงไม่มีราคาที่เปิดเผยต่อสาธารณชน </w:t>
      </w:r>
    </w:p>
    <w:p w:rsidR="00300F06" w:rsidRPr="00674EA5" w:rsidRDefault="00674EA5" w:rsidP="00674E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1539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610"/>
        <w:gridCol w:w="1440"/>
        <w:gridCol w:w="810"/>
        <w:gridCol w:w="630"/>
        <w:gridCol w:w="270"/>
        <w:gridCol w:w="72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720"/>
        <w:gridCol w:w="270"/>
        <w:gridCol w:w="630"/>
        <w:gridCol w:w="360"/>
        <w:gridCol w:w="630"/>
      </w:tblGrid>
      <w:tr w:rsidR="00EF5714" w:rsidRPr="001504DE" w:rsidTr="00EF5714">
        <w:trPr>
          <w:trHeight w:val="379"/>
        </w:trPr>
        <w:tc>
          <w:tcPr>
            <w:tcW w:w="4860" w:type="dxa"/>
            <w:gridSpan w:val="3"/>
          </w:tcPr>
          <w:p w:rsidR="00EF5714" w:rsidRPr="001504DE" w:rsidRDefault="00EF5714" w:rsidP="00EF5714">
            <w:pPr>
              <w:tabs>
                <w:tab w:val="clear" w:pos="5613"/>
                <w:tab w:val="left" w:pos="5609"/>
                <w:tab w:val="center" w:pos="719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530" w:type="dxa"/>
            <w:gridSpan w:val="22"/>
          </w:tcPr>
          <w:p w:rsidR="00EF5714" w:rsidRPr="001504DE" w:rsidRDefault="00EF5714" w:rsidP="00EF5714">
            <w:pPr>
              <w:tabs>
                <w:tab w:val="clear" w:pos="5613"/>
                <w:tab w:val="left" w:pos="5609"/>
                <w:tab w:val="center" w:pos="719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504D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F5714" w:rsidRPr="001504DE" w:rsidTr="00EF5714">
        <w:trPr>
          <w:trHeight w:val="379"/>
        </w:trPr>
        <w:tc>
          <w:tcPr>
            <w:tcW w:w="4050" w:type="dxa"/>
            <w:gridSpan w:val="2"/>
          </w:tcPr>
          <w:p w:rsidR="00EF5714" w:rsidRPr="001504DE" w:rsidRDefault="00EF5714" w:rsidP="00EF5714">
            <w:pPr>
              <w:tabs>
                <w:tab w:val="clear" w:pos="5613"/>
                <w:tab w:val="left" w:pos="5609"/>
                <w:tab w:val="center" w:pos="719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EF5714" w:rsidRPr="001504DE" w:rsidRDefault="00EF5714" w:rsidP="00EF5714">
            <w:pPr>
              <w:tabs>
                <w:tab w:val="clear" w:pos="5613"/>
                <w:tab w:val="left" w:pos="5609"/>
                <w:tab w:val="center" w:pos="719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559C8">
              <w:rPr>
                <w:rFonts w:ascii="Angsana New" w:hAnsi="Angsana New" w:hint="cs"/>
                <w:sz w:val="24"/>
                <w:szCs w:val="24"/>
                <w:cs/>
              </w:rPr>
              <w:t>ประเทศ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ที่</w:t>
            </w:r>
          </w:p>
        </w:tc>
        <w:tc>
          <w:tcPr>
            <w:tcW w:w="10530" w:type="dxa"/>
            <w:gridSpan w:val="22"/>
          </w:tcPr>
          <w:p w:rsidR="00EF5714" w:rsidRPr="001504DE" w:rsidRDefault="00EF5714" w:rsidP="00EF5714">
            <w:pPr>
              <w:tabs>
                <w:tab w:val="clear" w:pos="5613"/>
                <w:tab w:val="left" w:pos="5609"/>
                <w:tab w:val="center" w:pos="719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EF5714" w:rsidRPr="001504DE" w:rsidTr="00EF5714">
        <w:trPr>
          <w:gridBefore w:val="1"/>
          <w:wBefore w:w="2610" w:type="dxa"/>
        </w:trPr>
        <w:tc>
          <w:tcPr>
            <w:tcW w:w="1440" w:type="dxa"/>
          </w:tcPr>
          <w:p w:rsidR="00EF5714" w:rsidRPr="004559C8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559C8">
              <w:rPr>
                <w:rFonts w:ascii="Angsana New" w:hAnsi="Angsana New" w:hint="cs"/>
                <w:sz w:val="24"/>
                <w:szCs w:val="24"/>
                <w:cs/>
              </w:rPr>
              <w:t>ลักษณะ</w:t>
            </w:r>
          </w:p>
        </w:tc>
        <w:tc>
          <w:tcPr>
            <w:tcW w:w="810" w:type="dxa"/>
          </w:tcPr>
          <w:p w:rsidR="00EF5714" w:rsidRPr="004559C8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559C8">
              <w:rPr>
                <w:rFonts w:ascii="Angsana New" w:hAnsi="Angsana New" w:hint="cs"/>
                <w:sz w:val="24"/>
                <w:szCs w:val="24"/>
                <w:cs/>
              </w:rPr>
              <w:t>กิจการ</w:t>
            </w:r>
          </w:p>
        </w:tc>
        <w:tc>
          <w:tcPr>
            <w:tcW w:w="1620" w:type="dxa"/>
            <w:gridSpan w:val="3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504DE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</w:t>
            </w:r>
          </w:p>
        </w:tc>
        <w:tc>
          <w:tcPr>
            <w:tcW w:w="1530" w:type="dxa"/>
            <w:gridSpan w:val="3"/>
            <w:vAlign w:val="bottom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:rsidR="00EF5714" w:rsidRPr="001504DE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gridSpan w:val="3"/>
            <w:vAlign w:val="bottom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gridSpan w:val="3"/>
            <w:vAlign w:val="bottom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gridSpan w:val="3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F494C">
              <w:rPr>
                <w:rFonts w:ascii="Angsana New" w:hAnsi="Angsana New"/>
                <w:sz w:val="24"/>
                <w:szCs w:val="24"/>
                <w:cs/>
              </w:rPr>
              <w:t>เงินปันผลรับ</w:t>
            </w:r>
            <w:r w:rsidRPr="005F494C">
              <w:rPr>
                <w:rFonts w:ascii="Angsana New" w:hAnsi="Angsana New" w:hint="cs"/>
                <w:sz w:val="24"/>
                <w:szCs w:val="24"/>
                <w:cs/>
              </w:rPr>
              <w:t>สำหรับ</w:t>
            </w:r>
          </w:p>
        </w:tc>
      </w:tr>
      <w:tr w:rsidR="00EF5714" w:rsidRPr="001504DE" w:rsidTr="00EF5714">
        <w:tc>
          <w:tcPr>
            <w:tcW w:w="2610" w:type="dxa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EF5714" w:rsidRPr="004559C8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559C8">
              <w:rPr>
                <w:rFonts w:ascii="Angsana New" w:hAnsi="Angsana New" w:hint="cs"/>
                <w:sz w:val="24"/>
                <w:szCs w:val="24"/>
                <w:cs/>
              </w:rPr>
              <w:t>ธุรกิจ</w:t>
            </w:r>
          </w:p>
        </w:tc>
        <w:tc>
          <w:tcPr>
            <w:tcW w:w="810" w:type="dxa"/>
          </w:tcPr>
          <w:p w:rsidR="00EF5714" w:rsidRPr="004559C8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559C8">
              <w:rPr>
                <w:rFonts w:ascii="Angsana New" w:hAnsi="Angsana New" w:hint="cs"/>
                <w:sz w:val="24"/>
                <w:szCs w:val="24"/>
                <w:cs/>
              </w:rPr>
              <w:t>จัดตั้ง</w:t>
            </w:r>
          </w:p>
        </w:tc>
        <w:tc>
          <w:tcPr>
            <w:tcW w:w="1620" w:type="dxa"/>
            <w:gridSpan w:val="3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04DE">
              <w:rPr>
                <w:rFonts w:ascii="Angsana New" w:hAnsi="Angsana New"/>
                <w:sz w:val="24"/>
                <w:szCs w:val="24"/>
                <w:cs/>
              </w:rPr>
              <w:t>เจ้าของ</w:t>
            </w:r>
          </w:p>
        </w:tc>
        <w:tc>
          <w:tcPr>
            <w:tcW w:w="1530" w:type="dxa"/>
            <w:gridSpan w:val="3"/>
            <w:vAlign w:val="bottom"/>
          </w:tcPr>
          <w:p w:rsidR="00EF5714" w:rsidRPr="001504DE" w:rsidDel="00685444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04DE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:rsidR="00EF5714" w:rsidRPr="001504DE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gridSpan w:val="3"/>
            <w:vAlign w:val="bottom"/>
          </w:tcPr>
          <w:p w:rsidR="00EF5714" w:rsidRPr="001504DE" w:rsidDel="00685444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04DE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  <w:vAlign w:val="bottom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gridSpan w:val="3"/>
            <w:vAlign w:val="bottom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504DE">
              <w:rPr>
                <w:rFonts w:ascii="Angsana New" w:hAnsi="Angsana New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70" w:type="dxa"/>
            <w:vAlign w:val="bottom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04DE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  <w:r w:rsidRPr="001504D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504DE">
              <w:rPr>
                <w:rFonts w:ascii="Angsana New" w:hAnsi="Angsana New"/>
                <w:sz w:val="24"/>
                <w:szCs w:val="24"/>
                <w:cs/>
              </w:rPr>
              <w:t>-</w:t>
            </w:r>
            <w:r w:rsidRPr="001504D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504DE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  <w:vAlign w:val="bottom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gridSpan w:val="3"/>
          </w:tcPr>
          <w:p w:rsidR="00EF5714" w:rsidRPr="001504DE" w:rsidRDefault="00EB676D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งวดเก้า</w:t>
            </w:r>
            <w:r w:rsidR="00EF5714" w:rsidRPr="005F494C">
              <w:rPr>
                <w:rFonts w:ascii="Angsana New" w:hAnsi="Angsana New" w:hint="cs"/>
                <w:sz w:val="24"/>
                <w:szCs w:val="24"/>
                <w:cs/>
              </w:rPr>
              <w:t>เดือนสิ้นสุดวันที่</w:t>
            </w:r>
          </w:p>
        </w:tc>
      </w:tr>
      <w:tr w:rsidR="00EF5714" w:rsidRPr="001504DE" w:rsidTr="00EF5714">
        <w:tc>
          <w:tcPr>
            <w:tcW w:w="2610" w:type="dxa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EF5714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EF5714" w:rsidRPr="004559C8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EF5714" w:rsidRPr="004559C8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:rsidR="00EF5714" w:rsidRPr="00E037A3" w:rsidRDefault="00EF5714" w:rsidP="0013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  <w:r w:rsidR="00131C34">
              <w:rPr>
                <w:rFonts w:ascii="Angsana New" w:hAnsi="Angsana New" w:hint="cs"/>
                <w:sz w:val="24"/>
                <w:szCs w:val="24"/>
                <w:cs/>
              </w:rPr>
              <w:t xml:space="preserve"> กันย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ายน</w:t>
            </w:r>
          </w:p>
        </w:tc>
        <w:tc>
          <w:tcPr>
            <w:tcW w:w="270" w:type="dxa"/>
          </w:tcPr>
          <w:p w:rsidR="00EF5714" w:rsidRPr="00E037A3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630" w:type="dxa"/>
          </w:tcPr>
          <w:p w:rsidR="00EF5714" w:rsidRPr="00E037A3" w:rsidRDefault="00E0490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131C34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70" w:type="dxa"/>
          </w:tcPr>
          <w:p w:rsidR="00EF5714" w:rsidRPr="00E037A3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:rsidR="00EF5714" w:rsidRPr="001504DE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E037A3" w:rsidRDefault="00E0490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131C34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70" w:type="dxa"/>
          </w:tcPr>
          <w:p w:rsidR="00EF5714" w:rsidRPr="00E037A3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E037A3" w:rsidRDefault="00E0490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131C34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70" w:type="dxa"/>
          </w:tcPr>
          <w:p w:rsidR="00EF5714" w:rsidRPr="00E037A3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E037A3" w:rsidRDefault="00E0490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131C34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70" w:type="dxa"/>
          </w:tcPr>
          <w:p w:rsidR="00EF5714" w:rsidRPr="00E037A3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E037A3" w:rsidRDefault="00E0490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131C34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360" w:type="dxa"/>
          </w:tcPr>
          <w:p w:rsidR="00EF5714" w:rsidRPr="00E037A3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E037A3" w:rsidRDefault="00E0490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131C34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</w:tr>
      <w:tr w:rsidR="00EF5714" w:rsidRPr="001504DE" w:rsidTr="00EF5714">
        <w:tc>
          <w:tcPr>
            <w:tcW w:w="2610" w:type="dxa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EF5714" w:rsidRPr="008F7A89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EF5714" w:rsidRPr="004559C8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270" w:type="dxa"/>
          </w:tcPr>
          <w:p w:rsidR="00EF5714" w:rsidRPr="00E037A3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2559</w:t>
            </w:r>
          </w:p>
        </w:tc>
        <w:tc>
          <w:tcPr>
            <w:tcW w:w="630" w:type="dxa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270" w:type="dxa"/>
          </w:tcPr>
          <w:p w:rsidR="00EF5714" w:rsidRPr="00E037A3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2559</w:t>
            </w:r>
          </w:p>
        </w:tc>
        <w:tc>
          <w:tcPr>
            <w:tcW w:w="270" w:type="dxa"/>
          </w:tcPr>
          <w:p w:rsidR="00EF5714" w:rsidRPr="001504DE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270" w:type="dxa"/>
          </w:tcPr>
          <w:p w:rsidR="00EF5714" w:rsidRPr="00E037A3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2559</w:t>
            </w:r>
          </w:p>
        </w:tc>
        <w:tc>
          <w:tcPr>
            <w:tcW w:w="270" w:type="dxa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270" w:type="dxa"/>
          </w:tcPr>
          <w:p w:rsidR="00EF5714" w:rsidRPr="00E037A3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2559</w:t>
            </w:r>
          </w:p>
        </w:tc>
        <w:tc>
          <w:tcPr>
            <w:tcW w:w="270" w:type="dxa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270" w:type="dxa"/>
          </w:tcPr>
          <w:p w:rsidR="00EF5714" w:rsidRPr="00E037A3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2559</w:t>
            </w:r>
          </w:p>
        </w:tc>
        <w:tc>
          <w:tcPr>
            <w:tcW w:w="270" w:type="dxa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360" w:type="dxa"/>
          </w:tcPr>
          <w:p w:rsidR="00EF5714" w:rsidRPr="00E037A3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2559</w:t>
            </w:r>
          </w:p>
        </w:tc>
      </w:tr>
      <w:tr w:rsidR="00EF5714" w:rsidRPr="001504DE" w:rsidTr="00EF5714">
        <w:tc>
          <w:tcPr>
            <w:tcW w:w="2610" w:type="dxa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EF5714" w:rsidRPr="004559C8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EF5714" w:rsidRPr="004559C8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gridSpan w:val="3"/>
          </w:tcPr>
          <w:p w:rsidR="00EF5714" w:rsidRPr="001504DE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1504DE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8910" w:type="dxa"/>
            <w:gridSpan w:val="19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1504DE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EF5714" w:rsidRPr="001504DE" w:rsidTr="00EF5714">
        <w:tc>
          <w:tcPr>
            <w:tcW w:w="2610" w:type="dxa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1504DE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440" w:type="dxa"/>
          </w:tcPr>
          <w:p w:rsidR="00EF5714" w:rsidRPr="001504DE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:rsidR="00EF5714" w:rsidRPr="001504DE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:rsidR="00EF5714" w:rsidRPr="001504DE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ind w:left="-129" w:right="-11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EF5714" w:rsidRPr="001504DE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EF5714" w:rsidRPr="001504DE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1504DE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:rsidR="00EF5714" w:rsidRPr="001504DE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</w:tcPr>
          <w:p w:rsidR="00EF5714" w:rsidRPr="001504DE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EF5714" w:rsidRPr="001504DE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1504DE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EF5714" w:rsidRPr="001504DE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1504DE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EF5714" w:rsidRPr="001504DE" w:rsidTr="00EF5714">
        <w:tc>
          <w:tcPr>
            <w:tcW w:w="2610" w:type="dxa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4"/>
                <w:szCs w:val="24"/>
              </w:rPr>
            </w:pPr>
            <w:r w:rsidRPr="001504DE">
              <w:rPr>
                <w:rFonts w:ascii="Angsana New" w:hAnsi="Angsana New"/>
                <w:sz w:val="24"/>
                <w:szCs w:val="24"/>
                <w:cs/>
              </w:rPr>
              <w:t>บริษัท บีเจซี มารีน รีซอสเซส</w:t>
            </w:r>
          </w:p>
        </w:tc>
        <w:tc>
          <w:tcPr>
            <w:tcW w:w="1440" w:type="dxa"/>
          </w:tcPr>
          <w:p w:rsidR="00EF5714" w:rsidRPr="004559C8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ind w:left="-83" w:right="-111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4559C8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ให้เช่าสินทรัพย์</w:t>
            </w:r>
          </w:p>
        </w:tc>
        <w:tc>
          <w:tcPr>
            <w:tcW w:w="810" w:type="dxa"/>
          </w:tcPr>
          <w:p w:rsidR="00EF5714" w:rsidRPr="004559C8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:rsidR="00EF5714" w:rsidRPr="003162E6" w:rsidRDefault="00EF5714" w:rsidP="00EF5714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EF5714" w:rsidRPr="001504DE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EF5714" w:rsidRPr="003162E6" w:rsidRDefault="00EF5714" w:rsidP="00EF5714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:rsidR="00EF5714" w:rsidRPr="00C8058F" w:rsidRDefault="00EF5714" w:rsidP="00EF571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EF5714" w:rsidRPr="00D95A81" w:rsidRDefault="00EF5714" w:rsidP="00EF5714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:rsidR="00EF5714" w:rsidRPr="00C8058F" w:rsidRDefault="00EF5714" w:rsidP="00EF5714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EF5714" w:rsidRPr="001504DE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C8058F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EF5714" w:rsidRPr="001504DE" w:rsidRDefault="00EF5714" w:rsidP="00EF571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C8058F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A2264C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EF5714" w:rsidRPr="00A2264C" w:rsidRDefault="00EF5714" w:rsidP="00EF571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A2264C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EF5714" w:rsidRPr="00A2264C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A2264C" w:rsidRDefault="00EF5714" w:rsidP="00EF571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EF5714" w:rsidRPr="00A2264C" w:rsidRDefault="00EF5714" w:rsidP="00EF571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EF5714" w:rsidRPr="00A2264C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EF5714" w:rsidRPr="00A2264C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A2264C" w:rsidRDefault="00EF5714" w:rsidP="00EF571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:rsidR="00EF5714" w:rsidRPr="00A2264C" w:rsidRDefault="00EF5714" w:rsidP="00EF5714">
            <w:pPr>
              <w:tabs>
                <w:tab w:val="decimal" w:pos="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A2264C" w:rsidRDefault="00EF5714" w:rsidP="00EF571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F5714" w:rsidRPr="006112F6" w:rsidTr="00EF5714">
        <w:tc>
          <w:tcPr>
            <w:tcW w:w="2610" w:type="dxa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4"/>
                <w:szCs w:val="24"/>
              </w:rPr>
            </w:pPr>
            <w:r w:rsidRPr="001504DE">
              <w:rPr>
                <w:rFonts w:ascii="Angsana New" w:hAnsi="Angsana New"/>
                <w:sz w:val="24"/>
                <w:szCs w:val="24"/>
                <w:cs/>
              </w:rPr>
              <w:t xml:space="preserve">   ดิเวลลอปเม้นท์ จำกัด</w:t>
            </w:r>
          </w:p>
        </w:tc>
        <w:tc>
          <w:tcPr>
            <w:tcW w:w="1440" w:type="dxa"/>
          </w:tcPr>
          <w:p w:rsidR="00EF5714" w:rsidRPr="004559C8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ind w:left="72" w:right="-111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4559C8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และเพาะเลี้ยงกุ้ง</w:t>
            </w:r>
          </w:p>
        </w:tc>
        <w:tc>
          <w:tcPr>
            <w:tcW w:w="810" w:type="dxa"/>
          </w:tcPr>
          <w:p w:rsidR="00EF5714" w:rsidRPr="004559C8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559C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630" w:type="dxa"/>
          </w:tcPr>
          <w:p w:rsidR="00EF5714" w:rsidRPr="003162E6" w:rsidRDefault="00EF5714" w:rsidP="00EF5714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50</w:t>
            </w:r>
          </w:p>
        </w:tc>
        <w:tc>
          <w:tcPr>
            <w:tcW w:w="270" w:type="dxa"/>
          </w:tcPr>
          <w:p w:rsidR="00EF5714" w:rsidRPr="001504DE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EF5714" w:rsidRPr="003162E6" w:rsidRDefault="00EF5714" w:rsidP="00EF5714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50</w:t>
            </w:r>
          </w:p>
        </w:tc>
        <w:tc>
          <w:tcPr>
            <w:tcW w:w="630" w:type="dxa"/>
          </w:tcPr>
          <w:p w:rsidR="00EF5714" w:rsidRPr="00C8058F" w:rsidRDefault="00EF5714" w:rsidP="00EF571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8058F">
              <w:rPr>
                <w:rFonts w:ascii="Angsana New" w:hAnsi="Angsana New"/>
                <w:sz w:val="24"/>
                <w:szCs w:val="24"/>
                <w:lang w:val="en-US" w:bidi="th-TH"/>
              </w:rPr>
              <w:t>94,400</w:t>
            </w:r>
          </w:p>
        </w:tc>
        <w:tc>
          <w:tcPr>
            <w:tcW w:w="270" w:type="dxa"/>
          </w:tcPr>
          <w:p w:rsidR="00EF5714" w:rsidRPr="00D95A81" w:rsidRDefault="00EF5714" w:rsidP="00EF5714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:rsidR="00EF5714" w:rsidRPr="00C8058F" w:rsidRDefault="00EF5714" w:rsidP="00EF5714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8058F">
              <w:rPr>
                <w:rFonts w:ascii="Angsana New" w:hAnsi="Angsana New"/>
                <w:sz w:val="24"/>
                <w:szCs w:val="24"/>
                <w:lang w:val="en-US" w:bidi="th-TH"/>
              </w:rPr>
              <w:t>94,400</w:t>
            </w:r>
          </w:p>
        </w:tc>
        <w:tc>
          <w:tcPr>
            <w:tcW w:w="270" w:type="dxa"/>
          </w:tcPr>
          <w:p w:rsidR="00EF5714" w:rsidRPr="001504DE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C8058F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  <w:r w:rsidRPr="00C8058F">
              <w:rPr>
                <w:rFonts w:ascii="Angsana New" w:hAnsi="Angsana New"/>
                <w:sz w:val="24"/>
                <w:szCs w:val="24"/>
              </w:rPr>
              <w:t>50,950</w:t>
            </w:r>
          </w:p>
        </w:tc>
        <w:tc>
          <w:tcPr>
            <w:tcW w:w="270" w:type="dxa"/>
          </w:tcPr>
          <w:p w:rsidR="00EF5714" w:rsidRPr="001504DE" w:rsidRDefault="00EF5714" w:rsidP="00EF571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C8058F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  <w:r w:rsidRPr="00C8058F">
              <w:rPr>
                <w:rFonts w:ascii="Angsana New" w:hAnsi="Angsana New"/>
                <w:sz w:val="24"/>
                <w:szCs w:val="24"/>
              </w:rPr>
              <w:t>50,950</w:t>
            </w:r>
          </w:p>
        </w:tc>
        <w:tc>
          <w:tcPr>
            <w:tcW w:w="270" w:type="dxa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A2264C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  <w:r w:rsidRPr="00A2264C">
              <w:rPr>
                <w:rFonts w:ascii="Angsana New" w:hAnsi="Angsana New"/>
                <w:sz w:val="24"/>
                <w:szCs w:val="24"/>
              </w:rPr>
              <w:t>(33,800)</w:t>
            </w:r>
          </w:p>
        </w:tc>
        <w:tc>
          <w:tcPr>
            <w:tcW w:w="270" w:type="dxa"/>
          </w:tcPr>
          <w:p w:rsidR="00EF5714" w:rsidRPr="00A2264C" w:rsidRDefault="00EF5714" w:rsidP="00EF571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A2264C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  <w:r w:rsidRPr="00A2264C">
              <w:rPr>
                <w:rFonts w:ascii="Angsana New" w:hAnsi="Angsana New"/>
                <w:sz w:val="24"/>
                <w:szCs w:val="24"/>
              </w:rPr>
              <w:t>(33,800)</w:t>
            </w:r>
          </w:p>
        </w:tc>
        <w:tc>
          <w:tcPr>
            <w:tcW w:w="270" w:type="dxa"/>
          </w:tcPr>
          <w:p w:rsidR="00EF5714" w:rsidRPr="00A2264C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A2264C" w:rsidRDefault="00EF5714" w:rsidP="00EF571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  <w:r w:rsidRPr="00A2264C">
              <w:rPr>
                <w:rFonts w:ascii="Angsana New" w:hAnsi="Angsana New"/>
                <w:sz w:val="24"/>
                <w:szCs w:val="24"/>
              </w:rPr>
              <w:t>17,150</w:t>
            </w:r>
          </w:p>
        </w:tc>
        <w:tc>
          <w:tcPr>
            <w:tcW w:w="270" w:type="dxa"/>
          </w:tcPr>
          <w:p w:rsidR="00EF5714" w:rsidRPr="00A2264C" w:rsidRDefault="00EF5714" w:rsidP="00EF571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EF5714" w:rsidRPr="00A2264C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  <w:r w:rsidRPr="00A2264C">
              <w:rPr>
                <w:rFonts w:ascii="Angsana New" w:hAnsi="Angsana New"/>
                <w:sz w:val="24"/>
                <w:szCs w:val="24"/>
              </w:rPr>
              <w:t>17,150</w:t>
            </w:r>
          </w:p>
        </w:tc>
        <w:tc>
          <w:tcPr>
            <w:tcW w:w="270" w:type="dxa"/>
          </w:tcPr>
          <w:p w:rsidR="00EF5714" w:rsidRPr="00A2264C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A2264C" w:rsidRDefault="00EF5714" w:rsidP="00EF571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226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:rsidR="00EF5714" w:rsidRPr="00A2264C" w:rsidRDefault="00EF5714" w:rsidP="00EF5714">
            <w:pPr>
              <w:tabs>
                <w:tab w:val="decimal" w:pos="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A2264C" w:rsidRDefault="00EF5714" w:rsidP="00EF571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2264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F5714" w:rsidRPr="006112F6" w:rsidTr="00EF5714">
        <w:tc>
          <w:tcPr>
            <w:tcW w:w="2610" w:type="dxa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4"/>
                <w:szCs w:val="24"/>
              </w:rPr>
            </w:pPr>
            <w:r w:rsidRPr="001504DE">
              <w:rPr>
                <w:rFonts w:ascii="Angsana New" w:hAnsi="Angsana New"/>
                <w:sz w:val="24"/>
                <w:szCs w:val="24"/>
                <w:cs/>
              </w:rPr>
              <w:t xml:space="preserve">บริษัท อินดิเพ็นเดนท์ </w:t>
            </w:r>
          </w:p>
        </w:tc>
        <w:tc>
          <w:tcPr>
            <w:tcW w:w="1440" w:type="dxa"/>
          </w:tcPr>
          <w:p w:rsidR="00EF5714" w:rsidRPr="008B3FAA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ind w:left="-83" w:right="-11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B3FA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ที่ปรึกษาด้าน</w:t>
            </w:r>
          </w:p>
        </w:tc>
        <w:tc>
          <w:tcPr>
            <w:tcW w:w="810" w:type="dxa"/>
          </w:tcPr>
          <w:p w:rsidR="00EF5714" w:rsidRPr="00AC66B7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630" w:type="dxa"/>
          </w:tcPr>
          <w:p w:rsidR="00EF5714" w:rsidRPr="001504DE" w:rsidRDefault="00EF5714" w:rsidP="00EF5714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EF5714" w:rsidRPr="001504DE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EF5714" w:rsidRPr="001504DE" w:rsidRDefault="00EF5714" w:rsidP="00EF5714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C8058F" w:rsidRDefault="00EF5714" w:rsidP="00EF571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EF5714" w:rsidRPr="00D95A81" w:rsidRDefault="00EF5714" w:rsidP="00EF5714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:rsidR="00EF5714" w:rsidRPr="00C8058F" w:rsidRDefault="00EF5714" w:rsidP="00EF5714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EF5714" w:rsidRPr="006112F6" w:rsidRDefault="00EF5714" w:rsidP="00EF5714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630" w:type="dxa"/>
          </w:tcPr>
          <w:p w:rsidR="00EF5714" w:rsidRPr="00C8058F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EF5714" w:rsidRPr="00D95A81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C8058F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EF5714" w:rsidRPr="006112F6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630" w:type="dxa"/>
          </w:tcPr>
          <w:p w:rsidR="00EF5714" w:rsidRPr="00A2264C" w:rsidRDefault="00EF5714" w:rsidP="00EF5714">
            <w:pPr>
              <w:tabs>
                <w:tab w:val="decimal" w:pos="417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EF5714" w:rsidRPr="00A2264C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A2264C" w:rsidRDefault="00EF5714" w:rsidP="00EF571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EF5714" w:rsidRPr="00A2264C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630" w:type="dxa"/>
          </w:tcPr>
          <w:p w:rsidR="00EF5714" w:rsidRPr="00A2264C" w:rsidRDefault="00EF5714" w:rsidP="00EF571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EF5714" w:rsidRPr="00A2264C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EF5714" w:rsidRPr="00A2264C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EF5714" w:rsidRPr="00A2264C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630" w:type="dxa"/>
          </w:tcPr>
          <w:p w:rsidR="00EF5714" w:rsidRPr="00A2264C" w:rsidRDefault="00EF5714" w:rsidP="00EF571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:rsidR="00EF5714" w:rsidRPr="00A2264C" w:rsidRDefault="00EF5714" w:rsidP="00EF5714">
            <w:pPr>
              <w:tabs>
                <w:tab w:val="decimal" w:pos="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A2264C" w:rsidRDefault="00EF5714" w:rsidP="00EF571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F5714" w:rsidRPr="006112F6" w:rsidTr="00EF5714">
        <w:tc>
          <w:tcPr>
            <w:tcW w:w="2610" w:type="dxa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4"/>
                <w:szCs w:val="24"/>
              </w:rPr>
            </w:pPr>
            <w:r w:rsidRPr="001504DE">
              <w:rPr>
                <w:rFonts w:ascii="Angsana New" w:hAnsi="Angsana New"/>
                <w:sz w:val="24"/>
                <w:szCs w:val="24"/>
                <w:cs/>
              </w:rPr>
              <w:t xml:space="preserve">   คอนซัลแตนท์ จำกัด</w:t>
            </w:r>
          </w:p>
        </w:tc>
        <w:tc>
          <w:tcPr>
            <w:tcW w:w="1440" w:type="dxa"/>
          </w:tcPr>
          <w:p w:rsidR="00EF5714" w:rsidRPr="008B3FAA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ind w:left="-83" w:right="-11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  </w:t>
            </w:r>
            <w:r w:rsidRPr="008B3FA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การประกันภัย</w:t>
            </w:r>
          </w:p>
        </w:tc>
        <w:tc>
          <w:tcPr>
            <w:tcW w:w="810" w:type="dxa"/>
          </w:tcPr>
          <w:p w:rsidR="00EF5714" w:rsidRPr="00AC66B7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  <w:lang w:bidi="th-TH"/>
              </w:rPr>
            </w:pPr>
            <w:r w:rsidRPr="00C16EC3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630" w:type="dxa"/>
          </w:tcPr>
          <w:p w:rsidR="00EF5714" w:rsidRPr="001504DE" w:rsidRDefault="00EF5714" w:rsidP="00EF5714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270" w:type="dxa"/>
          </w:tcPr>
          <w:p w:rsidR="00EF5714" w:rsidRPr="001504DE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EF5714" w:rsidRPr="001504DE" w:rsidRDefault="00EF5714" w:rsidP="00EF5714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630" w:type="dxa"/>
          </w:tcPr>
          <w:p w:rsidR="00EF5714" w:rsidRPr="00C8058F" w:rsidRDefault="00EF5714" w:rsidP="00EF571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8058F">
              <w:rPr>
                <w:rFonts w:ascii="Angsana New" w:hAnsi="Angsana New"/>
                <w:sz w:val="24"/>
                <w:szCs w:val="24"/>
                <w:lang w:val="en-US" w:bidi="th-TH"/>
              </w:rPr>
              <w:t>2,000</w:t>
            </w:r>
          </w:p>
        </w:tc>
        <w:tc>
          <w:tcPr>
            <w:tcW w:w="270" w:type="dxa"/>
          </w:tcPr>
          <w:p w:rsidR="00EF5714" w:rsidRPr="00D95A81" w:rsidRDefault="00EF5714" w:rsidP="00EF5714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:rsidR="00EF5714" w:rsidRPr="00C8058F" w:rsidRDefault="00EF5714" w:rsidP="00EF5714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8058F">
              <w:rPr>
                <w:rFonts w:ascii="Angsana New" w:hAnsi="Angsana New"/>
                <w:sz w:val="24"/>
                <w:szCs w:val="24"/>
                <w:lang w:val="en-US" w:bidi="th-TH"/>
              </w:rPr>
              <w:t>2,000</w:t>
            </w:r>
          </w:p>
        </w:tc>
        <w:tc>
          <w:tcPr>
            <w:tcW w:w="270" w:type="dxa"/>
          </w:tcPr>
          <w:p w:rsidR="00EF5714" w:rsidRPr="006112F6" w:rsidRDefault="00EF5714" w:rsidP="00EF5714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630" w:type="dxa"/>
          </w:tcPr>
          <w:p w:rsidR="00EF5714" w:rsidRPr="00C8058F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  <w:r w:rsidRPr="00C8058F">
              <w:rPr>
                <w:rFonts w:ascii="Angsana New" w:hAnsi="Angsana New"/>
                <w:sz w:val="24"/>
                <w:szCs w:val="24"/>
              </w:rPr>
              <w:t>400</w:t>
            </w:r>
          </w:p>
        </w:tc>
        <w:tc>
          <w:tcPr>
            <w:tcW w:w="270" w:type="dxa"/>
          </w:tcPr>
          <w:p w:rsidR="00EF5714" w:rsidRPr="00D95A81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C8058F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  <w:r w:rsidRPr="00C8058F">
              <w:rPr>
                <w:rFonts w:ascii="Angsana New" w:hAnsi="Angsana New"/>
                <w:sz w:val="24"/>
                <w:szCs w:val="24"/>
              </w:rPr>
              <w:t>400</w:t>
            </w:r>
          </w:p>
        </w:tc>
        <w:tc>
          <w:tcPr>
            <w:tcW w:w="270" w:type="dxa"/>
          </w:tcPr>
          <w:p w:rsidR="00EF5714" w:rsidRPr="006112F6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630" w:type="dxa"/>
          </w:tcPr>
          <w:p w:rsidR="00EF5714" w:rsidRPr="00A2264C" w:rsidRDefault="00EF5714" w:rsidP="00EF5714">
            <w:pPr>
              <w:tabs>
                <w:tab w:val="decimal" w:pos="417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226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EF5714" w:rsidRPr="00A2264C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A2264C" w:rsidRDefault="00EF5714" w:rsidP="00EF571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226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EF5714" w:rsidRPr="00A2264C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630" w:type="dxa"/>
          </w:tcPr>
          <w:p w:rsidR="00EF5714" w:rsidRPr="00A2264C" w:rsidRDefault="00EF5714" w:rsidP="00EF571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  <w:r w:rsidRPr="00A2264C">
              <w:rPr>
                <w:rFonts w:ascii="Angsana New" w:hAnsi="Angsana New"/>
                <w:sz w:val="24"/>
                <w:szCs w:val="24"/>
              </w:rPr>
              <w:t>400</w:t>
            </w:r>
          </w:p>
        </w:tc>
        <w:tc>
          <w:tcPr>
            <w:tcW w:w="270" w:type="dxa"/>
          </w:tcPr>
          <w:p w:rsidR="00EF5714" w:rsidRPr="00A2264C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EF5714" w:rsidRPr="00A2264C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  <w:r w:rsidRPr="00A2264C">
              <w:rPr>
                <w:rFonts w:ascii="Angsana New" w:hAnsi="Angsana New"/>
                <w:sz w:val="24"/>
                <w:szCs w:val="24"/>
              </w:rPr>
              <w:t>400</w:t>
            </w:r>
          </w:p>
        </w:tc>
        <w:tc>
          <w:tcPr>
            <w:tcW w:w="270" w:type="dxa"/>
          </w:tcPr>
          <w:p w:rsidR="00EF5714" w:rsidRPr="00A2264C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630" w:type="dxa"/>
          </w:tcPr>
          <w:p w:rsidR="00EF5714" w:rsidRPr="00A2264C" w:rsidRDefault="00EF5714" w:rsidP="00EF571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226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:rsidR="00EF5714" w:rsidRPr="00A2264C" w:rsidRDefault="00EF5714" w:rsidP="00EF5714">
            <w:pPr>
              <w:tabs>
                <w:tab w:val="decimal" w:pos="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A2264C" w:rsidRDefault="00EF5714" w:rsidP="00EF571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2264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F5714" w:rsidRPr="006112F6" w:rsidTr="00EF5714">
        <w:tc>
          <w:tcPr>
            <w:tcW w:w="2610" w:type="dxa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504D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</w:tcPr>
          <w:p w:rsidR="00EF5714" w:rsidRPr="001504DE" w:rsidRDefault="00EF5714" w:rsidP="00EF571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83" w:right="-1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EF5714" w:rsidRPr="001504DE" w:rsidRDefault="00EF5714" w:rsidP="00EF571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1504DE" w:rsidRDefault="00EF5714" w:rsidP="00EF571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EF5714" w:rsidRPr="001504DE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EF5714" w:rsidRPr="001504DE" w:rsidRDefault="00EF5714" w:rsidP="00EF5714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D95A81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EF5714" w:rsidRPr="00D95A81" w:rsidRDefault="00EF5714" w:rsidP="00EF571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D95A81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EF5714" w:rsidRPr="006112F6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EF5714" w:rsidRPr="00C8058F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  <w:r w:rsidRPr="00C8058F">
              <w:rPr>
                <w:rFonts w:ascii="Angsana New" w:hAnsi="Angsana New"/>
                <w:b/>
                <w:bCs/>
                <w:sz w:val="24"/>
                <w:szCs w:val="24"/>
              </w:rPr>
              <w:t>51,350</w:t>
            </w:r>
          </w:p>
        </w:tc>
        <w:tc>
          <w:tcPr>
            <w:tcW w:w="270" w:type="dxa"/>
          </w:tcPr>
          <w:p w:rsidR="00EF5714" w:rsidRPr="00D95A81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EF5714" w:rsidRPr="00C8058F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  <w:r w:rsidRPr="00C8058F">
              <w:rPr>
                <w:rFonts w:ascii="Angsana New" w:hAnsi="Angsana New"/>
                <w:b/>
                <w:bCs/>
                <w:sz w:val="24"/>
                <w:szCs w:val="24"/>
              </w:rPr>
              <w:t>51,350</w:t>
            </w:r>
          </w:p>
        </w:tc>
        <w:tc>
          <w:tcPr>
            <w:tcW w:w="270" w:type="dxa"/>
          </w:tcPr>
          <w:p w:rsidR="00EF5714" w:rsidRPr="006112F6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EF5714" w:rsidRPr="00A2264C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2264C">
              <w:rPr>
                <w:rFonts w:ascii="Angsana New" w:hAnsi="Angsana New"/>
                <w:b/>
                <w:bCs/>
                <w:sz w:val="24"/>
                <w:szCs w:val="24"/>
              </w:rPr>
              <w:t>(33,800)</w:t>
            </w:r>
          </w:p>
        </w:tc>
        <w:tc>
          <w:tcPr>
            <w:tcW w:w="270" w:type="dxa"/>
          </w:tcPr>
          <w:p w:rsidR="00EF5714" w:rsidRPr="00A2264C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EF5714" w:rsidRPr="00A2264C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2264C">
              <w:rPr>
                <w:rFonts w:ascii="Angsana New" w:hAnsi="Angsana New"/>
                <w:b/>
                <w:bCs/>
                <w:sz w:val="24"/>
                <w:szCs w:val="24"/>
              </w:rPr>
              <w:t>(33,800)</w:t>
            </w:r>
          </w:p>
        </w:tc>
        <w:tc>
          <w:tcPr>
            <w:tcW w:w="270" w:type="dxa"/>
          </w:tcPr>
          <w:p w:rsidR="00EF5714" w:rsidRPr="00A2264C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EF5714" w:rsidRPr="00A2264C" w:rsidRDefault="00EF5714" w:rsidP="00EF571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  <w:r w:rsidRPr="00A2264C">
              <w:rPr>
                <w:rFonts w:ascii="Angsana New" w:hAnsi="Angsana New"/>
                <w:b/>
                <w:bCs/>
                <w:sz w:val="24"/>
                <w:szCs w:val="24"/>
              </w:rPr>
              <w:t>17,550</w:t>
            </w:r>
          </w:p>
        </w:tc>
        <w:tc>
          <w:tcPr>
            <w:tcW w:w="270" w:type="dxa"/>
          </w:tcPr>
          <w:p w:rsidR="00EF5714" w:rsidRPr="00A2264C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EF5714" w:rsidRPr="00A2264C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  <w:r w:rsidRPr="00A2264C">
              <w:rPr>
                <w:rFonts w:ascii="Angsana New" w:hAnsi="Angsana New"/>
                <w:b/>
                <w:bCs/>
                <w:sz w:val="24"/>
                <w:szCs w:val="24"/>
              </w:rPr>
              <w:t>17,550</w:t>
            </w:r>
          </w:p>
        </w:tc>
        <w:tc>
          <w:tcPr>
            <w:tcW w:w="270" w:type="dxa"/>
          </w:tcPr>
          <w:p w:rsidR="00EF5714" w:rsidRPr="00A2264C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EF5714" w:rsidRPr="007E0F0E" w:rsidRDefault="00EF5714" w:rsidP="00EF571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E0F0E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:rsidR="00EF5714" w:rsidRPr="007E0F0E" w:rsidRDefault="00EF5714" w:rsidP="00EF5714">
            <w:pPr>
              <w:tabs>
                <w:tab w:val="decimal" w:pos="79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EF5714" w:rsidRPr="007E0F0E" w:rsidRDefault="00EF5714" w:rsidP="00EF571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E0F0E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</w:tr>
    </w:tbl>
    <w:p w:rsidR="007D34DF" w:rsidRPr="008C1D9F" w:rsidRDefault="007D34DF" w:rsidP="007D34DF">
      <w:pPr>
        <w:pStyle w:val="block"/>
        <w:spacing w:after="0"/>
        <w:ind w:left="540"/>
        <w:jc w:val="both"/>
        <w:rPr>
          <w:rFonts w:ascii="Angsana New" w:hAnsi="Angsana New"/>
          <w:i/>
          <w:iCs/>
          <w:color w:val="0000FF"/>
          <w:sz w:val="30"/>
          <w:szCs w:val="30"/>
          <w:cs/>
          <w:lang w:val="en-US" w:bidi="th-TH"/>
        </w:rPr>
      </w:pPr>
    </w:p>
    <w:p w:rsidR="00300F06" w:rsidRPr="008C1D9F" w:rsidRDefault="00300F06" w:rsidP="00C93792">
      <w:pPr>
        <w:spacing w:line="240" w:lineRule="auto"/>
        <w:ind w:right="-108"/>
        <w:rPr>
          <w:rFonts w:ascii="Angsana New" w:hAnsi="Angsana New"/>
          <w:sz w:val="30"/>
          <w:szCs w:val="30"/>
          <w:cs/>
        </w:rPr>
      </w:pPr>
      <w:r w:rsidRPr="008C1D9F">
        <w:rPr>
          <w:rFonts w:ascii="Angsana New" w:hAnsi="Angsana New" w:hint="cs"/>
          <w:sz w:val="30"/>
          <w:szCs w:val="30"/>
          <w:cs/>
        </w:rPr>
        <w:t>กลุ่มบริษัทไม่มีเงิน</w:t>
      </w:r>
      <w:r w:rsidRPr="009A57B8">
        <w:rPr>
          <w:rFonts w:ascii="Angsana New" w:hAnsi="Angsana New" w:hint="cs"/>
          <w:sz w:val="30"/>
          <w:szCs w:val="30"/>
          <w:cs/>
        </w:rPr>
        <w:t>ลงทุนใน</w:t>
      </w:r>
      <w:r w:rsidRPr="009A57B8">
        <w:rPr>
          <w:rFonts w:ascii="Angsana New" w:hAnsi="Angsana New"/>
          <w:sz w:val="30"/>
          <w:szCs w:val="30"/>
          <w:cs/>
        </w:rPr>
        <w:t>บริษัทร่วม</w:t>
      </w:r>
      <w:r>
        <w:rPr>
          <w:rFonts w:ascii="Angsana New" w:hAnsi="Angsana New" w:hint="cs"/>
          <w:sz w:val="30"/>
          <w:szCs w:val="30"/>
          <w:cs/>
        </w:rPr>
        <w:t>ซึ่ง</w:t>
      </w:r>
      <w:r w:rsidRPr="009A57B8">
        <w:rPr>
          <w:rFonts w:ascii="Angsana New" w:hAnsi="Angsana New" w:hint="cs"/>
          <w:sz w:val="30"/>
          <w:szCs w:val="30"/>
          <w:cs/>
        </w:rPr>
        <w:t>จดทะเบียนใน</w:t>
      </w:r>
      <w:r w:rsidRPr="008C1D9F">
        <w:rPr>
          <w:rFonts w:ascii="Angsana New" w:hAnsi="Angsana New" w:hint="cs"/>
          <w:sz w:val="30"/>
          <w:szCs w:val="30"/>
          <w:cs/>
        </w:rPr>
        <w:t>ตลาดหลักทรัพย์ ดังนั้นจึงไม่มีราคาที่เปิดเผยต่อสาธารณชน</w:t>
      </w:r>
    </w:p>
    <w:p w:rsidR="007D34DF" w:rsidRDefault="007D34DF" w:rsidP="007D34DF">
      <w:pPr>
        <w:ind w:firstLine="706"/>
        <w:rPr>
          <w:cs/>
        </w:rPr>
      </w:pPr>
    </w:p>
    <w:p w:rsidR="007D34DF" w:rsidRDefault="007D34DF" w:rsidP="007D34DF">
      <w:pPr>
        <w:rPr>
          <w:cs/>
        </w:rPr>
      </w:pPr>
    </w:p>
    <w:p w:rsidR="006F7608" w:rsidRPr="007D34DF" w:rsidRDefault="006F7608" w:rsidP="007D34DF">
      <w:pPr>
        <w:sectPr w:rsidR="006F7608" w:rsidRPr="007D34DF" w:rsidSect="00674EA5">
          <w:footerReference w:type="default" r:id="rId14"/>
          <w:pgSz w:w="16840" w:h="11907" w:orient="landscape" w:code="9"/>
          <w:pgMar w:top="691" w:right="1152" w:bottom="576" w:left="1152" w:header="720" w:footer="720" w:gutter="0"/>
          <w:pgNumType w:start="29"/>
          <w:cols w:space="708"/>
          <w:docGrid w:linePitch="360"/>
        </w:sectPr>
      </w:pPr>
    </w:p>
    <w:p w:rsidR="00E031A8" w:rsidRPr="00D64B13" w:rsidRDefault="00E031A8" w:rsidP="00E031A8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 w:rsidRPr="00D64B13">
        <w:rPr>
          <w:rFonts w:ascii="Angsana New" w:hAnsi="Angsana New"/>
          <w:b/>
          <w:bCs/>
          <w:sz w:val="30"/>
          <w:szCs w:val="30"/>
          <w:cs/>
          <w:lang w:val="en-US" w:bidi="th-TH"/>
        </w:rPr>
        <w:lastRenderedPageBreak/>
        <w:t>เงินลงทุนในบริษัทย่อย</w:t>
      </w:r>
    </w:p>
    <w:p w:rsidR="00E031A8" w:rsidRPr="00E031A8" w:rsidRDefault="00E031A8" w:rsidP="00E031A8">
      <w:pPr>
        <w:pStyle w:val="block"/>
        <w:tabs>
          <w:tab w:val="left" w:pos="0"/>
        </w:tabs>
        <w:spacing w:after="120" w:line="120" w:lineRule="auto"/>
        <w:ind w:left="0"/>
        <w:jc w:val="both"/>
        <w:rPr>
          <w:rFonts w:ascii="Angsana New" w:hAnsi="Angsana New"/>
          <w:sz w:val="2"/>
          <w:szCs w:val="2"/>
          <w:lang w:bidi="th-TH"/>
        </w:rPr>
      </w:pPr>
    </w:p>
    <w:p w:rsidR="00E07D86" w:rsidRDefault="00E07D86" w:rsidP="007C6318">
      <w:pPr>
        <w:pStyle w:val="block"/>
        <w:tabs>
          <w:tab w:val="left" w:pos="360"/>
        </w:tabs>
        <w:spacing w:after="120" w:line="240" w:lineRule="atLeast"/>
        <w:ind w:left="540"/>
        <w:jc w:val="both"/>
        <w:rPr>
          <w:rFonts w:ascii="Angsana New" w:hAnsi="Angsana New"/>
          <w:sz w:val="30"/>
          <w:szCs w:val="30"/>
          <w:lang w:bidi="th-TH"/>
        </w:rPr>
      </w:pPr>
      <w:r w:rsidRPr="00E07D86">
        <w:rPr>
          <w:rFonts w:ascii="Angsana New" w:hAnsi="Angsana New"/>
          <w:sz w:val="30"/>
          <w:szCs w:val="30"/>
          <w:cs/>
          <w:lang w:bidi="th-TH"/>
        </w:rPr>
        <w:t xml:space="preserve">เงินลงทุนในบริษัทย่อย ณ วันที่ </w:t>
      </w:r>
      <w:r w:rsidR="00087EB3">
        <w:rPr>
          <w:rFonts w:ascii="Angsana New" w:hAnsi="Angsana New"/>
          <w:sz w:val="30"/>
          <w:szCs w:val="30"/>
          <w:lang w:val="en-US" w:bidi="th-TH"/>
        </w:rPr>
        <w:t>30</w:t>
      </w:r>
      <w:r w:rsidR="004540B0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450D34">
        <w:rPr>
          <w:rFonts w:ascii="Angsana New" w:hAnsi="Angsana New" w:hint="cs"/>
          <w:sz w:val="30"/>
          <w:szCs w:val="30"/>
          <w:cs/>
          <w:lang w:bidi="th-TH"/>
        </w:rPr>
        <w:t>กันย</w:t>
      </w:r>
      <w:r w:rsidR="004540B0">
        <w:rPr>
          <w:rFonts w:ascii="Angsana New" w:hAnsi="Angsana New" w:hint="cs"/>
          <w:sz w:val="30"/>
          <w:szCs w:val="30"/>
          <w:cs/>
          <w:lang w:bidi="th-TH"/>
        </w:rPr>
        <w:t>ายน</w:t>
      </w:r>
      <w:r w:rsidR="0035291C">
        <w:rPr>
          <w:rFonts w:ascii="Angsana New" w:hAnsi="Angsana New"/>
          <w:sz w:val="30"/>
          <w:szCs w:val="30"/>
          <w:lang w:bidi="th-TH"/>
        </w:rPr>
        <w:t xml:space="preserve"> 2560</w:t>
      </w:r>
      <w:r w:rsidR="00285652">
        <w:rPr>
          <w:rFonts w:ascii="Angsana New" w:hAnsi="Angsana New"/>
          <w:sz w:val="30"/>
          <w:szCs w:val="30"/>
          <w:lang w:bidi="th-TH"/>
        </w:rPr>
        <w:t xml:space="preserve"> </w:t>
      </w:r>
      <w:r w:rsidRPr="00E07D86">
        <w:rPr>
          <w:rFonts w:ascii="Angsana New" w:hAnsi="Angsana New"/>
          <w:sz w:val="30"/>
          <w:szCs w:val="30"/>
          <w:cs/>
          <w:lang w:bidi="th-TH"/>
        </w:rPr>
        <w:t xml:space="preserve">และ </w:t>
      </w:r>
      <w:r w:rsidRPr="00E07D86">
        <w:rPr>
          <w:rFonts w:ascii="Angsana New" w:hAnsi="Angsana New"/>
          <w:sz w:val="30"/>
          <w:szCs w:val="30"/>
          <w:lang w:bidi="th-TH"/>
        </w:rPr>
        <w:t xml:space="preserve">31 </w:t>
      </w:r>
      <w:r w:rsidRPr="00E07D86">
        <w:rPr>
          <w:rFonts w:ascii="Angsana New" w:hAnsi="Angsana New"/>
          <w:sz w:val="30"/>
          <w:szCs w:val="30"/>
          <w:cs/>
          <w:lang w:bidi="th-TH"/>
        </w:rPr>
        <w:t>ธันวาคม</w:t>
      </w:r>
      <w:r w:rsidR="00B21F7D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35291C">
        <w:rPr>
          <w:rFonts w:ascii="Angsana New" w:hAnsi="Angsana New"/>
          <w:sz w:val="30"/>
          <w:szCs w:val="30"/>
          <w:lang w:bidi="th-TH"/>
        </w:rPr>
        <w:t>2559</w:t>
      </w:r>
      <w:r w:rsidR="00A56284">
        <w:rPr>
          <w:rFonts w:ascii="Angsana New" w:hAnsi="Angsana New"/>
          <w:sz w:val="30"/>
          <w:szCs w:val="30"/>
          <w:lang w:bidi="th-TH"/>
        </w:rPr>
        <w:t xml:space="preserve"> </w:t>
      </w:r>
      <w:r w:rsidRPr="00E07D86">
        <w:rPr>
          <w:rFonts w:ascii="Angsana New" w:hAnsi="Angsana New"/>
          <w:sz w:val="30"/>
          <w:szCs w:val="30"/>
          <w:cs/>
          <w:lang w:bidi="th-TH"/>
        </w:rPr>
        <w:t>และเงินปันผลรับ</w:t>
      </w:r>
      <w:r w:rsidR="00D17035">
        <w:rPr>
          <w:rFonts w:ascii="Angsana New" w:hAnsi="Angsana New" w:hint="cs"/>
          <w:sz w:val="30"/>
          <w:szCs w:val="30"/>
          <w:cs/>
          <w:lang w:bidi="th-TH"/>
        </w:rPr>
        <w:t>จากเงินลงทุน</w:t>
      </w:r>
      <w:r w:rsidR="0015208D">
        <w:rPr>
          <w:rFonts w:ascii="Angsana New" w:hAnsi="Angsana New"/>
          <w:sz w:val="30"/>
          <w:szCs w:val="30"/>
          <w:cs/>
          <w:lang w:bidi="th-TH"/>
        </w:rPr>
        <w:t>สำหรับงวด</w:t>
      </w:r>
      <w:r w:rsidR="00450D34">
        <w:rPr>
          <w:rFonts w:ascii="Angsana New" w:hAnsi="Angsana New" w:hint="cs"/>
          <w:sz w:val="30"/>
          <w:szCs w:val="30"/>
          <w:cs/>
          <w:lang w:bidi="th-TH"/>
        </w:rPr>
        <w:t>เก้า</w:t>
      </w:r>
      <w:r w:rsidRPr="00323863">
        <w:rPr>
          <w:rFonts w:ascii="Angsana New" w:hAnsi="Angsana New"/>
          <w:sz w:val="30"/>
          <w:szCs w:val="30"/>
          <w:cs/>
          <w:lang w:bidi="th-TH"/>
        </w:rPr>
        <w:t xml:space="preserve">เดือนสิ้นสุดวันที่ </w:t>
      </w:r>
      <w:r w:rsidR="00087EB3">
        <w:rPr>
          <w:rFonts w:ascii="Angsana New" w:hAnsi="Angsana New"/>
          <w:sz w:val="30"/>
          <w:szCs w:val="30"/>
          <w:lang w:eastAsia="ja-JP" w:bidi="th-TH"/>
        </w:rPr>
        <w:t>30</w:t>
      </w:r>
      <w:r w:rsidR="00450D34">
        <w:rPr>
          <w:rFonts w:ascii="Angsana New" w:hAnsi="Angsana New" w:hint="cs"/>
          <w:sz w:val="30"/>
          <w:szCs w:val="30"/>
          <w:cs/>
          <w:lang w:eastAsia="ja-JP" w:bidi="th-TH"/>
        </w:rPr>
        <w:t xml:space="preserve"> กันย</w:t>
      </w:r>
      <w:r w:rsidR="0015208D">
        <w:rPr>
          <w:rFonts w:ascii="Angsana New" w:hAnsi="Angsana New" w:hint="cs"/>
          <w:sz w:val="30"/>
          <w:szCs w:val="30"/>
          <w:cs/>
          <w:lang w:eastAsia="ja-JP" w:bidi="th-TH"/>
        </w:rPr>
        <w:t>ายน</w:t>
      </w:r>
      <w:r w:rsidR="0015208D">
        <w:rPr>
          <w:rFonts w:ascii="Angsana New" w:hAnsi="Angsana New" w:hint="cs"/>
          <w:sz w:val="30"/>
          <w:szCs w:val="30"/>
          <w:cs/>
          <w:lang w:val="en-US" w:eastAsia="ja-JP" w:bidi="th-TH"/>
        </w:rPr>
        <w:t xml:space="preserve"> </w:t>
      </w:r>
      <w:r w:rsidR="0035291C">
        <w:rPr>
          <w:rFonts w:ascii="Angsana New" w:hAnsi="Angsana New"/>
          <w:sz w:val="30"/>
          <w:szCs w:val="30"/>
          <w:lang w:val="en-US" w:eastAsia="ja-JP" w:bidi="th-TH"/>
        </w:rPr>
        <w:t>2560</w:t>
      </w:r>
      <w:r w:rsidR="00A56284">
        <w:rPr>
          <w:rFonts w:ascii="Angsana New" w:hAnsi="Angsana New"/>
          <w:sz w:val="30"/>
          <w:szCs w:val="30"/>
          <w:lang w:val="en-US" w:eastAsia="ja-JP" w:bidi="th-TH"/>
        </w:rPr>
        <w:t xml:space="preserve"> </w:t>
      </w:r>
      <w:r w:rsidR="00300440">
        <w:rPr>
          <w:rFonts w:ascii="Angsana New" w:hAnsi="Angsana New"/>
          <w:sz w:val="30"/>
          <w:szCs w:val="30"/>
          <w:cs/>
          <w:lang w:val="en-US" w:eastAsia="ja-JP" w:bidi="th-TH"/>
        </w:rPr>
        <w:t>แล</w:t>
      </w:r>
      <w:r w:rsidR="00300440">
        <w:rPr>
          <w:rFonts w:ascii="Angsana New" w:hAnsi="Angsana New" w:hint="cs"/>
          <w:sz w:val="30"/>
          <w:szCs w:val="30"/>
          <w:cs/>
          <w:lang w:val="en-US" w:eastAsia="ja-JP" w:bidi="th-TH"/>
        </w:rPr>
        <w:t xml:space="preserve">ะ </w:t>
      </w:r>
      <w:r w:rsidR="0035291C">
        <w:rPr>
          <w:rFonts w:ascii="Angsana New" w:hAnsi="Angsana New"/>
          <w:sz w:val="30"/>
          <w:szCs w:val="30"/>
          <w:lang w:val="en-US" w:eastAsia="ja-JP" w:bidi="th-TH"/>
        </w:rPr>
        <w:t>2559</w:t>
      </w:r>
      <w:r w:rsidR="00A56284">
        <w:rPr>
          <w:rFonts w:ascii="Angsana New" w:hAnsi="Angsana New"/>
          <w:sz w:val="30"/>
          <w:szCs w:val="30"/>
          <w:lang w:val="en-US" w:eastAsia="ja-JP" w:bidi="th-TH"/>
        </w:rPr>
        <w:t xml:space="preserve"> </w:t>
      </w:r>
      <w:r w:rsidRPr="00323863">
        <w:rPr>
          <w:rFonts w:ascii="Angsana New" w:hAnsi="Angsana New"/>
          <w:sz w:val="30"/>
          <w:szCs w:val="30"/>
          <w:cs/>
          <w:lang w:bidi="th-TH"/>
        </w:rPr>
        <w:t>มีดังนี้</w:t>
      </w:r>
    </w:p>
    <w:tbl>
      <w:tblPr>
        <w:tblW w:w="15363" w:type="dxa"/>
        <w:tblLayout w:type="fixed"/>
        <w:tblLook w:val="01E0" w:firstRow="1" w:lastRow="1" w:firstColumn="1" w:lastColumn="1" w:noHBand="0" w:noVBand="0"/>
      </w:tblPr>
      <w:tblGrid>
        <w:gridCol w:w="2268"/>
        <w:gridCol w:w="2142"/>
        <w:gridCol w:w="603"/>
        <w:gridCol w:w="243"/>
        <w:gridCol w:w="639"/>
        <w:gridCol w:w="648"/>
        <w:gridCol w:w="252"/>
        <w:gridCol w:w="630"/>
        <w:gridCol w:w="252"/>
        <w:gridCol w:w="783"/>
        <w:gridCol w:w="252"/>
        <w:gridCol w:w="828"/>
        <w:gridCol w:w="236"/>
        <w:gridCol w:w="844"/>
        <w:gridCol w:w="236"/>
        <w:gridCol w:w="810"/>
        <w:gridCol w:w="236"/>
        <w:gridCol w:w="698"/>
        <w:gridCol w:w="236"/>
        <w:gridCol w:w="664"/>
        <w:gridCol w:w="236"/>
        <w:gridCol w:w="693"/>
        <w:gridCol w:w="241"/>
        <w:gridCol w:w="675"/>
        <w:gridCol w:w="18"/>
      </w:tblGrid>
      <w:tr w:rsidR="00CA4ACA" w:rsidRPr="00A56284" w:rsidTr="00C328A3">
        <w:trPr>
          <w:gridAfter w:val="1"/>
          <w:wAfter w:w="18" w:type="dxa"/>
          <w:trHeight w:hRule="exact" w:val="288"/>
        </w:trPr>
        <w:tc>
          <w:tcPr>
            <w:tcW w:w="2268" w:type="dxa"/>
          </w:tcPr>
          <w:p w:rsidR="00CA4ACA" w:rsidRDefault="00CA4ACA" w:rsidP="00246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  <w:p w:rsidR="00A30CFB" w:rsidRPr="00A56284" w:rsidRDefault="00A30CFB" w:rsidP="00246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142" w:type="dxa"/>
          </w:tcPr>
          <w:p w:rsidR="00CA4ACA" w:rsidRPr="00A56284" w:rsidRDefault="00CA4ACA" w:rsidP="00246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35" w:type="dxa"/>
            <w:gridSpan w:val="22"/>
          </w:tcPr>
          <w:p w:rsidR="00CA4ACA" w:rsidRPr="00457018" w:rsidRDefault="00CA4ACA" w:rsidP="00246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570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0170D" w:rsidRPr="00A56284" w:rsidTr="00C328A3">
        <w:trPr>
          <w:trHeight w:hRule="exact" w:val="288"/>
        </w:trPr>
        <w:tc>
          <w:tcPr>
            <w:tcW w:w="2268" w:type="dxa"/>
          </w:tcPr>
          <w:p w:rsidR="0060170D" w:rsidRPr="00A56284" w:rsidRDefault="0060170D" w:rsidP="00601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142" w:type="dxa"/>
          </w:tcPr>
          <w:p w:rsidR="0060170D" w:rsidRDefault="0034647F" w:rsidP="00601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ลักษณะ</w:t>
            </w:r>
          </w:p>
        </w:tc>
        <w:tc>
          <w:tcPr>
            <w:tcW w:w="1485" w:type="dxa"/>
            <w:gridSpan w:val="3"/>
          </w:tcPr>
          <w:p w:rsidR="0060170D" w:rsidRPr="00457018" w:rsidRDefault="0060170D" w:rsidP="00601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57018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1530" w:type="dxa"/>
            <w:gridSpan w:val="3"/>
            <w:vAlign w:val="bottom"/>
          </w:tcPr>
          <w:p w:rsidR="0060170D" w:rsidRPr="00457018" w:rsidDel="00685444" w:rsidRDefault="0060170D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:rsidR="0060170D" w:rsidRPr="00457018" w:rsidRDefault="0060170D" w:rsidP="0060170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63" w:type="dxa"/>
            <w:gridSpan w:val="3"/>
            <w:vAlign w:val="bottom"/>
          </w:tcPr>
          <w:p w:rsidR="0060170D" w:rsidRPr="00457018" w:rsidDel="00685444" w:rsidRDefault="0060170D" w:rsidP="00601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:rsidR="0060170D" w:rsidRPr="00457018" w:rsidRDefault="0060170D" w:rsidP="00601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vAlign w:val="bottom"/>
          </w:tcPr>
          <w:p w:rsidR="0060170D" w:rsidRPr="00457018" w:rsidRDefault="0060170D" w:rsidP="00601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bottom"/>
          </w:tcPr>
          <w:p w:rsidR="0060170D" w:rsidRPr="00457018" w:rsidRDefault="0060170D" w:rsidP="00601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3"/>
            <w:vAlign w:val="bottom"/>
          </w:tcPr>
          <w:p w:rsidR="0060170D" w:rsidRPr="00457018" w:rsidRDefault="0060170D" w:rsidP="00601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:rsidR="0060170D" w:rsidRPr="00457018" w:rsidRDefault="0060170D" w:rsidP="00601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7" w:type="dxa"/>
            <w:gridSpan w:val="4"/>
            <w:vAlign w:val="bottom"/>
          </w:tcPr>
          <w:p w:rsidR="0034647F" w:rsidRPr="0034647F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4647F">
              <w:rPr>
                <w:rFonts w:ascii="Angsana New" w:hAnsi="Angsana New"/>
                <w:sz w:val="24"/>
                <w:szCs w:val="24"/>
                <w:cs/>
              </w:rPr>
              <w:t>เงินปันผลรับ</w:t>
            </w:r>
            <w:r w:rsidRPr="0034647F">
              <w:rPr>
                <w:rFonts w:ascii="Angsana New" w:hAnsi="Angsana New" w:hint="cs"/>
                <w:sz w:val="24"/>
                <w:szCs w:val="24"/>
                <w:cs/>
              </w:rPr>
              <w:t>สำหรับ</w:t>
            </w:r>
          </w:p>
          <w:p w:rsidR="0060170D" w:rsidRPr="00457018" w:rsidRDefault="0060170D" w:rsidP="00601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4647F" w:rsidRPr="00A56284" w:rsidTr="00C328A3">
        <w:trPr>
          <w:trHeight w:hRule="exact" w:val="288"/>
        </w:trPr>
        <w:tc>
          <w:tcPr>
            <w:tcW w:w="2268" w:type="dxa"/>
          </w:tcPr>
          <w:p w:rsidR="0034647F" w:rsidRPr="00A56284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142" w:type="dxa"/>
          </w:tcPr>
          <w:p w:rsidR="0034647F" w:rsidRPr="00A56284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ธุรกิจ</w:t>
            </w:r>
          </w:p>
        </w:tc>
        <w:tc>
          <w:tcPr>
            <w:tcW w:w="1485" w:type="dxa"/>
            <w:gridSpan w:val="3"/>
          </w:tcPr>
          <w:p w:rsidR="0034647F" w:rsidRPr="00A56284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เจ้าของ</w:t>
            </w:r>
          </w:p>
        </w:tc>
        <w:tc>
          <w:tcPr>
            <w:tcW w:w="1530" w:type="dxa"/>
            <w:gridSpan w:val="3"/>
            <w:vAlign w:val="bottom"/>
          </w:tcPr>
          <w:p w:rsidR="0034647F" w:rsidRPr="00457018" w:rsidDel="00685444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57018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52" w:type="dxa"/>
          </w:tcPr>
          <w:p w:rsidR="0034647F" w:rsidRPr="00A56284" w:rsidRDefault="0034647F" w:rsidP="0034647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63" w:type="dxa"/>
            <w:gridSpan w:val="3"/>
          </w:tcPr>
          <w:p w:rsidR="0034647F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57018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  <w:r w:rsidRPr="00A56284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:rsidR="0034647F" w:rsidRPr="00A56284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  <w:p w:rsidR="0034647F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6284">
              <w:rPr>
                <w:rFonts w:ascii="Angsana New" w:hAnsi="Angsana New"/>
                <w:sz w:val="24"/>
                <w:szCs w:val="24"/>
              </w:rPr>
              <w:t xml:space="preserve">31 </w:t>
            </w:r>
          </w:p>
          <w:p w:rsidR="0034647F" w:rsidRPr="00A56284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6284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</w:tcPr>
          <w:p w:rsidR="0034647F" w:rsidRPr="00A56284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gridSpan w:val="3"/>
          </w:tcPr>
          <w:p w:rsidR="0034647F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57018">
              <w:rPr>
                <w:rFonts w:ascii="Angsana New" w:hAnsi="Angsana New"/>
                <w:sz w:val="24"/>
                <w:szCs w:val="24"/>
                <w:cs/>
              </w:rPr>
              <w:t>การด้อยค่า</w:t>
            </w:r>
            <w:r w:rsidRPr="00A56284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:rsidR="0034647F" w:rsidRPr="00A56284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  <w:p w:rsidR="0034647F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6284">
              <w:rPr>
                <w:rFonts w:ascii="Angsana New" w:hAnsi="Angsana New"/>
                <w:sz w:val="24"/>
                <w:szCs w:val="24"/>
              </w:rPr>
              <w:t xml:space="preserve">31 </w:t>
            </w:r>
          </w:p>
          <w:p w:rsidR="0034647F" w:rsidRPr="00A56284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6284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</w:tcPr>
          <w:p w:rsidR="0034647F" w:rsidRPr="00A56284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3"/>
          </w:tcPr>
          <w:p w:rsidR="0034647F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57018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  <w:r w:rsidRPr="0045701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457018">
              <w:rPr>
                <w:rFonts w:ascii="Angsana New" w:hAnsi="Angsana New"/>
                <w:sz w:val="24"/>
                <w:szCs w:val="24"/>
                <w:cs/>
              </w:rPr>
              <w:t>-</w:t>
            </w:r>
            <w:r w:rsidRPr="0045701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457018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  <w:p w:rsidR="0034647F" w:rsidRPr="00A56284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6284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</w:tcPr>
          <w:p w:rsidR="0034647F" w:rsidRPr="00A56284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7" w:type="dxa"/>
            <w:gridSpan w:val="4"/>
          </w:tcPr>
          <w:p w:rsidR="0034647F" w:rsidRDefault="000B64EE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  <w:r w:rsidR="00795E03">
              <w:rPr>
                <w:rFonts w:ascii="Angsana New" w:hAnsi="Angsana New" w:hint="cs"/>
                <w:sz w:val="24"/>
                <w:szCs w:val="24"/>
                <w:cs/>
              </w:rPr>
              <w:t>เก้า</w:t>
            </w:r>
            <w:r w:rsidR="0034647F" w:rsidRPr="0034647F">
              <w:rPr>
                <w:rFonts w:ascii="Angsana New" w:hAnsi="Angsana New" w:hint="cs"/>
                <w:sz w:val="24"/>
                <w:szCs w:val="24"/>
                <w:cs/>
              </w:rPr>
              <w:t>เดือนสิ้นสุดวันที่</w:t>
            </w:r>
            <w:r w:rsidR="0034647F" w:rsidRPr="00A56284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:rsidR="0034647F" w:rsidRPr="00A56284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  <w:p w:rsidR="0034647F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6284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  <w:r w:rsidRPr="00A56284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:rsidR="0034647F" w:rsidRPr="00A56284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</w:tr>
      <w:tr w:rsidR="00CF2521" w:rsidRPr="00A56284" w:rsidTr="00C328A3">
        <w:trPr>
          <w:trHeight w:hRule="exact" w:val="288"/>
        </w:trPr>
        <w:tc>
          <w:tcPr>
            <w:tcW w:w="2268" w:type="dxa"/>
          </w:tcPr>
          <w:p w:rsidR="00CF2521" w:rsidRPr="00A56284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142" w:type="dxa"/>
          </w:tcPr>
          <w:p w:rsidR="00CF2521" w:rsidRPr="00A56284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3" w:type="dxa"/>
          </w:tcPr>
          <w:p w:rsidR="00CF2521" w:rsidRPr="00A56284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30</w:t>
            </w:r>
          </w:p>
        </w:tc>
        <w:tc>
          <w:tcPr>
            <w:tcW w:w="243" w:type="dxa"/>
          </w:tcPr>
          <w:p w:rsidR="00CF2521" w:rsidRPr="00A56284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9" w:type="dxa"/>
          </w:tcPr>
          <w:p w:rsidR="00CF2521" w:rsidRPr="00A56284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648" w:type="dxa"/>
          </w:tcPr>
          <w:p w:rsidR="00CF2521" w:rsidRPr="00A56284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30</w:t>
            </w:r>
          </w:p>
        </w:tc>
        <w:tc>
          <w:tcPr>
            <w:tcW w:w="252" w:type="dxa"/>
          </w:tcPr>
          <w:p w:rsidR="00CF2521" w:rsidRPr="00A56284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CF2521" w:rsidRPr="00A56284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252" w:type="dxa"/>
          </w:tcPr>
          <w:p w:rsidR="00CF2521" w:rsidRPr="00A56284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3" w:type="dxa"/>
          </w:tcPr>
          <w:p w:rsidR="00CF2521" w:rsidRPr="00A56284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30</w:t>
            </w:r>
          </w:p>
        </w:tc>
        <w:tc>
          <w:tcPr>
            <w:tcW w:w="252" w:type="dxa"/>
          </w:tcPr>
          <w:p w:rsidR="00CF2521" w:rsidRPr="00A56284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8" w:type="dxa"/>
          </w:tcPr>
          <w:p w:rsidR="00CF2521" w:rsidRPr="00A56284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236" w:type="dxa"/>
          </w:tcPr>
          <w:p w:rsidR="00CF2521" w:rsidRPr="00A56284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:rsidR="00CF2521" w:rsidRPr="00A56284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30</w:t>
            </w:r>
          </w:p>
        </w:tc>
        <w:tc>
          <w:tcPr>
            <w:tcW w:w="236" w:type="dxa"/>
          </w:tcPr>
          <w:p w:rsidR="00CF2521" w:rsidRPr="00A56284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CF2521" w:rsidRPr="00A56284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236" w:type="dxa"/>
          </w:tcPr>
          <w:p w:rsidR="00CF2521" w:rsidRPr="00A56284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8" w:type="dxa"/>
          </w:tcPr>
          <w:p w:rsidR="00CF2521" w:rsidRPr="00A56284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30</w:t>
            </w:r>
          </w:p>
        </w:tc>
        <w:tc>
          <w:tcPr>
            <w:tcW w:w="236" w:type="dxa"/>
          </w:tcPr>
          <w:p w:rsidR="00CF2521" w:rsidRPr="00A56284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:rsidR="00CF2521" w:rsidRPr="00A56284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236" w:type="dxa"/>
          </w:tcPr>
          <w:p w:rsidR="00CF2521" w:rsidRPr="00A56284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3" w:type="dxa"/>
          </w:tcPr>
          <w:p w:rsidR="00CF2521" w:rsidRPr="00A56284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30</w:t>
            </w:r>
          </w:p>
        </w:tc>
        <w:tc>
          <w:tcPr>
            <w:tcW w:w="241" w:type="dxa"/>
          </w:tcPr>
          <w:p w:rsidR="00CF2521" w:rsidRPr="00A56284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3" w:type="dxa"/>
            <w:gridSpan w:val="2"/>
          </w:tcPr>
          <w:p w:rsidR="00CF2521" w:rsidRPr="00A56284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</w:t>
            </w:r>
          </w:p>
        </w:tc>
      </w:tr>
      <w:tr w:rsidR="00D92F10" w:rsidRPr="00A56284" w:rsidTr="00C328A3">
        <w:trPr>
          <w:trHeight w:hRule="exact" w:val="288"/>
        </w:trPr>
        <w:tc>
          <w:tcPr>
            <w:tcW w:w="2268" w:type="dxa"/>
          </w:tcPr>
          <w:p w:rsidR="00D92F10" w:rsidRPr="00A56284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142" w:type="dxa"/>
          </w:tcPr>
          <w:p w:rsidR="00D92F10" w:rsidRPr="00A56284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3" w:type="dxa"/>
          </w:tcPr>
          <w:p w:rsidR="00D92F10" w:rsidRPr="00A56284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43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9" w:type="dxa"/>
          </w:tcPr>
          <w:p w:rsidR="00D92F10" w:rsidRPr="00A56284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648" w:type="dxa"/>
          </w:tcPr>
          <w:p w:rsidR="00D92F10" w:rsidRPr="00A56284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52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D92F10" w:rsidRPr="00A56284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52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3" w:type="dxa"/>
          </w:tcPr>
          <w:p w:rsidR="00D92F10" w:rsidRPr="00A56284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52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8" w:type="dxa"/>
          </w:tcPr>
          <w:p w:rsidR="00D92F10" w:rsidRPr="00A56284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</w:tcPr>
          <w:p w:rsidR="00D92F10" w:rsidRPr="00A56284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:rsidR="00D92F10" w:rsidRPr="00A56284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36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D92F10" w:rsidRPr="00A56284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</w:tcPr>
          <w:p w:rsidR="00D92F10" w:rsidRPr="00A56284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8" w:type="dxa"/>
          </w:tcPr>
          <w:p w:rsidR="00D92F10" w:rsidRPr="00A56284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36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:rsidR="00D92F10" w:rsidRPr="00A56284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</w:tcPr>
          <w:p w:rsidR="00D92F10" w:rsidRPr="00A56284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3" w:type="dxa"/>
          </w:tcPr>
          <w:p w:rsidR="00D92F10" w:rsidRPr="00A56284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41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3" w:type="dxa"/>
            <w:gridSpan w:val="2"/>
          </w:tcPr>
          <w:p w:rsidR="00D92F10" w:rsidRPr="00A56284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</w:tr>
      <w:tr w:rsidR="00D92F10" w:rsidRPr="00A56284" w:rsidTr="00C328A3">
        <w:trPr>
          <w:trHeight w:hRule="exact" w:val="288"/>
        </w:trPr>
        <w:tc>
          <w:tcPr>
            <w:tcW w:w="2268" w:type="dxa"/>
          </w:tcPr>
          <w:p w:rsidR="00D92F10" w:rsidRPr="00A56284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142" w:type="dxa"/>
          </w:tcPr>
          <w:p w:rsidR="00D92F10" w:rsidRPr="00A56284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3" w:type="dxa"/>
          </w:tcPr>
          <w:p w:rsidR="00D92F10" w:rsidRPr="00A56284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243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9" w:type="dxa"/>
          </w:tcPr>
          <w:p w:rsidR="00D92F10" w:rsidRPr="00A56284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2559</w:t>
            </w:r>
          </w:p>
        </w:tc>
        <w:tc>
          <w:tcPr>
            <w:tcW w:w="648" w:type="dxa"/>
          </w:tcPr>
          <w:p w:rsidR="00D92F10" w:rsidRPr="00A56284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252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D92F10" w:rsidRPr="00A56284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56284">
              <w:rPr>
                <w:rFonts w:ascii="Angsana New" w:hAnsi="Angsana New"/>
                <w:sz w:val="24"/>
                <w:szCs w:val="24"/>
              </w:rPr>
              <w:t>255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252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3" w:type="dxa"/>
          </w:tcPr>
          <w:p w:rsidR="00D92F10" w:rsidRPr="00A56284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252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8" w:type="dxa"/>
          </w:tcPr>
          <w:p w:rsidR="00D92F10" w:rsidRPr="00A56284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56284">
              <w:rPr>
                <w:rFonts w:ascii="Angsana New" w:hAnsi="Angsana New"/>
                <w:sz w:val="24"/>
                <w:szCs w:val="24"/>
              </w:rPr>
              <w:t>255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236" w:type="dxa"/>
          </w:tcPr>
          <w:p w:rsidR="00D92F10" w:rsidRPr="00A56284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:rsidR="00D92F10" w:rsidRPr="00A56284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236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D92F10" w:rsidRPr="00A56284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56284">
              <w:rPr>
                <w:rFonts w:ascii="Angsana New" w:hAnsi="Angsana New"/>
                <w:sz w:val="24"/>
                <w:szCs w:val="24"/>
              </w:rPr>
              <w:t>255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236" w:type="dxa"/>
          </w:tcPr>
          <w:p w:rsidR="00D92F10" w:rsidRPr="00A56284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8" w:type="dxa"/>
          </w:tcPr>
          <w:p w:rsidR="00D92F10" w:rsidRPr="00A56284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236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:rsidR="00D92F10" w:rsidRPr="00A56284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56284">
              <w:rPr>
                <w:rFonts w:ascii="Angsana New" w:hAnsi="Angsana New"/>
                <w:sz w:val="24"/>
                <w:szCs w:val="24"/>
              </w:rPr>
              <w:t>255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236" w:type="dxa"/>
          </w:tcPr>
          <w:p w:rsidR="00D92F10" w:rsidRPr="00A56284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3" w:type="dxa"/>
          </w:tcPr>
          <w:p w:rsidR="00D92F10" w:rsidRPr="00A56284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241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3" w:type="dxa"/>
            <w:gridSpan w:val="2"/>
          </w:tcPr>
          <w:p w:rsidR="00D92F10" w:rsidRPr="00A56284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56284">
              <w:rPr>
                <w:rFonts w:ascii="Angsana New" w:hAnsi="Angsana New"/>
                <w:sz w:val="24"/>
                <w:szCs w:val="24"/>
              </w:rPr>
              <w:t>255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</w:p>
        </w:tc>
      </w:tr>
      <w:tr w:rsidR="00D92F10" w:rsidRPr="00A56284" w:rsidTr="00C328A3">
        <w:trPr>
          <w:gridAfter w:val="1"/>
          <w:wAfter w:w="18" w:type="dxa"/>
          <w:trHeight w:hRule="exact" w:val="288"/>
        </w:trPr>
        <w:tc>
          <w:tcPr>
            <w:tcW w:w="2268" w:type="dxa"/>
          </w:tcPr>
          <w:p w:rsidR="00D92F10" w:rsidRPr="00A56284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142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485" w:type="dxa"/>
            <w:gridSpan w:val="3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A56284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9450" w:type="dxa"/>
            <w:gridSpan w:val="19"/>
          </w:tcPr>
          <w:p w:rsidR="00D92F10" w:rsidRPr="00A56284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A56284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D92F10" w:rsidRPr="00A56284" w:rsidTr="00C328A3">
        <w:trPr>
          <w:trHeight w:hRule="exact" w:val="290"/>
        </w:trPr>
        <w:tc>
          <w:tcPr>
            <w:tcW w:w="2268" w:type="dxa"/>
          </w:tcPr>
          <w:p w:rsidR="00D92F10" w:rsidRPr="007D34DF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7D34D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142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03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3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9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48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83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2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8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:rsidR="00D92F10" w:rsidRPr="00A56284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</w:tcPr>
          <w:p w:rsidR="00D92F10" w:rsidRPr="00A56284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:rsidR="00D92F10" w:rsidRPr="00A56284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D92F10" w:rsidRPr="00A56284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:rsidR="00D92F10" w:rsidRPr="00A56284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98" w:type="dxa"/>
          </w:tcPr>
          <w:p w:rsidR="00D92F10" w:rsidRPr="00A56284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:rsidR="00D92F10" w:rsidRPr="00A56284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</w:tcPr>
          <w:p w:rsidR="00D92F10" w:rsidRPr="00A56284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:rsidR="00D92F10" w:rsidRPr="00A56284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93" w:type="dxa"/>
          </w:tcPr>
          <w:p w:rsidR="00D92F10" w:rsidRPr="00A56284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:rsidR="00D92F10" w:rsidRPr="00A56284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93" w:type="dxa"/>
            <w:gridSpan w:val="2"/>
          </w:tcPr>
          <w:p w:rsidR="00D92F10" w:rsidRPr="00A56284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D92F10" w:rsidRPr="00A56284" w:rsidTr="00C328A3">
        <w:trPr>
          <w:trHeight w:hRule="exact" w:val="288"/>
        </w:trPr>
        <w:tc>
          <w:tcPr>
            <w:tcW w:w="2268" w:type="dxa"/>
          </w:tcPr>
          <w:p w:rsidR="00D92F10" w:rsidRPr="00A56284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บริษัท สุรพลซูพรีมฟู้ดส์</w:t>
            </w:r>
            <w:r w:rsidRPr="00A56284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42" w:type="dxa"/>
            <w:vAlign w:val="center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ผลิตและ</w:t>
            </w:r>
            <w:r w:rsidRPr="00A5628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จำหน่าย</w:t>
            </w:r>
          </w:p>
        </w:tc>
        <w:tc>
          <w:tcPr>
            <w:tcW w:w="603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243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9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648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286,350</w:t>
            </w:r>
          </w:p>
        </w:tc>
        <w:tc>
          <w:tcPr>
            <w:tcW w:w="252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286,350</w:t>
            </w:r>
          </w:p>
        </w:tc>
        <w:tc>
          <w:tcPr>
            <w:tcW w:w="252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3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286,349</w:t>
            </w:r>
          </w:p>
        </w:tc>
        <w:tc>
          <w:tcPr>
            <w:tcW w:w="252" w:type="dxa"/>
          </w:tcPr>
          <w:p w:rsidR="00D92F10" w:rsidRPr="00A56284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8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286,349</w:t>
            </w:r>
          </w:p>
        </w:tc>
        <w:tc>
          <w:tcPr>
            <w:tcW w:w="236" w:type="dxa"/>
          </w:tcPr>
          <w:p w:rsidR="00D92F10" w:rsidRPr="00271A89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844" w:type="dxa"/>
          </w:tcPr>
          <w:p w:rsidR="00D92F10" w:rsidRPr="00A2264C" w:rsidRDefault="00D92F10" w:rsidP="00D92F1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(18,692)</w:t>
            </w:r>
          </w:p>
        </w:tc>
        <w:tc>
          <w:tcPr>
            <w:tcW w:w="236" w:type="dxa"/>
          </w:tcPr>
          <w:p w:rsidR="00D92F10" w:rsidRPr="00A2264C" w:rsidRDefault="00D92F10" w:rsidP="00D92F1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D92F10" w:rsidRPr="00A2264C" w:rsidRDefault="00D92F10" w:rsidP="00D92F1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="Angsana New" w:hAnsi="Angsana New"/>
                <w:sz w:val="24"/>
                <w:szCs w:val="24"/>
              </w:rPr>
            </w:pPr>
            <w:r w:rsidRPr="00EC6E14">
              <w:rPr>
                <w:rFonts w:ascii="Angsana New" w:hAnsi="Angsana New"/>
                <w:sz w:val="24"/>
                <w:szCs w:val="24"/>
              </w:rPr>
              <w:t>(18,692)</w:t>
            </w:r>
          </w:p>
        </w:tc>
        <w:tc>
          <w:tcPr>
            <w:tcW w:w="236" w:type="dxa"/>
          </w:tcPr>
          <w:p w:rsidR="00D92F10" w:rsidRPr="00A2264C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8" w:type="dxa"/>
          </w:tcPr>
          <w:p w:rsidR="00D92F10" w:rsidRPr="00A2264C" w:rsidRDefault="00D92F10" w:rsidP="00D92F1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267,657</w:t>
            </w:r>
          </w:p>
        </w:tc>
        <w:tc>
          <w:tcPr>
            <w:tcW w:w="236" w:type="dxa"/>
          </w:tcPr>
          <w:p w:rsidR="00D92F10" w:rsidRPr="00A2264C" w:rsidRDefault="00D92F10" w:rsidP="00D92F1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:rsidR="00D92F10" w:rsidRPr="00A2264C" w:rsidRDefault="00D92F10" w:rsidP="00D92F1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267,657</w:t>
            </w:r>
          </w:p>
        </w:tc>
        <w:tc>
          <w:tcPr>
            <w:tcW w:w="236" w:type="dxa"/>
          </w:tcPr>
          <w:p w:rsidR="00D92F10" w:rsidRPr="00A2264C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3" w:type="dxa"/>
          </w:tcPr>
          <w:p w:rsidR="00D92F10" w:rsidRPr="00A2264C" w:rsidRDefault="00D92F10" w:rsidP="00D92F1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:rsidR="00D92F10" w:rsidRPr="00A2264C" w:rsidRDefault="00D92F10" w:rsidP="00D92F10">
            <w:pPr>
              <w:tabs>
                <w:tab w:val="decimal" w:pos="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3" w:type="dxa"/>
            <w:gridSpan w:val="2"/>
          </w:tcPr>
          <w:p w:rsidR="00D92F10" w:rsidRPr="00A2264C" w:rsidRDefault="00D92F10" w:rsidP="00D92F1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2264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92F10" w:rsidRPr="00A56284" w:rsidTr="00C328A3">
        <w:trPr>
          <w:trHeight w:hRule="exact" w:val="288"/>
        </w:trPr>
        <w:tc>
          <w:tcPr>
            <w:tcW w:w="2268" w:type="dxa"/>
          </w:tcPr>
          <w:p w:rsidR="00D92F10" w:rsidRPr="00A56284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42" w:type="dxa"/>
            <w:vAlign w:val="center"/>
          </w:tcPr>
          <w:p w:rsidR="00D92F10" w:rsidRPr="00A56284" w:rsidRDefault="00BE35BB" w:rsidP="00D92F10">
            <w:pPr>
              <w:pStyle w:val="acctfourfigures"/>
              <w:tabs>
                <w:tab w:val="clear" w:pos="765"/>
                <w:tab w:val="decimal" w:pos="-108"/>
                <w:tab w:val="decimal" w:pos="18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     อาหาร</w:t>
            </w:r>
            <w:r w:rsidR="00E031A8" w:rsidRPr="00A5628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สำเร็จรูป</w:t>
            </w:r>
          </w:p>
        </w:tc>
        <w:tc>
          <w:tcPr>
            <w:tcW w:w="603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43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9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48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2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2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3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2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8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:rsidR="00D92F10" w:rsidRPr="00A56284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:rsidR="00D92F10" w:rsidRPr="00A2264C" w:rsidRDefault="00D92F10" w:rsidP="00D92F1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:rsidR="00D92F10" w:rsidRPr="00A2264C" w:rsidRDefault="00D92F10" w:rsidP="00D92F1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D92F10" w:rsidRPr="00A2264C" w:rsidRDefault="00D92F10" w:rsidP="00D92F1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:rsidR="00D92F10" w:rsidRPr="00A2264C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8" w:type="dxa"/>
          </w:tcPr>
          <w:p w:rsidR="00D92F10" w:rsidRPr="00A2264C" w:rsidRDefault="00D92F10" w:rsidP="00D92F1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:rsidR="00D92F10" w:rsidRPr="00A2264C" w:rsidRDefault="00D92F10" w:rsidP="00D92F1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:rsidR="00D92F10" w:rsidRPr="00A2264C" w:rsidRDefault="00D92F10" w:rsidP="00D92F1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:rsidR="00D92F10" w:rsidRPr="00A2264C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3" w:type="dxa"/>
          </w:tcPr>
          <w:p w:rsidR="00D92F10" w:rsidRPr="00A2264C" w:rsidRDefault="00D92F10" w:rsidP="00D92F1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" w:type="dxa"/>
          </w:tcPr>
          <w:p w:rsidR="00D92F10" w:rsidRPr="00A2264C" w:rsidRDefault="00D92F10" w:rsidP="00D92F10">
            <w:pPr>
              <w:tabs>
                <w:tab w:val="decimal" w:pos="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3" w:type="dxa"/>
            <w:gridSpan w:val="2"/>
          </w:tcPr>
          <w:p w:rsidR="00D92F10" w:rsidRPr="00A2264C" w:rsidRDefault="00D92F10" w:rsidP="00D92F1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92F10" w:rsidRPr="00A56284" w:rsidTr="00C328A3">
        <w:trPr>
          <w:trHeight w:hRule="exact" w:val="288"/>
        </w:trPr>
        <w:tc>
          <w:tcPr>
            <w:tcW w:w="2268" w:type="dxa"/>
          </w:tcPr>
          <w:p w:rsidR="00D92F10" w:rsidRPr="00A56284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42" w:type="dxa"/>
            <w:vAlign w:val="center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  <w:tab w:val="decimal" w:pos="-108"/>
                <w:tab w:val="decimal" w:pos="18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    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="00E031A8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และอาหารกึ่ง</w:t>
            </w:r>
            <w:r w:rsidR="009C1D52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สำเร็จรูปแช่แข็ง</w:t>
            </w:r>
          </w:p>
        </w:tc>
        <w:tc>
          <w:tcPr>
            <w:tcW w:w="603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43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9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48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2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2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3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2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8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:rsidR="00D92F10" w:rsidRPr="00A56284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:rsidR="00D92F10" w:rsidRPr="00A2264C" w:rsidRDefault="00D92F10" w:rsidP="00D92F1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:rsidR="00D92F10" w:rsidRPr="00A2264C" w:rsidRDefault="00D92F10" w:rsidP="00D92F1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D92F10" w:rsidRPr="00A2264C" w:rsidRDefault="00D92F10" w:rsidP="00D92F1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:rsidR="00D92F10" w:rsidRPr="00A2264C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8" w:type="dxa"/>
          </w:tcPr>
          <w:p w:rsidR="00D92F10" w:rsidRPr="00A2264C" w:rsidRDefault="00D92F10" w:rsidP="00D92F1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:rsidR="00D92F10" w:rsidRPr="00A2264C" w:rsidRDefault="00D92F10" w:rsidP="00D92F1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:rsidR="00D92F10" w:rsidRPr="00A2264C" w:rsidRDefault="00D92F10" w:rsidP="00D92F1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:rsidR="00D92F10" w:rsidRPr="00A2264C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3" w:type="dxa"/>
          </w:tcPr>
          <w:p w:rsidR="00D92F10" w:rsidRPr="00A2264C" w:rsidRDefault="00D92F10" w:rsidP="00D92F1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" w:type="dxa"/>
          </w:tcPr>
          <w:p w:rsidR="00D92F10" w:rsidRPr="00A2264C" w:rsidRDefault="00D92F10" w:rsidP="00D92F10">
            <w:pPr>
              <w:tabs>
                <w:tab w:val="decimal" w:pos="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3" w:type="dxa"/>
            <w:gridSpan w:val="2"/>
          </w:tcPr>
          <w:p w:rsidR="00D92F10" w:rsidRPr="00A2264C" w:rsidRDefault="00D92F10" w:rsidP="00D92F1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92F10" w:rsidRPr="00A56284" w:rsidTr="00C328A3">
        <w:trPr>
          <w:trHeight w:hRule="exact" w:val="288"/>
        </w:trPr>
        <w:tc>
          <w:tcPr>
            <w:tcW w:w="2268" w:type="dxa"/>
          </w:tcPr>
          <w:p w:rsidR="00D92F10" w:rsidRPr="00A56284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บริษัท สุรพลไฟน์เนสท์ จำกัด</w:t>
            </w:r>
          </w:p>
        </w:tc>
        <w:tc>
          <w:tcPr>
            <w:tcW w:w="2142" w:type="dxa"/>
            <w:vAlign w:val="center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A5628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จำหน่ายอาหาร</w:t>
            </w:r>
          </w:p>
        </w:tc>
        <w:tc>
          <w:tcPr>
            <w:tcW w:w="603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243" w:type="dxa"/>
          </w:tcPr>
          <w:p w:rsidR="00D92F10" w:rsidRPr="00271A89" w:rsidRDefault="00D92F10" w:rsidP="00D92F1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9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648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71A89">
              <w:rPr>
                <w:rFonts w:ascii="Angsana New" w:hAnsi="Angsana New"/>
                <w:sz w:val="24"/>
                <w:szCs w:val="24"/>
                <w:lang w:val="en-US" w:bidi="th-TH"/>
              </w:rPr>
              <w:t>30,000</w:t>
            </w:r>
          </w:p>
        </w:tc>
        <w:tc>
          <w:tcPr>
            <w:tcW w:w="252" w:type="dxa"/>
          </w:tcPr>
          <w:p w:rsidR="00D92F10" w:rsidRPr="00271A89" w:rsidRDefault="00D92F10" w:rsidP="00D92F1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71A89">
              <w:rPr>
                <w:rFonts w:ascii="Angsana New" w:hAnsi="Angsana New"/>
                <w:sz w:val="24"/>
                <w:szCs w:val="24"/>
                <w:lang w:val="en-US" w:bidi="th-TH"/>
              </w:rPr>
              <w:t>30,000</w:t>
            </w:r>
          </w:p>
        </w:tc>
        <w:tc>
          <w:tcPr>
            <w:tcW w:w="252" w:type="dxa"/>
          </w:tcPr>
          <w:p w:rsidR="00D92F10" w:rsidRPr="00271A89" w:rsidRDefault="00D92F10" w:rsidP="00D92F1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83" w:type="dxa"/>
          </w:tcPr>
          <w:p w:rsidR="00D92F10" w:rsidRPr="00271A89" w:rsidRDefault="00D92F10" w:rsidP="00D92F1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71A89">
              <w:rPr>
                <w:rFonts w:ascii="Angsana New" w:hAnsi="Angsana New"/>
                <w:sz w:val="24"/>
                <w:szCs w:val="24"/>
                <w:lang w:bidi="th-TH"/>
              </w:rPr>
              <w:t>30,000</w:t>
            </w:r>
          </w:p>
        </w:tc>
        <w:tc>
          <w:tcPr>
            <w:tcW w:w="252" w:type="dxa"/>
          </w:tcPr>
          <w:p w:rsidR="00D92F10" w:rsidRPr="00271A89" w:rsidRDefault="00D92F10" w:rsidP="00D92F1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</w:tcPr>
          <w:p w:rsidR="00D92F10" w:rsidRPr="00271A89" w:rsidRDefault="00D92F10" w:rsidP="00D92F1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71A89">
              <w:rPr>
                <w:rFonts w:ascii="Angsana New" w:hAnsi="Angsana New"/>
                <w:sz w:val="24"/>
                <w:szCs w:val="24"/>
                <w:lang w:bidi="th-TH"/>
              </w:rPr>
              <w:t>30,000</w:t>
            </w:r>
          </w:p>
        </w:tc>
        <w:tc>
          <w:tcPr>
            <w:tcW w:w="236" w:type="dxa"/>
          </w:tcPr>
          <w:p w:rsidR="00D92F10" w:rsidRPr="00271A89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844" w:type="dxa"/>
          </w:tcPr>
          <w:p w:rsidR="00D92F10" w:rsidRPr="00271A89" w:rsidRDefault="00D92F10" w:rsidP="00D92F1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71A89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D92F10" w:rsidRPr="00271A89" w:rsidRDefault="00D92F10" w:rsidP="00D92F1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:rsidR="00D92F10" w:rsidRPr="00CD7579" w:rsidRDefault="00D92F10" w:rsidP="00D92F1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D92F10" w:rsidRPr="00A2264C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8" w:type="dxa"/>
          </w:tcPr>
          <w:p w:rsidR="00D92F10" w:rsidRPr="00271A89" w:rsidRDefault="00D92F10" w:rsidP="00D92F1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71A89">
              <w:rPr>
                <w:rFonts w:ascii="Angsana New" w:hAnsi="Angsana New"/>
                <w:sz w:val="24"/>
                <w:szCs w:val="24"/>
                <w:lang w:val="en-US" w:bidi="th-TH"/>
              </w:rPr>
              <w:t>30,000</w:t>
            </w:r>
          </w:p>
        </w:tc>
        <w:tc>
          <w:tcPr>
            <w:tcW w:w="236" w:type="dxa"/>
          </w:tcPr>
          <w:p w:rsidR="00D92F10" w:rsidRPr="00271A89" w:rsidRDefault="00D92F10" w:rsidP="00D92F1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64" w:type="dxa"/>
          </w:tcPr>
          <w:p w:rsidR="00D92F10" w:rsidRPr="00271A89" w:rsidRDefault="00D92F10" w:rsidP="00D92F1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71A89">
              <w:rPr>
                <w:rFonts w:ascii="Angsana New" w:hAnsi="Angsana New"/>
                <w:sz w:val="24"/>
                <w:szCs w:val="24"/>
                <w:lang w:val="en-US" w:bidi="th-TH"/>
              </w:rPr>
              <w:t>30,000</w:t>
            </w:r>
          </w:p>
        </w:tc>
        <w:tc>
          <w:tcPr>
            <w:tcW w:w="236" w:type="dxa"/>
          </w:tcPr>
          <w:p w:rsidR="00D92F10" w:rsidRPr="00A2264C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3" w:type="dxa"/>
          </w:tcPr>
          <w:p w:rsidR="00D92F10" w:rsidRPr="00A2264C" w:rsidRDefault="00D92F10" w:rsidP="00D92F1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:rsidR="00D92F10" w:rsidRPr="00A2264C" w:rsidRDefault="00D92F10" w:rsidP="00D92F10">
            <w:pPr>
              <w:tabs>
                <w:tab w:val="decimal" w:pos="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3" w:type="dxa"/>
            <w:gridSpan w:val="2"/>
          </w:tcPr>
          <w:p w:rsidR="00D92F10" w:rsidRPr="00A2264C" w:rsidRDefault="00D92F10" w:rsidP="00D92F1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92F10" w:rsidRPr="00A56284" w:rsidTr="00C328A3">
        <w:trPr>
          <w:trHeight w:hRule="exact" w:val="288"/>
        </w:trPr>
        <w:tc>
          <w:tcPr>
            <w:tcW w:w="2268" w:type="dxa"/>
          </w:tcPr>
          <w:p w:rsidR="00D92F10" w:rsidRPr="00A56284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42" w:type="dxa"/>
            <w:vAlign w:val="center"/>
          </w:tcPr>
          <w:p w:rsidR="00D92F10" w:rsidRPr="00A56284" w:rsidRDefault="009C1D52" w:rsidP="009C1D52">
            <w:pPr>
              <w:pStyle w:val="acctfourfigures"/>
              <w:tabs>
                <w:tab w:val="clear" w:pos="765"/>
                <w:tab w:val="decimal" w:pos="-108"/>
                <w:tab w:val="decimal" w:pos="18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     </w:t>
            </w:r>
            <w:r w:rsidR="00D92F10" w:rsidRPr="00A5628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สำเร็จรูปและอาหาร</w:t>
            </w:r>
          </w:p>
        </w:tc>
        <w:tc>
          <w:tcPr>
            <w:tcW w:w="603" w:type="dxa"/>
          </w:tcPr>
          <w:p w:rsidR="00D92F10" w:rsidRDefault="00D92F10" w:rsidP="00D92F10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43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9" w:type="dxa"/>
          </w:tcPr>
          <w:p w:rsidR="00D92F10" w:rsidRDefault="00D92F10" w:rsidP="00D92F10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8" w:type="dxa"/>
          </w:tcPr>
          <w:p w:rsidR="00D92F10" w:rsidRDefault="00D92F10" w:rsidP="00D92F1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2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D92F10" w:rsidRDefault="00D92F10" w:rsidP="00D92F1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2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3" w:type="dxa"/>
          </w:tcPr>
          <w:p w:rsidR="00D92F10" w:rsidRDefault="00D92F10" w:rsidP="00D92F1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2" w:type="dxa"/>
          </w:tcPr>
          <w:p w:rsidR="00D92F10" w:rsidRPr="00A56284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8" w:type="dxa"/>
          </w:tcPr>
          <w:p w:rsidR="00D92F10" w:rsidRDefault="00D92F10" w:rsidP="00D92F1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:rsidR="00D92F10" w:rsidRPr="00271A89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844" w:type="dxa"/>
          </w:tcPr>
          <w:p w:rsidR="00D92F10" w:rsidRDefault="00D92F10" w:rsidP="00D92F1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D92F10" w:rsidRPr="00A2264C" w:rsidRDefault="00D92F10" w:rsidP="00D92F1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D92F10" w:rsidRPr="00EC6E14" w:rsidRDefault="00D92F10" w:rsidP="00D92F1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D92F10" w:rsidRPr="00A2264C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8" w:type="dxa"/>
          </w:tcPr>
          <w:p w:rsidR="00D92F10" w:rsidRDefault="00D92F10" w:rsidP="00D92F1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:rsidR="00D92F10" w:rsidRPr="00A2264C" w:rsidRDefault="00D92F10" w:rsidP="00D92F1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:rsidR="00D92F10" w:rsidRDefault="00D92F10" w:rsidP="00D92F1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:rsidR="00D92F10" w:rsidRPr="00A2264C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3" w:type="dxa"/>
          </w:tcPr>
          <w:p w:rsidR="00D92F10" w:rsidRDefault="00D92F10" w:rsidP="00D92F1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" w:type="dxa"/>
          </w:tcPr>
          <w:p w:rsidR="00D92F10" w:rsidRPr="00A2264C" w:rsidRDefault="00D92F10" w:rsidP="00D92F10">
            <w:pPr>
              <w:tabs>
                <w:tab w:val="decimal" w:pos="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3" w:type="dxa"/>
            <w:gridSpan w:val="2"/>
          </w:tcPr>
          <w:p w:rsidR="00D92F10" w:rsidRPr="00A2264C" w:rsidRDefault="00D92F10" w:rsidP="00D92F1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92F10" w:rsidRPr="00A56284" w:rsidTr="00C328A3">
        <w:trPr>
          <w:trHeight w:hRule="exact" w:val="288"/>
        </w:trPr>
        <w:tc>
          <w:tcPr>
            <w:tcW w:w="2268" w:type="dxa"/>
          </w:tcPr>
          <w:p w:rsidR="00D92F10" w:rsidRPr="00A56284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42" w:type="dxa"/>
            <w:vAlign w:val="center"/>
          </w:tcPr>
          <w:p w:rsidR="00D92F10" w:rsidRPr="00A56284" w:rsidRDefault="00D92F10" w:rsidP="009C1D52">
            <w:pPr>
              <w:pStyle w:val="acctfourfigures"/>
              <w:tabs>
                <w:tab w:val="clear" w:pos="765"/>
                <w:tab w:val="decimal" w:pos="-108"/>
                <w:tab w:val="decimal" w:pos="18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="009C1D52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    </w:t>
            </w:r>
            <w:r w:rsidRPr="00A5628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กึ่งสำเร็จรูปแช่แข็ง</w:t>
            </w:r>
          </w:p>
        </w:tc>
        <w:tc>
          <w:tcPr>
            <w:tcW w:w="603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43" w:type="dxa"/>
          </w:tcPr>
          <w:p w:rsidR="00D92F10" w:rsidRPr="00271A89" w:rsidRDefault="00D92F10" w:rsidP="00D92F1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9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48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2" w:type="dxa"/>
          </w:tcPr>
          <w:p w:rsidR="00D92F10" w:rsidRPr="00271A89" w:rsidRDefault="00D92F10" w:rsidP="00D92F1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2" w:type="dxa"/>
          </w:tcPr>
          <w:p w:rsidR="00D92F10" w:rsidRPr="00271A89" w:rsidRDefault="00D92F10" w:rsidP="00D92F1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83" w:type="dxa"/>
          </w:tcPr>
          <w:p w:rsidR="00D92F10" w:rsidRPr="00271A89" w:rsidRDefault="00D92F10" w:rsidP="00D92F1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2" w:type="dxa"/>
          </w:tcPr>
          <w:p w:rsidR="00D92F10" w:rsidRPr="00271A89" w:rsidRDefault="00D92F10" w:rsidP="00D92F1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</w:tcPr>
          <w:p w:rsidR="00D92F10" w:rsidRPr="00271A89" w:rsidRDefault="00D92F10" w:rsidP="00D92F1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:rsidR="00D92F10" w:rsidRPr="00271A89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844" w:type="dxa"/>
          </w:tcPr>
          <w:p w:rsidR="00D92F10" w:rsidRPr="00271A89" w:rsidRDefault="00D92F10" w:rsidP="00D92F1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:rsidR="00D92F10" w:rsidRPr="00271A89" w:rsidRDefault="00D92F10" w:rsidP="00D92F1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:rsidR="00D92F10" w:rsidRPr="00CD7579" w:rsidRDefault="00D92F10" w:rsidP="00D92F1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:rsidR="00D92F10" w:rsidRPr="00A2264C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8" w:type="dxa"/>
          </w:tcPr>
          <w:p w:rsidR="00D92F10" w:rsidRPr="00271A89" w:rsidRDefault="00D92F10" w:rsidP="00D92F1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:rsidR="00D92F10" w:rsidRPr="00271A89" w:rsidRDefault="00D92F10" w:rsidP="00D92F1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64" w:type="dxa"/>
          </w:tcPr>
          <w:p w:rsidR="00D92F10" w:rsidRPr="00271A89" w:rsidRDefault="00D92F10" w:rsidP="00D92F1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:rsidR="00D92F10" w:rsidRPr="00A2264C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3" w:type="dxa"/>
          </w:tcPr>
          <w:p w:rsidR="00D92F10" w:rsidRPr="00A2264C" w:rsidRDefault="00D92F10" w:rsidP="00D92F1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" w:type="dxa"/>
          </w:tcPr>
          <w:p w:rsidR="00D92F10" w:rsidRPr="00A2264C" w:rsidRDefault="00D92F10" w:rsidP="00D92F10">
            <w:pPr>
              <w:tabs>
                <w:tab w:val="decimal" w:pos="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3" w:type="dxa"/>
            <w:gridSpan w:val="2"/>
          </w:tcPr>
          <w:p w:rsidR="00D92F10" w:rsidRPr="00A2264C" w:rsidRDefault="00D92F10" w:rsidP="00D92F1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92F10" w:rsidRPr="00A56284" w:rsidTr="00C328A3">
        <w:trPr>
          <w:trHeight w:hRule="exact" w:val="288"/>
        </w:trPr>
        <w:tc>
          <w:tcPr>
            <w:tcW w:w="2268" w:type="dxa"/>
          </w:tcPr>
          <w:p w:rsidR="00D92F10" w:rsidRPr="00A56284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56284">
              <w:rPr>
                <w:rFonts w:ascii="Angsana New" w:hAnsi="Angsana New"/>
                <w:sz w:val="24"/>
                <w:szCs w:val="24"/>
                <w:cs/>
              </w:rPr>
              <w:t>บริษัท จันทบุรีมารีนฟาร์ม จำกัด</w:t>
            </w:r>
          </w:p>
        </w:tc>
        <w:tc>
          <w:tcPr>
            <w:tcW w:w="2142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A5628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ให้เช่าสินทรัพย์</w:t>
            </w:r>
          </w:p>
        </w:tc>
        <w:tc>
          <w:tcPr>
            <w:tcW w:w="603" w:type="dxa"/>
          </w:tcPr>
          <w:p w:rsidR="00D92F10" w:rsidRPr="00B078C0" w:rsidRDefault="00D92F10" w:rsidP="00D92F10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078C0">
              <w:rPr>
                <w:rFonts w:ascii="Angsana New" w:hAnsi="Angsana New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243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9" w:type="dxa"/>
          </w:tcPr>
          <w:p w:rsidR="00D92F10" w:rsidRPr="00B078C0" w:rsidRDefault="00D92F10" w:rsidP="00D92F10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078C0">
              <w:rPr>
                <w:rFonts w:ascii="Angsana New" w:hAnsi="Angsana New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648" w:type="dxa"/>
          </w:tcPr>
          <w:p w:rsidR="00D92F10" w:rsidRPr="00B078C0" w:rsidRDefault="00D92F10" w:rsidP="00D92F1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078C0">
              <w:rPr>
                <w:rFonts w:ascii="Angsana New" w:hAnsi="Angsana New"/>
                <w:sz w:val="24"/>
                <w:szCs w:val="24"/>
                <w:lang w:bidi="th-TH"/>
              </w:rPr>
              <w:t>79,590</w:t>
            </w:r>
          </w:p>
        </w:tc>
        <w:tc>
          <w:tcPr>
            <w:tcW w:w="252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D92F10" w:rsidRPr="00B078C0" w:rsidRDefault="00D92F10" w:rsidP="00D92F1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078C0">
              <w:rPr>
                <w:rFonts w:ascii="Angsana New" w:hAnsi="Angsana New"/>
                <w:sz w:val="24"/>
                <w:szCs w:val="24"/>
                <w:lang w:bidi="th-TH"/>
              </w:rPr>
              <w:t>79,590</w:t>
            </w:r>
          </w:p>
        </w:tc>
        <w:tc>
          <w:tcPr>
            <w:tcW w:w="252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3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56284">
              <w:rPr>
                <w:rFonts w:ascii="Angsana New" w:hAnsi="Angsana New"/>
                <w:sz w:val="24"/>
                <w:szCs w:val="24"/>
                <w:lang w:bidi="th-TH"/>
              </w:rPr>
              <w:t>281,807</w:t>
            </w:r>
          </w:p>
        </w:tc>
        <w:tc>
          <w:tcPr>
            <w:tcW w:w="252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8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56284">
              <w:rPr>
                <w:rFonts w:ascii="Angsana New" w:hAnsi="Angsana New"/>
                <w:sz w:val="24"/>
                <w:szCs w:val="24"/>
                <w:lang w:bidi="th-TH"/>
              </w:rPr>
              <w:t>281,807</w:t>
            </w:r>
          </w:p>
        </w:tc>
        <w:tc>
          <w:tcPr>
            <w:tcW w:w="236" w:type="dxa"/>
          </w:tcPr>
          <w:p w:rsidR="00D92F10" w:rsidRPr="00A56284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:rsidR="00D92F10" w:rsidRPr="00A2264C" w:rsidRDefault="00D92F10" w:rsidP="00D92F1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="Angsana New" w:hAnsi="Angsana New"/>
                <w:sz w:val="24"/>
                <w:szCs w:val="24"/>
              </w:rPr>
            </w:pPr>
            <w:r w:rsidRPr="00A2264C">
              <w:rPr>
                <w:rFonts w:ascii="Angsana New" w:hAnsi="Angsana New"/>
                <w:sz w:val="24"/>
                <w:szCs w:val="24"/>
              </w:rPr>
              <w:t>(203,000)</w:t>
            </w:r>
          </w:p>
        </w:tc>
        <w:tc>
          <w:tcPr>
            <w:tcW w:w="236" w:type="dxa"/>
          </w:tcPr>
          <w:p w:rsidR="00D92F10" w:rsidRPr="00A2264C" w:rsidRDefault="00D92F10" w:rsidP="00D92F1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D92F10" w:rsidRPr="00A2264C" w:rsidRDefault="00D92F10" w:rsidP="00D92F1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="Angsana New" w:hAnsi="Angsana New"/>
                <w:sz w:val="24"/>
                <w:szCs w:val="24"/>
              </w:rPr>
            </w:pPr>
            <w:r w:rsidRPr="00A2264C">
              <w:rPr>
                <w:rFonts w:ascii="Angsana New" w:hAnsi="Angsana New"/>
                <w:sz w:val="24"/>
                <w:szCs w:val="24"/>
              </w:rPr>
              <w:t>(203,000)</w:t>
            </w:r>
          </w:p>
        </w:tc>
        <w:tc>
          <w:tcPr>
            <w:tcW w:w="236" w:type="dxa"/>
          </w:tcPr>
          <w:p w:rsidR="00D92F10" w:rsidRPr="00A2264C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8" w:type="dxa"/>
          </w:tcPr>
          <w:p w:rsidR="00D92F10" w:rsidRPr="00A2264C" w:rsidRDefault="00D92F10" w:rsidP="00D92F1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2264C">
              <w:rPr>
                <w:rFonts w:ascii="Angsana New" w:hAnsi="Angsana New"/>
                <w:sz w:val="24"/>
                <w:szCs w:val="24"/>
                <w:lang w:bidi="th-TH"/>
              </w:rPr>
              <w:t>78,807</w:t>
            </w:r>
          </w:p>
        </w:tc>
        <w:tc>
          <w:tcPr>
            <w:tcW w:w="236" w:type="dxa"/>
          </w:tcPr>
          <w:p w:rsidR="00D92F10" w:rsidRPr="00A2264C" w:rsidRDefault="00D92F10" w:rsidP="00D92F1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:rsidR="00D92F10" w:rsidRPr="00A2264C" w:rsidRDefault="00D92F10" w:rsidP="00D92F1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2264C">
              <w:rPr>
                <w:rFonts w:ascii="Angsana New" w:hAnsi="Angsana New"/>
                <w:sz w:val="24"/>
                <w:szCs w:val="24"/>
                <w:lang w:bidi="th-TH"/>
              </w:rPr>
              <w:t>78,807</w:t>
            </w:r>
          </w:p>
        </w:tc>
        <w:tc>
          <w:tcPr>
            <w:tcW w:w="236" w:type="dxa"/>
          </w:tcPr>
          <w:p w:rsidR="00D92F10" w:rsidRPr="00A2264C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3" w:type="dxa"/>
          </w:tcPr>
          <w:p w:rsidR="00D92F10" w:rsidRPr="00A2264C" w:rsidRDefault="00D92F10" w:rsidP="00D92F1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226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:rsidR="00D92F10" w:rsidRPr="00A2264C" w:rsidRDefault="00D92F10" w:rsidP="00D92F10">
            <w:pPr>
              <w:tabs>
                <w:tab w:val="decimal" w:pos="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3" w:type="dxa"/>
            <w:gridSpan w:val="2"/>
          </w:tcPr>
          <w:p w:rsidR="00D92F10" w:rsidRPr="00A2264C" w:rsidRDefault="00D92F10" w:rsidP="00D92F1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2264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92F10" w:rsidRPr="00A56284" w:rsidTr="00C328A3">
        <w:trPr>
          <w:trHeight w:hRule="exact" w:val="288"/>
        </w:trPr>
        <w:tc>
          <w:tcPr>
            <w:tcW w:w="2268" w:type="dxa"/>
          </w:tcPr>
          <w:p w:rsidR="00D92F10" w:rsidRPr="00A56284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56284">
              <w:rPr>
                <w:rFonts w:ascii="Angsana New" w:hAnsi="Angsana New"/>
                <w:sz w:val="24"/>
                <w:szCs w:val="24"/>
                <w:cs/>
              </w:rPr>
              <w:t>บริษัท สุราษฎร์ซีฟู้ดส์ จำกัด</w:t>
            </w:r>
          </w:p>
        </w:tc>
        <w:tc>
          <w:tcPr>
            <w:tcW w:w="2142" w:type="dxa"/>
          </w:tcPr>
          <w:p w:rsidR="00D92F10" w:rsidRPr="00A56284" w:rsidRDefault="00D92F10" w:rsidP="00E031A8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A5628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ผู้ส่งออกอาหาร</w:t>
            </w:r>
            <w:r w:rsidR="00E031A8" w:rsidRPr="00A5628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ทะเลแช่แข็ง</w:t>
            </w:r>
          </w:p>
        </w:tc>
        <w:tc>
          <w:tcPr>
            <w:tcW w:w="603" w:type="dxa"/>
          </w:tcPr>
          <w:p w:rsidR="00D92F10" w:rsidRPr="00B078C0" w:rsidRDefault="00D92F10" w:rsidP="00D92F10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078C0">
              <w:rPr>
                <w:rFonts w:ascii="Angsana New" w:hAnsi="Angsana New"/>
                <w:sz w:val="24"/>
                <w:szCs w:val="24"/>
                <w:lang w:bidi="th-TH"/>
              </w:rPr>
              <w:t>95</w:t>
            </w:r>
          </w:p>
        </w:tc>
        <w:tc>
          <w:tcPr>
            <w:tcW w:w="243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9" w:type="dxa"/>
          </w:tcPr>
          <w:p w:rsidR="00D92F10" w:rsidRPr="00B078C0" w:rsidRDefault="00D92F10" w:rsidP="00D92F10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078C0">
              <w:rPr>
                <w:rFonts w:ascii="Angsana New" w:hAnsi="Angsana New"/>
                <w:sz w:val="24"/>
                <w:szCs w:val="24"/>
                <w:lang w:bidi="th-TH"/>
              </w:rPr>
              <w:t>95</w:t>
            </w:r>
          </w:p>
        </w:tc>
        <w:tc>
          <w:tcPr>
            <w:tcW w:w="648" w:type="dxa"/>
          </w:tcPr>
          <w:p w:rsidR="00D92F10" w:rsidRPr="00B078C0" w:rsidRDefault="00D92F10" w:rsidP="00D92F1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B078C0">
              <w:rPr>
                <w:rFonts w:ascii="Angsana New" w:hAnsi="Angsana New"/>
                <w:sz w:val="24"/>
                <w:szCs w:val="24"/>
              </w:rPr>
              <w:t>40,000</w:t>
            </w:r>
          </w:p>
        </w:tc>
        <w:tc>
          <w:tcPr>
            <w:tcW w:w="252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D92F10" w:rsidRPr="00B078C0" w:rsidRDefault="00D92F10" w:rsidP="00D92F1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B078C0">
              <w:rPr>
                <w:rFonts w:ascii="Angsana New" w:hAnsi="Angsana New"/>
                <w:sz w:val="24"/>
                <w:szCs w:val="24"/>
              </w:rPr>
              <w:t>40,000</w:t>
            </w:r>
          </w:p>
        </w:tc>
        <w:tc>
          <w:tcPr>
            <w:tcW w:w="252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3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56284">
              <w:rPr>
                <w:rFonts w:ascii="Angsana New" w:hAnsi="Angsana New"/>
                <w:sz w:val="24"/>
                <w:szCs w:val="24"/>
                <w:lang w:bidi="th-TH"/>
              </w:rPr>
              <w:t>79,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949</w:t>
            </w:r>
          </w:p>
        </w:tc>
        <w:tc>
          <w:tcPr>
            <w:tcW w:w="252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8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56284">
              <w:rPr>
                <w:rFonts w:ascii="Angsana New" w:hAnsi="Angsana New"/>
                <w:sz w:val="24"/>
                <w:szCs w:val="24"/>
                <w:lang w:bidi="th-TH"/>
              </w:rPr>
              <w:t>79,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949</w:t>
            </w:r>
          </w:p>
        </w:tc>
        <w:tc>
          <w:tcPr>
            <w:tcW w:w="236" w:type="dxa"/>
          </w:tcPr>
          <w:p w:rsidR="00D92F10" w:rsidRPr="00A56284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:rsidR="00D92F10" w:rsidRPr="00A2264C" w:rsidRDefault="00D92F10" w:rsidP="00D92F1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226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D92F10" w:rsidRPr="00A2264C" w:rsidRDefault="00D92F10" w:rsidP="00D92F1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D92F10" w:rsidRPr="00A2264C" w:rsidRDefault="00D92F10" w:rsidP="00D92F1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226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D92F10" w:rsidRPr="00A2264C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8" w:type="dxa"/>
          </w:tcPr>
          <w:p w:rsidR="00D92F10" w:rsidRPr="00A2264C" w:rsidRDefault="00D92F10" w:rsidP="00D92F1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2264C">
              <w:rPr>
                <w:rFonts w:ascii="Angsana New" w:hAnsi="Angsana New"/>
                <w:sz w:val="24"/>
                <w:szCs w:val="24"/>
                <w:lang w:bidi="th-TH"/>
              </w:rPr>
              <w:t>79,949</w:t>
            </w:r>
          </w:p>
        </w:tc>
        <w:tc>
          <w:tcPr>
            <w:tcW w:w="236" w:type="dxa"/>
          </w:tcPr>
          <w:p w:rsidR="00D92F10" w:rsidRPr="00A2264C" w:rsidRDefault="00D92F10" w:rsidP="00D92F1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:rsidR="00D92F10" w:rsidRPr="00A2264C" w:rsidRDefault="00D92F10" w:rsidP="00D92F1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2264C">
              <w:rPr>
                <w:rFonts w:ascii="Angsana New" w:hAnsi="Angsana New"/>
                <w:sz w:val="24"/>
                <w:szCs w:val="24"/>
                <w:lang w:bidi="th-TH"/>
              </w:rPr>
              <w:t>79,949</w:t>
            </w:r>
          </w:p>
        </w:tc>
        <w:tc>
          <w:tcPr>
            <w:tcW w:w="236" w:type="dxa"/>
          </w:tcPr>
          <w:p w:rsidR="00D92F10" w:rsidRPr="00A2264C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3" w:type="dxa"/>
          </w:tcPr>
          <w:p w:rsidR="00D92F10" w:rsidRPr="00A2264C" w:rsidRDefault="00D92F10" w:rsidP="00D92F1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226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:rsidR="00D92F10" w:rsidRPr="00A2264C" w:rsidRDefault="00D92F10" w:rsidP="00D92F10">
            <w:pPr>
              <w:tabs>
                <w:tab w:val="decimal" w:pos="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3" w:type="dxa"/>
            <w:gridSpan w:val="2"/>
          </w:tcPr>
          <w:p w:rsidR="00D92F10" w:rsidRPr="00A2264C" w:rsidRDefault="00D92F10" w:rsidP="00D92F1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2264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92F10" w:rsidRPr="00A56284" w:rsidTr="00C328A3">
        <w:trPr>
          <w:trHeight w:hRule="exact" w:val="288"/>
        </w:trPr>
        <w:tc>
          <w:tcPr>
            <w:tcW w:w="2268" w:type="dxa"/>
          </w:tcPr>
          <w:p w:rsidR="00D92F10" w:rsidRPr="00A56284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56284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  <w:r w:rsidRPr="00A56284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A56284">
              <w:rPr>
                <w:rFonts w:ascii="Angsana New" w:hAnsi="Angsana New"/>
                <w:sz w:val="24"/>
                <w:szCs w:val="24"/>
                <w:cs/>
              </w:rPr>
              <w:t>สุรพลอะควาคัลเจอร์ จำกัด</w:t>
            </w:r>
          </w:p>
        </w:tc>
        <w:tc>
          <w:tcPr>
            <w:tcW w:w="2142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A5628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ให้เช่าสินทรัพย์</w:t>
            </w:r>
          </w:p>
        </w:tc>
        <w:tc>
          <w:tcPr>
            <w:tcW w:w="603" w:type="dxa"/>
          </w:tcPr>
          <w:p w:rsidR="00D92F10" w:rsidRPr="00B078C0" w:rsidRDefault="00D92F10" w:rsidP="00D92F10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078C0">
              <w:rPr>
                <w:rFonts w:ascii="Angsana New" w:hAnsi="Angsana New"/>
                <w:sz w:val="24"/>
                <w:szCs w:val="24"/>
                <w:lang w:val="en-US" w:bidi="th-TH"/>
              </w:rPr>
              <w:t>95</w:t>
            </w:r>
          </w:p>
        </w:tc>
        <w:tc>
          <w:tcPr>
            <w:tcW w:w="243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9" w:type="dxa"/>
          </w:tcPr>
          <w:p w:rsidR="00D92F10" w:rsidRPr="00B078C0" w:rsidRDefault="00D92F10" w:rsidP="00D92F10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078C0">
              <w:rPr>
                <w:rFonts w:ascii="Angsana New" w:hAnsi="Angsana New"/>
                <w:sz w:val="24"/>
                <w:szCs w:val="24"/>
                <w:lang w:val="en-US" w:bidi="th-TH"/>
              </w:rPr>
              <w:t>95</w:t>
            </w:r>
          </w:p>
        </w:tc>
        <w:tc>
          <w:tcPr>
            <w:tcW w:w="648" w:type="dxa"/>
          </w:tcPr>
          <w:p w:rsidR="00D92F10" w:rsidRPr="00B078C0" w:rsidRDefault="00D92F10" w:rsidP="00D92F1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21,250</w:t>
            </w:r>
          </w:p>
        </w:tc>
        <w:tc>
          <w:tcPr>
            <w:tcW w:w="252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D92F10" w:rsidRPr="00B078C0" w:rsidRDefault="00D92F10" w:rsidP="00D92F1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21,250</w:t>
            </w:r>
          </w:p>
        </w:tc>
        <w:tc>
          <w:tcPr>
            <w:tcW w:w="252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3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56284">
              <w:rPr>
                <w:rFonts w:ascii="Angsana New" w:hAnsi="Angsana New"/>
                <w:sz w:val="24"/>
                <w:szCs w:val="24"/>
                <w:lang w:bidi="th-TH"/>
              </w:rPr>
              <w:t>201,740</w:t>
            </w:r>
          </w:p>
        </w:tc>
        <w:tc>
          <w:tcPr>
            <w:tcW w:w="252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8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56284">
              <w:rPr>
                <w:rFonts w:ascii="Angsana New" w:hAnsi="Angsana New"/>
                <w:sz w:val="24"/>
                <w:szCs w:val="24"/>
                <w:lang w:bidi="th-TH"/>
              </w:rPr>
              <w:t>201,740</w:t>
            </w:r>
          </w:p>
        </w:tc>
        <w:tc>
          <w:tcPr>
            <w:tcW w:w="236" w:type="dxa"/>
          </w:tcPr>
          <w:p w:rsidR="00D92F10" w:rsidRPr="00A56284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:rsidR="00D92F10" w:rsidRPr="00A2264C" w:rsidRDefault="00D92F10" w:rsidP="00D92F1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="Angsana New" w:hAnsi="Angsana New"/>
                <w:sz w:val="24"/>
                <w:szCs w:val="24"/>
              </w:rPr>
            </w:pPr>
            <w:r w:rsidRPr="00A2264C">
              <w:rPr>
                <w:rFonts w:ascii="Angsana New" w:hAnsi="Angsana New"/>
                <w:sz w:val="24"/>
                <w:szCs w:val="24"/>
              </w:rPr>
              <w:t>(201,740)</w:t>
            </w:r>
          </w:p>
        </w:tc>
        <w:tc>
          <w:tcPr>
            <w:tcW w:w="236" w:type="dxa"/>
          </w:tcPr>
          <w:p w:rsidR="00D92F10" w:rsidRPr="00A2264C" w:rsidRDefault="00D92F10" w:rsidP="00D92F1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D92F10" w:rsidRPr="00A2264C" w:rsidRDefault="00D92F10" w:rsidP="00D92F1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="Angsana New" w:hAnsi="Angsana New"/>
                <w:sz w:val="24"/>
                <w:szCs w:val="24"/>
              </w:rPr>
            </w:pPr>
            <w:r w:rsidRPr="00A2264C">
              <w:rPr>
                <w:rFonts w:ascii="Angsana New" w:hAnsi="Angsana New"/>
                <w:sz w:val="24"/>
                <w:szCs w:val="24"/>
              </w:rPr>
              <w:t>(201,740)</w:t>
            </w:r>
          </w:p>
        </w:tc>
        <w:tc>
          <w:tcPr>
            <w:tcW w:w="236" w:type="dxa"/>
          </w:tcPr>
          <w:p w:rsidR="00D92F10" w:rsidRPr="00A2264C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8" w:type="dxa"/>
          </w:tcPr>
          <w:p w:rsidR="00D92F10" w:rsidRPr="00A2264C" w:rsidRDefault="00D92F10" w:rsidP="00D92F1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226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D92F10" w:rsidRPr="00A2264C" w:rsidRDefault="00D92F10" w:rsidP="00D92F1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:rsidR="00D92F10" w:rsidRPr="00A2264C" w:rsidRDefault="00D92F10" w:rsidP="00D92F1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226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D92F10" w:rsidRPr="00A2264C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3" w:type="dxa"/>
          </w:tcPr>
          <w:p w:rsidR="00D92F10" w:rsidRPr="00A2264C" w:rsidRDefault="00D92F10" w:rsidP="00D92F1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226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:rsidR="00D92F10" w:rsidRPr="00A2264C" w:rsidRDefault="00D92F10" w:rsidP="00D92F10">
            <w:pPr>
              <w:tabs>
                <w:tab w:val="decimal" w:pos="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3" w:type="dxa"/>
            <w:gridSpan w:val="2"/>
          </w:tcPr>
          <w:p w:rsidR="00D92F10" w:rsidRPr="00A2264C" w:rsidRDefault="00D92F10" w:rsidP="00D92F1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2264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92F10" w:rsidRPr="00A56284" w:rsidTr="00C328A3">
        <w:trPr>
          <w:trHeight w:hRule="exact" w:val="288"/>
        </w:trPr>
        <w:tc>
          <w:tcPr>
            <w:tcW w:w="2268" w:type="dxa"/>
          </w:tcPr>
          <w:p w:rsidR="00D92F10" w:rsidRPr="00A56284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42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  </w:t>
            </w:r>
            <w:r w:rsidRPr="00A5628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และเพาะเลี้ยงกุ้ง</w:t>
            </w:r>
          </w:p>
        </w:tc>
        <w:tc>
          <w:tcPr>
            <w:tcW w:w="603" w:type="dxa"/>
          </w:tcPr>
          <w:p w:rsidR="00D92F10" w:rsidRPr="00B078C0" w:rsidRDefault="00D92F10" w:rsidP="00D92F10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43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9" w:type="dxa"/>
          </w:tcPr>
          <w:p w:rsidR="00D92F10" w:rsidRPr="00B078C0" w:rsidRDefault="00D92F10" w:rsidP="00D92F10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8" w:type="dxa"/>
          </w:tcPr>
          <w:p w:rsidR="00D92F10" w:rsidRPr="00B078C0" w:rsidRDefault="00D92F10" w:rsidP="00D92F1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2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D92F10" w:rsidRPr="00B078C0" w:rsidRDefault="00D92F10" w:rsidP="00D92F1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2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3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2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8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:rsidR="00D92F10" w:rsidRPr="00A56284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:rsidR="00D92F10" w:rsidRPr="00A2264C" w:rsidRDefault="00D92F10" w:rsidP="00D92F1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D92F10" w:rsidRPr="00A2264C" w:rsidRDefault="00D92F10" w:rsidP="00D92F1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D92F10" w:rsidRPr="00A2264C" w:rsidRDefault="00D92F10" w:rsidP="00D92F1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D92F10" w:rsidRPr="00A2264C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8" w:type="dxa"/>
          </w:tcPr>
          <w:p w:rsidR="00D92F10" w:rsidRPr="00A2264C" w:rsidRDefault="00D92F10" w:rsidP="00D92F1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D92F10" w:rsidRPr="00A2264C" w:rsidRDefault="00D92F10" w:rsidP="00D92F1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:rsidR="00D92F10" w:rsidRPr="00A2264C" w:rsidRDefault="00D92F10" w:rsidP="00D92F1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D92F10" w:rsidRPr="00A2264C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3" w:type="dxa"/>
          </w:tcPr>
          <w:p w:rsidR="00D92F10" w:rsidRPr="00A2264C" w:rsidRDefault="00D92F10" w:rsidP="00D92F1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" w:type="dxa"/>
          </w:tcPr>
          <w:p w:rsidR="00D92F10" w:rsidRPr="00A2264C" w:rsidRDefault="00D92F10" w:rsidP="00D92F10">
            <w:pPr>
              <w:tabs>
                <w:tab w:val="decimal" w:pos="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3" w:type="dxa"/>
            <w:gridSpan w:val="2"/>
          </w:tcPr>
          <w:p w:rsidR="00D92F10" w:rsidRPr="00A2264C" w:rsidRDefault="00D92F10" w:rsidP="00D92F1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92F10" w:rsidRPr="00A56284" w:rsidTr="00C328A3">
        <w:trPr>
          <w:trHeight w:hRule="exact" w:val="288"/>
        </w:trPr>
        <w:tc>
          <w:tcPr>
            <w:tcW w:w="2268" w:type="dxa"/>
          </w:tcPr>
          <w:p w:rsidR="00D92F10" w:rsidRPr="00A56284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4"/>
                <w:szCs w:val="24"/>
                <w:cs/>
              </w:rPr>
            </w:pPr>
            <w:r w:rsidRPr="00A56284">
              <w:rPr>
                <w:rFonts w:ascii="Angsana New" w:hAnsi="Angsana New"/>
                <w:sz w:val="24"/>
                <w:szCs w:val="24"/>
                <w:cs/>
              </w:rPr>
              <w:t>บริษัท โมบาย โลจิสติก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ส์</w:t>
            </w:r>
            <w:r w:rsidRPr="00A56284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42" w:type="dxa"/>
          </w:tcPr>
          <w:p w:rsidR="00D92F10" w:rsidRPr="00A56284" w:rsidRDefault="00D92F10" w:rsidP="009C1D52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A56284">
              <w:rPr>
                <w:rFonts w:ascii="Angsana New" w:hAnsi="Angsana New"/>
                <w:sz w:val="24"/>
                <w:szCs w:val="24"/>
                <w:cs/>
                <w:lang w:bidi="th-TH"/>
              </w:rPr>
              <w:t>บริการ</w:t>
            </w: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รับฝากห้องเย็น</w:t>
            </w:r>
          </w:p>
        </w:tc>
        <w:tc>
          <w:tcPr>
            <w:tcW w:w="603" w:type="dxa"/>
          </w:tcPr>
          <w:p w:rsidR="00D92F10" w:rsidRPr="00B078C0" w:rsidRDefault="00D92F10" w:rsidP="00D92F10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078C0">
              <w:rPr>
                <w:rFonts w:ascii="Angsana New" w:hAnsi="Angsana New"/>
                <w:sz w:val="24"/>
                <w:szCs w:val="24"/>
                <w:lang w:bidi="th-TH"/>
              </w:rPr>
              <w:t>75</w:t>
            </w:r>
          </w:p>
        </w:tc>
        <w:tc>
          <w:tcPr>
            <w:tcW w:w="243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9" w:type="dxa"/>
          </w:tcPr>
          <w:p w:rsidR="00D92F10" w:rsidRPr="00B078C0" w:rsidRDefault="00D92F10" w:rsidP="00D92F10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078C0">
              <w:rPr>
                <w:rFonts w:ascii="Angsana New" w:hAnsi="Angsana New"/>
                <w:sz w:val="24"/>
                <w:szCs w:val="24"/>
                <w:lang w:bidi="th-TH"/>
              </w:rPr>
              <w:t>75</w:t>
            </w:r>
          </w:p>
        </w:tc>
        <w:tc>
          <w:tcPr>
            <w:tcW w:w="648" w:type="dxa"/>
          </w:tcPr>
          <w:p w:rsidR="00D92F10" w:rsidRPr="00B078C0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078C0">
              <w:rPr>
                <w:rFonts w:ascii="Angsana New" w:hAnsi="Angsana New"/>
                <w:sz w:val="24"/>
                <w:szCs w:val="24"/>
              </w:rPr>
              <w:t>300,000</w:t>
            </w:r>
          </w:p>
        </w:tc>
        <w:tc>
          <w:tcPr>
            <w:tcW w:w="252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:rsidR="00D92F10" w:rsidRPr="00B078C0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078C0">
              <w:rPr>
                <w:rFonts w:ascii="Angsana New" w:hAnsi="Angsana New"/>
                <w:sz w:val="24"/>
                <w:szCs w:val="24"/>
              </w:rPr>
              <w:t>300,000</w:t>
            </w:r>
          </w:p>
        </w:tc>
        <w:tc>
          <w:tcPr>
            <w:tcW w:w="252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3" w:type="dxa"/>
          </w:tcPr>
          <w:p w:rsidR="00D92F10" w:rsidRPr="00B078C0" w:rsidRDefault="00D92F10" w:rsidP="00D92F1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224,999</w:t>
            </w:r>
          </w:p>
        </w:tc>
        <w:tc>
          <w:tcPr>
            <w:tcW w:w="252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8" w:type="dxa"/>
          </w:tcPr>
          <w:p w:rsidR="00D92F10" w:rsidRPr="00B078C0" w:rsidRDefault="00D92F10" w:rsidP="00D92F1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224,999</w:t>
            </w:r>
          </w:p>
        </w:tc>
        <w:tc>
          <w:tcPr>
            <w:tcW w:w="236" w:type="dxa"/>
          </w:tcPr>
          <w:p w:rsidR="00D92F10" w:rsidRPr="00A56284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844" w:type="dxa"/>
          </w:tcPr>
          <w:p w:rsidR="00D92F10" w:rsidRPr="00A2264C" w:rsidRDefault="00D92F10" w:rsidP="00D92F1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226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D92F10" w:rsidRPr="00A2264C" w:rsidRDefault="00D92F10" w:rsidP="00D92F1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D92F10" w:rsidRPr="00A2264C" w:rsidRDefault="00D92F10" w:rsidP="00D92F1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226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D92F10" w:rsidRPr="00A2264C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98" w:type="dxa"/>
          </w:tcPr>
          <w:p w:rsidR="00D92F10" w:rsidRPr="00A2264C" w:rsidRDefault="00D92F10" w:rsidP="00D92F1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2264C">
              <w:rPr>
                <w:rFonts w:ascii="Angsana New" w:hAnsi="Angsana New"/>
                <w:sz w:val="24"/>
                <w:szCs w:val="24"/>
                <w:lang w:bidi="th-TH"/>
              </w:rPr>
              <w:t>224,999</w:t>
            </w:r>
          </w:p>
        </w:tc>
        <w:tc>
          <w:tcPr>
            <w:tcW w:w="236" w:type="dxa"/>
          </w:tcPr>
          <w:p w:rsidR="00D92F10" w:rsidRPr="00A2264C" w:rsidRDefault="00D92F10" w:rsidP="00D92F1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64" w:type="dxa"/>
          </w:tcPr>
          <w:p w:rsidR="00D92F10" w:rsidRPr="00A2264C" w:rsidRDefault="00D92F10" w:rsidP="00D92F1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2264C">
              <w:rPr>
                <w:rFonts w:ascii="Angsana New" w:hAnsi="Angsana New"/>
                <w:sz w:val="24"/>
                <w:szCs w:val="24"/>
                <w:lang w:bidi="th-TH"/>
              </w:rPr>
              <w:t>224,999</w:t>
            </w:r>
          </w:p>
        </w:tc>
        <w:tc>
          <w:tcPr>
            <w:tcW w:w="236" w:type="dxa"/>
          </w:tcPr>
          <w:p w:rsidR="00D92F10" w:rsidRPr="00A2264C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93" w:type="dxa"/>
          </w:tcPr>
          <w:p w:rsidR="00D92F10" w:rsidRPr="00A2264C" w:rsidRDefault="00D92F10" w:rsidP="00D92F1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226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:rsidR="00D92F10" w:rsidRPr="00A2264C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3" w:type="dxa"/>
            <w:gridSpan w:val="2"/>
          </w:tcPr>
          <w:p w:rsidR="00D92F10" w:rsidRPr="00A2264C" w:rsidRDefault="00D92F10" w:rsidP="00D92F1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2264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92F10" w:rsidRPr="00A56284" w:rsidTr="00C328A3">
        <w:trPr>
          <w:trHeight w:hRule="exact" w:val="288"/>
        </w:trPr>
        <w:tc>
          <w:tcPr>
            <w:tcW w:w="2268" w:type="dxa"/>
          </w:tcPr>
          <w:p w:rsidR="00D92F10" w:rsidRPr="00A56284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42" w:type="dxa"/>
          </w:tcPr>
          <w:p w:rsidR="00D92F10" w:rsidRPr="009C1D52" w:rsidRDefault="009C1D52" w:rsidP="009C1D52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  </w:t>
            </w:r>
            <w:r w:rsidR="00D92F10" w:rsidRPr="009C1D52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และขนส่ง</w:t>
            </w:r>
            <w:r w:rsidR="00D92F10" w:rsidRPr="009C1D52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ห้องเย็น</w:t>
            </w:r>
          </w:p>
        </w:tc>
        <w:tc>
          <w:tcPr>
            <w:tcW w:w="603" w:type="dxa"/>
          </w:tcPr>
          <w:p w:rsidR="00D92F10" w:rsidRPr="00B078C0" w:rsidRDefault="00D92F10" w:rsidP="00D92F10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43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9" w:type="dxa"/>
          </w:tcPr>
          <w:p w:rsidR="00D92F10" w:rsidRPr="00B078C0" w:rsidRDefault="00D92F10" w:rsidP="00D92F10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48" w:type="dxa"/>
          </w:tcPr>
          <w:p w:rsidR="00D92F10" w:rsidRPr="00B078C0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:rsidR="00D92F10" w:rsidRPr="00B078C0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3" w:type="dxa"/>
          </w:tcPr>
          <w:p w:rsidR="00D92F10" w:rsidRPr="00B078C0" w:rsidRDefault="00D92F10" w:rsidP="00D92F1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2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8" w:type="dxa"/>
          </w:tcPr>
          <w:p w:rsidR="00D92F10" w:rsidRPr="00B078C0" w:rsidRDefault="00D92F10" w:rsidP="00D92F1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:rsidR="00D92F10" w:rsidRPr="00A56284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844" w:type="dxa"/>
          </w:tcPr>
          <w:p w:rsidR="00D92F10" w:rsidRPr="00A2264C" w:rsidRDefault="00D92F10" w:rsidP="00D92F1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D92F10" w:rsidRPr="00A2264C" w:rsidRDefault="00D92F10" w:rsidP="00D92F1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D92F10" w:rsidRPr="00A2264C" w:rsidRDefault="00D92F10" w:rsidP="00D92F1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D92F10" w:rsidRPr="00A2264C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98" w:type="dxa"/>
          </w:tcPr>
          <w:p w:rsidR="00D92F10" w:rsidRPr="00A2264C" w:rsidRDefault="00D92F10" w:rsidP="00D92F1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:rsidR="00D92F10" w:rsidRPr="00A2264C" w:rsidRDefault="00D92F10" w:rsidP="00D92F1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64" w:type="dxa"/>
          </w:tcPr>
          <w:p w:rsidR="00D92F10" w:rsidRPr="00A2264C" w:rsidRDefault="00D92F10" w:rsidP="00D92F1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:rsidR="00D92F10" w:rsidRPr="00A2264C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93" w:type="dxa"/>
          </w:tcPr>
          <w:p w:rsidR="00D92F10" w:rsidRPr="00A2264C" w:rsidRDefault="00D92F10" w:rsidP="00D92F1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" w:type="dxa"/>
          </w:tcPr>
          <w:p w:rsidR="00D92F10" w:rsidRPr="00A2264C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3" w:type="dxa"/>
            <w:gridSpan w:val="2"/>
          </w:tcPr>
          <w:p w:rsidR="00D92F10" w:rsidRPr="00A2264C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92F10" w:rsidRPr="00A56284" w:rsidTr="00C328A3">
        <w:trPr>
          <w:trHeight w:hRule="exact" w:val="288"/>
        </w:trPr>
        <w:tc>
          <w:tcPr>
            <w:tcW w:w="2268" w:type="dxa"/>
          </w:tcPr>
          <w:p w:rsidR="00D92F10" w:rsidRPr="00A56284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A56284"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สุรพลนิชิเรฟู้ดส์ จำกัด</w:t>
            </w:r>
          </w:p>
        </w:tc>
        <w:tc>
          <w:tcPr>
            <w:tcW w:w="2142" w:type="dxa"/>
          </w:tcPr>
          <w:p w:rsidR="00D92F10" w:rsidRPr="009C1D52" w:rsidRDefault="00D92F10" w:rsidP="009C1D52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9C1D52">
              <w:rPr>
                <w:rFonts w:ascii="Angsana New" w:hAnsi="Angsana New"/>
                <w:sz w:val="24"/>
                <w:szCs w:val="24"/>
                <w:cs/>
                <w:lang w:bidi="th-TH"/>
              </w:rPr>
              <w:t>ผู้ส่งออกอาหารแช่แข็ง</w:t>
            </w:r>
          </w:p>
        </w:tc>
        <w:tc>
          <w:tcPr>
            <w:tcW w:w="603" w:type="dxa"/>
          </w:tcPr>
          <w:p w:rsidR="00D92F10" w:rsidRPr="00B078C0" w:rsidRDefault="00D92F10" w:rsidP="00D92F10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078C0">
              <w:rPr>
                <w:rFonts w:ascii="Angsana New" w:hAnsi="Angsana New"/>
                <w:sz w:val="24"/>
                <w:szCs w:val="24"/>
                <w:lang w:val="en-US" w:bidi="th-TH"/>
              </w:rPr>
              <w:t>49</w:t>
            </w:r>
          </w:p>
        </w:tc>
        <w:tc>
          <w:tcPr>
            <w:tcW w:w="243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9" w:type="dxa"/>
          </w:tcPr>
          <w:p w:rsidR="00D92F10" w:rsidRPr="00B078C0" w:rsidRDefault="00D92F10" w:rsidP="00D92F10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078C0">
              <w:rPr>
                <w:rFonts w:ascii="Angsana New" w:hAnsi="Angsana New"/>
                <w:sz w:val="24"/>
                <w:szCs w:val="24"/>
                <w:lang w:val="en-US" w:bidi="th-TH"/>
              </w:rPr>
              <w:t>49</w:t>
            </w:r>
          </w:p>
        </w:tc>
        <w:tc>
          <w:tcPr>
            <w:tcW w:w="648" w:type="dxa"/>
          </w:tcPr>
          <w:p w:rsidR="00D92F10" w:rsidRPr="00B078C0" w:rsidRDefault="00D92F10" w:rsidP="00D92F1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078C0">
              <w:rPr>
                <w:rFonts w:ascii="Angsana New" w:hAnsi="Angsana New"/>
                <w:sz w:val="24"/>
                <w:szCs w:val="24"/>
              </w:rPr>
              <w:t>100,000</w:t>
            </w:r>
          </w:p>
        </w:tc>
        <w:tc>
          <w:tcPr>
            <w:tcW w:w="252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D92F10" w:rsidRPr="00B078C0" w:rsidRDefault="00D92F10" w:rsidP="00D92F1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078C0">
              <w:rPr>
                <w:rFonts w:ascii="Angsana New" w:hAnsi="Angsana New"/>
                <w:sz w:val="24"/>
                <w:szCs w:val="24"/>
              </w:rPr>
              <w:t>100,000</w:t>
            </w:r>
          </w:p>
        </w:tc>
        <w:tc>
          <w:tcPr>
            <w:tcW w:w="252" w:type="dxa"/>
          </w:tcPr>
          <w:p w:rsidR="00D92F10" w:rsidRPr="007B40C1" w:rsidRDefault="00D92F10" w:rsidP="00D92F1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83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56284">
              <w:rPr>
                <w:rFonts w:ascii="Angsana New" w:hAnsi="Angsana New"/>
                <w:sz w:val="24"/>
                <w:szCs w:val="24"/>
                <w:lang w:bidi="th-TH"/>
              </w:rPr>
              <w:t>49,065</w:t>
            </w:r>
          </w:p>
        </w:tc>
        <w:tc>
          <w:tcPr>
            <w:tcW w:w="252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8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56284">
              <w:rPr>
                <w:rFonts w:ascii="Angsana New" w:hAnsi="Angsana New"/>
                <w:sz w:val="24"/>
                <w:szCs w:val="24"/>
                <w:lang w:bidi="th-TH"/>
              </w:rPr>
              <w:t>49,065</w:t>
            </w:r>
          </w:p>
        </w:tc>
        <w:tc>
          <w:tcPr>
            <w:tcW w:w="236" w:type="dxa"/>
          </w:tcPr>
          <w:p w:rsidR="00D92F10" w:rsidRPr="00A56284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:rsidR="00D92F10" w:rsidRPr="00A2264C" w:rsidRDefault="00D92F10" w:rsidP="00D92F1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226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D92F10" w:rsidRPr="00A2264C" w:rsidRDefault="00D92F10" w:rsidP="00D92F1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D92F10" w:rsidRPr="00A2264C" w:rsidRDefault="00D92F10" w:rsidP="00D92F1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226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D92F10" w:rsidRPr="00A2264C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8" w:type="dxa"/>
          </w:tcPr>
          <w:p w:rsidR="00D92F10" w:rsidRPr="00A2264C" w:rsidRDefault="00D92F10" w:rsidP="00D92F1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2264C">
              <w:rPr>
                <w:rFonts w:ascii="Angsana New" w:hAnsi="Angsana New"/>
                <w:sz w:val="24"/>
                <w:szCs w:val="24"/>
                <w:lang w:bidi="th-TH"/>
              </w:rPr>
              <w:t>49,065</w:t>
            </w:r>
          </w:p>
        </w:tc>
        <w:tc>
          <w:tcPr>
            <w:tcW w:w="236" w:type="dxa"/>
          </w:tcPr>
          <w:p w:rsidR="00D92F10" w:rsidRPr="00A2264C" w:rsidRDefault="00D92F10" w:rsidP="00D92F1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:rsidR="00D92F10" w:rsidRPr="00A2264C" w:rsidRDefault="00D92F10" w:rsidP="00D92F1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2264C">
              <w:rPr>
                <w:rFonts w:ascii="Angsana New" w:hAnsi="Angsana New"/>
                <w:sz w:val="24"/>
                <w:szCs w:val="24"/>
                <w:lang w:bidi="th-TH"/>
              </w:rPr>
              <w:t>49,065</w:t>
            </w:r>
          </w:p>
        </w:tc>
        <w:tc>
          <w:tcPr>
            <w:tcW w:w="236" w:type="dxa"/>
          </w:tcPr>
          <w:p w:rsidR="00D92F10" w:rsidRPr="00A2264C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3" w:type="dxa"/>
          </w:tcPr>
          <w:p w:rsidR="00D92F10" w:rsidRPr="004175E6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B01F19">
              <w:rPr>
                <w:rFonts w:ascii="Angsana New" w:hAnsi="Angsana New"/>
                <w:sz w:val="24"/>
                <w:szCs w:val="24"/>
              </w:rPr>
              <w:t>233,461</w:t>
            </w:r>
          </w:p>
        </w:tc>
        <w:tc>
          <w:tcPr>
            <w:tcW w:w="241" w:type="dxa"/>
          </w:tcPr>
          <w:p w:rsidR="00D92F10" w:rsidRPr="004175E6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693" w:type="dxa"/>
            <w:gridSpan w:val="2"/>
          </w:tcPr>
          <w:p w:rsidR="00D92F10" w:rsidRPr="00A2264C" w:rsidRDefault="004175E6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225,867</w:t>
            </w:r>
          </w:p>
        </w:tc>
      </w:tr>
      <w:tr w:rsidR="00D92F10" w:rsidRPr="00A56284" w:rsidTr="00C328A3">
        <w:trPr>
          <w:trHeight w:hRule="exact" w:val="288"/>
        </w:trPr>
        <w:tc>
          <w:tcPr>
            <w:tcW w:w="2268" w:type="dxa"/>
          </w:tcPr>
          <w:p w:rsidR="00D92F10" w:rsidRPr="00A56284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5628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142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3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9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</w:tcPr>
          <w:p w:rsidR="00D92F10" w:rsidRPr="00A56284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D92F10" w:rsidRPr="00A56284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</w:tcPr>
          <w:p w:rsidR="00D92F10" w:rsidRPr="00D800CF" w:rsidRDefault="00D92F10" w:rsidP="00C328A3">
            <w:pPr>
              <w:pStyle w:val="acctfourfigures"/>
              <w:tabs>
                <w:tab w:val="clear" w:pos="765"/>
                <w:tab w:val="decimal" w:pos="144"/>
              </w:tabs>
              <w:spacing w:line="240" w:lineRule="auto"/>
              <w:ind w:right="-75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D800CF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1,153,9099</w:t>
            </w:r>
          </w:p>
        </w:tc>
        <w:tc>
          <w:tcPr>
            <w:tcW w:w="252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</w:tcPr>
          <w:p w:rsidR="00D92F10" w:rsidRPr="00976810" w:rsidRDefault="00D92F10" w:rsidP="00D92F10">
            <w:pPr>
              <w:pStyle w:val="acctfourfigures"/>
              <w:tabs>
                <w:tab w:val="clear" w:pos="765"/>
                <w:tab w:val="decimal" w:pos="1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976810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1,153,909</w:t>
            </w:r>
          </w:p>
        </w:tc>
        <w:tc>
          <w:tcPr>
            <w:tcW w:w="236" w:type="dxa"/>
          </w:tcPr>
          <w:p w:rsidR="00D92F10" w:rsidRPr="00976810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078C0">
              <w:rPr>
                <w:rFonts w:ascii="Angsana New" w:hAnsi="Angsana New"/>
                <w:b/>
                <w:bCs/>
                <w:sz w:val="24"/>
                <w:szCs w:val="24"/>
              </w:rPr>
              <w:t>(423,432)</w:t>
            </w:r>
          </w:p>
        </w:tc>
        <w:tc>
          <w:tcPr>
            <w:tcW w:w="236" w:type="dxa"/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D92F10" w:rsidRPr="00A56284" w:rsidRDefault="00D92F10" w:rsidP="00D92F1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078C0">
              <w:rPr>
                <w:rFonts w:ascii="Angsana New" w:hAnsi="Angsana New"/>
                <w:b/>
                <w:bCs/>
                <w:sz w:val="24"/>
                <w:szCs w:val="24"/>
              </w:rPr>
              <w:t>(423,432)</w:t>
            </w:r>
          </w:p>
        </w:tc>
        <w:tc>
          <w:tcPr>
            <w:tcW w:w="236" w:type="dxa"/>
          </w:tcPr>
          <w:p w:rsidR="00D92F10" w:rsidRPr="00A56284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double" w:sz="4" w:space="0" w:color="auto"/>
            </w:tcBorders>
          </w:tcPr>
          <w:p w:rsidR="00D92F10" w:rsidRPr="00651B06" w:rsidRDefault="00D92F10" w:rsidP="00D92F1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730,477</w:t>
            </w:r>
          </w:p>
        </w:tc>
        <w:tc>
          <w:tcPr>
            <w:tcW w:w="236" w:type="dxa"/>
          </w:tcPr>
          <w:p w:rsidR="00D92F10" w:rsidRPr="00651B06" w:rsidRDefault="00D92F10" w:rsidP="00D92F1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:rsidR="00D92F10" w:rsidRPr="00651B06" w:rsidRDefault="00D92F10" w:rsidP="00D92F1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730,477</w:t>
            </w:r>
          </w:p>
        </w:tc>
        <w:tc>
          <w:tcPr>
            <w:tcW w:w="236" w:type="dxa"/>
          </w:tcPr>
          <w:p w:rsidR="00D92F10" w:rsidRPr="00A56284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single" w:sz="4" w:space="0" w:color="auto"/>
              <w:bottom w:val="double" w:sz="4" w:space="0" w:color="auto"/>
            </w:tcBorders>
          </w:tcPr>
          <w:p w:rsidR="00D92F10" w:rsidRPr="001225BE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233,461</w:t>
            </w:r>
          </w:p>
        </w:tc>
        <w:tc>
          <w:tcPr>
            <w:tcW w:w="241" w:type="dxa"/>
          </w:tcPr>
          <w:p w:rsidR="00D92F10" w:rsidRPr="00A56284" w:rsidRDefault="00D92F10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9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92F10" w:rsidRPr="00A56284" w:rsidRDefault="004175E6" w:rsidP="00D9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225,867</w:t>
            </w:r>
          </w:p>
        </w:tc>
      </w:tr>
    </w:tbl>
    <w:p w:rsidR="00545F2A" w:rsidRPr="001D0996" w:rsidRDefault="00227E54" w:rsidP="00736B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before="120" w:after="120"/>
        <w:ind w:left="540"/>
        <w:rPr>
          <w:sz w:val="30"/>
          <w:szCs w:val="30"/>
        </w:rPr>
        <w:sectPr w:rsidR="00545F2A" w:rsidRPr="001D0996" w:rsidSect="00800FA9">
          <w:headerReference w:type="even" r:id="rId15"/>
          <w:footerReference w:type="default" r:id="rId16"/>
          <w:headerReference w:type="first" r:id="rId17"/>
          <w:pgSz w:w="16840" w:h="11907" w:orient="landscape" w:code="9"/>
          <w:pgMar w:top="691" w:right="1152" w:bottom="576" w:left="1152" w:header="720" w:footer="720" w:gutter="0"/>
          <w:pgNumType w:start="31"/>
          <w:cols w:space="708"/>
          <w:docGrid w:linePitch="360"/>
        </w:sectPr>
      </w:pPr>
      <w:r w:rsidRPr="00227E54">
        <w:rPr>
          <w:rFonts w:hint="cs"/>
          <w:sz w:val="30"/>
          <w:szCs w:val="30"/>
          <w:cs/>
        </w:rPr>
        <w:t>บ</w:t>
      </w:r>
      <w:r>
        <w:rPr>
          <w:rFonts w:hint="cs"/>
          <w:sz w:val="30"/>
          <w:szCs w:val="30"/>
          <w:cs/>
        </w:rPr>
        <w:t>ริษัทย่อยทั้งหมดดำเนินธุรกิจในประเทศไทย</w:t>
      </w:r>
      <w:r w:rsidR="001D0996">
        <w:rPr>
          <w:sz w:val="30"/>
          <w:szCs w:val="30"/>
        </w:rPr>
        <w:tab/>
      </w:r>
    </w:p>
    <w:p w:rsidR="000C6EEE" w:rsidRPr="00EE1DAF" w:rsidRDefault="000C6EEE" w:rsidP="00EE1DAF">
      <w:pPr>
        <w:pStyle w:val="index"/>
        <w:numPr>
          <w:ilvl w:val="0"/>
          <w:numId w:val="19"/>
        </w:numPr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  <w:r w:rsidRPr="00EE1DAF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lastRenderedPageBreak/>
        <w:t>ที่ดิน อาคารและอุปกรณ์</w:t>
      </w:r>
    </w:p>
    <w:p w:rsidR="000C6EEE" w:rsidRPr="00A00B2F" w:rsidRDefault="000C6EEE" w:rsidP="00EE1DA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16"/>
          <w:szCs w:val="16"/>
        </w:rPr>
      </w:pPr>
    </w:p>
    <w:p w:rsidR="00A00B2F" w:rsidRDefault="00A00B2F" w:rsidP="00A00B2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b/>
          <w:spacing w:val="-4"/>
          <w:sz w:val="30"/>
          <w:szCs w:val="30"/>
        </w:rPr>
      </w:pPr>
      <w:r w:rsidRPr="003E7B64">
        <w:rPr>
          <w:rFonts w:ascii="Angsana New" w:hAnsi="Angsana New" w:hint="cs"/>
          <w:b/>
          <w:spacing w:val="-4"/>
          <w:sz w:val="30"/>
          <w:szCs w:val="30"/>
          <w:cs/>
        </w:rPr>
        <w:t>ก</w:t>
      </w:r>
      <w:r w:rsidRPr="003E7B64">
        <w:rPr>
          <w:rFonts w:ascii="Angsana New" w:hAnsi="Angsana New"/>
          <w:b/>
          <w:spacing w:val="-4"/>
          <w:sz w:val="30"/>
          <w:szCs w:val="30"/>
          <w:cs/>
        </w:rPr>
        <w:t>ารซื้อ</w:t>
      </w:r>
      <w:r w:rsidRPr="003E7B64">
        <w:rPr>
          <w:rFonts w:ascii="Angsana New" w:hAnsi="Angsana New" w:hint="cs"/>
          <w:b/>
          <w:spacing w:val="-4"/>
          <w:sz w:val="30"/>
          <w:szCs w:val="30"/>
          <w:cs/>
        </w:rPr>
        <w:t xml:space="preserve"> </w:t>
      </w:r>
      <w:r w:rsidRPr="003E7B64">
        <w:rPr>
          <w:rFonts w:ascii="Angsana New" w:hAnsi="Angsana New"/>
          <w:b/>
          <w:spacing w:val="-4"/>
          <w:sz w:val="30"/>
          <w:szCs w:val="30"/>
          <w:cs/>
        </w:rPr>
        <w:t>จำหน่าย</w:t>
      </w:r>
      <w:r w:rsidRPr="003E7B64">
        <w:rPr>
          <w:rFonts w:ascii="Angsana New" w:hAnsi="Angsana New" w:hint="cs"/>
          <w:b/>
          <w:spacing w:val="-4"/>
          <w:sz w:val="30"/>
          <w:szCs w:val="30"/>
          <w:cs/>
        </w:rPr>
        <w:t xml:space="preserve"> </w:t>
      </w:r>
      <w:r w:rsidRPr="003E7B64">
        <w:rPr>
          <w:rFonts w:ascii="Angsana New" w:hAnsi="Angsana New"/>
          <w:b/>
          <w:spacing w:val="-4"/>
          <w:sz w:val="30"/>
          <w:szCs w:val="30"/>
          <w:cs/>
        </w:rPr>
        <w:t>และโอน</w:t>
      </w:r>
      <w:r w:rsidRPr="003E7B64">
        <w:rPr>
          <w:rFonts w:ascii="Angsana New" w:hAnsi="Angsana New" w:hint="cs"/>
          <w:b/>
          <w:spacing w:val="-4"/>
          <w:sz w:val="30"/>
          <w:szCs w:val="30"/>
          <w:cs/>
        </w:rPr>
        <w:t xml:space="preserve">ที่ดิน </w:t>
      </w:r>
      <w:r w:rsidRPr="003E7B64">
        <w:rPr>
          <w:rFonts w:ascii="Angsana New" w:hAnsi="Angsana New"/>
          <w:b/>
          <w:spacing w:val="-4"/>
          <w:sz w:val="30"/>
          <w:szCs w:val="30"/>
          <w:cs/>
        </w:rPr>
        <w:t>อาคารและอุปกรณ์ระหว่างงวด</w:t>
      </w:r>
      <w:r w:rsidR="00367C67">
        <w:rPr>
          <w:rFonts w:ascii="Angsana New" w:hAnsi="Angsana New" w:hint="cs"/>
          <w:b/>
          <w:spacing w:val="-4"/>
          <w:sz w:val="30"/>
          <w:szCs w:val="30"/>
          <w:cs/>
        </w:rPr>
        <w:t>เก้า</w:t>
      </w:r>
      <w:r w:rsidRPr="003E7B64">
        <w:rPr>
          <w:rFonts w:ascii="Angsana New" w:hAnsi="Angsana New"/>
          <w:b/>
          <w:spacing w:val="-4"/>
          <w:sz w:val="30"/>
          <w:szCs w:val="30"/>
          <w:cs/>
        </w:rPr>
        <w:t>เดือนสิ้นสุดวันที่</w:t>
      </w:r>
      <w:r w:rsidRPr="00F44F41">
        <w:rPr>
          <w:rFonts w:ascii="Angsana New" w:hAnsi="Angsana New"/>
          <w:bCs/>
          <w:spacing w:val="-4"/>
          <w:sz w:val="30"/>
          <w:szCs w:val="30"/>
        </w:rPr>
        <w:t xml:space="preserve"> </w:t>
      </w:r>
      <w:r w:rsidRPr="00A00B2F">
        <w:rPr>
          <w:rFonts w:ascii="Angsana New" w:hAnsi="Angsana New"/>
          <w:bCs/>
          <w:spacing w:val="-4"/>
          <w:sz w:val="30"/>
          <w:szCs w:val="30"/>
        </w:rPr>
        <w:t>30</w:t>
      </w:r>
      <w:r w:rsidRPr="00A00B2F">
        <w:rPr>
          <w:rFonts w:ascii="Angsana New" w:hAnsi="Angsana New"/>
          <w:b/>
          <w:spacing w:val="-4"/>
          <w:sz w:val="30"/>
          <w:szCs w:val="30"/>
        </w:rPr>
        <w:t xml:space="preserve"> </w:t>
      </w:r>
      <w:r w:rsidR="00367C67">
        <w:rPr>
          <w:rFonts w:ascii="Angsana New" w:hAnsi="Angsana New" w:hint="cs"/>
          <w:b/>
          <w:spacing w:val="-4"/>
          <w:sz w:val="30"/>
          <w:szCs w:val="30"/>
          <w:cs/>
        </w:rPr>
        <w:t>กันยา</w:t>
      </w:r>
      <w:r w:rsidRPr="00A00B2F">
        <w:rPr>
          <w:rFonts w:ascii="Angsana New" w:hAnsi="Angsana New" w:hint="cs"/>
          <w:b/>
          <w:spacing w:val="-4"/>
          <w:sz w:val="30"/>
          <w:szCs w:val="30"/>
          <w:cs/>
        </w:rPr>
        <w:t>ยน</w:t>
      </w:r>
      <w:r w:rsidRPr="003E7B64">
        <w:rPr>
          <w:rFonts w:ascii="Angsana New" w:hAnsi="Angsana New" w:hint="cs"/>
          <w:b/>
          <w:spacing w:val="-4"/>
          <w:sz w:val="30"/>
          <w:szCs w:val="30"/>
          <w:cs/>
        </w:rPr>
        <w:t xml:space="preserve"> </w:t>
      </w:r>
      <w:r w:rsidRPr="00A00B2F">
        <w:rPr>
          <w:rFonts w:ascii="Angsana New" w:hAnsi="Angsana New"/>
          <w:bCs/>
          <w:spacing w:val="-4"/>
          <w:sz w:val="30"/>
          <w:szCs w:val="30"/>
        </w:rPr>
        <w:t>2560</w:t>
      </w:r>
      <w:r w:rsidRPr="00F44F41">
        <w:rPr>
          <w:rFonts w:ascii="Angsana New" w:hAnsi="Angsana New"/>
          <w:b/>
          <w:spacing w:val="-4"/>
          <w:sz w:val="30"/>
          <w:szCs w:val="30"/>
        </w:rPr>
        <w:t xml:space="preserve"> </w:t>
      </w:r>
      <w:r w:rsidRPr="003E7B64">
        <w:rPr>
          <w:rFonts w:ascii="Angsana New" w:hAnsi="Angsana New"/>
          <w:b/>
          <w:spacing w:val="-4"/>
          <w:sz w:val="30"/>
          <w:szCs w:val="30"/>
          <w:cs/>
        </w:rPr>
        <w:t>แ</w:t>
      </w:r>
      <w:r w:rsidRPr="003E7B64">
        <w:rPr>
          <w:rFonts w:ascii="Angsana New" w:hAnsi="Angsana New" w:hint="cs"/>
          <w:b/>
          <w:spacing w:val="-4"/>
          <w:sz w:val="30"/>
          <w:szCs w:val="30"/>
          <w:cs/>
        </w:rPr>
        <w:t xml:space="preserve">ละ </w:t>
      </w:r>
      <w:r w:rsidRPr="003E7B64">
        <w:rPr>
          <w:rFonts w:ascii="Angsana New" w:hAnsi="Angsana New"/>
          <w:bCs/>
          <w:spacing w:val="-4"/>
          <w:sz w:val="30"/>
          <w:szCs w:val="30"/>
        </w:rPr>
        <w:t>255</w:t>
      </w:r>
      <w:r w:rsidRPr="00C03BE5">
        <w:rPr>
          <w:rFonts w:ascii="Angsana New" w:hAnsi="Angsana New"/>
          <w:bCs/>
          <w:spacing w:val="-4"/>
          <w:sz w:val="30"/>
          <w:szCs w:val="30"/>
        </w:rPr>
        <w:t>9</w:t>
      </w:r>
      <w:r w:rsidRPr="00F44F41">
        <w:rPr>
          <w:rFonts w:ascii="Angsana New" w:hAnsi="Angsana New" w:hint="cs"/>
          <w:b/>
          <w:spacing w:val="-4"/>
          <w:sz w:val="30"/>
          <w:szCs w:val="30"/>
          <w:cs/>
        </w:rPr>
        <w:t xml:space="preserve"> </w:t>
      </w:r>
      <w:r w:rsidRPr="003E7B64">
        <w:rPr>
          <w:rFonts w:ascii="Angsana New" w:hAnsi="Angsana New" w:hint="cs"/>
          <w:b/>
          <w:spacing w:val="-4"/>
          <w:sz w:val="30"/>
          <w:szCs w:val="30"/>
          <w:cs/>
        </w:rPr>
        <w:t>มีดังนี้</w:t>
      </w:r>
    </w:p>
    <w:p w:rsidR="00673FD8" w:rsidRPr="00673FD8" w:rsidRDefault="00673FD8" w:rsidP="00A00B2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b/>
          <w:spacing w:val="-4"/>
          <w:sz w:val="22"/>
          <w:szCs w:val="2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9"/>
        <w:gridCol w:w="236"/>
        <w:gridCol w:w="1183"/>
        <w:gridCol w:w="245"/>
        <w:gridCol w:w="1133"/>
        <w:gridCol w:w="265"/>
        <w:gridCol w:w="1172"/>
        <w:gridCol w:w="269"/>
        <w:gridCol w:w="1168"/>
      </w:tblGrid>
      <w:tr w:rsidR="00673FD8" w:rsidRPr="00821891" w:rsidTr="00673FD8">
        <w:trPr>
          <w:tblHeader/>
        </w:trPr>
        <w:tc>
          <w:tcPr>
            <w:tcW w:w="1941" w:type="pct"/>
            <w:shd w:val="clear" w:color="auto" w:fill="auto"/>
          </w:tcPr>
          <w:p w:rsidR="00673FD8" w:rsidRPr="00821891" w:rsidRDefault="00673FD8" w:rsidP="001B6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" w:type="pct"/>
            <w:shd w:val="clear" w:color="auto" w:fill="auto"/>
          </w:tcPr>
          <w:p w:rsidR="00673FD8" w:rsidRPr="00821891" w:rsidRDefault="00673FD8" w:rsidP="001B6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31" w:type="pct"/>
            <w:gridSpan w:val="7"/>
            <w:shd w:val="clear" w:color="auto" w:fill="auto"/>
          </w:tcPr>
          <w:p w:rsidR="00673FD8" w:rsidRPr="00821891" w:rsidRDefault="00673FD8" w:rsidP="001B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89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73FD8" w:rsidRPr="00821891" w:rsidTr="00673FD8">
        <w:trPr>
          <w:tblHeader/>
        </w:trPr>
        <w:tc>
          <w:tcPr>
            <w:tcW w:w="1941" w:type="pct"/>
            <w:shd w:val="clear" w:color="auto" w:fill="auto"/>
          </w:tcPr>
          <w:p w:rsidR="00673FD8" w:rsidRPr="00673FD8" w:rsidRDefault="00673FD8" w:rsidP="00367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189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367C6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82189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82189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367C6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กันย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ายน</w:t>
            </w:r>
          </w:p>
        </w:tc>
        <w:tc>
          <w:tcPr>
            <w:tcW w:w="127" w:type="pct"/>
            <w:shd w:val="clear" w:color="auto" w:fill="auto"/>
          </w:tcPr>
          <w:p w:rsidR="00673FD8" w:rsidRPr="00821891" w:rsidRDefault="00673FD8" w:rsidP="001B6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1" w:type="pct"/>
            <w:gridSpan w:val="3"/>
            <w:shd w:val="clear" w:color="auto" w:fill="auto"/>
          </w:tcPr>
          <w:p w:rsidR="00673FD8" w:rsidRPr="00821891" w:rsidRDefault="00673FD8" w:rsidP="001B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3" w:type="pct"/>
            <w:shd w:val="clear" w:color="auto" w:fill="auto"/>
          </w:tcPr>
          <w:p w:rsidR="00673FD8" w:rsidRPr="00821891" w:rsidRDefault="00673FD8" w:rsidP="001B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7" w:type="pct"/>
            <w:gridSpan w:val="3"/>
            <w:shd w:val="clear" w:color="auto" w:fill="auto"/>
          </w:tcPr>
          <w:p w:rsidR="00673FD8" w:rsidRPr="00821891" w:rsidRDefault="00673FD8" w:rsidP="001B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</w:tr>
      <w:tr w:rsidR="00673FD8" w:rsidRPr="00821891" w:rsidTr="00673FD8">
        <w:trPr>
          <w:tblHeader/>
        </w:trPr>
        <w:tc>
          <w:tcPr>
            <w:tcW w:w="1941" w:type="pct"/>
            <w:shd w:val="clear" w:color="auto" w:fill="auto"/>
          </w:tcPr>
          <w:p w:rsidR="00673FD8" w:rsidRPr="00821891" w:rsidRDefault="00673FD8" w:rsidP="001B6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673FD8" w:rsidRPr="00821891" w:rsidRDefault="00673FD8" w:rsidP="001B6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673FD8" w:rsidRPr="00821891" w:rsidRDefault="00673FD8" w:rsidP="001B6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" w:type="pct"/>
            <w:shd w:val="clear" w:color="auto" w:fill="auto"/>
          </w:tcPr>
          <w:p w:rsidR="00673FD8" w:rsidRPr="00821891" w:rsidRDefault="00673FD8" w:rsidP="001B6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  <w:shd w:val="clear" w:color="auto" w:fill="auto"/>
          </w:tcPr>
          <w:p w:rsidR="00673FD8" w:rsidRPr="00821891" w:rsidRDefault="00673FD8" w:rsidP="001B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891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673FD8" w:rsidRPr="00821891" w:rsidRDefault="00673FD8" w:rsidP="001B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891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821891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821891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2" w:type="pct"/>
            <w:shd w:val="clear" w:color="auto" w:fill="auto"/>
          </w:tcPr>
          <w:p w:rsidR="00673FD8" w:rsidRPr="00821891" w:rsidRDefault="00673FD8" w:rsidP="001B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pct"/>
            <w:shd w:val="clear" w:color="auto" w:fill="auto"/>
          </w:tcPr>
          <w:p w:rsidR="00673FD8" w:rsidRPr="00821891" w:rsidRDefault="00673FD8" w:rsidP="001B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891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:rsidR="00673FD8" w:rsidRPr="00821891" w:rsidRDefault="00673FD8" w:rsidP="001B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891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821891"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  <w:cs/>
              </w:rPr>
              <w:t>ราค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า</w:t>
            </w:r>
            <w:r w:rsidRPr="00821891">
              <w:rPr>
                <w:rFonts w:ascii="Angsana New" w:hAnsi="Angsana New"/>
                <w:sz w:val="28"/>
                <w:szCs w:val="28"/>
                <w:cs/>
              </w:rPr>
              <w:t>ตามบัญชีสุทธิ</w:t>
            </w:r>
          </w:p>
        </w:tc>
        <w:tc>
          <w:tcPr>
            <w:tcW w:w="143" w:type="pct"/>
            <w:shd w:val="clear" w:color="auto" w:fill="auto"/>
          </w:tcPr>
          <w:p w:rsidR="00673FD8" w:rsidRPr="00821891" w:rsidRDefault="00673FD8" w:rsidP="001B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:rsidR="00673FD8" w:rsidRPr="00821891" w:rsidRDefault="00673FD8" w:rsidP="001B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891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673FD8" w:rsidRPr="00821891" w:rsidRDefault="00673FD8" w:rsidP="001B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891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821891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821891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5" w:type="pct"/>
            <w:shd w:val="clear" w:color="auto" w:fill="auto"/>
          </w:tcPr>
          <w:p w:rsidR="00673FD8" w:rsidRPr="00821891" w:rsidRDefault="00673FD8" w:rsidP="001B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pct"/>
            <w:shd w:val="clear" w:color="auto" w:fill="auto"/>
          </w:tcPr>
          <w:p w:rsidR="00673FD8" w:rsidRPr="00821891" w:rsidRDefault="00673FD8" w:rsidP="001B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891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:rsidR="00673FD8" w:rsidRPr="00821891" w:rsidRDefault="00673FD8" w:rsidP="001B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891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821891">
              <w:rPr>
                <w:rFonts w:ascii="Angsana New" w:hAnsi="Angsana New"/>
                <w:sz w:val="28"/>
                <w:szCs w:val="28"/>
              </w:rPr>
              <w:t>-</w:t>
            </w:r>
            <w:r w:rsidRPr="00821891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673FD8" w:rsidRPr="00821891" w:rsidTr="00673FD8">
        <w:trPr>
          <w:tblHeader/>
        </w:trPr>
        <w:tc>
          <w:tcPr>
            <w:tcW w:w="1941" w:type="pct"/>
            <w:shd w:val="clear" w:color="auto" w:fill="auto"/>
          </w:tcPr>
          <w:p w:rsidR="00673FD8" w:rsidRPr="00821891" w:rsidRDefault="00673FD8" w:rsidP="001B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" w:type="pct"/>
            <w:shd w:val="clear" w:color="auto" w:fill="auto"/>
          </w:tcPr>
          <w:p w:rsidR="00673FD8" w:rsidRPr="00821891" w:rsidRDefault="00673FD8" w:rsidP="001B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31" w:type="pct"/>
            <w:gridSpan w:val="7"/>
            <w:shd w:val="clear" w:color="auto" w:fill="auto"/>
          </w:tcPr>
          <w:p w:rsidR="00673FD8" w:rsidRPr="00821891" w:rsidRDefault="00673FD8" w:rsidP="001B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891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73FD8" w:rsidRPr="00821891" w:rsidTr="00673FD8">
        <w:trPr>
          <w:tblHeader/>
        </w:trPr>
        <w:tc>
          <w:tcPr>
            <w:tcW w:w="1941" w:type="pct"/>
            <w:shd w:val="clear" w:color="auto" w:fill="auto"/>
          </w:tcPr>
          <w:p w:rsidR="00673FD8" w:rsidRPr="0053657F" w:rsidRDefault="00673FD8" w:rsidP="00673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53657F">
              <w:rPr>
                <w:rFonts w:ascii="Angsana New" w:hAnsi="Angsana New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127" w:type="pct"/>
            <w:shd w:val="clear" w:color="auto" w:fill="auto"/>
          </w:tcPr>
          <w:p w:rsidR="00673FD8" w:rsidRPr="0053657F" w:rsidRDefault="00673FD8" w:rsidP="00673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8" w:type="pct"/>
            <w:shd w:val="clear" w:color="auto" w:fill="auto"/>
          </w:tcPr>
          <w:p w:rsidR="00673FD8" w:rsidRPr="0053657F" w:rsidRDefault="0008433D" w:rsidP="00101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38,516</w:t>
            </w:r>
          </w:p>
        </w:tc>
        <w:tc>
          <w:tcPr>
            <w:tcW w:w="132" w:type="pct"/>
            <w:shd w:val="clear" w:color="auto" w:fill="auto"/>
          </w:tcPr>
          <w:p w:rsidR="00673FD8" w:rsidRPr="0053657F" w:rsidRDefault="00673FD8" w:rsidP="00673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pct"/>
            <w:shd w:val="clear" w:color="auto" w:fill="auto"/>
          </w:tcPr>
          <w:p w:rsidR="00673FD8" w:rsidRPr="0053657F" w:rsidRDefault="0008433D" w:rsidP="007E74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259</w:t>
            </w:r>
          </w:p>
        </w:tc>
        <w:tc>
          <w:tcPr>
            <w:tcW w:w="143" w:type="pct"/>
            <w:shd w:val="clear" w:color="auto" w:fill="auto"/>
          </w:tcPr>
          <w:p w:rsidR="00673FD8" w:rsidRPr="0053657F" w:rsidRDefault="00673FD8" w:rsidP="00673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:rsidR="00673FD8" w:rsidRPr="0053657F" w:rsidRDefault="00367C67" w:rsidP="00673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21,033</w:t>
            </w:r>
          </w:p>
        </w:tc>
        <w:tc>
          <w:tcPr>
            <w:tcW w:w="145" w:type="pct"/>
            <w:shd w:val="clear" w:color="auto" w:fill="auto"/>
          </w:tcPr>
          <w:p w:rsidR="00673FD8" w:rsidRPr="0053657F" w:rsidRDefault="00673FD8" w:rsidP="00673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pct"/>
            <w:shd w:val="clear" w:color="auto" w:fill="auto"/>
          </w:tcPr>
          <w:p w:rsidR="00673FD8" w:rsidRPr="0053657F" w:rsidRDefault="00367C67" w:rsidP="00346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1,129</w:t>
            </w:r>
          </w:p>
        </w:tc>
      </w:tr>
      <w:tr w:rsidR="00673FD8" w:rsidRPr="00821891" w:rsidTr="00673FD8">
        <w:trPr>
          <w:tblHeader/>
        </w:trPr>
        <w:tc>
          <w:tcPr>
            <w:tcW w:w="1941" w:type="pct"/>
            <w:shd w:val="clear" w:color="auto" w:fill="auto"/>
          </w:tcPr>
          <w:p w:rsidR="00673FD8" w:rsidRPr="0053657F" w:rsidRDefault="00673FD8" w:rsidP="00673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28"/>
                <w:szCs w:val="28"/>
                <w:cs/>
              </w:rPr>
            </w:pPr>
            <w:r w:rsidRPr="0053657F">
              <w:rPr>
                <w:rFonts w:ascii="Angsana New" w:hAnsi="Angsana New"/>
                <w:sz w:val="28"/>
                <w:szCs w:val="28"/>
                <w:cs/>
              </w:rPr>
              <w:t>อาคารห้องเย็นและอุปกรณ์</w:t>
            </w:r>
          </w:p>
        </w:tc>
        <w:tc>
          <w:tcPr>
            <w:tcW w:w="127" w:type="pct"/>
            <w:shd w:val="clear" w:color="auto" w:fill="auto"/>
          </w:tcPr>
          <w:p w:rsidR="00673FD8" w:rsidRPr="0053657F" w:rsidRDefault="00673FD8" w:rsidP="00673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8" w:type="pct"/>
            <w:shd w:val="clear" w:color="auto" w:fill="auto"/>
          </w:tcPr>
          <w:p w:rsidR="00673FD8" w:rsidRPr="0053657F" w:rsidRDefault="00D24C0E" w:rsidP="00101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4,546</w:t>
            </w:r>
          </w:p>
        </w:tc>
        <w:tc>
          <w:tcPr>
            <w:tcW w:w="132" w:type="pct"/>
            <w:shd w:val="clear" w:color="auto" w:fill="auto"/>
          </w:tcPr>
          <w:p w:rsidR="00673FD8" w:rsidRPr="0053657F" w:rsidRDefault="00673FD8" w:rsidP="00673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pct"/>
            <w:shd w:val="clear" w:color="auto" w:fill="auto"/>
          </w:tcPr>
          <w:p w:rsidR="00673FD8" w:rsidRPr="0053657F" w:rsidRDefault="00DD0D70" w:rsidP="0024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527</w:t>
            </w:r>
          </w:p>
        </w:tc>
        <w:tc>
          <w:tcPr>
            <w:tcW w:w="143" w:type="pct"/>
            <w:shd w:val="clear" w:color="auto" w:fill="auto"/>
          </w:tcPr>
          <w:p w:rsidR="00673FD8" w:rsidRPr="0053657F" w:rsidRDefault="00673FD8" w:rsidP="00673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:rsidR="00673FD8" w:rsidRPr="0053657F" w:rsidRDefault="00367C67" w:rsidP="00673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191,672</w:t>
            </w:r>
          </w:p>
        </w:tc>
        <w:tc>
          <w:tcPr>
            <w:tcW w:w="145" w:type="pct"/>
            <w:shd w:val="clear" w:color="auto" w:fill="auto"/>
          </w:tcPr>
          <w:p w:rsidR="00673FD8" w:rsidRPr="0053657F" w:rsidRDefault="00673FD8" w:rsidP="00673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pct"/>
            <w:shd w:val="clear" w:color="auto" w:fill="auto"/>
          </w:tcPr>
          <w:p w:rsidR="00673FD8" w:rsidRPr="0053657F" w:rsidRDefault="00673FD8" w:rsidP="003461E0">
            <w:pPr>
              <w:tabs>
                <w:tab w:val="decimal" w:pos="95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657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73FD8" w:rsidRPr="00821891" w:rsidTr="00673FD8">
        <w:trPr>
          <w:tblHeader/>
        </w:trPr>
        <w:tc>
          <w:tcPr>
            <w:tcW w:w="1941" w:type="pct"/>
            <w:shd w:val="clear" w:color="auto" w:fill="auto"/>
          </w:tcPr>
          <w:p w:rsidR="00673FD8" w:rsidRPr="0053657F" w:rsidRDefault="00673FD8" w:rsidP="00673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53657F">
              <w:rPr>
                <w:rFonts w:ascii="Angsana New" w:hAnsi="Angsana New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27" w:type="pct"/>
            <w:shd w:val="clear" w:color="auto" w:fill="auto"/>
          </w:tcPr>
          <w:p w:rsidR="00673FD8" w:rsidRPr="0053657F" w:rsidRDefault="00673FD8" w:rsidP="00673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8" w:type="pct"/>
            <w:shd w:val="clear" w:color="auto" w:fill="auto"/>
          </w:tcPr>
          <w:p w:rsidR="00673FD8" w:rsidRPr="0053657F" w:rsidRDefault="0008433D" w:rsidP="00101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69,595</w:t>
            </w:r>
          </w:p>
        </w:tc>
        <w:tc>
          <w:tcPr>
            <w:tcW w:w="132" w:type="pct"/>
            <w:shd w:val="clear" w:color="auto" w:fill="auto"/>
          </w:tcPr>
          <w:p w:rsidR="00673FD8" w:rsidRPr="0053657F" w:rsidRDefault="00673FD8" w:rsidP="00673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pct"/>
            <w:shd w:val="clear" w:color="auto" w:fill="auto"/>
          </w:tcPr>
          <w:p w:rsidR="00673FD8" w:rsidRPr="0053657F" w:rsidRDefault="0008433D" w:rsidP="0024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14,554</w:t>
            </w:r>
          </w:p>
        </w:tc>
        <w:tc>
          <w:tcPr>
            <w:tcW w:w="143" w:type="pct"/>
            <w:shd w:val="clear" w:color="auto" w:fill="auto"/>
          </w:tcPr>
          <w:p w:rsidR="00673FD8" w:rsidRPr="0053657F" w:rsidRDefault="00673FD8" w:rsidP="00673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:rsidR="00673FD8" w:rsidRPr="0053657F" w:rsidRDefault="00367C67" w:rsidP="00673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162,722</w:t>
            </w:r>
          </w:p>
        </w:tc>
        <w:tc>
          <w:tcPr>
            <w:tcW w:w="145" w:type="pct"/>
            <w:shd w:val="clear" w:color="auto" w:fill="auto"/>
          </w:tcPr>
          <w:p w:rsidR="00673FD8" w:rsidRPr="0053657F" w:rsidRDefault="00673FD8" w:rsidP="00673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pct"/>
            <w:shd w:val="clear" w:color="auto" w:fill="auto"/>
          </w:tcPr>
          <w:p w:rsidR="00673FD8" w:rsidRPr="0053657F" w:rsidRDefault="00367C67" w:rsidP="00346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1,114</w:t>
            </w:r>
          </w:p>
        </w:tc>
      </w:tr>
      <w:tr w:rsidR="00673FD8" w:rsidRPr="00821891" w:rsidTr="00673FD8">
        <w:trPr>
          <w:tblHeader/>
        </w:trPr>
        <w:tc>
          <w:tcPr>
            <w:tcW w:w="1941" w:type="pct"/>
            <w:shd w:val="clear" w:color="auto" w:fill="auto"/>
          </w:tcPr>
          <w:p w:rsidR="00673FD8" w:rsidRPr="0053657F" w:rsidRDefault="00673FD8" w:rsidP="00673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53657F">
              <w:rPr>
                <w:rFonts w:ascii="Angsana New" w:hAnsi="Angsana New"/>
                <w:sz w:val="28"/>
                <w:szCs w:val="28"/>
                <w:cs/>
              </w:rPr>
              <w:t>ระบบไฟฟ้าและระบบส่งน้ำ</w:t>
            </w:r>
          </w:p>
        </w:tc>
        <w:tc>
          <w:tcPr>
            <w:tcW w:w="127" w:type="pct"/>
            <w:shd w:val="clear" w:color="auto" w:fill="auto"/>
          </w:tcPr>
          <w:p w:rsidR="00673FD8" w:rsidRPr="0053657F" w:rsidRDefault="00673FD8" w:rsidP="00673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8" w:type="pct"/>
            <w:shd w:val="clear" w:color="auto" w:fill="auto"/>
          </w:tcPr>
          <w:p w:rsidR="00673FD8" w:rsidRPr="0053657F" w:rsidRDefault="00D24C0E" w:rsidP="00101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6,827</w:t>
            </w:r>
          </w:p>
        </w:tc>
        <w:tc>
          <w:tcPr>
            <w:tcW w:w="132" w:type="pct"/>
            <w:shd w:val="clear" w:color="auto" w:fill="auto"/>
          </w:tcPr>
          <w:p w:rsidR="00673FD8" w:rsidRPr="0053657F" w:rsidRDefault="00673FD8" w:rsidP="00673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pct"/>
            <w:shd w:val="clear" w:color="auto" w:fill="auto"/>
          </w:tcPr>
          <w:p w:rsidR="00673FD8" w:rsidRPr="0053657F" w:rsidRDefault="00DD0D70" w:rsidP="0024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974</w:t>
            </w:r>
          </w:p>
        </w:tc>
        <w:tc>
          <w:tcPr>
            <w:tcW w:w="143" w:type="pct"/>
            <w:shd w:val="clear" w:color="auto" w:fill="auto"/>
          </w:tcPr>
          <w:p w:rsidR="00673FD8" w:rsidRPr="0053657F" w:rsidRDefault="00673FD8" w:rsidP="00673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:rsidR="00673FD8" w:rsidRPr="0053657F" w:rsidRDefault="00367C67" w:rsidP="00673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37,111</w:t>
            </w:r>
          </w:p>
        </w:tc>
        <w:tc>
          <w:tcPr>
            <w:tcW w:w="145" w:type="pct"/>
            <w:shd w:val="clear" w:color="auto" w:fill="auto"/>
          </w:tcPr>
          <w:p w:rsidR="00673FD8" w:rsidRPr="0053657F" w:rsidRDefault="00673FD8" w:rsidP="00673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pct"/>
            <w:shd w:val="clear" w:color="auto" w:fill="auto"/>
          </w:tcPr>
          <w:p w:rsidR="00673FD8" w:rsidRPr="0053657F" w:rsidRDefault="00367C67" w:rsidP="00346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</w:t>
            </w:r>
          </w:p>
        </w:tc>
      </w:tr>
      <w:tr w:rsidR="00673FD8" w:rsidRPr="00821891" w:rsidTr="00673FD8">
        <w:trPr>
          <w:tblHeader/>
        </w:trPr>
        <w:tc>
          <w:tcPr>
            <w:tcW w:w="1941" w:type="pct"/>
            <w:shd w:val="clear" w:color="auto" w:fill="auto"/>
          </w:tcPr>
          <w:p w:rsidR="00673FD8" w:rsidRPr="0053657F" w:rsidRDefault="00673FD8" w:rsidP="00673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53657F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27" w:type="pct"/>
            <w:shd w:val="clear" w:color="auto" w:fill="auto"/>
          </w:tcPr>
          <w:p w:rsidR="00673FD8" w:rsidRPr="0053657F" w:rsidRDefault="00673FD8" w:rsidP="00673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8" w:type="pct"/>
            <w:shd w:val="clear" w:color="auto" w:fill="auto"/>
          </w:tcPr>
          <w:p w:rsidR="00673FD8" w:rsidRPr="0053657F" w:rsidRDefault="007E7495" w:rsidP="00101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4,978</w:t>
            </w:r>
          </w:p>
        </w:tc>
        <w:tc>
          <w:tcPr>
            <w:tcW w:w="132" w:type="pct"/>
            <w:shd w:val="clear" w:color="auto" w:fill="auto"/>
          </w:tcPr>
          <w:p w:rsidR="00673FD8" w:rsidRPr="0053657F" w:rsidRDefault="00673FD8" w:rsidP="00673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pct"/>
            <w:shd w:val="clear" w:color="auto" w:fill="auto"/>
          </w:tcPr>
          <w:p w:rsidR="00673FD8" w:rsidRPr="0053657F" w:rsidRDefault="007E7495" w:rsidP="0024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08433D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3" w:type="pct"/>
            <w:shd w:val="clear" w:color="auto" w:fill="auto"/>
          </w:tcPr>
          <w:p w:rsidR="00673FD8" w:rsidRPr="0053657F" w:rsidRDefault="00673FD8" w:rsidP="00673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:rsidR="00673FD8" w:rsidRPr="0053657F" w:rsidRDefault="00673FD8" w:rsidP="00673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3657F">
              <w:rPr>
                <w:rFonts w:ascii="Angsana New" w:hAnsi="Angsana New"/>
                <w:sz w:val="28"/>
                <w:szCs w:val="28"/>
              </w:rPr>
              <w:t>9,066</w:t>
            </w:r>
          </w:p>
        </w:tc>
        <w:tc>
          <w:tcPr>
            <w:tcW w:w="145" w:type="pct"/>
            <w:shd w:val="clear" w:color="auto" w:fill="auto"/>
          </w:tcPr>
          <w:p w:rsidR="00673FD8" w:rsidRPr="0053657F" w:rsidRDefault="00673FD8" w:rsidP="00673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pct"/>
            <w:shd w:val="clear" w:color="auto" w:fill="auto"/>
          </w:tcPr>
          <w:p w:rsidR="00673FD8" w:rsidRPr="0053657F" w:rsidRDefault="00673FD8" w:rsidP="003461E0">
            <w:pPr>
              <w:tabs>
                <w:tab w:val="decimal" w:pos="95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657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73FD8" w:rsidRPr="00821891" w:rsidTr="00673FD8">
        <w:trPr>
          <w:tblHeader/>
        </w:trPr>
        <w:tc>
          <w:tcPr>
            <w:tcW w:w="1941" w:type="pct"/>
            <w:shd w:val="clear" w:color="auto" w:fill="auto"/>
          </w:tcPr>
          <w:p w:rsidR="00673FD8" w:rsidRPr="0053657F" w:rsidRDefault="00673FD8" w:rsidP="00673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53657F">
              <w:rPr>
                <w:rFonts w:ascii="Angsana New" w:hAnsi="Angsana New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27" w:type="pct"/>
            <w:shd w:val="clear" w:color="auto" w:fill="auto"/>
          </w:tcPr>
          <w:p w:rsidR="00673FD8" w:rsidRPr="0053657F" w:rsidRDefault="00673FD8" w:rsidP="00673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8" w:type="pct"/>
            <w:shd w:val="clear" w:color="auto" w:fill="auto"/>
          </w:tcPr>
          <w:p w:rsidR="00673FD8" w:rsidRPr="0053657F" w:rsidRDefault="007E7495" w:rsidP="00585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</w:t>
            </w:r>
            <w:r w:rsidR="0058561E">
              <w:rPr>
                <w:rFonts w:ascii="Angsana New" w:hAnsi="Angsana New"/>
                <w:sz w:val="28"/>
                <w:szCs w:val="28"/>
              </w:rPr>
              <w:t>51</w:t>
            </w:r>
            <w:r w:rsidR="006928C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2" w:type="pct"/>
            <w:shd w:val="clear" w:color="auto" w:fill="auto"/>
          </w:tcPr>
          <w:p w:rsidR="00673FD8" w:rsidRPr="0053657F" w:rsidRDefault="00673FD8" w:rsidP="00673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pct"/>
            <w:shd w:val="clear" w:color="auto" w:fill="auto"/>
          </w:tcPr>
          <w:p w:rsidR="00673FD8" w:rsidRPr="0053657F" w:rsidRDefault="0058561E" w:rsidP="00B94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143" w:type="pct"/>
            <w:shd w:val="clear" w:color="auto" w:fill="auto"/>
          </w:tcPr>
          <w:p w:rsidR="00673FD8" w:rsidRPr="0053657F" w:rsidRDefault="00673FD8" w:rsidP="00673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:rsidR="00673FD8" w:rsidRPr="0053657F" w:rsidRDefault="00367C67" w:rsidP="00673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15,656</w:t>
            </w:r>
          </w:p>
        </w:tc>
        <w:tc>
          <w:tcPr>
            <w:tcW w:w="145" w:type="pct"/>
            <w:shd w:val="clear" w:color="auto" w:fill="auto"/>
          </w:tcPr>
          <w:p w:rsidR="00673FD8" w:rsidRPr="0053657F" w:rsidRDefault="00673FD8" w:rsidP="00673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pct"/>
            <w:shd w:val="clear" w:color="auto" w:fill="auto"/>
          </w:tcPr>
          <w:p w:rsidR="00673FD8" w:rsidRPr="0053657F" w:rsidRDefault="00367C67" w:rsidP="00346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115</w:t>
            </w:r>
          </w:p>
        </w:tc>
      </w:tr>
      <w:tr w:rsidR="00673FD8" w:rsidRPr="00821891" w:rsidTr="00673FD8">
        <w:trPr>
          <w:tblHeader/>
        </w:trPr>
        <w:tc>
          <w:tcPr>
            <w:tcW w:w="1941" w:type="pct"/>
            <w:shd w:val="clear" w:color="auto" w:fill="auto"/>
          </w:tcPr>
          <w:p w:rsidR="00673FD8" w:rsidRPr="0053657F" w:rsidRDefault="00673FD8" w:rsidP="00673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28"/>
                <w:szCs w:val="28"/>
              </w:rPr>
            </w:pPr>
            <w:r w:rsidRPr="0053657F">
              <w:rPr>
                <w:rFonts w:ascii="Angsana New" w:hAnsi="Angsana New"/>
                <w:sz w:val="28"/>
                <w:szCs w:val="28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127" w:type="pct"/>
            <w:shd w:val="clear" w:color="auto" w:fill="auto"/>
          </w:tcPr>
          <w:p w:rsidR="00673FD8" w:rsidRPr="0053657F" w:rsidRDefault="00673FD8" w:rsidP="00673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:rsidR="00673FD8" w:rsidRPr="0053657F" w:rsidRDefault="00D24C0E" w:rsidP="00101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373,580</w:t>
            </w:r>
          </w:p>
        </w:tc>
        <w:tc>
          <w:tcPr>
            <w:tcW w:w="132" w:type="pct"/>
            <w:shd w:val="clear" w:color="auto" w:fill="auto"/>
          </w:tcPr>
          <w:p w:rsidR="00673FD8" w:rsidRPr="0053657F" w:rsidRDefault="00673FD8" w:rsidP="00673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</w:tcPr>
          <w:p w:rsidR="00673FD8" w:rsidRPr="0053657F" w:rsidRDefault="0058561E" w:rsidP="0024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54,484</w:t>
            </w:r>
          </w:p>
        </w:tc>
        <w:tc>
          <w:tcPr>
            <w:tcW w:w="143" w:type="pct"/>
            <w:shd w:val="clear" w:color="auto" w:fill="auto"/>
          </w:tcPr>
          <w:p w:rsidR="00673FD8" w:rsidRPr="0053657F" w:rsidRDefault="00673FD8" w:rsidP="00673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</w:tcPr>
          <w:p w:rsidR="00673FD8" w:rsidRPr="0053657F" w:rsidRDefault="00367C67" w:rsidP="00673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320,646</w:t>
            </w:r>
          </w:p>
        </w:tc>
        <w:tc>
          <w:tcPr>
            <w:tcW w:w="145" w:type="pct"/>
            <w:shd w:val="clear" w:color="auto" w:fill="auto"/>
          </w:tcPr>
          <w:p w:rsidR="00673FD8" w:rsidRPr="0053657F" w:rsidRDefault="00673FD8" w:rsidP="00673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:rsidR="00673FD8" w:rsidRPr="0053657F" w:rsidRDefault="00367C67" w:rsidP="00346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378,834</w:t>
            </w:r>
          </w:p>
        </w:tc>
      </w:tr>
      <w:tr w:rsidR="00673FD8" w:rsidRPr="00821891" w:rsidTr="00673FD8">
        <w:trPr>
          <w:tblHeader/>
        </w:trPr>
        <w:tc>
          <w:tcPr>
            <w:tcW w:w="1941" w:type="pct"/>
            <w:shd w:val="clear" w:color="auto" w:fill="auto"/>
          </w:tcPr>
          <w:p w:rsidR="00673FD8" w:rsidRPr="0053657F" w:rsidRDefault="00673FD8" w:rsidP="00673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365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" w:type="pct"/>
            <w:shd w:val="clear" w:color="auto" w:fill="auto"/>
          </w:tcPr>
          <w:p w:rsidR="00673FD8" w:rsidRPr="0053657F" w:rsidRDefault="00673FD8" w:rsidP="00673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73FD8" w:rsidRPr="00101DAB" w:rsidRDefault="0008433D" w:rsidP="00585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508,557</w:t>
            </w:r>
          </w:p>
        </w:tc>
        <w:tc>
          <w:tcPr>
            <w:tcW w:w="132" w:type="pct"/>
            <w:shd w:val="clear" w:color="auto" w:fill="auto"/>
          </w:tcPr>
          <w:p w:rsidR="00673FD8" w:rsidRPr="0053657F" w:rsidRDefault="00673FD8" w:rsidP="00673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73FD8" w:rsidRPr="00DD0D70" w:rsidRDefault="0008433D" w:rsidP="0007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after="0"/>
              <w:ind w:left="-108" w:right="16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70,882</w:t>
            </w:r>
          </w:p>
        </w:tc>
        <w:tc>
          <w:tcPr>
            <w:tcW w:w="143" w:type="pct"/>
            <w:shd w:val="clear" w:color="auto" w:fill="auto"/>
          </w:tcPr>
          <w:p w:rsidR="00673FD8" w:rsidRPr="0053657F" w:rsidRDefault="00673FD8" w:rsidP="00673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73FD8" w:rsidRPr="0053657F" w:rsidRDefault="00367C67" w:rsidP="00673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757,906</w:t>
            </w:r>
          </w:p>
        </w:tc>
        <w:tc>
          <w:tcPr>
            <w:tcW w:w="145" w:type="pct"/>
            <w:shd w:val="clear" w:color="auto" w:fill="auto"/>
          </w:tcPr>
          <w:p w:rsidR="00673FD8" w:rsidRPr="0053657F" w:rsidRDefault="00673FD8" w:rsidP="00673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73FD8" w:rsidRPr="0053657F" w:rsidRDefault="00367C67" w:rsidP="00346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381,236</w:t>
            </w:r>
          </w:p>
        </w:tc>
      </w:tr>
    </w:tbl>
    <w:p w:rsidR="00673FD8" w:rsidRPr="009F3086" w:rsidRDefault="00673FD8" w:rsidP="00A00B2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b/>
          <w:spacing w:val="-4"/>
          <w:sz w:val="16"/>
          <w:szCs w:val="16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8"/>
        <w:gridCol w:w="268"/>
        <w:gridCol w:w="1146"/>
        <w:gridCol w:w="236"/>
        <w:gridCol w:w="1140"/>
        <w:gridCol w:w="269"/>
        <w:gridCol w:w="1172"/>
        <w:gridCol w:w="269"/>
        <w:gridCol w:w="1172"/>
      </w:tblGrid>
      <w:tr w:rsidR="00673FD8" w:rsidRPr="00821891" w:rsidTr="00673FD8">
        <w:trPr>
          <w:trHeight w:hRule="exact" w:val="346"/>
          <w:tblHeader/>
        </w:trPr>
        <w:tc>
          <w:tcPr>
            <w:tcW w:w="1941" w:type="pct"/>
            <w:shd w:val="clear" w:color="auto" w:fill="auto"/>
          </w:tcPr>
          <w:p w:rsidR="00673FD8" w:rsidRPr="00821891" w:rsidRDefault="00673FD8" w:rsidP="001B6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5" w:type="pct"/>
            <w:shd w:val="clear" w:color="auto" w:fill="auto"/>
          </w:tcPr>
          <w:p w:rsidR="00673FD8" w:rsidRPr="00821891" w:rsidRDefault="00673FD8" w:rsidP="001B6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15" w:type="pct"/>
            <w:gridSpan w:val="7"/>
            <w:shd w:val="clear" w:color="auto" w:fill="auto"/>
          </w:tcPr>
          <w:p w:rsidR="00673FD8" w:rsidRPr="00821891" w:rsidRDefault="00673FD8" w:rsidP="001B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891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821891">
              <w:rPr>
                <w:rFonts w:ascii="Angsana New" w:hAnsi="Angsana New"/>
                <w:bCs/>
                <w:sz w:val="28"/>
                <w:szCs w:val="28"/>
              </w:rPr>
              <w:t xml:space="preserve"> </w:t>
            </w:r>
          </w:p>
        </w:tc>
      </w:tr>
      <w:tr w:rsidR="00673FD8" w:rsidRPr="00821891" w:rsidTr="00673FD8">
        <w:trPr>
          <w:trHeight w:hRule="exact" w:val="346"/>
          <w:tblHeader/>
        </w:trPr>
        <w:tc>
          <w:tcPr>
            <w:tcW w:w="1941" w:type="pct"/>
            <w:shd w:val="clear" w:color="auto" w:fill="auto"/>
          </w:tcPr>
          <w:p w:rsidR="00673FD8" w:rsidRPr="00673FD8" w:rsidRDefault="00673FD8" w:rsidP="003E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2189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3E561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="00175F7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</w:t>
            </w:r>
            <w:r w:rsidRPr="0082189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ดือนสิ้นสุดวันที่</w:t>
            </w:r>
            <w:r w:rsidRPr="0082189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3E561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กันย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ายน</w:t>
            </w:r>
          </w:p>
        </w:tc>
        <w:tc>
          <w:tcPr>
            <w:tcW w:w="145" w:type="pct"/>
            <w:shd w:val="clear" w:color="auto" w:fill="auto"/>
          </w:tcPr>
          <w:p w:rsidR="00673FD8" w:rsidRPr="00821891" w:rsidRDefault="00673FD8" w:rsidP="001B6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0" w:type="pct"/>
            <w:gridSpan w:val="3"/>
            <w:shd w:val="clear" w:color="auto" w:fill="auto"/>
          </w:tcPr>
          <w:p w:rsidR="00673FD8" w:rsidRPr="00821891" w:rsidRDefault="00673FD8" w:rsidP="001B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5" w:type="pct"/>
            <w:shd w:val="clear" w:color="auto" w:fill="auto"/>
          </w:tcPr>
          <w:p w:rsidR="00673FD8" w:rsidRPr="00821891" w:rsidRDefault="00673FD8" w:rsidP="001B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shd w:val="clear" w:color="auto" w:fill="auto"/>
          </w:tcPr>
          <w:p w:rsidR="00673FD8" w:rsidRPr="00821891" w:rsidRDefault="00673FD8" w:rsidP="001B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</w:tr>
      <w:tr w:rsidR="00673FD8" w:rsidRPr="00821891" w:rsidTr="00673FD8">
        <w:trPr>
          <w:trHeight w:hRule="exact" w:val="1478"/>
          <w:tblHeader/>
        </w:trPr>
        <w:tc>
          <w:tcPr>
            <w:tcW w:w="1941" w:type="pct"/>
            <w:shd w:val="clear" w:color="auto" w:fill="auto"/>
          </w:tcPr>
          <w:p w:rsidR="00673FD8" w:rsidRPr="00821891" w:rsidRDefault="00673FD8" w:rsidP="001B6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673FD8" w:rsidRPr="00821891" w:rsidRDefault="00673FD8" w:rsidP="001B6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673FD8" w:rsidRPr="00821891" w:rsidRDefault="00673FD8" w:rsidP="001B6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pct"/>
            <w:shd w:val="clear" w:color="auto" w:fill="auto"/>
          </w:tcPr>
          <w:p w:rsidR="00673FD8" w:rsidRPr="00821891" w:rsidRDefault="00673FD8" w:rsidP="001B6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8" w:type="pct"/>
            <w:shd w:val="clear" w:color="auto" w:fill="auto"/>
          </w:tcPr>
          <w:p w:rsidR="00673FD8" w:rsidRPr="00821891" w:rsidRDefault="00673FD8" w:rsidP="001B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891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673FD8" w:rsidRPr="00821891" w:rsidRDefault="00673FD8" w:rsidP="001B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891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821891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821891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7" w:type="pct"/>
            <w:shd w:val="clear" w:color="auto" w:fill="auto"/>
          </w:tcPr>
          <w:p w:rsidR="00673FD8" w:rsidRPr="00821891" w:rsidRDefault="00673FD8" w:rsidP="001B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  <w:shd w:val="clear" w:color="auto" w:fill="auto"/>
          </w:tcPr>
          <w:p w:rsidR="00673FD8" w:rsidRPr="00821891" w:rsidRDefault="00673FD8" w:rsidP="001B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891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:rsidR="00673FD8" w:rsidRPr="00821891" w:rsidRDefault="00673FD8" w:rsidP="001B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891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821891"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  <w:cs/>
              </w:rPr>
              <w:t>ราค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า</w:t>
            </w:r>
            <w:r w:rsidRPr="00821891">
              <w:rPr>
                <w:rFonts w:ascii="Angsana New" w:hAnsi="Angsana New"/>
                <w:sz w:val="28"/>
                <w:szCs w:val="28"/>
                <w:cs/>
              </w:rPr>
              <w:t>ตามบัญชีสุทธิ</w:t>
            </w:r>
          </w:p>
        </w:tc>
        <w:tc>
          <w:tcPr>
            <w:tcW w:w="145" w:type="pct"/>
            <w:shd w:val="clear" w:color="auto" w:fill="auto"/>
          </w:tcPr>
          <w:p w:rsidR="00673FD8" w:rsidRPr="00821891" w:rsidRDefault="00673FD8" w:rsidP="001B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:rsidR="00673FD8" w:rsidRPr="00821891" w:rsidRDefault="00673FD8" w:rsidP="001B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891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673FD8" w:rsidRPr="00821891" w:rsidRDefault="00673FD8" w:rsidP="001B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891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821891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821891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5" w:type="pct"/>
            <w:shd w:val="clear" w:color="auto" w:fill="auto"/>
          </w:tcPr>
          <w:p w:rsidR="00673FD8" w:rsidRPr="00821891" w:rsidRDefault="00673FD8" w:rsidP="001B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:rsidR="00673FD8" w:rsidRPr="00821891" w:rsidRDefault="00673FD8" w:rsidP="001B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891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:rsidR="00673FD8" w:rsidRPr="00821891" w:rsidRDefault="00673FD8" w:rsidP="001B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891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821891"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  <w:cs/>
              </w:rPr>
              <w:t>ราค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า</w:t>
            </w:r>
            <w:r w:rsidRPr="00821891">
              <w:rPr>
                <w:rFonts w:ascii="Angsana New" w:hAnsi="Angsana New"/>
                <w:sz w:val="28"/>
                <w:szCs w:val="28"/>
                <w:cs/>
              </w:rPr>
              <w:t>ตามบัญชีสุทธิ</w:t>
            </w:r>
          </w:p>
        </w:tc>
      </w:tr>
      <w:tr w:rsidR="00673FD8" w:rsidRPr="00821891" w:rsidTr="00673FD8">
        <w:trPr>
          <w:trHeight w:hRule="exact" w:val="346"/>
          <w:tblHeader/>
        </w:trPr>
        <w:tc>
          <w:tcPr>
            <w:tcW w:w="1941" w:type="pct"/>
            <w:shd w:val="clear" w:color="auto" w:fill="auto"/>
          </w:tcPr>
          <w:p w:rsidR="00673FD8" w:rsidRPr="00821891" w:rsidRDefault="00673FD8" w:rsidP="001B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pct"/>
            <w:shd w:val="clear" w:color="auto" w:fill="auto"/>
          </w:tcPr>
          <w:p w:rsidR="00673FD8" w:rsidRPr="00821891" w:rsidRDefault="00673FD8" w:rsidP="001B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15" w:type="pct"/>
            <w:gridSpan w:val="7"/>
            <w:shd w:val="clear" w:color="auto" w:fill="auto"/>
          </w:tcPr>
          <w:p w:rsidR="00673FD8" w:rsidRPr="00821891" w:rsidRDefault="00673FD8" w:rsidP="001B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891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D7274" w:rsidRPr="00B3011D" w:rsidTr="00673FD8">
        <w:trPr>
          <w:trHeight w:hRule="exact" w:val="346"/>
          <w:tblHeader/>
        </w:trPr>
        <w:tc>
          <w:tcPr>
            <w:tcW w:w="1941" w:type="pct"/>
            <w:shd w:val="clear" w:color="auto" w:fill="auto"/>
          </w:tcPr>
          <w:p w:rsidR="009D7274" w:rsidRPr="00D96070" w:rsidRDefault="009D7274" w:rsidP="009D7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96070">
              <w:rPr>
                <w:rFonts w:ascii="Angsana New" w:hAnsi="Angsana New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145" w:type="pct"/>
            <w:shd w:val="clear" w:color="auto" w:fill="auto"/>
          </w:tcPr>
          <w:p w:rsidR="009D7274" w:rsidRPr="00D96070" w:rsidRDefault="009D7274" w:rsidP="009D7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pct"/>
            <w:shd w:val="clear" w:color="auto" w:fill="auto"/>
          </w:tcPr>
          <w:p w:rsidR="009D7274" w:rsidRPr="0053657F" w:rsidRDefault="009D7274" w:rsidP="009D7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8,045</w:t>
            </w:r>
          </w:p>
        </w:tc>
        <w:tc>
          <w:tcPr>
            <w:tcW w:w="127" w:type="pct"/>
            <w:shd w:val="clear" w:color="auto" w:fill="auto"/>
          </w:tcPr>
          <w:p w:rsidR="009D7274" w:rsidRPr="00D96070" w:rsidRDefault="009D7274" w:rsidP="009D7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  <w:shd w:val="clear" w:color="auto" w:fill="auto"/>
          </w:tcPr>
          <w:p w:rsidR="009D7274" w:rsidRPr="00D96070" w:rsidRDefault="009D7274" w:rsidP="009D7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2,117</w:t>
            </w:r>
          </w:p>
        </w:tc>
        <w:tc>
          <w:tcPr>
            <w:tcW w:w="145" w:type="pct"/>
            <w:shd w:val="clear" w:color="auto" w:fill="auto"/>
          </w:tcPr>
          <w:p w:rsidR="009D7274" w:rsidRPr="00D96070" w:rsidRDefault="009D7274" w:rsidP="009D7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:rsidR="009D7274" w:rsidRPr="00D96070" w:rsidRDefault="009D7274" w:rsidP="009D7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11,251</w:t>
            </w:r>
          </w:p>
        </w:tc>
        <w:tc>
          <w:tcPr>
            <w:tcW w:w="145" w:type="pct"/>
            <w:shd w:val="clear" w:color="auto" w:fill="auto"/>
          </w:tcPr>
          <w:p w:rsidR="009D7274" w:rsidRPr="00D96070" w:rsidRDefault="009D7274" w:rsidP="009D7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:rsidR="009D7274" w:rsidRPr="00D96070" w:rsidRDefault="009D7274" w:rsidP="009D727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07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D7274" w:rsidRPr="009120D4" w:rsidTr="00673FD8">
        <w:trPr>
          <w:trHeight w:hRule="exact" w:val="346"/>
          <w:tblHeader/>
        </w:trPr>
        <w:tc>
          <w:tcPr>
            <w:tcW w:w="1941" w:type="pct"/>
            <w:shd w:val="clear" w:color="auto" w:fill="auto"/>
          </w:tcPr>
          <w:p w:rsidR="009D7274" w:rsidRPr="00D96070" w:rsidRDefault="009D7274" w:rsidP="009D7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D96070">
              <w:rPr>
                <w:rFonts w:ascii="Angsana New" w:hAnsi="Angsana New"/>
                <w:sz w:val="28"/>
                <w:szCs w:val="28"/>
                <w:cs/>
              </w:rPr>
              <w:t>อาคารห้องเย็นและอุปกรณ์</w:t>
            </w:r>
          </w:p>
        </w:tc>
        <w:tc>
          <w:tcPr>
            <w:tcW w:w="145" w:type="pct"/>
            <w:shd w:val="clear" w:color="auto" w:fill="auto"/>
          </w:tcPr>
          <w:p w:rsidR="009D7274" w:rsidRPr="00D96070" w:rsidRDefault="009D7274" w:rsidP="009D7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pct"/>
            <w:shd w:val="clear" w:color="auto" w:fill="auto"/>
          </w:tcPr>
          <w:p w:rsidR="009D7274" w:rsidRPr="0053657F" w:rsidRDefault="009D7274" w:rsidP="009D7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533</w:t>
            </w:r>
          </w:p>
        </w:tc>
        <w:tc>
          <w:tcPr>
            <w:tcW w:w="127" w:type="pct"/>
            <w:shd w:val="clear" w:color="auto" w:fill="auto"/>
          </w:tcPr>
          <w:p w:rsidR="009D7274" w:rsidRPr="00D96070" w:rsidRDefault="009D7274" w:rsidP="009D7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  <w:shd w:val="clear" w:color="auto" w:fill="auto"/>
          </w:tcPr>
          <w:p w:rsidR="009D7274" w:rsidRPr="00D96070" w:rsidRDefault="009D7274" w:rsidP="009D7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527</w:t>
            </w:r>
          </w:p>
        </w:tc>
        <w:tc>
          <w:tcPr>
            <w:tcW w:w="145" w:type="pct"/>
            <w:shd w:val="clear" w:color="auto" w:fill="auto"/>
          </w:tcPr>
          <w:p w:rsidR="009D7274" w:rsidRPr="00D96070" w:rsidRDefault="009D7274" w:rsidP="009D7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:rsidR="009D7274" w:rsidRPr="00D96070" w:rsidRDefault="009D7274" w:rsidP="009D7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96070">
              <w:rPr>
                <w:rFonts w:ascii="Angsana New" w:hAnsi="Angsana New"/>
                <w:sz w:val="28"/>
                <w:szCs w:val="28"/>
              </w:rPr>
              <w:t>284</w:t>
            </w:r>
          </w:p>
        </w:tc>
        <w:tc>
          <w:tcPr>
            <w:tcW w:w="145" w:type="pct"/>
            <w:shd w:val="clear" w:color="auto" w:fill="auto"/>
          </w:tcPr>
          <w:p w:rsidR="009D7274" w:rsidRPr="00D96070" w:rsidRDefault="009D7274" w:rsidP="009D7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:rsidR="009D7274" w:rsidRPr="00D96070" w:rsidRDefault="009D7274" w:rsidP="009D727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07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D7274" w:rsidRPr="009120D4" w:rsidTr="00673FD8">
        <w:trPr>
          <w:trHeight w:hRule="exact" w:val="346"/>
          <w:tblHeader/>
        </w:trPr>
        <w:tc>
          <w:tcPr>
            <w:tcW w:w="1941" w:type="pct"/>
            <w:shd w:val="clear" w:color="auto" w:fill="auto"/>
          </w:tcPr>
          <w:p w:rsidR="009D7274" w:rsidRPr="00D96070" w:rsidRDefault="009D7274" w:rsidP="009D7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D96070">
              <w:rPr>
                <w:rFonts w:ascii="Angsana New" w:hAnsi="Angsana New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45" w:type="pct"/>
            <w:shd w:val="clear" w:color="auto" w:fill="auto"/>
          </w:tcPr>
          <w:p w:rsidR="009D7274" w:rsidRPr="00D96070" w:rsidRDefault="009D7274" w:rsidP="009D7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pct"/>
            <w:shd w:val="clear" w:color="auto" w:fill="auto"/>
          </w:tcPr>
          <w:p w:rsidR="009D7274" w:rsidRPr="0053657F" w:rsidRDefault="009D7274" w:rsidP="009D7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18,983</w:t>
            </w:r>
          </w:p>
        </w:tc>
        <w:tc>
          <w:tcPr>
            <w:tcW w:w="127" w:type="pct"/>
            <w:shd w:val="clear" w:color="auto" w:fill="auto"/>
          </w:tcPr>
          <w:p w:rsidR="009D7274" w:rsidRPr="00D96070" w:rsidRDefault="009D7274" w:rsidP="009D7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  <w:shd w:val="clear" w:color="auto" w:fill="auto"/>
          </w:tcPr>
          <w:p w:rsidR="009D7274" w:rsidRPr="00D96070" w:rsidRDefault="009D7274" w:rsidP="009D7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26,033</w:t>
            </w:r>
          </w:p>
        </w:tc>
        <w:tc>
          <w:tcPr>
            <w:tcW w:w="145" w:type="pct"/>
            <w:shd w:val="clear" w:color="auto" w:fill="auto"/>
          </w:tcPr>
          <w:p w:rsidR="009D7274" w:rsidRPr="00D96070" w:rsidRDefault="009D7274" w:rsidP="009D7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:rsidR="009D7274" w:rsidRPr="00D96070" w:rsidRDefault="009D7274" w:rsidP="009D7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46,634</w:t>
            </w:r>
          </w:p>
        </w:tc>
        <w:tc>
          <w:tcPr>
            <w:tcW w:w="145" w:type="pct"/>
            <w:shd w:val="clear" w:color="auto" w:fill="auto"/>
          </w:tcPr>
          <w:p w:rsidR="009D7274" w:rsidRPr="00D96070" w:rsidRDefault="009D7274" w:rsidP="009D7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:rsidR="009D7274" w:rsidRPr="00D96070" w:rsidRDefault="009D7274" w:rsidP="009D7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340</w:t>
            </w:r>
          </w:p>
        </w:tc>
      </w:tr>
      <w:tr w:rsidR="009D7274" w:rsidRPr="00B3011D" w:rsidTr="00673FD8">
        <w:trPr>
          <w:trHeight w:hRule="exact" w:val="346"/>
          <w:tblHeader/>
        </w:trPr>
        <w:tc>
          <w:tcPr>
            <w:tcW w:w="1941" w:type="pct"/>
            <w:shd w:val="clear" w:color="auto" w:fill="auto"/>
          </w:tcPr>
          <w:p w:rsidR="009D7274" w:rsidRPr="00D96070" w:rsidRDefault="009D7274" w:rsidP="009D7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D96070">
              <w:rPr>
                <w:rFonts w:ascii="Angsana New" w:hAnsi="Angsana New"/>
                <w:sz w:val="28"/>
                <w:szCs w:val="28"/>
                <w:cs/>
              </w:rPr>
              <w:t>ระบบไฟฟ้าและระบบส่งน้ำ</w:t>
            </w:r>
          </w:p>
        </w:tc>
        <w:tc>
          <w:tcPr>
            <w:tcW w:w="145" w:type="pct"/>
            <w:shd w:val="clear" w:color="auto" w:fill="auto"/>
          </w:tcPr>
          <w:p w:rsidR="009D7274" w:rsidRPr="00D96070" w:rsidRDefault="009D7274" w:rsidP="009D7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pct"/>
            <w:shd w:val="clear" w:color="auto" w:fill="auto"/>
          </w:tcPr>
          <w:p w:rsidR="009D7274" w:rsidRPr="0053657F" w:rsidRDefault="009D7274" w:rsidP="009D7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5,759</w:t>
            </w:r>
          </w:p>
        </w:tc>
        <w:tc>
          <w:tcPr>
            <w:tcW w:w="127" w:type="pct"/>
            <w:shd w:val="clear" w:color="auto" w:fill="auto"/>
          </w:tcPr>
          <w:p w:rsidR="009D7274" w:rsidRPr="00D96070" w:rsidRDefault="009D7274" w:rsidP="009D7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  <w:shd w:val="clear" w:color="auto" w:fill="auto"/>
          </w:tcPr>
          <w:p w:rsidR="009D7274" w:rsidRPr="00D96070" w:rsidRDefault="009D7274" w:rsidP="009D7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974</w:t>
            </w:r>
          </w:p>
        </w:tc>
        <w:tc>
          <w:tcPr>
            <w:tcW w:w="145" w:type="pct"/>
            <w:shd w:val="clear" w:color="auto" w:fill="auto"/>
          </w:tcPr>
          <w:p w:rsidR="009D7274" w:rsidRPr="00D96070" w:rsidRDefault="009D7274" w:rsidP="009D7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:rsidR="009D7274" w:rsidRPr="00D96070" w:rsidRDefault="009D7274" w:rsidP="009D7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1,136</w:t>
            </w:r>
          </w:p>
        </w:tc>
        <w:tc>
          <w:tcPr>
            <w:tcW w:w="145" w:type="pct"/>
            <w:shd w:val="clear" w:color="auto" w:fill="auto"/>
          </w:tcPr>
          <w:p w:rsidR="009D7274" w:rsidRPr="00D96070" w:rsidRDefault="009D7274" w:rsidP="009D7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:rsidR="009D7274" w:rsidRPr="00D96070" w:rsidRDefault="009D7274" w:rsidP="009D7274">
            <w:pPr>
              <w:ind w:firstLine="1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</w:t>
            </w:r>
            <w:r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9D7274" w:rsidRPr="00B3011D" w:rsidTr="00673FD8">
        <w:trPr>
          <w:trHeight w:hRule="exact" w:val="346"/>
          <w:tblHeader/>
        </w:trPr>
        <w:tc>
          <w:tcPr>
            <w:tcW w:w="1941" w:type="pct"/>
            <w:shd w:val="clear" w:color="auto" w:fill="auto"/>
          </w:tcPr>
          <w:p w:rsidR="009D7274" w:rsidRPr="00D96070" w:rsidRDefault="009D7274" w:rsidP="009D7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D96070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5" w:type="pct"/>
            <w:shd w:val="clear" w:color="auto" w:fill="auto"/>
          </w:tcPr>
          <w:p w:rsidR="009D7274" w:rsidRPr="00D96070" w:rsidRDefault="009D7274" w:rsidP="009D7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pct"/>
            <w:shd w:val="clear" w:color="auto" w:fill="auto"/>
          </w:tcPr>
          <w:p w:rsidR="009D7274" w:rsidRPr="0053657F" w:rsidRDefault="009D7274" w:rsidP="009D7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3,445</w:t>
            </w:r>
          </w:p>
        </w:tc>
        <w:tc>
          <w:tcPr>
            <w:tcW w:w="127" w:type="pct"/>
            <w:shd w:val="clear" w:color="auto" w:fill="auto"/>
          </w:tcPr>
          <w:p w:rsidR="009D7274" w:rsidRPr="00D96070" w:rsidRDefault="009D7274" w:rsidP="009D7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  <w:shd w:val="clear" w:color="auto" w:fill="auto"/>
          </w:tcPr>
          <w:p w:rsidR="009D7274" w:rsidRPr="00D96070" w:rsidDel="00CF6509" w:rsidRDefault="009D7274" w:rsidP="009D7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3,128</w:t>
            </w:r>
          </w:p>
        </w:tc>
        <w:tc>
          <w:tcPr>
            <w:tcW w:w="145" w:type="pct"/>
            <w:shd w:val="clear" w:color="auto" w:fill="auto"/>
          </w:tcPr>
          <w:p w:rsidR="009D7274" w:rsidRPr="00D96070" w:rsidRDefault="009D7274" w:rsidP="009D7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:rsidR="009D7274" w:rsidRPr="00D96070" w:rsidDel="00CF6509" w:rsidRDefault="009D7274" w:rsidP="009D7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96070">
              <w:rPr>
                <w:rFonts w:ascii="Angsana New" w:hAnsi="Angsana New"/>
                <w:sz w:val="28"/>
                <w:szCs w:val="28"/>
              </w:rPr>
              <w:t>1,600</w:t>
            </w:r>
          </w:p>
        </w:tc>
        <w:tc>
          <w:tcPr>
            <w:tcW w:w="145" w:type="pct"/>
            <w:shd w:val="clear" w:color="auto" w:fill="auto"/>
          </w:tcPr>
          <w:p w:rsidR="009D7274" w:rsidRPr="00D96070" w:rsidRDefault="009D7274" w:rsidP="009D7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:rsidR="009D7274" w:rsidRPr="00D96070" w:rsidDel="00CF6509" w:rsidRDefault="009D7274" w:rsidP="009D727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07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D7274" w:rsidRPr="009120D4" w:rsidTr="00673FD8">
        <w:trPr>
          <w:trHeight w:hRule="exact" w:val="346"/>
          <w:tblHeader/>
        </w:trPr>
        <w:tc>
          <w:tcPr>
            <w:tcW w:w="1941" w:type="pct"/>
            <w:shd w:val="clear" w:color="auto" w:fill="auto"/>
          </w:tcPr>
          <w:p w:rsidR="009D7274" w:rsidRPr="00D96070" w:rsidRDefault="009D7274" w:rsidP="009D7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96070">
              <w:rPr>
                <w:rFonts w:ascii="Angsana New" w:hAnsi="Angsana New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45" w:type="pct"/>
            <w:shd w:val="clear" w:color="auto" w:fill="auto"/>
          </w:tcPr>
          <w:p w:rsidR="009D7274" w:rsidRPr="00D96070" w:rsidRDefault="009D7274" w:rsidP="009D7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pct"/>
            <w:shd w:val="clear" w:color="auto" w:fill="auto"/>
          </w:tcPr>
          <w:p w:rsidR="009D7274" w:rsidRPr="0053657F" w:rsidRDefault="009D7274" w:rsidP="009D7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1,774</w:t>
            </w:r>
          </w:p>
        </w:tc>
        <w:tc>
          <w:tcPr>
            <w:tcW w:w="127" w:type="pct"/>
            <w:shd w:val="clear" w:color="auto" w:fill="auto"/>
          </w:tcPr>
          <w:p w:rsidR="009D7274" w:rsidRPr="00D96070" w:rsidRDefault="009D7274" w:rsidP="009D7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  <w:shd w:val="clear" w:color="auto" w:fill="auto"/>
          </w:tcPr>
          <w:p w:rsidR="009D7274" w:rsidRPr="00D96070" w:rsidRDefault="009D7274" w:rsidP="009D7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1,321</w:t>
            </w:r>
          </w:p>
        </w:tc>
        <w:tc>
          <w:tcPr>
            <w:tcW w:w="145" w:type="pct"/>
            <w:shd w:val="clear" w:color="auto" w:fill="auto"/>
          </w:tcPr>
          <w:p w:rsidR="009D7274" w:rsidRPr="00D96070" w:rsidRDefault="009D7274" w:rsidP="009D7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:rsidR="009D7274" w:rsidRPr="00D96070" w:rsidRDefault="009D7274" w:rsidP="009D7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3,665</w:t>
            </w:r>
          </w:p>
        </w:tc>
        <w:tc>
          <w:tcPr>
            <w:tcW w:w="145" w:type="pct"/>
            <w:shd w:val="clear" w:color="auto" w:fill="auto"/>
          </w:tcPr>
          <w:p w:rsidR="009D7274" w:rsidRPr="00D96070" w:rsidRDefault="009D7274" w:rsidP="009D7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:rsidR="009D7274" w:rsidRPr="00D96070" w:rsidRDefault="009D7274" w:rsidP="009D7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</w:t>
            </w:r>
          </w:p>
        </w:tc>
      </w:tr>
      <w:tr w:rsidR="009D7274" w:rsidRPr="009120D4" w:rsidTr="009F3086">
        <w:trPr>
          <w:trHeight w:hRule="exact" w:val="346"/>
          <w:tblHeader/>
        </w:trPr>
        <w:tc>
          <w:tcPr>
            <w:tcW w:w="1941" w:type="pct"/>
            <w:shd w:val="clear" w:color="auto" w:fill="auto"/>
          </w:tcPr>
          <w:p w:rsidR="009D7274" w:rsidRPr="00D96070" w:rsidRDefault="009D7274" w:rsidP="009D7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28"/>
                <w:szCs w:val="28"/>
              </w:rPr>
            </w:pPr>
            <w:r w:rsidRPr="00D96070">
              <w:rPr>
                <w:rFonts w:ascii="Angsana New" w:hAnsi="Angsana New"/>
                <w:sz w:val="28"/>
                <w:szCs w:val="28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145" w:type="pct"/>
            <w:shd w:val="clear" w:color="auto" w:fill="auto"/>
          </w:tcPr>
          <w:p w:rsidR="009D7274" w:rsidRPr="00D96070" w:rsidRDefault="009D7274" w:rsidP="009D7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</w:tcPr>
          <w:p w:rsidR="009D7274" w:rsidRPr="0053657F" w:rsidRDefault="009D7274" w:rsidP="009D7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49,654</w:t>
            </w:r>
          </w:p>
        </w:tc>
        <w:tc>
          <w:tcPr>
            <w:tcW w:w="127" w:type="pct"/>
            <w:shd w:val="clear" w:color="auto" w:fill="auto"/>
          </w:tcPr>
          <w:p w:rsidR="009D7274" w:rsidRPr="00D96070" w:rsidRDefault="009D7274" w:rsidP="009D7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</w:tcPr>
          <w:p w:rsidR="009D7274" w:rsidRPr="00D96070" w:rsidRDefault="007E7495" w:rsidP="00585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</w:t>
            </w:r>
            <w:r w:rsidR="0058561E">
              <w:rPr>
                <w:rFonts w:ascii="Angsana New" w:hAnsi="Angsana New"/>
                <w:sz w:val="28"/>
                <w:szCs w:val="28"/>
              </w:rPr>
              <w:t>656</w:t>
            </w:r>
          </w:p>
        </w:tc>
        <w:tc>
          <w:tcPr>
            <w:tcW w:w="145" w:type="pct"/>
            <w:shd w:val="clear" w:color="auto" w:fill="auto"/>
          </w:tcPr>
          <w:p w:rsidR="009D7274" w:rsidRPr="00D96070" w:rsidRDefault="009D7274" w:rsidP="009D7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</w:tcPr>
          <w:p w:rsidR="009D7274" w:rsidRPr="00D96070" w:rsidRDefault="009D7274" w:rsidP="009D7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43,486</w:t>
            </w:r>
          </w:p>
        </w:tc>
        <w:tc>
          <w:tcPr>
            <w:tcW w:w="145" w:type="pct"/>
            <w:shd w:val="clear" w:color="auto" w:fill="auto"/>
          </w:tcPr>
          <w:p w:rsidR="009D7274" w:rsidRPr="00D96070" w:rsidRDefault="009D7274" w:rsidP="009D7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</w:tcPr>
          <w:p w:rsidR="009D7274" w:rsidRPr="00D96070" w:rsidRDefault="009D7274" w:rsidP="009D7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39,692</w:t>
            </w:r>
          </w:p>
        </w:tc>
      </w:tr>
      <w:tr w:rsidR="009F3086" w:rsidRPr="009120D4" w:rsidTr="009F3086">
        <w:trPr>
          <w:trHeight w:hRule="exact" w:val="346"/>
          <w:tblHeader/>
        </w:trPr>
        <w:tc>
          <w:tcPr>
            <w:tcW w:w="1941" w:type="pct"/>
            <w:shd w:val="clear" w:color="auto" w:fill="auto"/>
          </w:tcPr>
          <w:p w:rsidR="009F3086" w:rsidRPr="0053657F" w:rsidRDefault="009F3086" w:rsidP="009F30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365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5" w:type="pct"/>
            <w:shd w:val="clear" w:color="auto" w:fill="auto"/>
          </w:tcPr>
          <w:p w:rsidR="009F3086" w:rsidRPr="0053657F" w:rsidRDefault="009F3086" w:rsidP="009F30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F3086" w:rsidRPr="00101DAB" w:rsidRDefault="009F3086" w:rsidP="009F30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88,193</w:t>
            </w:r>
          </w:p>
        </w:tc>
        <w:tc>
          <w:tcPr>
            <w:tcW w:w="127" w:type="pct"/>
            <w:shd w:val="clear" w:color="auto" w:fill="auto"/>
          </w:tcPr>
          <w:p w:rsidR="009F3086" w:rsidRPr="0053657F" w:rsidRDefault="009F3086" w:rsidP="009F30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F3086" w:rsidRPr="00DD0D70" w:rsidRDefault="009F3086" w:rsidP="009F30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after="0"/>
              <w:ind w:left="-108" w:right="16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49,756</w:t>
            </w:r>
          </w:p>
        </w:tc>
        <w:tc>
          <w:tcPr>
            <w:tcW w:w="145" w:type="pct"/>
            <w:shd w:val="clear" w:color="auto" w:fill="auto"/>
          </w:tcPr>
          <w:p w:rsidR="009F3086" w:rsidRPr="0053657F" w:rsidRDefault="009F3086" w:rsidP="009F30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F3086" w:rsidRPr="0053657F" w:rsidRDefault="009F3086" w:rsidP="009F30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108,056</w:t>
            </w:r>
          </w:p>
        </w:tc>
        <w:tc>
          <w:tcPr>
            <w:tcW w:w="145" w:type="pct"/>
            <w:shd w:val="clear" w:color="auto" w:fill="auto"/>
          </w:tcPr>
          <w:p w:rsidR="009F3086" w:rsidRPr="0053657F" w:rsidRDefault="009F3086" w:rsidP="009F30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F3086" w:rsidRPr="0053657F" w:rsidRDefault="009F3086" w:rsidP="009F30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40,107</w:t>
            </w:r>
          </w:p>
        </w:tc>
      </w:tr>
    </w:tbl>
    <w:p w:rsidR="005C0B8B" w:rsidRDefault="005C0B8B" w:rsidP="005C0B8B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="Angsana New" w:hAnsi="Angsana New"/>
          <w:sz w:val="30"/>
          <w:szCs w:val="30"/>
          <w:lang w:val="en-US" w:bidi="th-TH"/>
        </w:rPr>
      </w:pP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</w:p>
    <w:p w:rsidR="003F7D59" w:rsidRPr="00BB1625" w:rsidRDefault="00C457CD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 w:rsidRPr="00BD7ECD">
        <w:rPr>
          <w:rFonts w:ascii="Angsana New" w:hAnsi="Angsana New"/>
          <w:b/>
          <w:bCs/>
          <w:sz w:val="30"/>
          <w:szCs w:val="30"/>
          <w:cs/>
          <w:lang w:val="en-US" w:bidi="th-TH"/>
        </w:rPr>
        <w:t>สิ</w:t>
      </w:r>
      <w:r w:rsidR="003F7D59" w:rsidRPr="00BD7ECD">
        <w:rPr>
          <w:rFonts w:ascii="Angsana New" w:hAnsi="Angsana New"/>
          <w:b/>
          <w:bCs/>
          <w:sz w:val="30"/>
          <w:szCs w:val="30"/>
          <w:cs/>
          <w:lang w:val="en-US" w:bidi="th-TH"/>
        </w:rPr>
        <w:t>นทรัพย์ไม่หมุนเวียนอื่น</w:t>
      </w:r>
    </w:p>
    <w:p w:rsidR="003F7D59" w:rsidRPr="0080223F" w:rsidRDefault="003F7D59" w:rsidP="00E023E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bCs/>
          <w:sz w:val="24"/>
          <w:szCs w:val="24"/>
        </w:rPr>
      </w:pPr>
    </w:p>
    <w:p w:rsidR="003F7D59" w:rsidRPr="004C0125" w:rsidRDefault="003F7D59" w:rsidP="00651B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after="0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4C0125">
        <w:rPr>
          <w:rFonts w:ascii="Angsana New" w:hAnsi="Angsana New"/>
          <w:b/>
          <w:sz w:val="30"/>
          <w:szCs w:val="30"/>
          <w:cs/>
        </w:rPr>
        <w:t xml:space="preserve">ณ วันที่ </w:t>
      </w:r>
      <w:r w:rsidR="009615F1" w:rsidRPr="009615F1">
        <w:rPr>
          <w:rFonts w:ascii="Angsana New" w:hAnsi="Angsana New"/>
          <w:bCs/>
          <w:sz w:val="30"/>
          <w:szCs w:val="30"/>
        </w:rPr>
        <w:t>30</w:t>
      </w:r>
      <w:r w:rsidR="00254966">
        <w:rPr>
          <w:rFonts w:ascii="Angsana New" w:hAnsi="Angsana New" w:hint="cs"/>
          <w:b/>
          <w:sz w:val="30"/>
          <w:szCs w:val="30"/>
          <w:cs/>
        </w:rPr>
        <w:t xml:space="preserve"> กันย</w:t>
      </w:r>
      <w:r w:rsidR="00A23A43">
        <w:rPr>
          <w:rFonts w:ascii="Angsana New" w:hAnsi="Angsana New" w:hint="cs"/>
          <w:b/>
          <w:sz w:val="30"/>
          <w:szCs w:val="30"/>
          <w:cs/>
        </w:rPr>
        <w:t xml:space="preserve">ายน </w:t>
      </w:r>
      <w:r w:rsidR="0072757B">
        <w:rPr>
          <w:rFonts w:ascii="Angsana New" w:hAnsi="Angsana New"/>
          <w:bCs/>
          <w:sz w:val="30"/>
          <w:szCs w:val="30"/>
        </w:rPr>
        <w:t>2560</w:t>
      </w:r>
      <w:r w:rsidR="00A56284">
        <w:rPr>
          <w:rFonts w:ascii="Angsana New" w:hAnsi="Angsana New"/>
          <w:bCs/>
          <w:sz w:val="30"/>
          <w:szCs w:val="30"/>
        </w:rPr>
        <w:t xml:space="preserve"> </w:t>
      </w:r>
      <w:r w:rsidR="00B21F7D" w:rsidRPr="004C0125">
        <w:rPr>
          <w:rFonts w:ascii="Angsana New" w:hAnsi="Angsana New"/>
          <w:b/>
          <w:sz w:val="30"/>
          <w:szCs w:val="30"/>
          <w:cs/>
        </w:rPr>
        <w:t>และ</w:t>
      </w:r>
      <w:r w:rsidR="00740E8A">
        <w:rPr>
          <w:rFonts w:ascii="Angsana New" w:hAnsi="Angsana New"/>
          <w:b/>
          <w:sz w:val="30"/>
          <w:szCs w:val="30"/>
          <w:cs/>
        </w:rPr>
        <w:t xml:space="preserve"> </w:t>
      </w:r>
      <w:r w:rsidR="009615F1">
        <w:rPr>
          <w:rFonts w:ascii="Angsana New" w:hAnsi="Angsana New"/>
          <w:bCs/>
          <w:sz w:val="30"/>
          <w:szCs w:val="30"/>
        </w:rPr>
        <w:t>31</w:t>
      </w:r>
      <w:r w:rsidRPr="004C0125">
        <w:rPr>
          <w:rFonts w:ascii="Angsana New" w:hAnsi="Angsana New"/>
          <w:b/>
          <w:sz w:val="30"/>
          <w:szCs w:val="30"/>
          <w:cs/>
        </w:rPr>
        <w:t xml:space="preserve"> ธันวาคม </w:t>
      </w:r>
      <w:r w:rsidR="0072757B">
        <w:rPr>
          <w:rFonts w:ascii="Angsana New" w:hAnsi="Angsana New"/>
          <w:bCs/>
          <w:sz w:val="30"/>
          <w:szCs w:val="30"/>
        </w:rPr>
        <w:t>2559</w:t>
      </w:r>
      <w:r w:rsidR="00A56284">
        <w:rPr>
          <w:rFonts w:ascii="Angsana New" w:hAnsi="Angsana New"/>
          <w:bCs/>
          <w:sz w:val="30"/>
          <w:szCs w:val="30"/>
        </w:rPr>
        <w:t xml:space="preserve"> </w:t>
      </w:r>
      <w:r w:rsidRPr="00475004">
        <w:rPr>
          <w:rFonts w:ascii="Angsana New" w:hAnsi="Angsana New"/>
          <w:b/>
          <w:sz w:val="30"/>
          <w:szCs w:val="30"/>
          <w:cs/>
        </w:rPr>
        <w:t>สินทรัพย์ไม่หมุนเวียนอื่นรวมเงินฝากป</w:t>
      </w:r>
      <w:r w:rsidR="00C62A3E" w:rsidRPr="00475004">
        <w:rPr>
          <w:rFonts w:ascii="Angsana New" w:hAnsi="Angsana New"/>
          <w:b/>
          <w:sz w:val="30"/>
          <w:szCs w:val="30"/>
          <w:cs/>
        </w:rPr>
        <w:t>ระจำสถาบันการเงินของบริษัทย่อย</w:t>
      </w:r>
      <w:r w:rsidRPr="00475004">
        <w:rPr>
          <w:rFonts w:ascii="Angsana New" w:hAnsi="Angsana New"/>
          <w:b/>
          <w:sz w:val="30"/>
          <w:szCs w:val="30"/>
          <w:cs/>
        </w:rPr>
        <w:t>กับสถาบันการเงินในประเทศจำนวนเงิน</w:t>
      </w:r>
      <w:r w:rsidR="00B21F7D" w:rsidRPr="00475004">
        <w:rPr>
          <w:rFonts w:ascii="Angsana New" w:hAnsi="Angsana New"/>
          <w:b/>
          <w:sz w:val="30"/>
          <w:szCs w:val="30"/>
          <w:cs/>
        </w:rPr>
        <w:t>รวม</w:t>
      </w:r>
      <w:r w:rsidRPr="00475004">
        <w:rPr>
          <w:rFonts w:ascii="Angsana New" w:hAnsi="Angsana New"/>
          <w:b/>
          <w:sz w:val="30"/>
          <w:szCs w:val="30"/>
          <w:cs/>
        </w:rPr>
        <w:t xml:space="preserve"> </w:t>
      </w:r>
      <w:r w:rsidR="00107BFA" w:rsidRPr="00475004">
        <w:rPr>
          <w:rFonts w:ascii="Angsana New" w:hAnsi="Angsana New"/>
          <w:bCs/>
          <w:sz w:val="30"/>
          <w:szCs w:val="30"/>
        </w:rPr>
        <w:t>2</w:t>
      </w:r>
      <w:r w:rsidRPr="00475004">
        <w:rPr>
          <w:rFonts w:ascii="Angsana New" w:hAnsi="Angsana New"/>
          <w:b/>
          <w:sz w:val="30"/>
          <w:szCs w:val="30"/>
          <w:cs/>
        </w:rPr>
        <w:t xml:space="preserve"> ล้านบาท</w:t>
      </w:r>
      <w:r w:rsidRPr="00B11885">
        <w:rPr>
          <w:rFonts w:ascii="Angsana New" w:hAnsi="Angsana New"/>
          <w:b/>
          <w:sz w:val="30"/>
          <w:szCs w:val="30"/>
          <w:cs/>
        </w:rPr>
        <w:t xml:space="preserve"> ซึ่ง</w:t>
      </w:r>
      <w:r w:rsidRPr="004C0125">
        <w:rPr>
          <w:rFonts w:ascii="Angsana New" w:hAnsi="Angsana New"/>
          <w:b/>
          <w:sz w:val="30"/>
          <w:szCs w:val="30"/>
          <w:cs/>
        </w:rPr>
        <w:t>ใช้เป็นหลักทรัพย์ค้ำประกันหนังสือ</w:t>
      </w:r>
      <w:r w:rsidR="002D1D22">
        <w:rPr>
          <w:rFonts w:ascii="Angsana New" w:hAnsi="Angsana New"/>
          <w:b/>
          <w:sz w:val="30"/>
          <w:szCs w:val="30"/>
        </w:rPr>
        <w:t xml:space="preserve">           </w:t>
      </w:r>
      <w:r w:rsidR="00A23A43">
        <w:rPr>
          <w:rFonts w:ascii="Angsana New" w:hAnsi="Angsana New" w:hint="cs"/>
          <w:b/>
          <w:sz w:val="30"/>
          <w:szCs w:val="30"/>
          <w:cs/>
        </w:rPr>
        <w:t xml:space="preserve">   </w:t>
      </w:r>
      <w:r w:rsidRPr="004C0125">
        <w:rPr>
          <w:rFonts w:ascii="Angsana New" w:hAnsi="Angsana New"/>
          <w:b/>
          <w:sz w:val="30"/>
          <w:szCs w:val="30"/>
          <w:cs/>
        </w:rPr>
        <w:t>ค้ำประกันที่ออกโดยสถาบันการเงินดังกล่าว</w:t>
      </w:r>
    </w:p>
    <w:p w:rsidR="004D2251" w:rsidRPr="0080223F" w:rsidRDefault="004D2251" w:rsidP="004D2251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="Angsana New" w:hAnsi="Angsana New"/>
          <w:b/>
          <w:bCs/>
          <w:sz w:val="24"/>
          <w:szCs w:val="24"/>
          <w:lang w:val="en-US" w:bidi="th-TH"/>
        </w:rPr>
      </w:pPr>
    </w:p>
    <w:p w:rsidR="003F7D59" w:rsidRPr="00BD7ECD" w:rsidRDefault="003F7D59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  <w:r w:rsidRPr="00BD7ECD">
        <w:rPr>
          <w:rFonts w:ascii="Angsana New" w:hAnsi="Angsana New"/>
          <w:b/>
          <w:bCs/>
          <w:sz w:val="30"/>
          <w:szCs w:val="30"/>
          <w:cs/>
          <w:lang w:val="en-US" w:bidi="th-TH"/>
        </w:rPr>
        <w:t>หนี้สินที่มีภาระดอกเบี้ย</w:t>
      </w:r>
    </w:p>
    <w:p w:rsidR="00D332FD" w:rsidRPr="0080223F" w:rsidRDefault="00D332FD" w:rsidP="0080058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:rsidR="00434A22" w:rsidRPr="00475004" w:rsidRDefault="00434A22" w:rsidP="004904DA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ในเดือนสิงหาคม </w:t>
      </w:r>
      <w:r>
        <w:rPr>
          <w:rFonts w:ascii="Angsana New" w:hAnsi="Angsana New"/>
          <w:sz w:val="30"/>
          <w:szCs w:val="30"/>
        </w:rPr>
        <w:t xml:space="preserve">2560 </w:t>
      </w:r>
      <w:r>
        <w:rPr>
          <w:rFonts w:ascii="Angsana New" w:hAnsi="Angsana New" w:hint="cs"/>
          <w:sz w:val="30"/>
          <w:szCs w:val="30"/>
          <w:cs/>
        </w:rPr>
        <w:t>บริษัทได้ทำสัญญากู้ยืมเงินระยะยาวจากสถาบันการเงินในประเทศแห่งหนึ่ง</w:t>
      </w:r>
      <w:r w:rsidRPr="00EA1831">
        <w:rPr>
          <w:rFonts w:ascii="Angsana New" w:hAnsi="Angsana New" w:hint="cs"/>
          <w:sz w:val="30"/>
          <w:szCs w:val="30"/>
          <w:cs/>
        </w:rPr>
        <w:t xml:space="preserve">จำนวน </w:t>
      </w:r>
      <w:r>
        <w:rPr>
          <w:rFonts w:ascii="Angsana New" w:hAnsi="Angsana New"/>
          <w:sz w:val="30"/>
          <w:szCs w:val="30"/>
        </w:rPr>
        <w:t>220</w:t>
      </w:r>
      <w:r w:rsidRPr="00EA1831">
        <w:rPr>
          <w:rFonts w:ascii="Angsana New" w:hAnsi="Angsana New"/>
          <w:sz w:val="30"/>
          <w:szCs w:val="30"/>
        </w:rPr>
        <w:t xml:space="preserve"> </w:t>
      </w:r>
      <w:r w:rsidRPr="00EA1831">
        <w:rPr>
          <w:rFonts w:ascii="Angsana New" w:hAnsi="Angsana New" w:hint="cs"/>
          <w:sz w:val="30"/>
          <w:szCs w:val="30"/>
          <w:cs/>
        </w:rPr>
        <w:t>ล้าน</w:t>
      </w:r>
      <w:r w:rsidRPr="00FB2AE3">
        <w:rPr>
          <w:rFonts w:ascii="Angsana New" w:hAnsi="Angsana New" w:hint="cs"/>
          <w:sz w:val="30"/>
          <w:szCs w:val="30"/>
          <w:cs/>
        </w:rPr>
        <w:t>บาท เงินกู้ยืมดังกล่าวมีอัตราดอกเบี้ย</w:t>
      </w:r>
      <w:r>
        <w:rPr>
          <w:rFonts w:ascii="Angsana New" w:hAnsi="Angsana New" w:hint="cs"/>
          <w:sz w:val="30"/>
          <w:szCs w:val="30"/>
          <w:cs/>
        </w:rPr>
        <w:t>โดยอ้างอิงกับอัตราดอกเบี้ย</w:t>
      </w:r>
      <w:r w:rsidRPr="00FB2AE3">
        <w:rPr>
          <w:rFonts w:ascii="Angsana New" w:hAnsi="Angsana New" w:hint="cs"/>
          <w:sz w:val="30"/>
          <w:szCs w:val="30"/>
          <w:cs/>
        </w:rPr>
        <w:t xml:space="preserve">เงินกู้ยืมขั้นต่ำ </w:t>
      </w:r>
      <w:r w:rsidRPr="00FB2AE3">
        <w:rPr>
          <w:rFonts w:ascii="Angsana New" w:hAnsi="Angsana New"/>
          <w:sz w:val="30"/>
          <w:szCs w:val="30"/>
        </w:rPr>
        <w:t xml:space="preserve">(MLR) </w:t>
      </w:r>
      <w:r>
        <w:rPr>
          <w:rFonts w:ascii="Angsana New" w:hAnsi="Angsana New" w:hint="cs"/>
          <w:sz w:val="30"/>
          <w:szCs w:val="30"/>
          <w:cs/>
        </w:rPr>
        <w:t>ตามที่ระบุในสัญญาเงินกู้</w:t>
      </w:r>
      <w:r w:rsidRPr="002F269D">
        <w:rPr>
          <w:rFonts w:ascii="Angsana New" w:hAnsi="Angsana New" w:hint="cs"/>
          <w:sz w:val="30"/>
          <w:szCs w:val="30"/>
          <w:cs/>
        </w:rPr>
        <w:t xml:space="preserve"> เงินกู้ยืมมีกำหนดชำระคืน</w:t>
      </w:r>
      <w:r>
        <w:rPr>
          <w:rFonts w:ascii="Angsana New" w:hAnsi="Angsana New" w:hint="cs"/>
          <w:sz w:val="30"/>
          <w:szCs w:val="30"/>
          <w:cs/>
        </w:rPr>
        <w:t>เงินต้นเป็นงวดรายเดือน</w:t>
      </w:r>
      <w:r w:rsidRPr="002F269D">
        <w:rPr>
          <w:rFonts w:ascii="Angsana New" w:hAnsi="Angsana New" w:hint="cs"/>
          <w:sz w:val="30"/>
          <w:szCs w:val="30"/>
          <w:cs/>
        </w:rPr>
        <w:t>รวมทั้งสิ</w:t>
      </w:r>
      <w:r>
        <w:rPr>
          <w:rFonts w:ascii="Angsana New" w:hAnsi="Angsana New" w:hint="cs"/>
          <w:sz w:val="30"/>
          <w:szCs w:val="30"/>
          <w:cs/>
        </w:rPr>
        <w:t>้</w:t>
      </w:r>
      <w:r w:rsidRPr="002F269D">
        <w:rPr>
          <w:rFonts w:ascii="Angsana New" w:hAnsi="Angsana New" w:hint="cs"/>
          <w:sz w:val="30"/>
          <w:szCs w:val="30"/>
          <w:cs/>
        </w:rPr>
        <w:t xml:space="preserve">น </w:t>
      </w:r>
      <w:r>
        <w:rPr>
          <w:rFonts w:ascii="Angsana New" w:hAnsi="Angsana New"/>
          <w:sz w:val="30"/>
          <w:szCs w:val="30"/>
        </w:rPr>
        <w:t>48</w:t>
      </w:r>
      <w:r w:rsidRPr="002F269D">
        <w:rPr>
          <w:rFonts w:ascii="Angsana New" w:hAnsi="Angsana New"/>
          <w:sz w:val="30"/>
          <w:szCs w:val="30"/>
        </w:rPr>
        <w:t xml:space="preserve"> </w:t>
      </w:r>
      <w:r w:rsidRPr="002F269D">
        <w:rPr>
          <w:rFonts w:ascii="Angsana New" w:hAnsi="Angsana New" w:hint="cs"/>
          <w:sz w:val="30"/>
          <w:szCs w:val="30"/>
          <w:cs/>
        </w:rPr>
        <w:t xml:space="preserve">งวด </w:t>
      </w:r>
      <w:r>
        <w:rPr>
          <w:rFonts w:ascii="Angsana New" w:hAnsi="Angsana New" w:hint="cs"/>
          <w:sz w:val="30"/>
          <w:szCs w:val="30"/>
          <w:cs/>
        </w:rPr>
        <w:t xml:space="preserve">โดยผ่อนชำระงวดที่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ถึงงวดที่ </w:t>
      </w:r>
      <w:r>
        <w:rPr>
          <w:rFonts w:ascii="Angsana New" w:hAnsi="Angsana New"/>
          <w:sz w:val="30"/>
          <w:szCs w:val="30"/>
        </w:rPr>
        <w:t xml:space="preserve">47 </w:t>
      </w:r>
      <w:r w:rsidR="00B17160">
        <w:rPr>
          <w:rFonts w:ascii="Angsana New" w:hAnsi="Angsana New"/>
          <w:sz w:val="30"/>
          <w:szCs w:val="30"/>
        </w:rPr>
        <w:t xml:space="preserve">     </w:t>
      </w:r>
      <w:r>
        <w:rPr>
          <w:rFonts w:ascii="Angsana New" w:hAnsi="Angsana New" w:hint="cs"/>
          <w:sz w:val="30"/>
          <w:szCs w:val="30"/>
          <w:cs/>
        </w:rPr>
        <w:t xml:space="preserve">งวดละ </w:t>
      </w:r>
      <w:r>
        <w:rPr>
          <w:rFonts w:ascii="Angsana New" w:hAnsi="Angsana New"/>
          <w:sz w:val="30"/>
          <w:szCs w:val="30"/>
        </w:rPr>
        <w:t xml:space="preserve">4.6 </w:t>
      </w:r>
      <w:r>
        <w:rPr>
          <w:rFonts w:ascii="Angsana New" w:hAnsi="Angsana New" w:hint="cs"/>
          <w:sz w:val="30"/>
          <w:szCs w:val="30"/>
          <w:cs/>
        </w:rPr>
        <w:t xml:space="preserve">ล้านบาท และชำระหนี้ส่วนที่เหลือทั้งหมดในงวดสุดท้าย เริ่มชำระเงินต้นงวดแรกในเดือนกันยายน </w:t>
      </w:r>
      <w:r>
        <w:rPr>
          <w:rFonts w:ascii="Angsana New" w:hAnsi="Angsana New"/>
          <w:sz w:val="30"/>
          <w:szCs w:val="30"/>
        </w:rPr>
        <w:t xml:space="preserve">2561 </w:t>
      </w:r>
      <w:r>
        <w:rPr>
          <w:rFonts w:ascii="Angsana New" w:hAnsi="Angsana New" w:hint="cs"/>
          <w:sz w:val="30"/>
          <w:szCs w:val="30"/>
          <w:cs/>
        </w:rPr>
        <w:t xml:space="preserve">และกำหนดชำระคืนเงินต้นให้เสร็จสิ้นภายในกำหนดเวลา </w:t>
      </w:r>
      <w:r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 w:hint="cs"/>
          <w:sz w:val="30"/>
          <w:szCs w:val="30"/>
          <w:cs/>
        </w:rPr>
        <w:t xml:space="preserve"> ปี นับจากวันเบิก</w:t>
      </w:r>
      <w:r w:rsidR="00814FD6">
        <w:rPr>
          <w:rFonts w:ascii="Angsana New" w:hAnsi="Angsana New" w:hint="cs"/>
          <w:sz w:val="30"/>
          <w:szCs w:val="30"/>
          <w:cs/>
        </w:rPr>
        <w:t>รับเงินกู้งวดแรก</w:t>
      </w:r>
      <w:r w:rsidR="00E047CE">
        <w:rPr>
          <w:rFonts w:ascii="Angsana New" w:hAnsi="Angsana New" w:hint="cs"/>
          <w:sz w:val="30"/>
          <w:szCs w:val="30"/>
          <w:cs/>
        </w:rPr>
        <w:t xml:space="preserve"> </w:t>
      </w:r>
      <w:r w:rsidR="00814FD6">
        <w:rPr>
          <w:rFonts w:ascii="Angsana New" w:hAnsi="Angsana New" w:hint="cs"/>
          <w:sz w:val="30"/>
          <w:szCs w:val="30"/>
          <w:cs/>
        </w:rPr>
        <w:t>ส่วนดอกเบี้ย</w:t>
      </w:r>
      <w:r w:rsidR="00814FD6">
        <w:rPr>
          <w:rFonts w:ascii="Angsana New" w:hAnsi="Angsana New"/>
          <w:sz w:val="30"/>
          <w:szCs w:val="30"/>
        </w:rPr>
        <w:t xml:space="preserve">                       </w:t>
      </w:r>
      <w:r w:rsidRPr="008C5585">
        <w:rPr>
          <w:rFonts w:ascii="Angsana New" w:hAnsi="Angsana New" w:hint="cs"/>
          <w:sz w:val="30"/>
          <w:szCs w:val="30"/>
          <w:cs/>
        </w:rPr>
        <w:t>กำหนดชำระเป็นรายเดือนโดยเริ่มชำระครั้งแรกในวันสุดท้ายของเดือนที่มีการเบิกเงินกู้ ทั้งนี้</w:t>
      </w:r>
      <w:r w:rsidR="00814FD6">
        <w:rPr>
          <w:rFonts w:ascii="Angsana New" w:hAnsi="Angsana New" w:hint="cs"/>
          <w:sz w:val="30"/>
          <w:szCs w:val="30"/>
          <w:cs/>
        </w:rPr>
        <w:t>บริษัท</w:t>
      </w:r>
      <w:r w:rsidR="00E047CE">
        <w:rPr>
          <w:rFonts w:ascii="Angsana New" w:hAnsi="Angsana New" w:hint="cs"/>
          <w:sz w:val="30"/>
          <w:szCs w:val="30"/>
          <w:cs/>
        </w:rPr>
        <w:t>ต้อง</w:t>
      </w:r>
      <w:r w:rsidR="005F1E3B">
        <w:rPr>
          <w:rFonts w:ascii="Angsana New" w:hAnsi="Angsana New"/>
          <w:sz w:val="30"/>
          <w:szCs w:val="30"/>
        </w:rPr>
        <w:br/>
      </w:r>
      <w:r w:rsidRPr="008C5585">
        <w:rPr>
          <w:rFonts w:ascii="Angsana New" w:hAnsi="Angsana New" w:hint="cs"/>
          <w:sz w:val="30"/>
          <w:szCs w:val="30"/>
          <w:cs/>
        </w:rPr>
        <w:t>ปฏิบัติตามเงื่อนไขและข้อกำหนดที่ระบุในสัญญาเงินกู้ยืม</w:t>
      </w:r>
      <w:r w:rsidR="005F1E3B">
        <w:rPr>
          <w:rFonts w:ascii="Angsana New" w:hAnsi="Angsana New"/>
          <w:sz w:val="30"/>
          <w:szCs w:val="30"/>
        </w:rPr>
        <w:t xml:space="preserve"> </w:t>
      </w:r>
      <w:r w:rsidR="005F1E3B">
        <w:rPr>
          <w:rFonts w:ascii="Angsana New" w:hAnsi="Angsana New" w:hint="cs"/>
          <w:sz w:val="30"/>
          <w:szCs w:val="30"/>
          <w:cs/>
        </w:rPr>
        <w:t>เช่น จะไม่นำที่ดิน</w:t>
      </w:r>
      <w:r w:rsidR="00592B5F">
        <w:rPr>
          <w:rFonts w:ascii="Angsana New" w:hAnsi="Angsana New" w:hint="cs"/>
          <w:sz w:val="30"/>
          <w:szCs w:val="30"/>
          <w:cs/>
        </w:rPr>
        <w:t>แปลงหนึ่ง</w:t>
      </w:r>
      <w:r w:rsidR="005721A1">
        <w:rPr>
          <w:rFonts w:ascii="Angsana New" w:hAnsi="Angsana New" w:hint="cs"/>
          <w:sz w:val="30"/>
          <w:szCs w:val="30"/>
          <w:cs/>
        </w:rPr>
        <w:t>พร้อมสิ่งปลูกสร้าง</w:t>
      </w:r>
      <w:r w:rsidR="00F04178">
        <w:rPr>
          <w:rFonts w:ascii="Angsana New" w:hAnsi="Angsana New" w:hint="cs"/>
          <w:sz w:val="30"/>
          <w:szCs w:val="30"/>
          <w:cs/>
        </w:rPr>
        <w:t>ไปจำนำ จำนอง ให้เช่า หรือสิทธิ</w:t>
      </w:r>
      <w:r w:rsidR="005F1E3B">
        <w:rPr>
          <w:rFonts w:ascii="Angsana New" w:hAnsi="Angsana New" w:hint="cs"/>
          <w:sz w:val="30"/>
          <w:szCs w:val="30"/>
          <w:cs/>
        </w:rPr>
        <w:t>ยึดหน่วงใดๆ ซึ่งมีผลให้บุคคลอื่นมีสิทธิเหนือที่ดินพร้อมสิ่งปลูกสร้างนั้น</w:t>
      </w:r>
      <w:r w:rsidRPr="008C5585">
        <w:rPr>
          <w:rFonts w:ascii="Angsana New" w:hAnsi="Angsana New" w:hint="cs"/>
          <w:sz w:val="30"/>
          <w:szCs w:val="30"/>
          <w:cs/>
        </w:rPr>
        <w:t xml:space="preserve"> </w:t>
      </w:r>
      <w:r w:rsidRPr="00434A22">
        <w:rPr>
          <w:rFonts w:ascii="Angsana New" w:hAnsi="Angsana New"/>
          <w:sz w:val="30"/>
          <w:szCs w:val="30"/>
          <w:cs/>
        </w:rPr>
        <w:t>ณ วันที่</w:t>
      </w:r>
      <w:r w:rsidRPr="00434A22">
        <w:rPr>
          <w:rFonts w:ascii="Angsana New" w:hAnsi="Angsana New" w:hint="cs"/>
          <w:sz w:val="30"/>
          <w:szCs w:val="30"/>
          <w:cs/>
        </w:rPr>
        <w:t xml:space="preserve"> </w:t>
      </w:r>
      <w:r w:rsidR="00E729B6">
        <w:rPr>
          <w:rFonts w:ascii="Angsana New" w:hAnsi="Angsana New"/>
          <w:sz w:val="30"/>
          <w:szCs w:val="30"/>
        </w:rPr>
        <w:t xml:space="preserve">             </w:t>
      </w:r>
      <w:r w:rsidRPr="00434A22">
        <w:rPr>
          <w:rFonts w:ascii="Angsana New" w:hAnsi="Angsana New"/>
          <w:sz w:val="30"/>
          <w:szCs w:val="30"/>
        </w:rPr>
        <w:t xml:space="preserve">30 </w:t>
      </w:r>
      <w:r w:rsidRPr="00434A22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434A22">
        <w:rPr>
          <w:rFonts w:ascii="Angsana New" w:hAnsi="Angsana New"/>
          <w:sz w:val="30"/>
          <w:szCs w:val="30"/>
        </w:rPr>
        <w:t>2560</w:t>
      </w:r>
      <w:r w:rsidRPr="00434A22">
        <w:rPr>
          <w:rFonts w:ascii="Angsana New" w:hAnsi="Angsana New" w:hint="cs"/>
          <w:sz w:val="30"/>
          <w:szCs w:val="30"/>
          <w:cs/>
        </w:rPr>
        <w:t xml:space="preserve"> </w:t>
      </w:r>
      <w:r w:rsidRPr="00434A22">
        <w:rPr>
          <w:rFonts w:ascii="Angsana New" w:hAnsi="Angsana New"/>
          <w:sz w:val="30"/>
          <w:szCs w:val="30"/>
          <w:cs/>
        </w:rPr>
        <w:t>บริษัท</w:t>
      </w:r>
      <w:r w:rsidRPr="00434A22">
        <w:rPr>
          <w:rFonts w:ascii="Angsana New" w:hAnsi="Angsana New" w:hint="cs"/>
          <w:sz w:val="30"/>
          <w:szCs w:val="30"/>
          <w:cs/>
        </w:rPr>
        <w:t xml:space="preserve">มีวงเงินกู้ยืมที่ยังไม่ได้เบิกใช้จำนวน </w:t>
      </w:r>
      <w:r>
        <w:rPr>
          <w:rFonts w:ascii="Angsana New" w:hAnsi="Angsana New"/>
          <w:sz w:val="30"/>
          <w:szCs w:val="30"/>
        </w:rPr>
        <w:t>210</w:t>
      </w:r>
      <w:r w:rsidRPr="00434A22">
        <w:rPr>
          <w:rFonts w:ascii="Angsana New" w:hAnsi="Angsana New"/>
          <w:sz w:val="30"/>
          <w:szCs w:val="30"/>
        </w:rPr>
        <w:t xml:space="preserve"> </w:t>
      </w:r>
      <w:r w:rsidRPr="00434A22">
        <w:rPr>
          <w:rFonts w:ascii="Angsana New" w:hAnsi="Angsana New" w:hint="cs"/>
          <w:sz w:val="30"/>
          <w:szCs w:val="30"/>
          <w:cs/>
        </w:rPr>
        <w:t>ล้านบาท</w:t>
      </w:r>
    </w:p>
    <w:p w:rsidR="00434A22" w:rsidRPr="0080223F" w:rsidRDefault="00434A22" w:rsidP="00434A22">
      <w:pPr>
        <w:autoSpaceDE w:val="0"/>
        <w:autoSpaceDN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5F1E3B" w:rsidRPr="0004195F" w:rsidRDefault="00D332FD" w:rsidP="00F371B5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ในเดือนมีนาคม </w:t>
      </w:r>
      <w:r>
        <w:rPr>
          <w:rFonts w:ascii="Angsana New" w:hAnsi="Angsana New"/>
          <w:sz w:val="30"/>
          <w:szCs w:val="30"/>
        </w:rPr>
        <w:t xml:space="preserve">2560 </w:t>
      </w:r>
      <w:r>
        <w:rPr>
          <w:rFonts w:ascii="Angsana New" w:hAnsi="Angsana New" w:hint="cs"/>
          <w:sz w:val="30"/>
          <w:szCs w:val="30"/>
          <w:cs/>
        </w:rPr>
        <w:t>บริษัทย่อยแห่งหนึ่งได้ทำสัญญากู้ยืมเงินระยะยาวจากสถาบันการเงินในประเทศแห่งหนึ่ง</w:t>
      </w:r>
      <w:r w:rsidRPr="00EA1831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EA1831">
        <w:rPr>
          <w:rFonts w:ascii="Angsana New" w:hAnsi="Angsana New"/>
          <w:sz w:val="30"/>
          <w:szCs w:val="30"/>
        </w:rPr>
        <w:t xml:space="preserve">276 </w:t>
      </w:r>
      <w:r w:rsidRPr="00EA1831">
        <w:rPr>
          <w:rFonts w:ascii="Angsana New" w:hAnsi="Angsana New" w:hint="cs"/>
          <w:sz w:val="30"/>
          <w:szCs w:val="30"/>
          <w:cs/>
        </w:rPr>
        <w:t>ล้าน</w:t>
      </w:r>
      <w:r w:rsidRPr="00FB2AE3">
        <w:rPr>
          <w:rFonts w:ascii="Angsana New" w:hAnsi="Angsana New" w:hint="cs"/>
          <w:sz w:val="30"/>
          <w:szCs w:val="30"/>
          <w:cs/>
        </w:rPr>
        <w:t>บาท เงินกู้ยืมดังกล่าวมีอัตราดอกเบี้ย</w:t>
      </w:r>
      <w:r w:rsidR="002C7C7F">
        <w:rPr>
          <w:rFonts w:ascii="Angsana New" w:hAnsi="Angsana New" w:hint="cs"/>
          <w:sz w:val="30"/>
          <w:szCs w:val="30"/>
          <w:cs/>
        </w:rPr>
        <w:t>โดยอ้างอิงกับอัตราดอกเบี้ย</w:t>
      </w:r>
      <w:r w:rsidRPr="00FB2AE3">
        <w:rPr>
          <w:rFonts w:ascii="Angsana New" w:hAnsi="Angsana New" w:hint="cs"/>
          <w:sz w:val="30"/>
          <w:szCs w:val="30"/>
          <w:cs/>
        </w:rPr>
        <w:t xml:space="preserve">เงินกู้ยืมขั้นต่ำ </w:t>
      </w:r>
      <w:r w:rsidRPr="00FB2AE3">
        <w:rPr>
          <w:rFonts w:ascii="Angsana New" w:hAnsi="Angsana New"/>
          <w:sz w:val="30"/>
          <w:szCs w:val="30"/>
        </w:rPr>
        <w:t xml:space="preserve">(MLR) </w:t>
      </w:r>
      <w:r w:rsidR="002744F3">
        <w:rPr>
          <w:rFonts w:ascii="Angsana New" w:hAnsi="Angsana New" w:hint="cs"/>
          <w:sz w:val="30"/>
          <w:szCs w:val="30"/>
          <w:cs/>
        </w:rPr>
        <w:t>ตามที่ระบุในสัญญาเงินกู้</w:t>
      </w:r>
      <w:r w:rsidRPr="002F269D">
        <w:rPr>
          <w:rFonts w:ascii="Angsana New" w:hAnsi="Angsana New" w:hint="cs"/>
          <w:sz w:val="30"/>
          <w:szCs w:val="30"/>
          <w:cs/>
        </w:rPr>
        <w:t xml:space="preserve"> เงินกู้ยืมมีกำหนดชำระคืน</w:t>
      </w:r>
      <w:r>
        <w:rPr>
          <w:rFonts w:ascii="Angsana New" w:hAnsi="Angsana New" w:hint="cs"/>
          <w:sz w:val="30"/>
          <w:szCs w:val="30"/>
          <w:cs/>
        </w:rPr>
        <w:t>เงินต้นเป็นรายงวดสามเดือน</w:t>
      </w:r>
      <w:r w:rsidRPr="002F269D">
        <w:rPr>
          <w:rFonts w:ascii="Angsana New" w:hAnsi="Angsana New" w:hint="cs"/>
          <w:sz w:val="30"/>
          <w:szCs w:val="30"/>
          <w:cs/>
        </w:rPr>
        <w:t>รวมทั้งสิ</w:t>
      </w:r>
      <w:r>
        <w:rPr>
          <w:rFonts w:ascii="Angsana New" w:hAnsi="Angsana New" w:hint="cs"/>
          <w:sz w:val="30"/>
          <w:szCs w:val="30"/>
          <w:cs/>
        </w:rPr>
        <w:t>้</w:t>
      </w:r>
      <w:r w:rsidRPr="002F269D">
        <w:rPr>
          <w:rFonts w:ascii="Angsana New" w:hAnsi="Angsana New" w:hint="cs"/>
          <w:sz w:val="30"/>
          <w:szCs w:val="30"/>
          <w:cs/>
        </w:rPr>
        <w:t xml:space="preserve">น </w:t>
      </w:r>
      <w:r w:rsidRPr="002F269D">
        <w:rPr>
          <w:rFonts w:ascii="Angsana New" w:hAnsi="Angsana New"/>
          <w:sz w:val="30"/>
          <w:szCs w:val="30"/>
        </w:rPr>
        <w:t xml:space="preserve">24 </w:t>
      </w:r>
      <w:r w:rsidRPr="002F269D">
        <w:rPr>
          <w:rFonts w:ascii="Angsana New" w:hAnsi="Angsana New" w:hint="cs"/>
          <w:sz w:val="30"/>
          <w:szCs w:val="30"/>
          <w:cs/>
        </w:rPr>
        <w:t xml:space="preserve">งวด </w:t>
      </w:r>
      <w:r>
        <w:rPr>
          <w:rFonts w:ascii="Angsana New" w:hAnsi="Angsana New" w:hint="cs"/>
          <w:sz w:val="30"/>
          <w:szCs w:val="30"/>
          <w:cs/>
        </w:rPr>
        <w:t xml:space="preserve">โดยผ่อนชำระงวดที่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ถึงงวดที่ </w:t>
      </w:r>
      <w:r>
        <w:rPr>
          <w:rFonts w:ascii="Angsana New" w:hAnsi="Angsana New"/>
          <w:sz w:val="30"/>
          <w:szCs w:val="30"/>
        </w:rPr>
        <w:t xml:space="preserve">23 </w:t>
      </w:r>
      <w:r>
        <w:rPr>
          <w:rFonts w:ascii="Angsana New" w:hAnsi="Angsana New" w:hint="cs"/>
          <w:sz w:val="30"/>
          <w:szCs w:val="30"/>
          <w:cs/>
        </w:rPr>
        <w:t xml:space="preserve">งวดละ </w:t>
      </w:r>
      <w:r>
        <w:rPr>
          <w:rFonts w:ascii="Angsana New" w:hAnsi="Angsana New"/>
          <w:sz w:val="30"/>
          <w:szCs w:val="30"/>
        </w:rPr>
        <w:t xml:space="preserve">11.5 </w:t>
      </w:r>
      <w:r>
        <w:rPr>
          <w:rFonts w:ascii="Angsana New" w:hAnsi="Angsana New" w:hint="cs"/>
          <w:sz w:val="30"/>
          <w:szCs w:val="30"/>
          <w:cs/>
        </w:rPr>
        <w:t>ล้านบาท และชำระหนี้ส่วนที่เหลือทั้งหมดในงวดสุดท้าย เริ่มชำระเงินต้นงวดแรก</w:t>
      </w:r>
      <w:r w:rsidR="002C7C7F">
        <w:rPr>
          <w:rFonts w:ascii="Angsana New" w:hAnsi="Angsana New" w:hint="cs"/>
          <w:sz w:val="30"/>
          <w:szCs w:val="30"/>
          <w:cs/>
        </w:rPr>
        <w:t xml:space="preserve">ในเดือนพฤษภาคม </w:t>
      </w:r>
      <w:r w:rsidR="002C7C7F">
        <w:rPr>
          <w:rFonts w:ascii="Angsana New" w:hAnsi="Angsana New"/>
          <w:sz w:val="30"/>
          <w:szCs w:val="30"/>
        </w:rPr>
        <w:t xml:space="preserve">2561 </w:t>
      </w:r>
      <w:r>
        <w:rPr>
          <w:rFonts w:ascii="Angsana New" w:hAnsi="Angsana New" w:hint="cs"/>
          <w:sz w:val="30"/>
          <w:szCs w:val="30"/>
          <w:cs/>
        </w:rPr>
        <w:t xml:space="preserve">และกำหนดชำระคืนเงินต้นให้เสร็จสิ้นภายในกำหนดเวลา </w:t>
      </w:r>
      <w:r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 w:hint="cs"/>
          <w:sz w:val="30"/>
          <w:szCs w:val="30"/>
          <w:cs/>
        </w:rPr>
        <w:t xml:space="preserve"> ปี นับจากวันเบิกรับเงินกู้งวดแรก ส่วนดอกเบี้ยกำหนดชำระเป็นรายเดือนโดยเริ่มชำระครั้งแรกในวันสุดท้ายของเดือนที่มีการเบิกเงินกู้</w:t>
      </w:r>
      <w:r w:rsidRPr="00FE1E17">
        <w:rPr>
          <w:rFonts w:ascii="Angsana New" w:hAnsi="Angsana New" w:hint="cs"/>
          <w:sz w:val="30"/>
          <w:szCs w:val="30"/>
          <w:cs/>
        </w:rPr>
        <w:t xml:space="preserve"> เงินกู้ยืมดังกล่าวค้ำประกันโดยบริษัท ทั้งนี้</w:t>
      </w:r>
      <w:r w:rsidRPr="00544B69">
        <w:rPr>
          <w:rFonts w:ascii="Angsana New" w:hAnsi="Angsana New" w:hint="cs"/>
          <w:sz w:val="30"/>
          <w:szCs w:val="30"/>
          <w:cs/>
        </w:rPr>
        <w:t xml:space="preserve">บริษัทย่อยต้องปฏิบัติตามเงื่อนไขและข้อกำหนดที่ระบุในสัญญาเงินกู้ยืม </w:t>
      </w:r>
      <w:r w:rsidRPr="00475004">
        <w:rPr>
          <w:rFonts w:ascii="Angsana New" w:hAnsi="Angsana New"/>
          <w:sz w:val="30"/>
          <w:szCs w:val="30"/>
          <w:cs/>
        </w:rPr>
        <w:t>ณ วันที่</w:t>
      </w:r>
      <w:r w:rsidRPr="00475004">
        <w:rPr>
          <w:rFonts w:ascii="Angsana New" w:hAnsi="Angsana New" w:hint="cs"/>
          <w:sz w:val="30"/>
          <w:szCs w:val="30"/>
          <w:cs/>
        </w:rPr>
        <w:t xml:space="preserve"> </w:t>
      </w:r>
      <w:r w:rsidRPr="00475004">
        <w:rPr>
          <w:rFonts w:ascii="Angsana New" w:hAnsi="Angsana New"/>
          <w:sz w:val="30"/>
          <w:szCs w:val="30"/>
        </w:rPr>
        <w:t xml:space="preserve">30 </w:t>
      </w:r>
      <w:r w:rsidR="00582FAB">
        <w:rPr>
          <w:rFonts w:ascii="Angsana New" w:hAnsi="Angsana New" w:hint="cs"/>
          <w:sz w:val="30"/>
          <w:szCs w:val="30"/>
          <w:cs/>
        </w:rPr>
        <w:t>กันยายน</w:t>
      </w:r>
      <w:r w:rsidRPr="00475004">
        <w:rPr>
          <w:rFonts w:ascii="Angsana New" w:hAnsi="Angsana New" w:hint="cs"/>
          <w:sz w:val="30"/>
          <w:szCs w:val="30"/>
          <w:cs/>
        </w:rPr>
        <w:t xml:space="preserve"> </w:t>
      </w:r>
      <w:r w:rsidRPr="00475004">
        <w:rPr>
          <w:rFonts w:ascii="Angsana New" w:hAnsi="Angsana New"/>
          <w:sz w:val="30"/>
          <w:szCs w:val="30"/>
        </w:rPr>
        <w:t>2560</w:t>
      </w:r>
      <w:r w:rsidRPr="00475004">
        <w:rPr>
          <w:rFonts w:ascii="Angsana New" w:hAnsi="Angsana New" w:hint="cs"/>
          <w:sz w:val="30"/>
          <w:szCs w:val="30"/>
          <w:cs/>
        </w:rPr>
        <w:t xml:space="preserve"> </w:t>
      </w:r>
      <w:r w:rsidRPr="00475004">
        <w:rPr>
          <w:rFonts w:ascii="Angsana New" w:hAnsi="Angsana New"/>
          <w:sz w:val="30"/>
          <w:szCs w:val="30"/>
          <w:cs/>
        </w:rPr>
        <w:t>บริษัท</w:t>
      </w:r>
      <w:r w:rsidRPr="00475004">
        <w:rPr>
          <w:rFonts w:ascii="Angsana New" w:hAnsi="Angsana New" w:hint="cs"/>
          <w:sz w:val="30"/>
          <w:szCs w:val="30"/>
          <w:cs/>
        </w:rPr>
        <w:t>ย่อยมี</w:t>
      </w:r>
      <w:r>
        <w:rPr>
          <w:rFonts w:ascii="Angsana New" w:hAnsi="Angsana New" w:hint="cs"/>
          <w:sz w:val="30"/>
          <w:szCs w:val="30"/>
          <w:cs/>
        </w:rPr>
        <w:t xml:space="preserve">วงเงินกู้ยืมที่ยังไม่ได้เบิกใช้จำนวน </w:t>
      </w:r>
      <w:r w:rsidR="00EE5924">
        <w:rPr>
          <w:rFonts w:ascii="Angsana New" w:hAnsi="Angsana New"/>
          <w:sz w:val="30"/>
          <w:szCs w:val="30"/>
        </w:rPr>
        <w:t>36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  <w:r w:rsidR="0004195F">
        <w:rPr>
          <w:rFonts w:ascii="Angsana New" w:hAnsi="Angsana New" w:hint="cs"/>
          <w:sz w:val="30"/>
          <w:szCs w:val="30"/>
          <w:cs/>
        </w:rPr>
        <w:t xml:space="preserve"> ในเดือนสิงหาคม </w:t>
      </w:r>
      <w:r w:rsidR="0004195F">
        <w:rPr>
          <w:rFonts w:ascii="Angsana New" w:hAnsi="Angsana New"/>
          <w:sz w:val="30"/>
          <w:szCs w:val="30"/>
        </w:rPr>
        <w:t xml:space="preserve">2560 </w:t>
      </w:r>
      <w:r w:rsidR="0004195F">
        <w:rPr>
          <w:rFonts w:ascii="Angsana New" w:hAnsi="Angsana New" w:hint="cs"/>
          <w:sz w:val="30"/>
          <w:szCs w:val="30"/>
          <w:cs/>
        </w:rPr>
        <w:t xml:space="preserve">ผู้กู้และผู้ให้กู้ขอแก้ไขสัญญาเงินกู้ โดยตกลงแก้ไขเปลี่ยนแปลงเงื่อนไขการชำระคืนเงินต้นจากรายงวดสามเดือนรวมทั้งสิ้น </w:t>
      </w:r>
      <w:r w:rsidR="003F05BC">
        <w:rPr>
          <w:rFonts w:ascii="Angsana New" w:hAnsi="Angsana New"/>
          <w:sz w:val="30"/>
          <w:szCs w:val="30"/>
        </w:rPr>
        <w:t xml:space="preserve">       </w:t>
      </w:r>
      <w:r w:rsidR="0004195F">
        <w:rPr>
          <w:rFonts w:ascii="Angsana New" w:hAnsi="Angsana New"/>
          <w:sz w:val="30"/>
          <w:szCs w:val="30"/>
        </w:rPr>
        <w:t xml:space="preserve">24 </w:t>
      </w:r>
      <w:r w:rsidR="0004195F">
        <w:rPr>
          <w:rFonts w:ascii="Angsana New" w:hAnsi="Angsana New" w:hint="cs"/>
          <w:sz w:val="30"/>
          <w:szCs w:val="30"/>
          <w:cs/>
        </w:rPr>
        <w:t>งวด</w:t>
      </w:r>
      <w:r w:rsidR="003F05BC">
        <w:rPr>
          <w:rFonts w:ascii="Angsana New" w:hAnsi="Angsana New"/>
          <w:sz w:val="30"/>
          <w:szCs w:val="30"/>
        </w:rPr>
        <w:t xml:space="preserve"> </w:t>
      </w:r>
      <w:r w:rsidR="0004195F">
        <w:rPr>
          <w:rFonts w:ascii="Angsana New" w:hAnsi="Angsana New" w:hint="cs"/>
          <w:sz w:val="30"/>
          <w:szCs w:val="30"/>
          <w:cs/>
        </w:rPr>
        <w:t xml:space="preserve">เป็นงวดรายเดือนรวมทั้งสิ้น </w:t>
      </w:r>
      <w:r w:rsidR="0004195F">
        <w:rPr>
          <w:rFonts w:ascii="Angsana New" w:hAnsi="Angsana New"/>
          <w:sz w:val="30"/>
          <w:szCs w:val="30"/>
        </w:rPr>
        <w:t xml:space="preserve">72 </w:t>
      </w:r>
      <w:r w:rsidR="0004195F">
        <w:rPr>
          <w:rFonts w:ascii="Angsana New" w:hAnsi="Angsana New" w:hint="cs"/>
          <w:sz w:val="30"/>
          <w:szCs w:val="30"/>
          <w:cs/>
        </w:rPr>
        <w:t xml:space="preserve">งวด โดยผ่อนชำระงวดที่ </w:t>
      </w:r>
      <w:r w:rsidR="0004195F">
        <w:rPr>
          <w:rFonts w:ascii="Angsana New" w:hAnsi="Angsana New"/>
          <w:sz w:val="30"/>
          <w:szCs w:val="30"/>
        </w:rPr>
        <w:t xml:space="preserve">1 </w:t>
      </w:r>
      <w:r w:rsidR="0004195F">
        <w:rPr>
          <w:rFonts w:ascii="Angsana New" w:hAnsi="Angsana New" w:hint="cs"/>
          <w:sz w:val="30"/>
          <w:szCs w:val="30"/>
          <w:cs/>
        </w:rPr>
        <w:t xml:space="preserve">ถึงงวดที่ </w:t>
      </w:r>
      <w:r w:rsidR="0004195F">
        <w:rPr>
          <w:rFonts w:ascii="Angsana New" w:hAnsi="Angsana New"/>
          <w:sz w:val="30"/>
          <w:szCs w:val="30"/>
        </w:rPr>
        <w:t xml:space="preserve">71 </w:t>
      </w:r>
      <w:r w:rsidR="0004195F">
        <w:rPr>
          <w:rFonts w:ascii="Angsana New" w:hAnsi="Angsana New" w:hint="cs"/>
          <w:sz w:val="30"/>
          <w:szCs w:val="30"/>
          <w:cs/>
        </w:rPr>
        <w:t xml:space="preserve">งวดละ </w:t>
      </w:r>
      <w:r w:rsidR="0004195F">
        <w:rPr>
          <w:rFonts w:ascii="Angsana New" w:hAnsi="Angsana New"/>
          <w:sz w:val="30"/>
          <w:szCs w:val="30"/>
        </w:rPr>
        <w:t xml:space="preserve">3.9 </w:t>
      </w:r>
      <w:r w:rsidR="0004195F">
        <w:rPr>
          <w:rFonts w:ascii="Angsana New" w:hAnsi="Angsana New" w:hint="cs"/>
          <w:sz w:val="30"/>
          <w:szCs w:val="30"/>
          <w:cs/>
        </w:rPr>
        <w:t>ล้านบาท และชำระหนี้ส่วนที่เหลือทั้งหมดในงวดสุดท้าย</w:t>
      </w:r>
      <w:r w:rsidR="0004195F">
        <w:rPr>
          <w:rFonts w:ascii="Angsana New" w:hAnsi="Angsana New"/>
          <w:sz w:val="30"/>
          <w:szCs w:val="30"/>
        </w:rPr>
        <w:t xml:space="preserve"> </w:t>
      </w:r>
      <w:r w:rsidR="003F05BC">
        <w:rPr>
          <w:rFonts w:ascii="Angsana New" w:hAnsi="Angsana New" w:hint="cs"/>
          <w:sz w:val="30"/>
          <w:szCs w:val="30"/>
          <w:cs/>
        </w:rPr>
        <w:t>โดย</w:t>
      </w:r>
      <w:r w:rsidR="0004195F">
        <w:rPr>
          <w:rFonts w:ascii="Angsana New" w:hAnsi="Angsana New" w:hint="cs"/>
          <w:sz w:val="30"/>
          <w:szCs w:val="30"/>
          <w:cs/>
        </w:rPr>
        <w:t xml:space="preserve">เริ่มชำระเงินต้นงวดแรกในเดือนเมษายน </w:t>
      </w:r>
      <w:r w:rsidR="0004195F">
        <w:rPr>
          <w:rFonts w:ascii="Angsana New" w:hAnsi="Angsana New"/>
          <w:sz w:val="30"/>
          <w:szCs w:val="30"/>
        </w:rPr>
        <w:t>2561</w:t>
      </w:r>
    </w:p>
    <w:p w:rsidR="000C39D7" w:rsidRPr="0080058D" w:rsidRDefault="000C39D7" w:rsidP="00800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706"/>
        <w:jc w:val="both"/>
        <w:rPr>
          <w:rFonts w:ascii="Angsana New" w:hAnsi="Angsana New"/>
        </w:rPr>
      </w:pPr>
    </w:p>
    <w:p w:rsidR="0004195F" w:rsidRPr="0004195F" w:rsidRDefault="0072757B" w:rsidP="000419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830281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830281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0 </w:t>
      </w:r>
      <w:r w:rsidR="00582FAB">
        <w:rPr>
          <w:rFonts w:ascii="Angsana New" w:hAnsi="Angsana New" w:hint="cs"/>
          <w:sz w:val="30"/>
          <w:szCs w:val="30"/>
          <w:cs/>
        </w:rPr>
        <w:t>กันยายน</w:t>
      </w:r>
      <w:r w:rsidRPr="00830281">
        <w:rPr>
          <w:rFonts w:ascii="Angsana New" w:hAnsi="Angsana New" w:hint="cs"/>
          <w:sz w:val="30"/>
          <w:szCs w:val="30"/>
          <w:cs/>
        </w:rPr>
        <w:t xml:space="preserve"> </w:t>
      </w:r>
      <w:r w:rsidRPr="00830281">
        <w:rPr>
          <w:rFonts w:ascii="Angsana New" w:hAnsi="Angsana New"/>
          <w:sz w:val="30"/>
          <w:szCs w:val="30"/>
        </w:rPr>
        <w:t xml:space="preserve">2560 </w:t>
      </w:r>
      <w:r w:rsidRPr="00830281">
        <w:rPr>
          <w:rFonts w:ascii="Angsana New" w:hAnsi="Angsana New"/>
          <w:sz w:val="30"/>
          <w:szCs w:val="30"/>
          <w:cs/>
        </w:rPr>
        <w:t>วงเงินสินเชื่อซึ่งยังมิได้เบิกใช้มีจำนวนเงิน</w:t>
      </w:r>
      <w:r w:rsidRPr="00830281">
        <w:rPr>
          <w:rFonts w:ascii="Angsana New" w:hAnsi="Angsana New"/>
          <w:sz w:val="30"/>
          <w:szCs w:val="30"/>
          <w:shd w:val="clear" w:color="auto" w:fill="FFFFFF"/>
          <w:cs/>
        </w:rPr>
        <w:t>รวม</w:t>
      </w:r>
      <w:r w:rsidRPr="00830281">
        <w:rPr>
          <w:rFonts w:ascii="Angsana New" w:hAnsi="Angsana New"/>
          <w:sz w:val="30"/>
          <w:szCs w:val="30"/>
          <w:shd w:val="clear" w:color="auto" w:fill="FFFFFF"/>
        </w:rPr>
        <w:t xml:space="preserve"> </w:t>
      </w:r>
      <w:r w:rsidR="00210C60">
        <w:rPr>
          <w:rFonts w:ascii="Angsana New" w:hAnsi="Angsana New"/>
          <w:sz w:val="30"/>
          <w:szCs w:val="30"/>
          <w:shd w:val="clear" w:color="auto" w:fill="FFFFFF"/>
        </w:rPr>
        <w:t xml:space="preserve">3,805.1 </w:t>
      </w:r>
      <w:r w:rsidRPr="00830281">
        <w:rPr>
          <w:rFonts w:ascii="Angsana New" w:hAnsi="Angsana New"/>
          <w:sz w:val="30"/>
          <w:szCs w:val="30"/>
          <w:shd w:val="clear" w:color="auto" w:fill="FFFFFF"/>
          <w:cs/>
        </w:rPr>
        <w:t xml:space="preserve">ล้านบาท </w:t>
      </w:r>
      <w:r w:rsidRPr="00210C60">
        <w:rPr>
          <w:rFonts w:ascii="Angsana New" w:hAnsi="Angsana New"/>
          <w:sz w:val="30"/>
          <w:szCs w:val="30"/>
          <w:shd w:val="clear" w:color="auto" w:fill="FFFFFF"/>
          <w:cs/>
        </w:rPr>
        <w:t>และ</w:t>
      </w:r>
      <w:r w:rsidRPr="00210C60">
        <w:rPr>
          <w:rFonts w:ascii="Angsana New" w:hAnsi="Angsana New"/>
          <w:sz w:val="30"/>
          <w:szCs w:val="30"/>
          <w:shd w:val="clear" w:color="auto" w:fill="FFFFFF"/>
        </w:rPr>
        <w:t xml:space="preserve"> </w:t>
      </w:r>
      <w:r w:rsidR="00C73857">
        <w:rPr>
          <w:rFonts w:ascii="Angsana New" w:hAnsi="Angsana New"/>
          <w:sz w:val="30"/>
          <w:szCs w:val="30"/>
          <w:shd w:val="clear" w:color="auto" w:fill="FFFFFF"/>
        </w:rPr>
        <w:t>65.7</w:t>
      </w:r>
      <w:r w:rsidR="00055144">
        <w:rPr>
          <w:rFonts w:ascii="Angsana New" w:hAnsi="Angsana New"/>
          <w:sz w:val="30"/>
          <w:szCs w:val="30"/>
          <w:shd w:val="clear" w:color="auto" w:fill="FFFFFF"/>
        </w:rPr>
        <w:t xml:space="preserve"> </w:t>
      </w:r>
      <w:r w:rsidRPr="00830281">
        <w:rPr>
          <w:rFonts w:ascii="Angsana New" w:hAnsi="Angsana New"/>
          <w:sz w:val="30"/>
          <w:szCs w:val="30"/>
          <w:shd w:val="clear" w:color="auto" w:fill="FFFFFF"/>
          <w:cs/>
        </w:rPr>
        <w:t>ล้านเหรียญ</w:t>
      </w:r>
      <w:r w:rsidRPr="00830281">
        <w:rPr>
          <w:rFonts w:ascii="Angsana New" w:hAnsi="Angsana New"/>
          <w:sz w:val="30"/>
          <w:szCs w:val="30"/>
          <w:cs/>
        </w:rPr>
        <w:t>สหรัฐอเมริกา</w:t>
      </w:r>
      <w:r w:rsidRPr="00830281">
        <w:rPr>
          <w:rFonts w:ascii="Angsana New" w:hAnsi="Angsana New"/>
          <w:sz w:val="30"/>
          <w:szCs w:val="30"/>
        </w:rPr>
        <w:t xml:space="preserve"> </w:t>
      </w:r>
      <w:r w:rsidRPr="00830281">
        <w:rPr>
          <w:rFonts w:ascii="Angsana New" w:hAnsi="Angsana New"/>
          <w:sz w:val="30"/>
          <w:szCs w:val="30"/>
          <w:cs/>
        </w:rPr>
        <w:t>สำหรับกลุ่มบริษัท และ</w:t>
      </w:r>
      <w:r w:rsidRPr="00830281">
        <w:rPr>
          <w:rFonts w:ascii="Angsana New" w:hAnsi="Angsana New"/>
          <w:sz w:val="30"/>
          <w:szCs w:val="30"/>
        </w:rPr>
        <w:t xml:space="preserve"> </w:t>
      </w:r>
      <w:r w:rsidR="00210C60">
        <w:rPr>
          <w:rFonts w:ascii="Angsana New" w:hAnsi="Angsana New"/>
          <w:sz w:val="30"/>
          <w:szCs w:val="30"/>
        </w:rPr>
        <w:t xml:space="preserve">2,420.1 </w:t>
      </w:r>
      <w:r w:rsidRPr="00055144">
        <w:rPr>
          <w:rFonts w:ascii="Angsana New" w:hAnsi="Angsana New"/>
          <w:sz w:val="30"/>
          <w:szCs w:val="30"/>
          <w:cs/>
        </w:rPr>
        <w:t>ล้านบาท</w:t>
      </w:r>
      <w:r w:rsidRPr="00830281">
        <w:rPr>
          <w:rFonts w:ascii="Angsana New" w:hAnsi="Angsana New"/>
          <w:sz w:val="30"/>
          <w:szCs w:val="30"/>
        </w:rPr>
        <w:t xml:space="preserve"> </w:t>
      </w:r>
      <w:r w:rsidR="00055144">
        <w:rPr>
          <w:rFonts w:ascii="Angsana New" w:hAnsi="Angsana New" w:hint="cs"/>
          <w:sz w:val="30"/>
          <w:szCs w:val="30"/>
          <w:cs/>
        </w:rPr>
        <w:t xml:space="preserve">และ </w:t>
      </w:r>
      <w:r w:rsidR="00210C60">
        <w:rPr>
          <w:rFonts w:ascii="Angsana New" w:hAnsi="Angsana New"/>
          <w:sz w:val="30"/>
          <w:szCs w:val="30"/>
        </w:rPr>
        <w:t>31.1</w:t>
      </w:r>
      <w:r w:rsidR="00055144">
        <w:rPr>
          <w:rFonts w:ascii="Angsana New" w:hAnsi="Angsana New"/>
          <w:sz w:val="30"/>
          <w:szCs w:val="30"/>
        </w:rPr>
        <w:t xml:space="preserve"> </w:t>
      </w:r>
      <w:r w:rsidR="00055144">
        <w:rPr>
          <w:rFonts w:ascii="Angsana New" w:hAnsi="Angsana New" w:hint="cs"/>
          <w:sz w:val="30"/>
          <w:szCs w:val="30"/>
          <w:cs/>
        </w:rPr>
        <w:t>ล้านเหรียญสหรัฐอเมริกา</w:t>
      </w:r>
      <w:r w:rsidRPr="00055144">
        <w:rPr>
          <w:rFonts w:ascii="Angsana New" w:hAnsi="Angsana New"/>
          <w:sz w:val="30"/>
          <w:szCs w:val="30"/>
          <w:cs/>
        </w:rPr>
        <w:t>สำหรับบริษัท</w:t>
      </w:r>
      <w:r w:rsidR="00582FAB">
        <w:rPr>
          <w:rFonts w:ascii="Angsana New" w:hAnsi="Angsana New" w:hint="cs"/>
          <w:sz w:val="30"/>
          <w:szCs w:val="30"/>
          <w:cs/>
        </w:rPr>
        <w:t xml:space="preserve"> </w:t>
      </w:r>
      <w:r w:rsidR="00B17160">
        <w:rPr>
          <w:rFonts w:ascii="Angsana New" w:hAnsi="Angsana New"/>
          <w:sz w:val="30"/>
          <w:szCs w:val="30"/>
        </w:rPr>
        <w:t xml:space="preserve">            </w:t>
      </w:r>
      <w:r w:rsidR="00055144" w:rsidRPr="00213B27">
        <w:rPr>
          <w:rFonts w:ascii="Angsana New" w:hAnsi="Angsana New"/>
          <w:i/>
          <w:iCs/>
          <w:sz w:val="30"/>
          <w:szCs w:val="30"/>
        </w:rPr>
        <w:t>(</w:t>
      </w:r>
      <w:r w:rsidRPr="00213B27">
        <w:rPr>
          <w:rFonts w:ascii="Angsana New" w:hAnsi="Angsana New"/>
          <w:i/>
          <w:iCs/>
          <w:sz w:val="30"/>
          <w:szCs w:val="30"/>
        </w:rPr>
        <w:t>31</w:t>
      </w:r>
      <w:r w:rsidRPr="00213B27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Pr="00213B27">
        <w:rPr>
          <w:rFonts w:ascii="Angsana New" w:hAnsi="Angsana New"/>
          <w:i/>
          <w:iCs/>
          <w:sz w:val="30"/>
          <w:szCs w:val="30"/>
        </w:rPr>
        <w:t>2559: 2,066.2</w:t>
      </w:r>
      <w:r w:rsidRPr="00213B27">
        <w:rPr>
          <w:rFonts w:ascii="Angsana New" w:hAnsi="Angsana New"/>
          <w:i/>
          <w:iCs/>
          <w:sz w:val="30"/>
          <w:szCs w:val="30"/>
          <w:cs/>
        </w:rPr>
        <w:t xml:space="preserve"> ล้านบาท และ </w:t>
      </w:r>
      <w:r w:rsidRPr="00213B27">
        <w:rPr>
          <w:rFonts w:ascii="Angsana New" w:hAnsi="Angsana New"/>
          <w:i/>
          <w:iCs/>
          <w:sz w:val="30"/>
          <w:szCs w:val="30"/>
        </w:rPr>
        <w:t xml:space="preserve">16.9 </w:t>
      </w:r>
      <w:r w:rsidRPr="00213B27">
        <w:rPr>
          <w:rFonts w:ascii="Angsana New" w:hAnsi="Angsana New"/>
          <w:i/>
          <w:iCs/>
          <w:sz w:val="30"/>
          <w:szCs w:val="30"/>
          <w:cs/>
        </w:rPr>
        <w:t>ล้านเหรียญสหรัฐอเมริกา</w:t>
      </w:r>
      <w:r w:rsidRPr="00213B27">
        <w:rPr>
          <w:rFonts w:ascii="Angsana New" w:hAnsi="Angsana New"/>
          <w:i/>
          <w:iCs/>
          <w:sz w:val="30"/>
          <w:szCs w:val="30"/>
        </w:rPr>
        <w:t xml:space="preserve"> </w:t>
      </w:r>
      <w:r w:rsidRPr="00213B27">
        <w:rPr>
          <w:rFonts w:ascii="Angsana New" w:hAnsi="Angsana New"/>
          <w:i/>
          <w:iCs/>
          <w:sz w:val="30"/>
          <w:szCs w:val="30"/>
          <w:cs/>
        </w:rPr>
        <w:t>สำหรับกลุ่มบริษัท แล</w:t>
      </w:r>
      <w:r w:rsidRPr="00213B27">
        <w:rPr>
          <w:rFonts w:ascii="Angsana New" w:hAnsi="Angsana New" w:hint="cs"/>
          <w:i/>
          <w:iCs/>
          <w:sz w:val="30"/>
          <w:szCs w:val="30"/>
          <w:cs/>
        </w:rPr>
        <w:t xml:space="preserve">ะ </w:t>
      </w:r>
      <w:r w:rsidRPr="00213B27">
        <w:rPr>
          <w:rFonts w:ascii="Angsana New" w:hAnsi="Angsana New"/>
          <w:i/>
          <w:iCs/>
          <w:sz w:val="30"/>
          <w:szCs w:val="30"/>
        </w:rPr>
        <w:t xml:space="preserve">1,300.5 </w:t>
      </w:r>
      <w:r w:rsidRPr="00213B27">
        <w:rPr>
          <w:rFonts w:ascii="Angsana New" w:hAnsi="Angsana New"/>
          <w:i/>
          <w:iCs/>
          <w:sz w:val="30"/>
          <w:szCs w:val="30"/>
          <w:cs/>
        </w:rPr>
        <w:t>ล้านบาท สำหรับบริษัท)</w:t>
      </w:r>
    </w:p>
    <w:p w:rsidR="0072757B" w:rsidRPr="004D2251" w:rsidRDefault="0072757B" w:rsidP="000419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22"/>
          <w:szCs w:val="22"/>
        </w:rPr>
      </w:pPr>
    </w:p>
    <w:p w:rsidR="0072757B" w:rsidRDefault="0072757B" w:rsidP="00F37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C0125">
        <w:rPr>
          <w:rFonts w:ascii="Angsana New" w:hAnsi="Angsana New"/>
          <w:sz w:val="30"/>
          <w:szCs w:val="30"/>
          <w:cs/>
        </w:rPr>
        <w:t>บริษัทและบริษัทย่อยมีข้อผูกพันที่จะต้องปฏิบัติตามเงื่อนไขและข้อจำกั</w:t>
      </w:r>
      <w:r w:rsidR="008209AA">
        <w:rPr>
          <w:rFonts w:ascii="Angsana New" w:hAnsi="Angsana New"/>
          <w:sz w:val="30"/>
          <w:szCs w:val="30"/>
          <w:cs/>
        </w:rPr>
        <w:t xml:space="preserve">ดที่กำหนดในสัญญาเงินกู้ยืม เช่น </w:t>
      </w:r>
      <w:r w:rsidRPr="004C0125">
        <w:rPr>
          <w:rFonts w:ascii="Angsana New" w:hAnsi="Angsana New"/>
          <w:sz w:val="30"/>
          <w:szCs w:val="30"/>
          <w:cs/>
        </w:rPr>
        <w:t>การไม่</w:t>
      </w:r>
      <w:r w:rsidR="00355504">
        <w:rPr>
          <w:rFonts w:ascii="Angsana New" w:hAnsi="Angsana New" w:hint="cs"/>
          <w:sz w:val="30"/>
          <w:szCs w:val="30"/>
          <w:cs/>
        </w:rPr>
        <w:t>นำ</w:t>
      </w:r>
      <w:r w:rsidR="005721A1">
        <w:rPr>
          <w:rFonts w:ascii="Angsana New" w:hAnsi="Angsana New"/>
          <w:sz w:val="30"/>
          <w:szCs w:val="30"/>
          <w:cs/>
        </w:rPr>
        <w:t>ที่ดินและอาคาร</w:t>
      </w:r>
      <w:r w:rsidR="005721A1">
        <w:rPr>
          <w:rFonts w:ascii="Angsana New" w:hAnsi="Angsana New" w:hint="cs"/>
          <w:sz w:val="30"/>
          <w:szCs w:val="30"/>
          <w:cs/>
        </w:rPr>
        <w:t>ไปจดจำนอง</w:t>
      </w:r>
      <w:r w:rsidR="008209AA">
        <w:rPr>
          <w:rFonts w:ascii="Angsana New" w:hAnsi="Angsana New" w:hint="cs"/>
          <w:sz w:val="30"/>
          <w:szCs w:val="30"/>
          <w:cs/>
        </w:rPr>
        <w:t xml:space="preserve"> การไม่ลดทุนจดทะเบียน</w:t>
      </w:r>
      <w:r w:rsidRPr="004C0125">
        <w:rPr>
          <w:rFonts w:ascii="Angsana New" w:hAnsi="Angsana New"/>
          <w:sz w:val="30"/>
          <w:szCs w:val="30"/>
          <w:cs/>
        </w:rPr>
        <w:t xml:space="preserve"> เป็นต้น </w:t>
      </w:r>
    </w:p>
    <w:p w:rsidR="00F371B5" w:rsidRPr="00F371B5" w:rsidRDefault="00F371B5" w:rsidP="00F37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294536" w:rsidRDefault="0072757B" w:rsidP="00800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30"/>
          <w:szCs w:val="30"/>
        </w:rPr>
      </w:pPr>
      <w:r w:rsidRPr="004C0125">
        <w:rPr>
          <w:rFonts w:ascii="Angsana New" w:hAnsi="Angsana New"/>
          <w:sz w:val="30"/>
          <w:szCs w:val="30"/>
          <w:cs/>
        </w:rPr>
        <w:t>วงเงินสินเชื่อของบริษัทย่อยส่วนใหญ่</w:t>
      </w:r>
      <w:r w:rsidRPr="004C0125">
        <w:rPr>
          <w:rFonts w:ascii="Angsana New" w:hAnsi="Angsana New"/>
          <w:sz w:val="30"/>
          <w:szCs w:val="30"/>
          <w:cs/>
          <w:lang w:val="th-TH"/>
        </w:rPr>
        <w:t>ค้ำ</w:t>
      </w:r>
      <w:r w:rsidRPr="004C0125">
        <w:rPr>
          <w:rFonts w:ascii="Angsana New" w:hAnsi="Angsana New"/>
          <w:sz w:val="30"/>
          <w:szCs w:val="30"/>
          <w:cs/>
        </w:rPr>
        <w:t>ประกัน</w:t>
      </w:r>
      <w:r w:rsidRPr="004C0125">
        <w:rPr>
          <w:rFonts w:ascii="Angsana New" w:hAnsi="Angsana New"/>
          <w:sz w:val="30"/>
          <w:szCs w:val="30"/>
          <w:cs/>
          <w:lang w:val="th-TH"/>
        </w:rPr>
        <w:t>โดยบริษัทและ</w:t>
      </w:r>
      <w:r w:rsidRPr="004C0125">
        <w:rPr>
          <w:rFonts w:ascii="Angsana New" w:hAnsi="Angsana New"/>
          <w:sz w:val="30"/>
          <w:szCs w:val="30"/>
          <w:cs/>
        </w:rPr>
        <w:t>บริษัทที่เกี่ยวข้องกัน</w:t>
      </w:r>
    </w:p>
    <w:p w:rsidR="004D2251" w:rsidRPr="004D2251" w:rsidRDefault="004D2251" w:rsidP="00800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22"/>
          <w:szCs w:val="22"/>
        </w:rPr>
      </w:pPr>
    </w:p>
    <w:p w:rsidR="003F7D59" w:rsidRPr="00BB1625" w:rsidRDefault="003F7D59" w:rsidP="00BB1625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 w:rsidRPr="00BB1625">
        <w:rPr>
          <w:rFonts w:ascii="Angsana New" w:hAnsi="Angsana New"/>
          <w:b/>
          <w:bCs/>
          <w:sz w:val="30"/>
          <w:szCs w:val="30"/>
          <w:cs/>
          <w:lang w:val="en-US" w:bidi="th-TH"/>
        </w:rPr>
        <w:t>ส่วนงาน</w:t>
      </w:r>
      <w:r w:rsidR="00294536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ดำเนินงาน</w:t>
      </w:r>
    </w:p>
    <w:p w:rsidR="003F7D59" w:rsidRPr="004D2251" w:rsidRDefault="003F7D59" w:rsidP="004C0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="Angsana New" w:hAnsi="Angsana New"/>
          <w:b/>
          <w:bCs/>
          <w:sz w:val="22"/>
          <w:szCs w:val="22"/>
        </w:rPr>
      </w:pPr>
    </w:p>
    <w:p w:rsidR="005579C6" w:rsidRDefault="00735C24" w:rsidP="004C0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C0125">
        <w:rPr>
          <w:rFonts w:ascii="Angsana New" w:hAnsi="Angsana New"/>
          <w:sz w:val="30"/>
          <w:szCs w:val="30"/>
          <w:cs/>
        </w:rPr>
        <w:t>กลุ่มบริษัทดำเนินกิจการในส่วนงานธุรกิจเดียวคือธุรกิจผลิตและจำหน่ายอาหารทะเล อาหารสำเร็จรูปและอาหาร</w:t>
      </w:r>
      <w:r w:rsidR="00E51DA4" w:rsidRPr="004C0125">
        <w:rPr>
          <w:rFonts w:ascii="Angsana New" w:hAnsi="Angsana New"/>
          <w:sz w:val="30"/>
          <w:szCs w:val="30"/>
        </w:rPr>
        <w:t xml:space="preserve">      </w:t>
      </w:r>
      <w:r w:rsidRPr="004C0125">
        <w:rPr>
          <w:rFonts w:ascii="Angsana New" w:hAnsi="Angsana New"/>
          <w:sz w:val="30"/>
          <w:szCs w:val="30"/>
          <w:cs/>
        </w:rPr>
        <w:t>กึ่งสำเร็จรูปแช่แข็ง กลุ่มบริษัทดำเนินธุรกิจทั้งหมดในประเทศ</w:t>
      </w:r>
      <w:r w:rsidR="005579C6" w:rsidRPr="004C0125">
        <w:rPr>
          <w:rFonts w:ascii="Angsana New" w:hAnsi="Angsana New"/>
          <w:sz w:val="30"/>
          <w:szCs w:val="30"/>
        </w:rPr>
        <w:t xml:space="preserve">     </w:t>
      </w:r>
    </w:p>
    <w:p w:rsidR="00C6444F" w:rsidRPr="004D2251" w:rsidRDefault="00C6444F" w:rsidP="00800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:rsidR="00D44225" w:rsidRDefault="00D44225" w:rsidP="00BB1625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 w:rsidRPr="00D44225">
        <w:rPr>
          <w:rFonts w:ascii="Angsana New" w:hAnsi="Angsana New"/>
          <w:b/>
          <w:bCs/>
          <w:sz w:val="30"/>
          <w:szCs w:val="30"/>
          <w:cs/>
          <w:lang w:val="en-US" w:bidi="th-TH"/>
        </w:rPr>
        <w:t>ภาษีเงินได้</w:t>
      </w:r>
    </w:p>
    <w:p w:rsidR="00D44225" w:rsidRPr="004D2251" w:rsidRDefault="00D44225" w:rsidP="00D442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="Angsana New" w:hAnsi="Angsana New"/>
          <w:b/>
          <w:bCs/>
          <w:sz w:val="22"/>
          <w:szCs w:val="22"/>
        </w:rPr>
      </w:pPr>
    </w:p>
    <w:p w:rsidR="0045302D" w:rsidRPr="005053A0" w:rsidRDefault="0045302D" w:rsidP="00FC5E70">
      <w:pPr>
        <w:pStyle w:val="a0"/>
        <w:tabs>
          <w:tab w:val="clear" w:pos="1080"/>
          <w:tab w:val="left" w:pos="810"/>
        </w:tabs>
        <w:ind w:left="540" w:right="-117"/>
        <w:jc w:val="thaiDistribute"/>
        <w:rPr>
          <w:rFonts w:ascii="Angsana New" w:hAnsi="Angsana New" w:cs="Angsana New"/>
          <w:cs/>
        </w:rPr>
      </w:pPr>
      <w:r w:rsidRPr="005053A0">
        <w:rPr>
          <w:rFonts w:ascii="Angsana New" w:hAnsi="Angsana New" w:cs="Angsana New" w:hint="cs"/>
          <w:cs/>
        </w:rPr>
        <w:t>จำนวนภาษีเงินได้ที่แท้จริงของบริษัทในการดำเนินงานสำหรับ</w:t>
      </w:r>
      <w:r>
        <w:rPr>
          <w:rFonts w:ascii="Angsana New" w:hAnsi="Angsana New" w:cs="Angsana New" w:hint="cs"/>
          <w:cs/>
        </w:rPr>
        <w:t>งวด</w:t>
      </w:r>
      <w:r w:rsidR="00254966">
        <w:rPr>
          <w:rFonts w:ascii="Angsana New" w:hAnsi="Angsana New" w:cs="Angsana New" w:hint="cs"/>
          <w:cs/>
        </w:rPr>
        <w:t>เก้า</w:t>
      </w:r>
      <w:r w:rsidRPr="005053A0">
        <w:rPr>
          <w:rFonts w:ascii="Angsana New" w:hAnsi="Angsana New" w:cs="Angsana New" w:hint="cs"/>
          <w:cs/>
        </w:rPr>
        <w:t xml:space="preserve">เดือนสิ้นสุดวันที่ </w:t>
      </w:r>
      <w:r w:rsidR="00CF2521">
        <w:rPr>
          <w:rFonts w:ascii="Angsana New" w:hAnsi="Angsana New" w:cs="Angsana New"/>
          <w:lang w:val="en-US"/>
        </w:rPr>
        <w:t>30</w:t>
      </w:r>
      <w:r w:rsidR="00CF2521">
        <w:rPr>
          <w:rFonts w:ascii="Angsana New" w:hAnsi="Angsana New" w:cs="Angsana New" w:hint="cs"/>
          <w:cs/>
          <w:lang w:val="en-US"/>
        </w:rPr>
        <w:t xml:space="preserve"> </w:t>
      </w:r>
      <w:r w:rsidR="00254966">
        <w:rPr>
          <w:rFonts w:ascii="Angsana New" w:hAnsi="Angsana New" w:cs="Angsana New" w:hint="cs"/>
          <w:cs/>
          <w:lang w:val="en-US"/>
        </w:rPr>
        <w:t>กันย</w:t>
      </w:r>
      <w:r w:rsidR="00CF2521">
        <w:rPr>
          <w:rFonts w:ascii="Angsana New" w:hAnsi="Angsana New" w:cs="Angsana New" w:hint="cs"/>
          <w:cs/>
          <w:lang w:val="en-US"/>
        </w:rPr>
        <w:t>ายน</w:t>
      </w:r>
      <w:r w:rsidRPr="005053A0">
        <w:rPr>
          <w:rFonts w:ascii="Angsana New" w:hAnsi="Angsana New" w:cs="Angsana New" w:hint="cs"/>
          <w:cs/>
        </w:rPr>
        <w:t xml:space="preserve"> </w:t>
      </w:r>
      <w:r w:rsidR="00294536">
        <w:rPr>
          <w:rFonts w:ascii="Angsana New" w:hAnsi="Angsana New" w:cs="Angsana New"/>
          <w:cs/>
        </w:rPr>
        <w:t>25</w:t>
      </w:r>
      <w:r w:rsidR="00294536">
        <w:rPr>
          <w:rFonts w:ascii="Angsana New" w:hAnsi="Angsana New" w:cs="Angsana New"/>
          <w:lang w:val="en-US"/>
        </w:rPr>
        <w:t>60</w:t>
      </w:r>
      <w:r>
        <w:rPr>
          <w:rFonts w:ascii="Angsana New" w:hAnsi="Angsana New" w:cs="Angsana New" w:hint="cs"/>
          <w:cs/>
        </w:rPr>
        <w:t xml:space="preserve"> </w:t>
      </w:r>
      <w:r w:rsidR="00326D71">
        <w:rPr>
          <w:rFonts w:ascii="Angsana New" w:hAnsi="Angsana New" w:cs="Angsana New"/>
          <w:cs/>
        </w:rPr>
        <w:br/>
      </w:r>
      <w:r>
        <w:rPr>
          <w:rFonts w:ascii="Angsana New" w:hAnsi="Angsana New" w:cs="Angsana New" w:hint="cs"/>
          <w:cs/>
        </w:rPr>
        <w:t xml:space="preserve">และ </w:t>
      </w:r>
      <w:r w:rsidR="00294536">
        <w:rPr>
          <w:rFonts w:ascii="Angsana New" w:hAnsi="Angsana New" w:cs="Angsana New"/>
          <w:lang w:val="en-US"/>
        </w:rPr>
        <w:t>2559</w:t>
      </w:r>
      <w:r w:rsidRPr="005053A0">
        <w:rPr>
          <w:rFonts w:ascii="Angsana New" w:hAnsi="Angsana New" w:cs="Angsana New"/>
          <w:cs/>
        </w:rPr>
        <w:t xml:space="preserve"> </w:t>
      </w:r>
      <w:r w:rsidRPr="00D60E23">
        <w:rPr>
          <w:rFonts w:ascii="Angsana New" w:hAnsi="Angsana New" w:cs="Angsana New" w:hint="cs"/>
          <w:cs/>
        </w:rPr>
        <w:t>น้อยกว่าจำนวน</w:t>
      </w:r>
      <w:r w:rsidRPr="005053A0">
        <w:rPr>
          <w:rFonts w:ascii="Angsana New" w:hAnsi="Angsana New" w:cs="Angsana New" w:hint="cs"/>
          <w:cs/>
        </w:rPr>
        <w:t>ภาษีเงินได้ที่คำนวณโดยการใช้อัตราภาษีเ</w:t>
      </w:r>
      <w:r>
        <w:rPr>
          <w:rFonts w:ascii="Angsana New" w:hAnsi="Angsana New" w:cs="Angsana New" w:hint="cs"/>
          <w:cs/>
        </w:rPr>
        <w:t>งินได้คูณกับยอดกำไรสุทธิสำหรับงวด</w:t>
      </w:r>
      <w:r w:rsidR="00FC5E70">
        <w:rPr>
          <w:rFonts w:ascii="Angsana New" w:hAnsi="Angsana New" w:cs="Angsana New" w:hint="cs"/>
          <w:cs/>
        </w:rPr>
        <w:t xml:space="preserve"> </w:t>
      </w:r>
      <w:r w:rsidRPr="005053A0">
        <w:rPr>
          <w:rFonts w:ascii="Angsana New" w:hAnsi="Angsana New" w:cs="Angsana New" w:hint="cs"/>
          <w:cs/>
        </w:rPr>
        <w:t>ส่วนใหญ่เนื่องมาจากบริษัทมีรายได้เงินปันผลจากบริษัทย่อย ซึ่งเป็นรายได้ที่ได้รับยกเว้นภาษี</w:t>
      </w:r>
    </w:p>
    <w:p w:rsidR="0045302D" w:rsidRPr="004D2251" w:rsidRDefault="0045302D" w:rsidP="00D442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="Angsana New" w:hAnsi="Angsana New"/>
          <w:b/>
          <w:bCs/>
          <w:sz w:val="22"/>
          <w:szCs w:val="22"/>
        </w:rPr>
      </w:pPr>
    </w:p>
    <w:p w:rsidR="001F7928" w:rsidRPr="001F7928" w:rsidRDefault="001F7928" w:rsidP="001F7928">
      <w:pPr>
        <w:spacing w:line="240" w:lineRule="auto"/>
        <w:rPr>
          <w:sz w:val="2"/>
          <w:szCs w:val="2"/>
        </w:rPr>
      </w:pPr>
    </w:p>
    <w:p w:rsidR="001F7928" w:rsidRPr="001F7928" w:rsidRDefault="001F7928" w:rsidP="001F7928">
      <w:pPr>
        <w:spacing w:line="240" w:lineRule="auto"/>
        <w:rPr>
          <w:sz w:val="2"/>
          <w:szCs w:val="2"/>
        </w:rPr>
      </w:pPr>
    </w:p>
    <w:p w:rsidR="008712D9" w:rsidRPr="00A33901" w:rsidRDefault="00883720" w:rsidP="00BB1625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rtl/>
          <w:cs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  <w:lang w:val="en-US" w:bidi="th-TH"/>
        </w:rPr>
        <w:t xml:space="preserve">กำไร </w:t>
      </w:r>
      <w:r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(ขาดทุน)</w:t>
      </w:r>
      <w:r>
        <w:rPr>
          <w:rFonts w:ascii="Angsana New" w:hAnsi="Angsana New"/>
          <w:b/>
          <w:bCs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ต่อ</w:t>
      </w:r>
      <w:r w:rsidR="008712D9" w:rsidRPr="00A33901">
        <w:rPr>
          <w:rFonts w:ascii="Angsana New" w:hAnsi="Angsana New"/>
          <w:b/>
          <w:bCs/>
          <w:sz w:val="30"/>
          <w:szCs w:val="30"/>
          <w:cs/>
          <w:lang w:val="en-US" w:bidi="th-TH"/>
        </w:rPr>
        <w:t>หุ้นขั้นพื้นฐาน</w:t>
      </w:r>
    </w:p>
    <w:p w:rsidR="008712D9" w:rsidRPr="004D2251" w:rsidRDefault="008712D9" w:rsidP="004C0125">
      <w:pPr>
        <w:pStyle w:val="a0"/>
        <w:tabs>
          <w:tab w:val="clear" w:pos="1080"/>
          <w:tab w:val="left" w:pos="810"/>
        </w:tabs>
        <w:ind w:left="540" w:right="47"/>
        <w:jc w:val="thaiDistribute"/>
        <w:rPr>
          <w:rFonts w:ascii="Angsana New" w:hAnsi="Angsana New" w:cs="Angsana New"/>
          <w:sz w:val="22"/>
          <w:szCs w:val="22"/>
          <w:cs/>
        </w:rPr>
      </w:pPr>
    </w:p>
    <w:p w:rsidR="000218DF" w:rsidRDefault="00E57A34" w:rsidP="00FC5E70">
      <w:pPr>
        <w:pStyle w:val="a0"/>
        <w:tabs>
          <w:tab w:val="clear" w:pos="1080"/>
          <w:tab w:val="left" w:pos="810"/>
          <w:tab w:val="left" w:pos="9360"/>
        </w:tabs>
        <w:ind w:left="540" w:right="-117"/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t>กำไร</w:t>
      </w:r>
      <w:r w:rsidR="00883720">
        <w:rPr>
          <w:rFonts w:ascii="Angsana New" w:hAnsi="Angsana New" w:cs="Angsana New" w:hint="cs"/>
          <w:cs/>
        </w:rPr>
        <w:t xml:space="preserve"> (ขาดทุน) </w:t>
      </w:r>
      <w:r>
        <w:rPr>
          <w:rFonts w:ascii="Angsana New" w:hAnsi="Angsana New" w:cs="Angsana New" w:hint="cs"/>
          <w:cs/>
        </w:rPr>
        <w:t>ต่อ</w:t>
      </w:r>
      <w:r w:rsidR="000218DF" w:rsidRPr="004C0125">
        <w:rPr>
          <w:rFonts w:ascii="Angsana New" w:hAnsi="Angsana New" w:cs="Angsana New"/>
          <w:cs/>
        </w:rPr>
        <w:t>หุ้นขั้นพื้นฐานสำหรับงวดสามเดือน</w:t>
      </w:r>
      <w:r w:rsidR="00E97430">
        <w:rPr>
          <w:rFonts w:ascii="Angsana New" w:hAnsi="Angsana New" w:cs="Angsana New" w:hint="cs"/>
          <w:spacing w:val="20"/>
          <w:cs/>
        </w:rPr>
        <w:t>และ</w:t>
      </w:r>
      <w:r w:rsidR="00254966">
        <w:rPr>
          <w:rFonts w:ascii="Angsana New" w:hAnsi="Angsana New" w:cs="Angsana New" w:hint="cs"/>
          <w:spacing w:val="20"/>
          <w:cs/>
        </w:rPr>
        <w:t>เก้า</w:t>
      </w:r>
      <w:r w:rsidR="000218DF">
        <w:rPr>
          <w:rFonts w:ascii="Angsana New" w:hAnsi="Angsana New" w:cs="Angsana New" w:hint="cs"/>
          <w:cs/>
        </w:rPr>
        <w:t>เดือน</w:t>
      </w:r>
      <w:r w:rsidR="000218DF" w:rsidRPr="004C0125">
        <w:rPr>
          <w:rFonts w:ascii="Angsana New" w:hAnsi="Angsana New" w:cs="Angsana New"/>
          <w:cs/>
        </w:rPr>
        <w:t xml:space="preserve">สิ้นสุดวันที่ </w:t>
      </w:r>
      <w:r w:rsidR="00774528">
        <w:rPr>
          <w:rFonts w:ascii="Angsana New" w:hAnsi="Angsana New" w:cs="Angsana New"/>
          <w:lang w:val="en-US"/>
        </w:rPr>
        <w:t>30</w:t>
      </w:r>
      <w:r w:rsidR="000218DF">
        <w:rPr>
          <w:rFonts w:ascii="Angsana New" w:hAnsi="Angsana New" w:cs="Angsana New" w:hint="cs"/>
          <w:cs/>
        </w:rPr>
        <w:t xml:space="preserve"> </w:t>
      </w:r>
      <w:r w:rsidR="00254966">
        <w:rPr>
          <w:rFonts w:ascii="Angsana New" w:hAnsi="Angsana New" w:cs="Angsana New" w:hint="cs"/>
          <w:cs/>
        </w:rPr>
        <w:t>กันยา</w:t>
      </w:r>
      <w:r w:rsidR="000218DF">
        <w:rPr>
          <w:rFonts w:ascii="Angsana New" w:hAnsi="Angsana New" w:cs="Angsana New" w:hint="cs"/>
          <w:cs/>
        </w:rPr>
        <w:t xml:space="preserve">ยน </w:t>
      </w:r>
      <w:r w:rsidR="00B94BEE">
        <w:rPr>
          <w:rFonts w:ascii="Angsana New" w:hAnsi="Angsana New" w:cs="Angsana New"/>
          <w:lang w:val="en-US"/>
        </w:rPr>
        <w:t xml:space="preserve">2560 </w:t>
      </w:r>
      <w:r w:rsidR="000218DF" w:rsidRPr="00DA4B9B">
        <w:rPr>
          <w:rFonts w:ascii="Angsana New" w:hAnsi="Angsana New" w:cs="Angsana New"/>
          <w:spacing w:val="-22"/>
          <w:lang w:val="en-US"/>
        </w:rPr>
        <w:t xml:space="preserve"> </w:t>
      </w:r>
      <w:r w:rsidR="00B6105B">
        <w:rPr>
          <w:rFonts w:ascii="Angsana New" w:hAnsi="Angsana New" w:cs="Angsana New"/>
          <w:cs/>
          <w:lang w:val="en-US"/>
        </w:rPr>
        <w:t>และ</w:t>
      </w:r>
      <w:r w:rsidR="00B6105B">
        <w:rPr>
          <w:rFonts w:ascii="Angsana New" w:hAnsi="Angsana New" w:cs="Angsana New"/>
          <w:lang w:val="en-US"/>
        </w:rPr>
        <w:t xml:space="preserve"> </w:t>
      </w:r>
      <w:r w:rsidR="00B94BEE">
        <w:rPr>
          <w:rFonts w:ascii="Angsana New" w:hAnsi="Angsana New" w:cs="Angsana New"/>
          <w:lang w:val="en-US"/>
        </w:rPr>
        <w:t>2559</w:t>
      </w:r>
      <w:r w:rsidR="000218DF">
        <w:rPr>
          <w:rFonts w:ascii="Angsana New" w:hAnsi="Angsana New" w:cs="Angsana New"/>
          <w:lang w:val="en-US"/>
        </w:rPr>
        <w:t xml:space="preserve"> </w:t>
      </w:r>
      <w:r w:rsidR="000218DF" w:rsidRPr="004C0125">
        <w:rPr>
          <w:rFonts w:ascii="Angsana New" w:hAnsi="Angsana New" w:cs="Angsana New"/>
          <w:cs/>
        </w:rPr>
        <w:t>คำนวณจากกำไ</w:t>
      </w:r>
      <w:r w:rsidR="00953652">
        <w:rPr>
          <w:rFonts w:ascii="Angsana New" w:hAnsi="Angsana New" w:cs="Angsana New" w:hint="cs"/>
          <w:cs/>
        </w:rPr>
        <w:t>ร</w:t>
      </w:r>
      <w:r w:rsidR="00883720">
        <w:rPr>
          <w:rFonts w:ascii="Angsana New" w:hAnsi="Angsana New" w:cs="Angsana New" w:hint="cs"/>
          <w:cs/>
        </w:rPr>
        <w:t xml:space="preserve"> (ขาดทุน) </w:t>
      </w:r>
      <w:r w:rsidR="000218DF" w:rsidRPr="004C0125">
        <w:rPr>
          <w:rFonts w:ascii="Angsana New" w:hAnsi="Angsana New" w:cs="Angsana New"/>
          <w:cs/>
        </w:rPr>
        <w:t>สำหรับงวดที่เป็นส่วนของผู้ถือหุ้นสามัญของบริษัทและจำนวนหุ้นสามัญที่ออกจำหน่ายแล้วระหว่างงวดโดยแสดงการคำนวณดังนี้</w:t>
      </w:r>
    </w:p>
    <w:p w:rsidR="000218DF" w:rsidRPr="004D2251" w:rsidRDefault="000218DF" w:rsidP="000218DF">
      <w:pPr>
        <w:pStyle w:val="a0"/>
        <w:tabs>
          <w:tab w:val="clear" w:pos="1080"/>
          <w:tab w:val="left" w:pos="810"/>
        </w:tabs>
        <w:ind w:left="540" w:right="47"/>
        <w:jc w:val="thaiDistribute"/>
        <w:rPr>
          <w:rFonts w:ascii="Angsana New" w:hAnsi="Angsana New" w:cs="Angsana New"/>
          <w:sz w:val="22"/>
          <w:szCs w:val="22"/>
          <w:cs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170"/>
        <w:gridCol w:w="265"/>
        <w:gridCol w:w="1175"/>
        <w:gridCol w:w="265"/>
        <w:gridCol w:w="1175"/>
      </w:tblGrid>
      <w:tr w:rsidR="000218DF" w:rsidRPr="00C426D9" w:rsidTr="002541AC">
        <w:tc>
          <w:tcPr>
            <w:tcW w:w="3780" w:type="dxa"/>
            <w:shd w:val="clear" w:color="auto" w:fill="auto"/>
          </w:tcPr>
          <w:p w:rsidR="000218DF" w:rsidRPr="00C426D9" w:rsidRDefault="000218DF" w:rsidP="00F8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0218DF" w:rsidRPr="00C426D9" w:rsidRDefault="000218DF" w:rsidP="00F8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426D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C426D9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5" w:type="dxa"/>
          </w:tcPr>
          <w:p w:rsidR="000218DF" w:rsidRPr="00C426D9" w:rsidRDefault="000218DF" w:rsidP="00F8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5" w:type="dxa"/>
            <w:gridSpan w:val="3"/>
          </w:tcPr>
          <w:p w:rsidR="000218DF" w:rsidRPr="00C426D9" w:rsidRDefault="000218DF" w:rsidP="00F8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426D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426D9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B94BEE" w:rsidRPr="00C426D9" w:rsidTr="002541AC">
        <w:tc>
          <w:tcPr>
            <w:tcW w:w="3780" w:type="dxa"/>
          </w:tcPr>
          <w:p w:rsidR="00B94BEE" w:rsidRPr="00C426D9" w:rsidRDefault="00B94BEE" w:rsidP="00254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C426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C426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25496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C426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170" w:type="dxa"/>
            <w:shd w:val="clear" w:color="auto" w:fill="auto"/>
          </w:tcPr>
          <w:p w:rsidR="00B94BEE" w:rsidRPr="00C426D9" w:rsidRDefault="00B94BEE" w:rsidP="00B9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B94BEE" w:rsidRPr="00C426D9" w:rsidRDefault="00B94BEE" w:rsidP="00B9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94BEE" w:rsidRPr="00C426D9" w:rsidRDefault="00B94BEE" w:rsidP="00B9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2559</w:t>
            </w:r>
          </w:p>
        </w:tc>
        <w:tc>
          <w:tcPr>
            <w:tcW w:w="265" w:type="dxa"/>
            <w:shd w:val="clear" w:color="auto" w:fill="auto"/>
          </w:tcPr>
          <w:p w:rsidR="00B94BEE" w:rsidRPr="00C426D9" w:rsidRDefault="00B94BEE" w:rsidP="00B9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:rsidR="00B94BEE" w:rsidRPr="00C426D9" w:rsidRDefault="00B94BEE" w:rsidP="00B9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265" w:type="dxa"/>
            <w:shd w:val="clear" w:color="auto" w:fill="auto"/>
          </w:tcPr>
          <w:p w:rsidR="00B94BEE" w:rsidRPr="00C426D9" w:rsidRDefault="00B94BEE" w:rsidP="00B9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:rsidR="00B94BEE" w:rsidRPr="00C426D9" w:rsidRDefault="00B94BEE" w:rsidP="00B9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2559</w:t>
            </w:r>
          </w:p>
        </w:tc>
      </w:tr>
      <w:tr w:rsidR="000218DF" w:rsidRPr="00C426D9" w:rsidTr="002541AC">
        <w:tc>
          <w:tcPr>
            <w:tcW w:w="3780" w:type="dxa"/>
          </w:tcPr>
          <w:p w:rsidR="000218DF" w:rsidRPr="00C426D9" w:rsidRDefault="000218DF" w:rsidP="0002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:rsidR="000218DF" w:rsidRPr="00C426D9" w:rsidRDefault="000218DF" w:rsidP="0002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426D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C426D9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/ </w:t>
            </w:r>
            <w:r w:rsidRPr="00C426D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0218DF" w:rsidRPr="00C426D9" w:rsidTr="002541AC">
        <w:tc>
          <w:tcPr>
            <w:tcW w:w="3780" w:type="dxa"/>
          </w:tcPr>
          <w:p w:rsidR="000218DF" w:rsidRPr="00B94BEE" w:rsidRDefault="00953652" w:rsidP="00953652">
            <w:pPr>
              <w:tabs>
                <w:tab w:val="clear" w:pos="3515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B94BEE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F85019" w:rsidRPr="00B94BEE"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="000218DF" w:rsidRPr="00B94BEE">
              <w:rPr>
                <w:rFonts w:ascii="Angsana New" w:hAnsi="Angsana New"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1170" w:type="dxa"/>
          </w:tcPr>
          <w:p w:rsidR="000218DF" w:rsidRPr="00B94BEE" w:rsidRDefault="000218DF" w:rsidP="000218D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0218DF" w:rsidRPr="00B94BEE" w:rsidRDefault="000218DF" w:rsidP="0002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218DF" w:rsidRPr="00B94BEE" w:rsidRDefault="000218DF" w:rsidP="000218D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5" w:type="dxa"/>
          </w:tcPr>
          <w:p w:rsidR="000218DF" w:rsidRPr="00B94BEE" w:rsidRDefault="000218DF" w:rsidP="0002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:rsidR="000218DF" w:rsidRPr="00B94BEE" w:rsidRDefault="000218DF" w:rsidP="000218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5" w:type="dxa"/>
          </w:tcPr>
          <w:p w:rsidR="000218DF" w:rsidRPr="00B94BEE" w:rsidRDefault="000218DF" w:rsidP="0002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:rsidR="000218DF" w:rsidRPr="00B94BEE" w:rsidRDefault="000218DF" w:rsidP="000218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B94BEE" w:rsidRPr="00C426D9" w:rsidTr="002541AC">
        <w:tc>
          <w:tcPr>
            <w:tcW w:w="3780" w:type="dxa"/>
          </w:tcPr>
          <w:p w:rsidR="00B94BEE" w:rsidRPr="00B94BEE" w:rsidRDefault="00B94BEE" w:rsidP="00B94BE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94BEE">
              <w:rPr>
                <w:rFonts w:ascii="Angsana New" w:hAnsi="Angsana New"/>
                <w:sz w:val="30"/>
                <w:szCs w:val="30"/>
                <w:cs/>
              </w:rPr>
              <w:t xml:space="preserve">   ของบริษัท 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B94BEE" w:rsidRPr="00410BE9" w:rsidRDefault="003C5798" w:rsidP="00B94BE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6,017</w:t>
            </w:r>
          </w:p>
        </w:tc>
        <w:tc>
          <w:tcPr>
            <w:tcW w:w="270" w:type="dxa"/>
          </w:tcPr>
          <w:p w:rsidR="00B94BEE" w:rsidRPr="00B94BEE" w:rsidRDefault="00B94BEE" w:rsidP="00B9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B94BEE" w:rsidRPr="00B94BEE" w:rsidRDefault="00476FA1" w:rsidP="00B94BE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6FA1">
              <w:rPr>
                <w:rFonts w:ascii="Angsana New" w:hAnsi="Angsana New"/>
                <w:sz w:val="30"/>
                <w:szCs w:val="30"/>
                <w:lang w:bidi="th-TH"/>
              </w:rPr>
              <w:t>73,059</w:t>
            </w:r>
          </w:p>
        </w:tc>
        <w:tc>
          <w:tcPr>
            <w:tcW w:w="265" w:type="dxa"/>
          </w:tcPr>
          <w:p w:rsidR="00B94BEE" w:rsidRPr="00B94BEE" w:rsidRDefault="00B94BEE" w:rsidP="00B9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double" w:sz="4" w:space="0" w:color="auto"/>
            </w:tcBorders>
          </w:tcPr>
          <w:p w:rsidR="00B94BEE" w:rsidRPr="00B94BEE" w:rsidRDefault="003C5798" w:rsidP="00B94BEE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(30,597</w:t>
            </w:r>
            <w:r w:rsidR="00574241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5" w:type="dxa"/>
          </w:tcPr>
          <w:p w:rsidR="00B94BEE" w:rsidRPr="00B94BEE" w:rsidRDefault="00B94BEE" w:rsidP="00B9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double" w:sz="4" w:space="0" w:color="auto"/>
            </w:tcBorders>
          </w:tcPr>
          <w:p w:rsidR="00B94BEE" w:rsidRPr="00B94BEE" w:rsidRDefault="00476FA1" w:rsidP="00B94BEE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6FA1">
              <w:rPr>
                <w:rFonts w:ascii="Angsana New" w:hAnsi="Angsana New"/>
                <w:sz w:val="30"/>
                <w:szCs w:val="30"/>
                <w:lang w:val="en-US" w:bidi="th-TH"/>
              </w:rPr>
              <w:t>31,404</w:t>
            </w:r>
          </w:p>
        </w:tc>
      </w:tr>
      <w:tr w:rsidR="00B94BEE" w:rsidRPr="00C426D9" w:rsidTr="002541AC">
        <w:tc>
          <w:tcPr>
            <w:tcW w:w="3780" w:type="dxa"/>
          </w:tcPr>
          <w:p w:rsidR="00B94BEE" w:rsidRPr="00C426D9" w:rsidRDefault="00B94BEE" w:rsidP="00B94BE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426D9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B94BEE" w:rsidRPr="00C426D9" w:rsidRDefault="00574241" w:rsidP="00B94BE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269,999</w:t>
            </w:r>
          </w:p>
        </w:tc>
        <w:tc>
          <w:tcPr>
            <w:tcW w:w="270" w:type="dxa"/>
          </w:tcPr>
          <w:p w:rsidR="00B94BEE" w:rsidRPr="00C426D9" w:rsidRDefault="00B94BEE" w:rsidP="00B9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B94BEE" w:rsidRPr="00C426D9" w:rsidRDefault="00476FA1" w:rsidP="00B94BE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269,999</w:t>
            </w:r>
          </w:p>
        </w:tc>
        <w:tc>
          <w:tcPr>
            <w:tcW w:w="265" w:type="dxa"/>
          </w:tcPr>
          <w:p w:rsidR="00B94BEE" w:rsidRPr="00C426D9" w:rsidRDefault="00B94BEE" w:rsidP="00B9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double" w:sz="4" w:space="0" w:color="auto"/>
              <w:bottom w:val="double" w:sz="4" w:space="0" w:color="auto"/>
            </w:tcBorders>
          </w:tcPr>
          <w:p w:rsidR="00B94BEE" w:rsidRPr="00C426D9" w:rsidRDefault="00574241" w:rsidP="00B94BEE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269,999</w:t>
            </w:r>
          </w:p>
        </w:tc>
        <w:tc>
          <w:tcPr>
            <w:tcW w:w="265" w:type="dxa"/>
          </w:tcPr>
          <w:p w:rsidR="00B94BEE" w:rsidRPr="00C426D9" w:rsidRDefault="00B94BEE" w:rsidP="00B9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double" w:sz="4" w:space="0" w:color="auto"/>
              <w:bottom w:val="double" w:sz="4" w:space="0" w:color="auto"/>
            </w:tcBorders>
          </w:tcPr>
          <w:p w:rsidR="00B94BEE" w:rsidRPr="00C426D9" w:rsidRDefault="00B94BEE" w:rsidP="00B94BEE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C426D9">
              <w:rPr>
                <w:rFonts w:ascii="Angsana New" w:hAnsi="Angsana New"/>
                <w:sz w:val="30"/>
                <w:szCs w:val="30"/>
              </w:rPr>
              <w:t>269,999</w:t>
            </w:r>
          </w:p>
        </w:tc>
      </w:tr>
      <w:tr w:rsidR="00B94BEE" w:rsidRPr="00C426D9" w:rsidTr="002541AC">
        <w:tc>
          <w:tcPr>
            <w:tcW w:w="3780" w:type="dxa"/>
          </w:tcPr>
          <w:p w:rsidR="00B94BEE" w:rsidRPr="00C426D9" w:rsidRDefault="00B94BEE" w:rsidP="00B94BE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426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(ขาดทุน) </w:t>
            </w:r>
            <w:r w:rsidRPr="00C426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Pr="00C426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B94BEE" w:rsidRPr="00C426D9" w:rsidRDefault="00574241" w:rsidP="00B94BE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0.0</w:t>
            </w:r>
            <w:r w:rsidR="003C579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</w:tcPr>
          <w:p w:rsidR="00B94BEE" w:rsidRPr="00C426D9" w:rsidRDefault="00B94BEE" w:rsidP="00B9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B94BEE" w:rsidRPr="00C426D9" w:rsidRDefault="00476FA1" w:rsidP="00B94BE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0.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265" w:type="dxa"/>
          </w:tcPr>
          <w:p w:rsidR="00B94BEE" w:rsidRPr="00C426D9" w:rsidRDefault="00B94BEE" w:rsidP="00B9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double" w:sz="4" w:space="0" w:color="auto"/>
              <w:bottom w:val="double" w:sz="4" w:space="0" w:color="auto"/>
            </w:tcBorders>
          </w:tcPr>
          <w:p w:rsidR="00B94BEE" w:rsidRPr="00C426D9" w:rsidRDefault="00B23701" w:rsidP="00B94BEE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3C5798">
              <w:rPr>
                <w:rFonts w:ascii="Angsana New" w:hAnsi="Angsana New"/>
                <w:b/>
                <w:bCs/>
                <w:sz w:val="30"/>
                <w:szCs w:val="30"/>
              </w:rPr>
              <w:t>0.11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5" w:type="dxa"/>
          </w:tcPr>
          <w:p w:rsidR="00B94BEE" w:rsidRPr="00C426D9" w:rsidRDefault="00B94BEE" w:rsidP="00B9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double" w:sz="4" w:space="0" w:color="auto"/>
              <w:bottom w:val="double" w:sz="4" w:space="0" w:color="auto"/>
            </w:tcBorders>
          </w:tcPr>
          <w:p w:rsidR="00B94BEE" w:rsidRPr="00C426D9" w:rsidRDefault="00476FA1" w:rsidP="00B94BEE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0.12</w:t>
            </w:r>
          </w:p>
        </w:tc>
      </w:tr>
      <w:tr w:rsidR="00F371B5" w:rsidRPr="00C426D9" w:rsidTr="00F371B5">
        <w:tc>
          <w:tcPr>
            <w:tcW w:w="3780" w:type="dxa"/>
          </w:tcPr>
          <w:p w:rsidR="00F371B5" w:rsidRPr="00C426D9" w:rsidRDefault="00F371B5" w:rsidP="00B94BE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F371B5" w:rsidRDefault="00F371B5" w:rsidP="00B94BE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F371B5" w:rsidRPr="00C426D9" w:rsidRDefault="00F371B5" w:rsidP="00B9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F371B5" w:rsidRDefault="00F371B5" w:rsidP="00B94BE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5" w:type="dxa"/>
          </w:tcPr>
          <w:p w:rsidR="00F371B5" w:rsidRPr="00C426D9" w:rsidRDefault="00F371B5" w:rsidP="00B9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double" w:sz="4" w:space="0" w:color="auto"/>
            </w:tcBorders>
          </w:tcPr>
          <w:p w:rsidR="00F371B5" w:rsidRDefault="00F371B5" w:rsidP="00B94BEE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:rsidR="00F371B5" w:rsidRPr="00C426D9" w:rsidRDefault="00F371B5" w:rsidP="00B9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double" w:sz="4" w:space="0" w:color="auto"/>
            </w:tcBorders>
          </w:tcPr>
          <w:p w:rsidR="00F371B5" w:rsidRDefault="00F371B5" w:rsidP="00B94BEE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371B5" w:rsidRPr="00C426D9" w:rsidTr="00F371B5">
        <w:tc>
          <w:tcPr>
            <w:tcW w:w="3780" w:type="dxa"/>
          </w:tcPr>
          <w:p w:rsidR="00F371B5" w:rsidRPr="00C426D9" w:rsidRDefault="00F371B5" w:rsidP="00B94BE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F371B5" w:rsidRDefault="00F371B5" w:rsidP="00B94BE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F371B5" w:rsidRPr="00C426D9" w:rsidRDefault="00F371B5" w:rsidP="00B9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F371B5" w:rsidRDefault="00F371B5" w:rsidP="00B94BE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5" w:type="dxa"/>
          </w:tcPr>
          <w:p w:rsidR="00F371B5" w:rsidRPr="00C426D9" w:rsidRDefault="00F371B5" w:rsidP="00B9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</w:tcPr>
          <w:p w:rsidR="00F371B5" w:rsidRDefault="00F371B5" w:rsidP="00B94BEE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:rsidR="00F371B5" w:rsidRPr="00C426D9" w:rsidRDefault="00F371B5" w:rsidP="00B9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</w:tcPr>
          <w:p w:rsidR="00F371B5" w:rsidRDefault="00F371B5" w:rsidP="00B94BEE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92611C" w:rsidRPr="00423DEC" w:rsidRDefault="0092611C" w:rsidP="000218DF">
      <w:pPr>
        <w:spacing w:line="240" w:lineRule="auto"/>
        <w:rPr>
          <w:sz w:val="4"/>
          <w:szCs w:val="4"/>
        </w:rPr>
      </w:pPr>
    </w:p>
    <w:p w:rsidR="000218DF" w:rsidRPr="00F8548C" w:rsidRDefault="000218DF" w:rsidP="000218DF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170"/>
        <w:gridCol w:w="265"/>
        <w:gridCol w:w="1175"/>
        <w:gridCol w:w="265"/>
        <w:gridCol w:w="1175"/>
      </w:tblGrid>
      <w:tr w:rsidR="000218DF" w:rsidRPr="00C426D9" w:rsidTr="002541AC">
        <w:tc>
          <w:tcPr>
            <w:tcW w:w="3780" w:type="dxa"/>
            <w:shd w:val="clear" w:color="auto" w:fill="auto"/>
          </w:tcPr>
          <w:p w:rsidR="000218DF" w:rsidRPr="00C426D9" w:rsidRDefault="000218DF" w:rsidP="00F8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0218DF" w:rsidRPr="00C426D9" w:rsidRDefault="000218DF" w:rsidP="00F8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426D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C426D9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5" w:type="dxa"/>
          </w:tcPr>
          <w:p w:rsidR="000218DF" w:rsidRPr="00C426D9" w:rsidRDefault="000218DF" w:rsidP="00F8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5" w:type="dxa"/>
            <w:gridSpan w:val="3"/>
          </w:tcPr>
          <w:p w:rsidR="000218DF" w:rsidRPr="00C426D9" w:rsidRDefault="000218DF" w:rsidP="00F8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426D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426D9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B94BEE" w:rsidRPr="00C426D9" w:rsidTr="002541AC">
        <w:tc>
          <w:tcPr>
            <w:tcW w:w="3780" w:type="dxa"/>
          </w:tcPr>
          <w:p w:rsidR="00B94BEE" w:rsidRPr="00C426D9" w:rsidRDefault="00B94BEE" w:rsidP="00EA5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C426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A524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C426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C426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A524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Pr="00C426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1170" w:type="dxa"/>
            <w:shd w:val="clear" w:color="auto" w:fill="auto"/>
          </w:tcPr>
          <w:p w:rsidR="00B94BEE" w:rsidRPr="00C426D9" w:rsidRDefault="00B94BEE" w:rsidP="00B9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B94BEE" w:rsidRPr="00C426D9" w:rsidRDefault="00B94BEE" w:rsidP="00B9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94BEE" w:rsidRPr="00C426D9" w:rsidRDefault="00B94BEE" w:rsidP="00B9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2559</w:t>
            </w:r>
          </w:p>
        </w:tc>
        <w:tc>
          <w:tcPr>
            <w:tcW w:w="265" w:type="dxa"/>
            <w:shd w:val="clear" w:color="auto" w:fill="auto"/>
          </w:tcPr>
          <w:p w:rsidR="00B94BEE" w:rsidRPr="00C426D9" w:rsidRDefault="00B94BEE" w:rsidP="00B9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:rsidR="00B94BEE" w:rsidRPr="00C426D9" w:rsidRDefault="00B94BEE" w:rsidP="00B9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265" w:type="dxa"/>
            <w:shd w:val="clear" w:color="auto" w:fill="auto"/>
          </w:tcPr>
          <w:p w:rsidR="00B94BEE" w:rsidRPr="00C426D9" w:rsidRDefault="00B94BEE" w:rsidP="00B9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:rsidR="00B94BEE" w:rsidRPr="00C426D9" w:rsidRDefault="00B94BEE" w:rsidP="00B9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2559</w:t>
            </w:r>
          </w:p>
        </w:tc>
      </w:tr>
      <w:tr w:rsidR="000218DF" w:rsidRPr="00C426D9" w:rsidTr="002541AC">
        <w:tc>
          <w:tcPr>
            <w:tcW w:w="3780" w:type="dxa"/>
          </w:tcPr>
          <w:p w:rsidR="000218DF" w:rsidRPr="00C426D9" w:rsidRDefault="000218DF" w:rsidP="0002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:rsidR="000218DF" w:rsidRPr="00C426D9" w:rsidRDefault="000218DF" w:rsidP="0002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426D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C426D9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/ </w:t>
            </w:r>
            <w:r w:rsidRPr="00C426D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0218DF" w:rsidRPr="00C426D9" w:rsidTr="002541AC">
        <w:tc>
          <w:tcPr>
            <w:tcW w:w="3780" w:type="dxa"/>
          </w:tcPr>
          <w:p w:rsidR="000218DF" w:rsidRPr="00B94BEE" w:rsidRDefault="00953652" w:rsidP="00F85019">
            <w:pPr>
              <w:tabs>
                <w:tab w:val="clear" w:pos="3515"/>
              </w:tabs>
              <w:spacing w:line="240" w:lineRule="auto"/>
              <w:ind w:right="-288"/>
              <w:rPr>
                <w:rFonts w:ascii="Angsana New" w:hAnsi="Angsana New"/>
                <w:sz w:val="30"/>
                <w:szCs w:val="30"/>
                <w:cs/>
              </w:rPr>
            </w:pPr>
            <w:r w:rsidRPr="00B94BEE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0218DF" w:rsidRPr="00B94BEE">
              <w:rPr>
                <w:rFonts w:ascii="Angsana New" w:hAnsi="Angsana New"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1170" w:type="dxa"/>
          </w:tcPr>
          <w:p w:rsidR="000218DF" w:rsidRPr="00B94BEE" w:rsidRDefault="000218DF" w:rsidP="000218D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0218DF" w:rsidRPr="00B94BEE" w:rsidRDefault="000218DF" w:rsidP="0002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218DF" w:rsidRPr="00B94BEE" w:rsidRDefault="000218DF" w:rsidP="000218D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5" w:type="dxa"/>
          </w:tcPr>
          <w:p w:rsidR="000218DF" w:rsidRPr="00B94BEE" w:rsidRDefault="000218DF" w:rsidP="0002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:rsidR="000218DF" w:rsidRPr="00B94BEE" w:rsidRDefault="000218DF" w:rsidP="000218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5" w:type="dxa"/>
          </w:tcPr>
          <w:p w:rsidR="000218DF" w:rsidRPr="00B94BEE" w:rsidRDefault="000218DF" w:rsidP="0002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:rsidR="000218DF" w:rsidRPr="00B94BEE" w:rsidRDefault="000218DF" w:rsidP="000218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B94BEE" w:rsidRPr="00C426D9" w:rsidTr="002541AC">
        <w:tc>
          <w:tcPr>
            <w:tcW w:w="3780" w:type="dxa"/>
          </w:tcPr>
          <w:p w:rsidR="00B94BEE" w:rsidRPr="00B94BEE" w:rsidRDefault="00B94BEE" w:rsidP="00B94BE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94BEE">
              <w:rPr>
                <w:rFonts w:ascii="Angsana New" w:hAnsi="Angsana New"/>
                <w:sz w:val="30"/>
                <w:szCs w:val="30"/>
                <w:cs/>
              </w:rPr>
              <w:t xml:space="preserve">   ของบริษัท 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B94BEE" w:rsidRPr="00B94BEE" w:rsidRDefault="003C5798" w:rsidP="00B94BE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53,389</w:t>
            </w:r>
          </w:p>
        </w:tc>
        <w:tc>
          <w:tcPr>
            <w:tcW w:w="270" w:type="dxa"/>
          </w:tcPr>
          <w:p w:rsidR="00B94BEE" w:rsidRPr="00B94BEE" w:rsidRDefault="00B94BEE" w:rsidP="00B9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B94BEE" w:rsidRPr="00B94BEE" w:rsidRDefault="00EA5246" w:rsidP="00B94BE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A5246">
              <w:rPr>
                <w:rFonts w:ascii="Angsana New" w:hAnsi="Angsana New"/>
                <w:sz w:val="30"/>
                <w:szCs w:val="30"/>
                <w:lang w:bidi="th-TH"/>
              </w:rPr>
              <w:t>129,776</w:t>
            </w:r>
          </w:p>
        </w:tc>
        <w:tc>
          <w:tcPr>
            <w:tcW w:w="265" w:type="dxa"/>
          </w:tcPr>
          <w:p w:rsidR="00B94BEE" w:rsidRPr="00B94BEE" w:rsidRDefault="00B94BEE" w:rsidP="00B9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double" w:sz="4" w:space="0" w:color="auto"/>
            </w:tcBorders>
          </w:tcPr>
          <w:p w:rsidR="00B94BEE" w:rsidRPr="00B94BEE" w:rsidRDefault="003C5798" w:rsidP="00B94BEE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153,771</w:t>
            </w:r>
          </w:p>
        </w:tc>
        <w:tc>
          <w:tcPr>
            <w:tcW w:w="265" w:type="dxa"/>
          </w:tcPr>
          <w:p w:rsidR="00B94BEE" w:rsidRPr="00B94BEE" w:rsidRDefault="00B94BEE" w:rsidP="00B9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double" w:sz="4" w:space="0" w:color="auto"/>
            </w:tcBorders>
          </w:tcPr>
          <w:p w:rsidR="00B94BEE" w:rsidRPr="00B94BEE" w:rsidRDefault="00EA5246" w:rsidP="00B94BEE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A5246">
              <w:rPr>
                <w:rFonts w:ascii="Angsana New" w:hAnsi="Angsana New"/>
                <w:sz w:val="30"/>
                <w:szCs w:val="30"/>
                <w:lang w:val="en-US" w:bidi="th-TH"/>
              </w:rPr>
              <w:t>117,799</w:t>
            </w:r>
          </w:p>
        </w:tc>
      </w:tr>
      <w:tr w:rsidR="00B94BEE" w:rsidRPr="00C426D9" w:rsidTr="002541AC">
        <w:tc>
          <w:tcPr>
            <w:tcW w:w="3780" w:type="dxa"/>
          </w:tcPr>
          <w:p w:rsidR="00B94BEE" w:rsidRPr="00C426D9" w:rsidRDefault="00B94BEE" w:rsidP="00B94BE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426D9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B94BEE" w:rsidRPr="00C426D9" w:rsidRDefault="0009716F" w:rsidP="00B94BE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426D9">
              <w:rPr>
                <w:rFonts w:ascii="Angsana New" w:hAnsi="Angsana New"/>
                <w:sz w:val="30"/>
                <w:szCs w:val="30"/>
              </w:rPr>
              <w:t>269,999</w:t>
            </w:r>
          </w:p>
        </w:tc>
        <w:tc>
          <w:tcPr>
            <w:tcW w:w="270" w:type="dxa"/>
          </w:tcPr>
          <w:p w:rsidR="00B94BEE" w:rsidRPr="00C426D9" w:rsidRDefault="00B94BEE" w:rsidP="00B9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B94BEE" w:rsidRPr="00C426D9" w:rsidRDefault="00B94BEE" w:rsidP="00B94BE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426D9">
              <w:rPr>
                <w:rFonts w:ascii="Angsana New" w:hAnsi="Angsana New"/>
                <w:sz w:val="30"/>
                <w:szCs w:val="30"/>
              </w:rPr>
              <w:t>269,999</w:t>
            </w:r>
          </w:p>
        </w:tc>
        <w:tc>
          <w:tcPr>
            <w:tcW w:w="265" w:type="dxa"/>
          </w:tcPr>
          <w:p w:rsidR="00B94BEE" w:rsidRPr="00C426D9" w:rsidRDefault="00B94BEE" w:rsidP="00B9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double" w:sz="4" w:space="0" w:color="auto"/>
              <w:bottom w:val="double" w:sz="4" w:space="0" w:color="auto"/>
            </w:tcBorders>
          </w:tcPr>
          <w:p w:rsidR="00B94BEE" w:rsidRPr="00C426D9" w:rsidRDefault="0009716F" w:rsidP="00B94BEE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C426D9">
              <w:rPr>
                <w:rFonts w:ascii="Angsana New" w:hAnsi="Angsana New"/>
                <w:sz w:val="30"/>
                <w:szCs w:val="30"/>
              </w:rPr>
              <w:t>269,999</w:t>
            </w:r>
          </w:p>
        </w:tc>
        <w:tc>
          <w:tcPr>
            <w:tcW w:w="265" w:type="dxa"/>
          </w:tcPr>
          <w:p w:rsidR="00B94BEE" w:rsidRPr="00C426D9" w:rsidRDefault="00B94BEE" w:rsidP="00B9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double" w:sz="4" w:space="0" w:color="auto"/>
              <w:bottom w:val="double" w:sz="4" w:space="0" w:color="auto"/>
            </w:tcBorders>
          </w:tcPr>
          <w:p w:rsidR="00B94BEE" w:rsidRPr="00C426D9" w:rsidRDefault="00B94BEE" w:rsidP="00B94BEE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C426D9">
              <w:rPr>
                <w:rFonts w:ascii="Angsana New" w:hAnsi="Angsana New"/>
                <w:sz w:val="30"/>
                <w:szCs w:val="30"/>
              </w:rPr>
              <w:t>269,999</w:t>
            </w:r>
          </w:p>
        </w:tc>
      </w:tr>
      <w:tr w:rsidR="00B94BEE" w:rsidRPr="00C426D9" w:rsidTr="002541AC">
        <w:tc>
          <w:tcPr>
            <w:tcW w:w="3780" w:type="dxa"/>
          </w:tcPr>
          <w:p w:rsidR="00B94BEE" w:rsidRPr="00C426D9" w:rsidRDefault="00B94BEE" w:rsidP="00B94BE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426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C426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B94BEE" w:rsidRPr="00C426D9" w:rsidRDefault="0009716F" w:rsidP="00B94BE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0.2</w:t>
            </w:r>
            <w:r w:rsidR="003C579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</w:t>
            </w:r>
          </w:p>
        </w:tc>
        <w:tc>
          <w:tcPr>
            <w:tcW w:w="270" w:type="dxa"/>
          </w:tcPr>
          <w:p w:rsidR="00B94BEE" w:rsidRPr="00C426D9" w:rsidRDefault="00B94BEE" w:rsidP="00B9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B94BEE" w:rsidRPr="00C426D9" w:rsidRDefault="00EA5246" w:rsidP="00B94BE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0.48</w:t>
            </w:r>
          </w:p>
        </w:tc>
        <w:tc>
          <w:tcPr>
            <w:tcW w:w="265" w:type="dxa"/>
          </w:tcPr>
          <w:p w:rsidR="00B94BEE" w:rsidRPr="00C426D9" w:rsidRDefault="00B94BEE" w:rsidP="00B9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double" w:sz="4" w:space="0" w:color="auto"/>
              <w:bottom w:val="double" w:sz="4" w:space="0" w:color="auto"/>
            </w:tcBorders>
          </w:tcPr>
          <w:p w:rsidR="00B94BEE" w:rsidRPr="00C426D9" w:rsidRDefault="0009716F" w:rsidP="00B94BEE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0.5</w:t>
            </w:r>
            <w:r w:rsidR="003C579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65" w:type="dxa"/>
          </w:tcPr>
          <w:p w:rsidR="00B94BEE" w:rsidRPr="00C426D9" w:rsidRDefault="00B94BEE" w:rsidP="00B9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double" w:sz="4" w:space="0" w:color="auto"/>
              <w:bottom w:val="double" w:sz="4" w:space="0" w:color="auto"/>
            </w:tcBorders>
          </w:tcPr>
          <w:p w:rsidR="00B94BEE" w:rsidRPr="00C426D9" w:rsidRDefault="00EA5246" w:rsidP="00B94BEE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0.44</w:t>
            </w:r>
          </w:p>
        </w:tc>
      </w:tr>
    </w:tbl>
    <w:p w:rsidR="004D2251" w:rsidRPr="004D2251" w:rsidRDefault="004D2251" w:rsidP="004D2251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="Angsana New" w:hAnsi="Angsana New"/>
          <w:b/>
          <w:bCs/>
          <w:sz w:val="28"/>
          <w:szCs w:val="28"/>
          <w:lang w:val="en-US"/>
        </w:rPr>
      </w:pPr>
    </w:p>
    <w:p w:rsidR="00FA49A1" w:rsidRPr="00135B2A" w:rsidRDefault="00FA49A1" w:rsidP="00BB1625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 w:rsidRPr="00135B2A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เงินปันผล</w:t>
      </w:r>
    </w:p>
    <w:p w:rsidR="001B2428" w:rsidRPr="005C0B8B" w:rsidRDefault="001B2428" w:rsidP="001B2428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="Angsana New" w:hAnsi="Angsana New"/>
          <w:b/>
          <w:bCs/>
          <w:sz w:val="28"/>
          <w:szCs w:val="28"/>
          <w:lang w:val="en-US"/>
        </w:rPr>
      </w:pPr>
    </w:p>
    <w:p w:rsidR="00FA49A1" w:rsidRDefault="001B2428" w:rsidP="001B2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94BEE">
        <w:rPr>
          <w:rFonts w:ascii="Angsana New" w:hAnsi="Angsana New"/>
          <w:sz w:val="30"/>
          <w:szCs w:val="30"/>
          <w:cs/>
        </w:rPr>
        <w:t xml:space="preserve">ในการประชุมสามัญประจำปีผู้ถือหุ้นของบริษัทเมื่อวันที่ </w:t>
      </w:r>
      <w:r w:rsidR="00B94BEE" w:rsidRPr="00B94BEE">
        <w:rPr>
          <w:rFonts w:ascii="Angsana New" w:hAnsi="Angsana New"/>
          <w:sz w:val="30"/>
          <w:szCs w:val="30"/>
        </w:rPr>
        <w:t>20</w:t>
      </w:r>
      <w:r w:rsidRPr="00B94BEE">
        <w:rPr>
          <w:rFonts w:ascii="Angsana New" w:hAnsi="Angsana New"/>
          <w:sz w:val="30"/>
          <w:szCs w:val="30"/>
        </w:rPr>
        <w:t xml:space="preserve"> </w:t>
      </w:r>
      <w:r w:rsidRPr="00B94BEE">
        <w:rPr>
          <w:rFonts w:ascii="Angsana New" w:hAnsi="Angsana New"/>
          <w:sz w:val="30"/>
          <w:szCs w:val="30"/>
          <w:cs/>
        </w:rPr>
        <w:t xml:space="preserve">เมษายน </w:t>
      </w:r>
      <w:r w:rsidR="00B94BEE" w:rsidRPr="00B94BEE">
        <w:rPr>
          <w:rFonts w:ascii="Angsana New" w:hAnsi="Angsana New"/>
          <w:sz w:val="30"/>
          <w:szCs w:val="30"/>
        </w:rPr>
        <w:t>2560</w:t>
      </w:r>
      <w:r w:rsidRPr="00B94BEE">
        <w:rPr>
          <w:rFonts w:ascii="Angsana New" w:hAnsi="Angsana New"/>
          <w:sz w:val="30"/>
          <w:szCs w:val="30"/>
        </w:rPr>
        <w:t xml:space="preserve"> </w:t>
      </w:r>
      <w:r w:rsidRPr="00B94BEE">
        <w:rPr>
          <w:rFonts w:ascii="Angsana New" w:hAnsi="Angsana New"/>
          <w:sz w:val="30"/>
          <w:szCs w:val="30"/>
          <w:cs/>
        </w:rPr>
        <w:t>ผู้ถือหุ้นมีมติอนุมัติการจัดสรรกำไรเป็นเงินปันผลในอัตราหุ้นละ</w:t>
      </w:r>
      <w:r w:rsidRPr="00B94BEE">
        <w:rPr>
          <w:rFonts w:ascii="Angsana New" w:hAnsi="Angsana New"/>
          <w:sz w:val="30"/>
          <w:szCs w:val="30"/>
        </w:rPr>
        <w:t xml:space="preserve"> 0.</w:t>
      </w:r>
      <w:r w:rsidR="00B94BEE" w:rsidRPr="00B94BEE">
        <w:rPr>
          <w:rFonts w:ascii="Angsana New" w:hAnsi="Angsana New"/>
          <w:sz w:val="30"/>
          <w:szCs w:val="30"/>
        </w:rPr>
        <w:t>30</w:t>
      </w:r>
      <w:r w:rsidRPr="00B94BEE">
        <w:rPr>
          <w:rFonts w:ascii="Angsana New" w:hAnsi="Angsana New"/>
          <w:sz w:val="30"/>
          <w:szCs w:val="30"/>
        </w:rPr>
        <w:t xml:space="preserve"> </w:t>
      </w:r>
      <w:r w:rsidRPr="00B94BEE">
        <w:rPr>
          <w:rFonts w:ascii="Angsana New" w:hAnsi="Angsana New"/>
          <w:sz w:val="30"/>
          <w:szCs w:val="30"/>
          <w:cs/>
        </w:rPr>
        <w:t>บาท เป็นจำนวนเงินทั้งสิ้น</w:t>
      </w:r>
      <w:r w:rsidRPr="00B94BEE">
        <w:rPr>
          <w:rFonts w:ascii="Angsana New" w:hAnsi="Angsana New"/>
          <w:sz w:val="30"/>
          <w:szCs w:val="30"/>
        </w:rPr>
        <w:t xml:space="preserve"> </w:t>
      </w:r>
      <w:r w:rsidR="00B94BEE" w:rsidRPr="00B94BEE">
        <w:rPr>
          <w:rFonts w:ascii="Angsana New" w:hAnsi="Angsana New"/>
          <w:sz w:val="30"/>
          <w:szCs w:val="30"/>
        </w:rPr>
        <w:t>81.0</w:t>
      </w:r>
      <w:r w:rsidRPr="00B94BEE">
        <w:rPr>
          <w:rFonts w:ascii="Angsana New" w:hAnsi="Angsana New"/>
          <w:sz w:val="30"/>
          <w:szCs w:val="30"/>
          <w:cs/>
        </w:rPr>
        <w:t xml:space="preserve"> ล้านบาท เงินปันผลดังกล่าวได้จ่ายให้แก่ผู้ถือหุ้นในเดือน</w:t>
      </w:r>
      <w:r w:rsidR="005C0577" w:rsidRPr="00B94BEE">
        <w:rPr>
          <w:rFonts w:ascii="Angsana New" w:hAnsi="Angsana New" w:hint="cs"/>
          <w:sz w:val="30"/>
          <w:szCs w:val="30"/>
          <w:cs/>
        </w:rPr>
        <w:t>พฤษภาคม</w:t>
      </w:r>
      <w:r w:rsidRPr="00B94BEE">
        <w:rPr>
          <w:rFonts w:ascii="Angsana New" w:hAnsi="Angsana New"/>
          <w:sz w:val="30"/>
          <w:szCs w:val="30"/>
          <w:cs/>
        </w:rPr>
        <w:t xml:space="preserve"> </w:t>
      </w:r>
      <w:r w:rsidR="00B94BEE" w:rsidRPr="00B94BEE">
        <w:rPr>
          <w:rFonts w:ascii="Angsana New" w:hAnsi="Angsana New"/>
          <w:sz w:val="30"/>
          <w:szCs w:val="30"/>
        </w:rPr>
        <w:t>2560</w:t>
      </w:r>
    </w:p>
    <w:p w:rsidR="00735A2C" w:rsidRPr="005C0B8B" w:rsidRDefault="00735A2C" w:rsidP="001B2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:rsidR="00B94BEE" w:rsidRPr="001B2428" w:rsidRDefault="00B94BEE" w:rsidP="00B94B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94BEE">
        <w:rPr>
          <w:rFonts w:ascii="Angsana New" w:hAnsi="Angsana New"/>
          <w:sz w:val="30"/>
          <w:szCs w:val="30"/>
          <w:cs/>
        </w:rPr>
        <w:t xml:space="preserve">ในการประชุมสามัญประจำปีผู้ถือหุ้นของบริษัทเมื่อวันที่ </w:t>
      </w:r>
      <w:r w:rsidRPr="00B94BEE">
        <w:rPr>
          <w:rFonts w:ascii="Angsana New" w:hAnsi="Angsana New"/>
          <w:sz w:val="30"/>
          <w:szCs w:val="30"/>
        </w:rPr>
        <w:t xml:space="preserve">21 </w:t>
      </w:r>
      <w:r w:rsidRPr="00B94BEE">
        <w:rPr>
          <w:rFonts w:ascii="Angsana New" w:hAnsi="Angsana New"/>
          <w:sz w:val="30"/>
          <w:szCs w:val="30"/>
          <w:cs/>
        </w:rPr>
        <w:t xml:space="preserve">เมษายน </w:t>
      </w:r>
      <w:r w:rsidRPr="00B94BEE">
        <w:rPr>
          <w:rFonts w:ascii="Angsana New" w:hAnsi="Angsana New"/>
          <w:sz w:val="30"/>
          <w:szCs w:val="30"/>
        </w:rPr>
        <w:t xml:space="preserve">2559 </w:t>
      </w:r>
      <w:r w:rsidRPr="00B94BEE">
        <w:rPr>
          <w:rFonts w:ascii="Angsana New" w:hAnsi="Angsana New"/>
          <w:sz w:val="30"/>
          <w:szCs w:val="30"/>
          <w:cs/>
        </w:rPr>
        <w:t>ผู้ถือหุ้นมีมติอนุมัติการจัดสรรกำไรเป็นเงินปันผลในอัตราหุ้นละ</w:t>
      </w:r>
      <w:r w:rsidRPr="00B94BEE">
        <w:rPr>
          <w:rFonts w:ascii="Angsana New" w:hAnsi="Angsana New"/>
          <w:sz w:val="30"/>
          <w:szCs w:val="30"/>
        </w:rPr>
        <w:t xml:space="preserve"> 0.43 </w:t>
      </w:r>
      <w:r w:rsidRPr="00B94BEE">
        <w:rPr>
          <w:rFonts w:ascii="Angsana New" w:hAnsi="Angsana New"/>
          <w:sz w:val="30"/>
          <w:szCs w:val="30"/>
          <w:cs/>
        </w:rPr>
        <w:t>บาท เป็นจำนวนเงินทั้งสิ้น</w:t>
      </w:r>
      <w:r w:rsidRPr="00B94BEE">
        <w:rPr>
          <w:rFonts w:ascii="Angsana New" w:hAnsi="Angsana New"/>
          <w:sz w:val="30"/>
          <w:szCs w:val="30"/>
        </w:rPr>
        <w:t xml:space="preserve"> 116.1</w:t>
      </w:r>
      <w:r w:rsidRPr="00B94BEE">
        <w:rPr>
          <w:rFonts w:ascii="Angsana New" w:hAnsi="Angsana New"/>
          <w:sz w:val="30"/>
          <w:szCs w:val="30"/>
          <w:cs/>
        </w:rPr>
        <w:t xml:space="preserve"> ล้านบาท เงินปันผลดังกล่าวได้จ่ายให้แก่ผู้ถือหุ้นในเดือน</w:t>
      </w:r>
      <w:r w:rsidRPr="00B94BEE">
        <w:rPr>
          <w:rFonts w:ascii="Angsana New" w:hAnsi="Angsana New" w:hint="cs"/>
          <w:sz w:val="30"/>
          <w:szCs w:val="30"/>
          <w:cs/>
        </w:rPr>
        <w:t>พฤษภาคม</w:t>
      </w:r>
      <w:r w:rsidRPr="00B94BEE">
        <w:rPr>
          <w:rFonts w:ascii="Angsana New" w:hAnsi="Angsana New"/>
          <w:sz w:val="30"/>
          <w:szCs w:val="30"/>
          <w:cs/>
        </w:rPr>
        <w:t xml:space="preserve"> </w:t>
      </w:r>
      <w:r w:rsidRPr="00B94BEE">
        <w:rPr>
          <w:rFonts w:ascii="Angsana New" w:hAnsi="Angsana New"/>
          <w:sz w:val="30"/>
          <w:szCs w:val="30"/>
        </w:rPr>
        <w:t>2559</w:t>
      </w:r>
    </w:p>
    <w:p w:rsidR="00FA49A1" w:rsidRPr="005C0B8B" w:rsidRDefault="00FA49A1" w:rsidP="00FA49A1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="Angsana New" w:hAnsi="Angsana New"/>
          <w:b/>
          <w:bCs/>
          <w:sz w:val="28"/>
          <w:szCs w:val="28"/>
          <w:lang w:val="en-US"/>
        </w:rPr>
      </w:pPr>
    </w:p>
    <w:p w:rsidR="00F45474" w:rsidRPr="00135B2A" w:rsidRDefault="00F45474" w:rsidP="00BB1625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 w:rsidRPr="00135B2A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เครื่องมือทางการเงิน</w:t>
      </w:r>
    </w:p>
    <w:p w:rsidR="00F45474" w:rsidRPr="005C0B8B" w:rsidRDefault="00F45474" w:rsidP="00F45474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="Angsana New" w:hAnsi="Angsana New"/>
          <w:b/>
          <w:bCs/>
          <w:sz w:val="28"/>
          <w:szCs w:val="28"/>
          <w:lang w:val="en-US"/>
        </w:rPr>
      </w:pPr>
    </w:p>
    <w:p w:rsidR="000417AA" w:rsidRPr="00D34495" w:rsidRDefault="000417AA" w:rsidP="000417AA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D34495">
        <w:rPr>
          <w:rFonts w:ascii="Angsana New" w:hAnsi="Angsana New" w:cs="Angsana New"/>
          <w:b/>
          <w:bCs/>
          <w:i/>
          <w:iCs/>
          <w:cs/>
        </w:rPr>
        <w:t>มูลค่าตามบัญชีและมูลค่ายุติธรรม</w:t>
      </w:r>
    </w:p>
    <w:p w:rsidR="000417AA" w:rsidRPr="00F01512" w:rsidRDefault="000417AA" w:rsidP="00041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0417AA" w:rsidRDefault="000417AA" w:rsidP="00041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02CEB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</w:t>
      </w:r>
      <w:r w:rsidRPr="00002CEB">
        <w:rPr>
          <w:rFonts w:ascii="Angsana New" w:hAnsi="Angsana New"/>
          <w:sz w:val="30"/>
          <w:szCs w:val="30"/>
        </w:rPr>
        <w:t>  </w:t>
      </w:r>
      <w:r w:rsidRPr="00002CEB">
        <w:rPr>
          <w:rFonts w:ascii="Angsana New" w:hAnsi="Angsana New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F45474" w:rsidRDefault="00F45474" w:rsidP="00A32F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4D2251" w:rsidRDefault="004D2251" w:rsidP="00A32F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4D2251" w:rsidRDefault="004D2251" w:rsidP="00A32F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4D2251" w:rsidRDefault="004D2251" w:rsidP="00A32F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4D2251" w:rsidRDefault="004D2251" w:rsidP="00A32F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4D2251" w:rsidRPr="005C0B8B" w:rsidRDefault="004D2251" w:rsidP="00A32F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tbl>
      <w:tblPr>
        <w:tblW w:w="931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45"/>
        <w:gridCol w:w="1264"/>
        <w:gridCol w:w="184"/>
        <w:gridCol w:w="987"/>
        <w:gridCol w:w="181"/>
        <w:gridCol w:w="901"/>
        <w:gridCol w:w="181"/>
        <w:gridCol w:w="991"/>
        <w:gridCol w:w="181"/>
        <w:gridCol w:w="995"/>
      </w:tblGrid>
      <w:tr w:rsidR="00B04765" w:rsidRPr="00B04765" w:rsidTr="00EC1799">
        <w:tc>
          <w:tcPr>
            <w:tcW w:w="3445" w:type="dxa"/>
            <w:shd w:val="clear" w:color="auto" w:fill="auto"/>
          </w:tcPr>
          <w:p w:rsidR="00B04765" w:rsidRPr="00B04765" w:rsidRDefault="00B04765" w:rsidP="0084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65" w:type="dxa"/>
            <w:gridSpan w:val="9"/>
            <w:shd w:val="clear" w:color="auto" w:fill="auto"/>
          </w:tcPr>
          <w:p w:rsidR="00B04765" w:rsidRPr="00B04765" w:rsidRDefault="00B04765" w:rsidP="00B0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0476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45474" w:rsidRPr="00B04765" w:rsidTr="00EC1799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rPr>
          <w:trHeight w:val="453"/>
          <w:tblHeader/>
        </w:trPr>
        <w:tc>
          <w:tcPr>
            <w:tcW w:w="3445" w:type="dxa"/>
            <w:hideMark/>
          </w:tcPr>
          <w:p w:rsidR="00F45474" w:rsidRPr="00B04765" w:rsidRDefault="00F45474" w:rsidP="00847AC9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4" w:type="dxa"/>
            <w:hideMark/>
          </w:tcPr>
          <w:p w:rsidR="00F45474" w:rsidRPr="00B04765" w:rsidRDefault="00F45474" w:rsidP="00847AC9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765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4" w:type="dxa"/>
          </w:tcPr>
          <w:p w:rsidR="00F45474" w:rsidRPr="00B04765" w:rsidRDefault="00F45474" w:rsidP="00847AC9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45474" w:rsidRPr="00B04765" w:rsidRDefault="00F45474" w:rsidP="00847AC9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765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F45474" w:rsidRPr="00B04765" w:rsidTr="00EC1799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rPr>
          <w:tblHeader/>
        </w:trPr>
        <w:tc>
          <w:tcPr>
            <w:tcW w:w="3445" w:type="dxa"/>
            <w:hideMark/>
          </w:tcPr>
          <w:p w:rsidR="00F45474" w:rsidRPr="00B04765" w:rsidRDefault="00F45474" w:rsidP="00847AC9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:rsidR="00F45474" w:rsidRPr="00B04765" w:rsidRDefault="00F45474" w:rsidP="00847AC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:rsidR="00F45474" w:rsidRPr="00B04765" w:rsidRDefault="00F45474" w:rsidP="00847AC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45474" w:rsidRPr="00B04765" w:rsidRDefault="00F45474" w:rsidP="00847AC9">
            <w:pPr>
              <w:pStyle w:val="acctfourfigures"/>
              <w:tabs>
                <w:tab w:val="decimal" w:pos="-83"/>
              </w:tabs>
              <w:ind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76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B04765">
              <w:rPr>
                <w:rFonts w:ascii="Angsana New" w:hAnsi="Angsana New"/>
                <w:sz w:val="30"/>
                <w:szCs w:val="30"/>
              </w:rPr>
              <w:t xml:space="preserve"> 1</w:t>
            </w:r>
          </w:p>
        </w:tc>
        <w:tc>
          <w:tcPr>
            <w:tcW w:w="1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45474" w:rsidRPr="00B04765" w:rsidRDefault="00F45474" w:rsidP="00847AC9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45474" w:rsidRPr="00B04765" w:rsidRDefault="00F45474" w:rsidP="00847AC9">
            <w:pPr>
              <w:pStyle w:val="acctfourfigures"/>
              <w:tabs>
                <w:tab w:val="decimal" w:pos="-83"/>
              </w:tabs>
              <w:ind w:left="-83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76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B04765">
              <w:rPr>
                <w:rFonts w:ascii="Angsana New" w:hAnsi="Angsana New"/>
                <w:sz w:val="30"/>
                <w:szCs w:val="30"/>
              </w:rPr>
              <w:t xml:space="preserve"> 2</w:t>
            </w:r>
          </w:p>
        </w:tc>
        <w:tc>
          <w:tcPr>
            <w:tcW w:w="1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45474" w:rsidRPr="00B04765" w:rsidRDefault="00F45474" w:rsidP="00847AC9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45474" w:rsidRPr="00B04765" w:rsidRDefault="00F45474" w:rsidP="00847AC9">
            <w:pPr>
              <w:pStyle w:val="acctfourfigures"/>
              <w:tabs>
                <w:tab w:val="decimal" w:pos="-83"/>
              </w:tabs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76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B04765">
              <w:rPr>
                <w:rFonts w:ascii="Angsana New" w:hAnsi="Angsana New"/>
                <w:sz w:val="30"/>
                <w:szCs w:val="30"/>
              </w:rPr>
              <w:t xml:space="preserve"> 3</w:t>
            </w:r>
          </w:p>
        </w:tc>
        <w:tc>
          <w:tcPr>
            <w:tcW w:w="1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45474" w:rsidRPr="00B04765" w:rsidRDefault="00F45474" w:rsidP="00847AC9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45474" w:rsidRPr="00B04765" w:rsidRDefault="00F45474" w:rsidP="00847AC9">
            <w:pPr>
              <w:pStyle w:val="acctfourfigures"/>
              <w:tabs>
                <w:tab w:val="decimal" w:pos="-85"/>
              </w:tabs>
              <w:ind w:left="-85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76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45474" w:rsidRPr="00B04765" w:rsidTr="00EC1799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rPr>
          <w:tblHeader/>
        </w:trPr>
        <w:tc>
          <w:tcPr>
            <w:tcW w:w="3445" w:type="dxa"/>
          </w:tcPr>
          <w:p w:rsidR="00F45474" w:rsidRPr="00B04765" w:rsidRDefault="00F45474" w:rsidP="00847AC9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5" w:type="dxa"/>
            <w:gridSpan w:val="9"/>
            <w:hideMark/>
          </w:tcPr>
          <w:p w:rsidR="00F45474" w:rsidRPr="00B04765" w:rsidRDefault="00F45474" w:rsidP="00B04765">
            <w:pPr>
              <w:pStyle w:val="acctfourfigures"/>
              <w:ind w:left="-79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76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B0476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B0476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นบาท</w:t>
            </w:r>
            <w:r w:rsidRPr="00B0476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45474" w:rsidRPr="00177F70" w:rsidTr="00EC1799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c>
          <w:tcPr>
            <w:tcW w:w="3445" w:type="dxa"/>
            <w:hideMark/>
          </w:tcPr>
          <w:p w:rsidR="00F45474" w:rsidRPr="00177F70" w:rsidRDefault="00360F9F" w:rsidP="00EA5246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7F70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B6635D" w:rsidRPr="00177F70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0218DF" w:rsidRPr="00177F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EA52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</w:t>
            </w:r>
            <w:r w:rsidR="000218DF" w:rsidRPr="00177F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ายน </w:t>
            </w:r>
            <w:r w:rsidR="000417AA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264" w:type="dxa"/>
          </w:tcPr>
          <w:p w:rsidR="00F45474" w:rsidRPr="00177F70" w:rsidRDefault="00F45474" w:rsidP="00847AC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:rsidR="00F45474" w:rsidRPr="00177F70" w:rsidRDefault="00F45474" w:rsidP="00847AC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87" w:type="dxa"/>
          </w:tcPr>
          <w:p w:rsidR="00F45474" w:rsidRPr="00177F70" w:rsidRDefault="00F45474" w:rsidP="00847AC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:rsidR="00F45474" w:rsidRPr="00177F70" w:rsidRDefault="00F45474" w:rsidP="00847AC9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1" w:type="dxa"/>
          </w:tcPr>
          <w:p w:rsidR="00F45474" w:rsidRPr="00177F70" w:rsidRDefault="00F45474" w:rsidP="00847AC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:rsidR="00F45474" w:rsidRPr="00177F70" w:rsidRDefault="00F45474" w:rsidP="00847AC9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1" w:type="dxa"/>
          </w:tcPr>
          <w:p w:rsidR="00F45474" w:rsidRPr="00177F70" w:rsidRDefault="00F45474" w:rsidP="00847AC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:rsidR="00F45474" w:rsidRPr="00177F70" w:rsidRDefault="00F45474" w:rsidP="00847AC9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5" w:type="dxa"/>
          </w:tcPr>
          <w:p w:rsidR="00F45474" w:rsidRPr="00177F70" w:rsidRDefault="00F45474" w:rsidP="00847AC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250D8F" w:rsidRPr="00177F70" w:rsidTr="00EC1799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c>
          <w:tcPr>
            <w:tcW w:w="3445" w:type="dxa"/>
            <w:hideMark/>
          </w:tcPr>
          <w:p w:rsidR="00250D8F" w:rsidRPr="00EE0609" w:rsidRDefault="000417AA" w:rsidP="00250D8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1264" w:type="dxa"/>
          </w:tcPr>
          <w:p w:rsidR="00250D8F" w:rsidRPr="00177F70" w:rsidRDefault="00250D8F" w:rsidP="00250D8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:rsidR="00250D8F" w:rsidRPr="00177F70" w:rsidRDefault="00250D8F" w:rsidP="00250D8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87" w:type="dxa"/>
          </w:tcPr>
          <w:p w:rsidR="00250D8F" w:rsidRPr="00177F70" w:rsidRDefault="00250D8F" w:rsidP="00250D8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:rsidR="00250D8F" w:rsidRPr="00177F70" w:rsidRDefault="00250D8F" w:rsidP="00250D8F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1" w:type="dxa"/>
          </w:tcPr>
          <w:p w:rsidR="00250D8F" w:rsidRPr="00177F70" w:rsidRDefault="00250D8F" w:rsidP="00250D8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:rsidR="00250D8F" w:rsidRPr="00177F70" w:rsidRDefault="00250D8F" w:rsidP="00250D8F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1" w:type="dxa"/>
          </w:tcPr>
          <w:p w:rsidR="00250D8F" w:rsidRPr="00177F70" w:rsidRDefault="00250D8F" w:rsidP="00250D8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:rsidR="00250D8F" w:rsidRPr="00177F70" w:rsidRDefault="00250D8F" w:rsidP="00250D8F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5" w:type="dxa"/>
          </w:tcPr>
          <w:p w:rsidR="00250D8F" w:rsidRPr="00177F70" w:rsidRDefault="00250D8F" w:rsidP="00250D8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F210C1" w:rsidRPr="00177F70" w:rsidTr="00EC1799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c>
          <w:tcPr>
            <w:tcW w:w="3445" w:type="dxa"/>
          </w:tcPr>
          <w:p w:rsidR="00F210C1" w:rsidRPr="00250D8F" w:rsidRDefault="00F210C1" w:rsidP="00F210C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ด้วยมูลค่ายุติธรรม</w:t>
            </w:r>
          </w:p>
        </w:tc>
        <w:tc>
          <w:tcPr>
            <w:tcW w:w="1264" w:type="dxa"/>
          </w:tcPr>
          <w:p w:rsidR="00F210C1" w:rsidRPr="00177F70" w:rsidRDefault="00F210C1" w:rsidP="00F210C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:rsidR="00F210C1" w:rsidRPr="00177F70" w:rsidRDefault="00F210C1" w:rsidP="00F210C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87" w:type="dxa"/>
          </w:tcPr>
          <w:p w:rsidR="00F210C1" w:rsidRPr="00177F70" w:rsidRDefault="00F210C1" w:rsidP="00F210C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:rsidR="00F210C1" w:rsidRPr="00177F70" w:rsidRDefault="00F210C1" w:rsidP="00F210C1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1" w:type="dxa"/>
          </w:tcPr>
          <w:p w:rsidR="00F210C1" w:rsidRPr="00177F70" w:rsidRDefault="00F210C1" w:rsidP="00F210C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:rsidR="00F210C1" w:rsidRPr="00177F70" w:rsidRDefault="00F210C1" w:rsidP="00F210C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1" w:type="dxa"/>
          </w:tcPr>
          <w:p w:rsidR="00F210C1" w:rsidRPr="00177F70" w:rsidRDefault="00F210C1" w:rsidP="00F210C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:rsidR="00F210C1" w:rsidRPr="00177F70" w:rsidRDefault="00F210C1" w:rsidP="00F210C1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5" w:type="dxa"/>
          </w:tcPr>
          <w:p w:rsidR="00F210C1" w:rsidRPr="00177F70" w:rsidRDefault="00F210C1" w:rsidP="00F210C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F210C1" w:rsidRPr="00B04765" w:rsidTr="00EC1799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c>
          <w:tcPr>
            <w:tcW w:w="3445" w:type="dxa"/>
            <w:hideMark/>
          </w:tcPr>
          <w:p w:rsidR="00F210C1" w:rsidRPr="00177F70" w:rsidRDefault="00F210C1" w:rsidP="00F210C1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177F70">
              <w:rPr>
                <w:rFonts w:ascii="Angsana New" w:hAnsi="Angsana New" w:hint="cs"/>
                <w:sz w:val="30"/>
                <w:szCs w:val="30"/>
                <w:cs/>
              </w:rPr>
              <w:t>หน่วยลงทุน</w:t>
            </w:r>
            <w:r w:rsidRPr="00177F70">
              <w:rPr>
                <w:rFonts w:ascii="Angsana New" w:hAnsi="Angsana New"/>
                <w:sz w:val="30"/>
                <w:szCs w:val="30"/>
                <w:cs/>
              </w:rPr>
              <w:t>ที่เป็นหลักทรัพย์เผื่อขาย</w:t>
            </w:r>
          </w:p>
        </w:tc>
        <w:tc>
          <w:tcPr>
            <w:tcW w:w="1264" w:type="dxa"/>
            <w:vAlign w:val="bottom"/>
          </w:tcPr>
          <w:p w:rsidR="00F210C1" w:rsidRPr="00177F70" w:rsidRDefault="00B01F19" w:rsidP="00B01F19">
            <w:pPr>
              <w:pStyle w:val="acctfourfigures"/>
              <w:tabs>
                <w:tab w:val="decimal" w:pos="551"/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52C2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:rsidR="00F210C1" w:rsidRPr="00052C29" w:rsidRDefault="00F210C1" w:rsidP="00052C29">
            <w:pPr>
              <w:pStyle w:val="acctfourfigures"/>
              <w:tabs>
                <w:tab w:val="decimal" w:pos="551"/>
                <w:tab w:val="decimal" w:pos="90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7" w:type="dxa"/>
            <w:vAlign w:val="bottom"/>
          </w:tcPr>
          <w:p w:rsidR="00F210C1" w:rsidRPr="00052C29" w:rsidRDefault="00F210C1" w:rsidP="00052C29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52C2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:rsidR="00F210C1" w:rsidRPr="00052C29" w:rsidRDefault="00F210C1" w:rsidP="00052C29">
            <w:pPr>
              <w:pStyle w:val="acctfourfigures"/>
              <w:tabs>
                <w:tab w:val="decimal" w:pos="551"/>
                <w:tab w:val="decimal" w:pos="902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1" w:type="dxa"/>
            <w:vAlign w:val="bottom"/>
          </w:tcPr>
          <w:p w:rsidR="00F210C1" w:rsidRPr="00177F70" w:rsidRDefault="00B01F19" w:rsidP="00B01F19">
            <w:pPr>
              <w:pStyle w:val="acctfourfigures"/>
              <w:tabs>
                <w:tab w:val="decimal" w:pos="551"/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52C2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:rsidR="00F210C1" w:rsidRPr="00052C29" w:rsidRDefault="00F210C1" w:rsidP="00052C29">
            <w:pPr>
              <w:pStyle w:val="acctfourfigures"/>
              <w:tabs>
                <w:tab w:val="decimal" w:pos="551"/>
                <w:tab w:val="decimal" w:pos="90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1" w:type="dxa"/>
            <w:vAlign w:val="bottom"/>
          </w:tcPr>
          <w:p w:rsidR="00F210C1" w:rsidRPr="00052C29" w:rsidRDefault="00F210C1" w:rsidP="00052C29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52C2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:rsidR="00F210C1" w:rsidRPr="00052C29" w:rsidRDefault="00F210C1" w:rsidP="00052C29">
            <w:pPr>
              <w:pStyle w:val="acctfourfigures"/>
              <w:tabs>
                <w:tab w:val="decimal" w:pos="551"/>
                <w:tab w:val="decimal" w:pos="90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5" w:type="dxa"/>
            <w:vAlign w:val="bottom"/>
          </w:tcPr>
          <w:p w:rsidR="00F210C1" w:rsidRPr="00052C29" w:rsidRDefault="00B01F19" w:rsidP="00B01F19">
            <w:pPr>
              <w:pStyle w:val="acctfourfigures"/>
              <w:tabs>
                <w:tab w:val="clear" w:pos="765"/>
                <w:tab w:val="decimal" w:pos="0"/>
                <w:tab w:val="decimal" w:pos="156"/>
              </w:tabs>
              <w:spacing w:line="240" w:lineRule="atLeast"/>
              <w:ind w:right="5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52C2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210C1" w:rsidRPr="00B04765" w:rsidTr="00EC1799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c>
          <w:tcPr>
            <w:tcW w:w="3445" w:type="dxa"/>
          </w:tcPr>
          <w:p w:rsidR="00F210C1" w:rsidRDefault="00F210C1" w:rsidP="00F210C1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4" w:type="dxa"/>
            <w:vAlign w:val="bottom"/>
          </w:tcPr>
          <w:p w:rsidR="00F210C1" w:rsidRDefault="00F210C1" w:rsidP="00F210C1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:rsidR="00F210C1" w:rsidRPr="00B04765" w:rsidRDefault="00F210C1" w:rsidP="00F210C1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:rsidR="00F210C1" w:rsidRDefault="00F210C1" w:rsidP="00F210C1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:rsidR="00F210C1" w:rsidRPr="00B04765" w:rsidRDefault="00F210C1" w:rsidP="00F210C1">
            <w:pPr>
              <w:pStyle w:val="acctfourfigures"/>
              <w:tabs>
                <w:tab w:val="decimal" w:pos="902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:rsidR="00F210C1" w:rsidRDefault="00F210C1" w:rsidP="00F210C1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:rsidR="00F210C1" w:rsidRPr="00B04765" w:rsidRDefault="00F210C1" w:rsidP="00F210C1">
            <w:pPr>
              <w:pStyle w:val="acctfourfigures"/>
              <w:tabs>
                <w:tab w:val="decimal" w:pos="90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:rsidR="00F210C1" w:rsidRDefault="00F210C1" w:rsidP="00F210C1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:rsidR="00F210C1" w:rsidRPr="00B04765" w:rsidRDefault="00F210C1" w:rsidP="00F210C1">
            <w:pPr>
              <w:pStyle w:val="acctfourfigures"/>
              <w:tabs>
                <w:tab w:val="decimal" w:pos="90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:rsidR="00F210C1" w:rsidRDefault="00F210C1" w:rsidP="00F210C1">
            <w:pPr>
              <w:pStyle w:val="acctfourfigures"/>
              <w:tabs>
                <w:tab w:val="decimal" w:pos="551"/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10C1" w:rsidRPr="00B04765" w:rsidTr="00EC1799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c>
          <w:tcPr>
            <w:tcW w:w="3445" w:type="dxa"/>
          </w:tcPr>
          <w:p w:rsidR="00F210C1" w:rsidRDefault="00F210C1" w:rsidP="00F210C1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360F9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2559</w:t>
            </w:r>
          </w:p>
        </w:tc>
        <w:tc>
          <w:tcPr>
            <w:tcW w:w="1264" w:type="dxa"/>
            <w:vAlign w:val="bottom"/>
          </w:tcPr>
          <w:p w:rsidR="00F210C1" w:rsidRPr="00C84251" w:rsidRDefault="00F210C1" w:rsidP="00F210C1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:rsidR="00F210C1" w:rsidRPr="00C84251" w:rsidRDefault="00F210C1" w:rsidP="00F210C1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:rsidR="00F210C1" w:rsidRPr="00C84251" w:rsidRDefault="00F210C1" w:rsidP="00F210C1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:rsidR="00F210C1" w:rsidRPr="00C84251" w:rsidRDefault="00F210C1" w:rsidP="00F210C1">
            <w:pPr>
              <w:pStyle w:val="acctfourfigures"/>
              <w:tabs>
                <w:tab w:val="decimal" w:pos="902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:rsidR="00F210C1" w:rsidRPr="00C84251" w:rsidRDefault="00F210C1" w:rsidP="00F210C1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  <w:vAlign w:val="bottom"/>
          </w:tcPr>
          <w:p w:rsidR="00F210C1" w:rsidRPr="00C84251" w:rsidRDefault="00F210C1" w:rsidP="00F210C1">
            <w:pPr>
              <w:pStyle w:val="acctfourfigures"/>
              <w:tabs>
                <w:tab w:val="decimal" w:pos="90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:rsidR="00F210C1" w:rsidRPr="00C84251" w:rsidRDefault="00F210C1" w:rsidP="00F210C1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:rsidR="00F210C1" w:rsidRPr="00C84251" w:rsidRDefault="00F210C1" w:rsidP="00F210C1">
            <w:pPr>
              <w:pStyle w:val="acctfourfigures"/>
              <w:tabs>
                <w:tab w:val="decimal" w:pos="90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:rsidR="00F210C1" w:rsidRPr="00C84251" w:rsidRDefault="00F210C1" w:rsidP="00F210C1">
            <w:pPr>
              <w:pStyle w:val="acctfourfigures"/>
              <w:tabs>
                <w:tab w:val="decimal" w:pos="551"/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10C1" w:rsidRPr="00B04765" w:rsidTr="00EC1799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c>
          <w:tcPr>
            <w:tcW w:w="3445" w:type="dxa"/>
          </w:tcPr>
          <w:p w:rsidR="00F210C1" w:rsidRPr="00EE0609" w:rsidRDefault="00F210C1" w:rsidP="00F210C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1264" w:type="dxa"/>
            <w:vAlign w:val="bottom"/>
          </w:tcPr>
          <w:p w:rsidR="00F210C1" w:rsidRPr="00C84251" w:rsidRDefault="00F210C1" w:rsidP="00F210C1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:rsidR="00F210C1" w:rsidRPr="00C84251" w:rsidRDefault="00F210C1" w:rsidP="00F210C1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:rsidR="00F210C1" w:rsidRPr="00C84251" w:rsidRDefault="00F210C1" w:rsidP="00F210C1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:rsidR="00F210C1" w:rsidRPr="00C84251" w:rsidRDefault="00F210C1" w:rsidP="00F210C1">
            <w:pPr>
              <w:pStyle w:val="acctfourfigures"/>
              <w:tabs>
                <w:tab w:val="decimal" w:pos="902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:rsidR="00F210C1" w:rsidRPr="00C84251" w:rsidRDefault="00F210C1" w:rsidP="00F210C1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  <w:vAlign w:val="bottom"/>
          </w:tcPr>
          <w:p w:rsidR="00F210C1" w:rsidRPr="00C84251" w:rsidRDefault="00F210C1" w:rsidP="00F210C1">
            <w:pPr>
              <w:pStyle w:val="acctfourfigures"/>
              <w:tabs>
                <w:tab w:val="decimal" w:pos="90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:rsidR="00F210C1" w:rsidRPr="00C84251" w:rsidRDefault="00F210C1" w:rsidP="00F210C1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:rsidR="00F210C1" w:rsidRPr="00C84251" w:rsidRDefault="00F210C1" w:rsidP="00F210C1">
            <w:pPr>
              <w:pStyle w:val="acctfourfigures"/>
              <w:tabs>
                <w:tab w:val="decimal" w:pos="90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:rsidR="00F210C1" w:rsidRPr="00C84251" w:rsidRDefault="00F210C1" w:rsidP="00F210C1">
            <w:pPr>
              <w:pStyle w:val="acctfourfigures"/>
              <w:tabs>
                <w:tab w:val="decimal" w:pos="551"/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10C1" w:rsidRPr="00B04765" w:rsidTr="00EC1799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c>
          <w:tcPr>
            <w:tcW w:w="3445" w:type="dxa"/>
          </w:tcPr>
          <w:p w:rsidR="00F210C1" w:rsidRPr="00250D8F" w:rsidRDefault="00F210C1" w:rsidP="00F210C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ด้วยมูลค่ายุติธรรม</w:t>
            </w:r>
          </w:p>
        </w:tc>
        <w:tc>
          <w:tcPr>
            <w:tcW w:w="1264" w:type="dxa"/>
            <w:vAlign w:val="bottom"/>
          </w:tcPr>
          <w:p w:rsidR="00F210C1" w:rsidRPr="00C84251" w:rsidRDefault="00F210C1" w:rsidP="00F210C1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:rsidR="00F210C1" w:rsidRPr="00C84251" w:rsidRDefault="00F210C1" w:rsidP="00F210C1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:rsidR="00F210C1" w:rsidRPr="00C84251" w:rsidRDefault="00F210C1" w:rsidP="00F210C1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:rsidR="00F210C1" w:rsidRPr="00C84251" w:rsidRDefault="00F210C1" w:rsidP="00F210C1">
            <w:pPr>
              <w:pStyle w:val="acctfourfigures"/>
              <w:tabs>
                <w:tab w:val="decimal" w:pos="902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:rsidR="00F210C1" w:rsidRPr="00C84251" w:rsidRDefault="00F210C1" w:rsidP="00F210C1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  <w:vAlign w:val="bottom"/>
          </w:tcPr>
          <w:p w:rsidR="00F210C1" w:rsidRPr="00C84251" w:rsidRDefault="00F210C1" w:rsidP="00F210C1">
            <w:pPr>
              <w:pStyle w:val="acctfourfigures"/>
              <w:tabs>
                <w:tab w:val="decimal" w:pos="90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:rsidR="00F210C1" w:rsidRPr="00C84251" w:rsidRDefault="00F210C1" w:rsidP="00F210C1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:rsidR="00F210C1" w:rsidRPr="00C84251" w:rsidRDefault="00F210C1" w:rsidP="00F210C1">
            <w:pPr>
              <w:pStyle w:val="acctfourfigures"/>
              <w:tabs>
                <w:tab w:val="decimal" w:pos="90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:rsidR="00F210C1" w:rsidRPr="00C84251" w:rsidRDefault="00F210C1" w:rsidP="00F210C1">
            <w:pPr>
              <w:pStyle w:val="acctfourfigures"/>
              <w:tabs>
                <w:tab w:val="decimal" w:pos="551"/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10C1" w:rsidRPr="00B04765" w:rsidTr="00EC1799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c>
          <w:tcPr>
            <w:tcW w:w="3445" w:type="dxa"/>
          </w:tcPr>
          <w:p w:rsidR="00F210C1" w:rsidRPr="002154EB" w:rsidRDefault="00F210C1" w:rsidP="00F210C1">
            <w:pPr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2154EB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  <w:r w:rsidRPr="002154EB">
              <w:rPr>
                <w:rFonts w:ascii="Angsana New" w:hAnsi="Angsana New"/>
                <w:sz w:val="28"/>
                <w:szCs w:val="28"/>
                <w:cs/>
              </w:rPr>
              <w:t>ที่เป็นหลักทรัพย์เผื่อขาย</w:t>
            </w:r>
          </w:p>
        </w:tc>
        <w:tc>
          <w:tcPr>
            <w:tcW w:w="1264" w:type="dxa"/>
            <w:vAlign w:val="bottom"/>
          </w:tcPr>
          <w:p w:rsidR="00F210C1" w:rsidRPr="002154EB" w:rsidRDefault="00F210C1" w:rsidP="00F210C1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154EB">
              <w:rPr>
                <w:rFonts w:ascii="Angsana New" w:hAnsi="Angsana New"/>
                <w:sz w:val="28"/>
                <w:szCs w:val="28"/>
                <w:lang w:val="en-US" w:bidi="th-TH"/>
              </w:rPr>
              <w:t>31,151</w:t>
            </w:r>
          </w:p>
        </w:tc>
        <w:tc>
          <w:tcPr>
            <w:tcW w:w="184" w:type="dxa"/>
            <w:vAlign w:val="bottom"/>
          </w:tcPr>
          <w:p w:rsidR="00F210C1" w:rsidRPr="002154EB" w:rsidRDefault="00F210C1" w:rsidP="00F210C1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7" w:type="dxa"/>
            <w:vAlign w:val="bottom"/>
          </w:tcPr>
          <w:p w:rsidR="00F210C1" w:rsidRPr="002154EB" w:rsidRDefault="00F210C1" w:rsidP="00F210C1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154EB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:rsidR="00F210C1" w:rsidRPr="002154EB" w:rsidRDefault="00F210C1" w:rsidP="00F210C1">
            <w:pPr>
              <w:pStyle w:val="acctfourfigures"/>
              <w:tabs>
                <w:tab w:val="decimal" w:pos="902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:rsidR="00F210C1" w:rsidRPr="002154EB" w:rsidRDefault="00F210C1" w:rsidP="00F210C1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154EB">
              <w:rPr>
                <w:rFonts w:ascii="Angsana New" w:hAnsi="Angsana New"/>
                <w:sz w:val="28"/>
                <w:szCs w:val="28"/>
                <w:lang w:val="en-US" w:bidi="th-TH"/>
              </w:rPr>
              <w:t>31,151</w:t>
            </w:r>
          </w:p>
        </w:tc>
        <w:tc>
          <w:tcPr>
            <w:tcW w:w="181" w:type="dxa"/>
            <w:vAlign w:val="bottom"/>
          </w:tcPr>
          <w:p w:rsidR="00F210C1" w:rsidRPr="002154EB" w:rsidRDefault="00F210C1" w:rsidP="00F210C1">
            <w:pPr>
              <w:pStyle w:val="acctfourfigures"/>
              <w:tabs>
                <w:tab w:val="decimal" w:pos="902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:rsidR="00F210C1" w:rsidRPr="002154EB" w:rsidRDefault="00F210C1" w:rsidP="00F210C1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bottom"/>
          </w:tcPr>
          <w:p w:rsidR="00F210C1" w:rsidRPr="002154EB" w:rsidRDefault="00F210C1" w:rsidP="00F210C1">
            <w:pPr>
              <w:pStyle w:val="acctfourfigures"/>
              <w:tabs>
                <w:tab w:val="decimal" w:pos="902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5" w:type="dxa"/>
            <w:vAlign w:val="bottom"/>
          </w:tcPr>
          <w:p w:rsidR="00F210C1" w:rsidRPr="002154EB" w:rsidRDefault="00F210C1" w:rsidP="00F210C1">
            <w:pPr>
              <w:pStyle w:val="acctfourfigures"/>
              <w:tabs>
                <w:tab w:val="decimal" w:pos="551"/>
                <w:tab w:val="decimal" w:pos="90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EB">
              <w:rPr>
                <w:rFonts w:ascii="Angsana New" w:hAnsi="Angsana New"/>
                <w:sz w:val="28"/>
                <w:szCs w:val="28"/>
                <w:lang w:val="en-US" w:bidi="th-TH"/>
              </w:rPr>
              <w:t>31,151</w:t>
            </w:r>
          </w:p>
        </w:tc>
      </w:tr>
      <w:tr w:rsidR="004D2251" w:rsidRPr="00B04765" w:rsidTr="00EC1799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c>
          <w:tcPr>
            <w:tcW w:w="3445" w:type="dxa"/>
          </w:tcPr>
          <w:p w:rsidR="004D2251" w:rsidRPr="002154EB" w:rsidRDefault="004D2251" w:rsidP="00F210C1">
            <w:pPr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  <w:vAlign w:val="bottom"/>
          </w:tcPr>
          <w:p w:rsidR="004D2251" w:rsidRPr="002154EB" w:rsidRDefault="004D2251" w:rsidP="00F210C1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:rsidR="004D2251" w:rsidRPr="002154EB" w:rsidRDefault="004D2251" w:rsidP="00F210C1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7" w:type="dxa"/>
            <w:vAlign w:val="bottom"/>
          </w:tcPr>
          <w:p w:rsidR="004D2251" w:rsidRPr="002154EB" w:rsidRDefault="004D2251" w:rsidP="00F210C1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:rsidR="004D2251" w:rsidRPr="002154EB" w:rsidRDefault="004D2251" w:rsidP="00F210C1">
            <w:pPr>
              <w:pStyle w:val="acctfourfigures"/>
              <w:tabs>
                <w:tab w:val="decimal" w:pos="902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:rsidR="004D2251" w:rsidRPr="002154EB" w:rsidRDefault="004D2251" w:rsidP="00F210C1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:rsidR="004D2251" w:rsidRPr="002154EB" w:rsidRDefault="004D2251" w:rsidP="00F210C1">
            <w:pPr>
              <w:pStyle w:val="acctfourfigures"/>
              <w:tabs>
                <w:tab w:val="decimal" w:pos="902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:rsidR="004D2251" w:rsidRPr="002154EB" w:rsidRDefault="004D2251" w:rsidP="00F210C1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:rsidR="004D2251" w:rsidRPr="002154EB" w:rsidRDefault="004D2251" w:rsidP="00F210C1">
            <w:pPr>
              <w:pStyle w:val="acctfourfigures"/>
              <w:tabs>
                <w:tab w:val="decimal" w:pos="902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5" w:type="dxa"/>
            <w:vAlign w:val="bottom"/>
          </w:tcPr>
          <w:p w:rsidR="004D2251" w:rsidRPr="002154EB" w:rsidRDefault="004D2251" w:rsidP="00F210C1">
            <w:pPr>
              <w:pStyle w:val="acctfourfigures"/>
              <w:tabs>
                <w:tab w:val="decimal" w:pos="551"/>
                <w:tab w:val="decimal" w:pos="90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355434" w:rsidRPr="00B04765" w:rsidTr="00736B41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c>
          <w:tcPr>
            <w:tcW w:w="3445" w:type="dxa"/>
          </w:tcPr>
          <w:p w:rsidR="00355434" w:rsidRPr="002154EB" w:rsidRDefault="00355434" w:rsidP="00F210C1">
            <w:pPr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65" w:type="dxa"/>
            <w:gridSpan w:val="9"/>
            <w:vAlign w:val="bottom"/>
          </w:tcPr>
          <w:p w:rsidR="00355434" w:rsidRPr="002154EB" w:rsidRDefault="00355434" w:rsidP="00355434">
            <w:pPr>
              <w:pStyle w:val="acctfourfigures"/>
              <w:tabs>
                <w:tab w:val="decimal" w:pos="551"/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B04765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355434" w:rsidRPr="00B04765" w:rsidTr="00736B41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rPr>
          <w:trHeight w:val="453"/>
          <w:tblHeader/>
        </w:trPr>
        <w:tc>
          <w:tcPr>
            <w:tcW w:w="3445" w:type="dxa"/>
            <w:hideMark/>
          </w:tcPr>
          <w:p w:rsidR="00355434" w:rsidRPr="00B04765" w:rsidRDefault="00355434" w:rsidP="00736B41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4" w:type="dxa"/>
            <w:hideMark/>
          </w:tcPr>
          <w:p w:rsidR="00355434" w:rsidRPr="00B04765" w:rsidRDefault="00355434" w:rsidP="00736B4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765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4" w:type="dxa"/>
          </w:tcPr>
          <w:p w:rsidR="00355434" w:rsidRPr="00B04765" w:rsidRDefault="00355434" w:rsidP="00736B4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55434" w:rsidRPr="00B04765" w:rsidRDefault="00355434" w:rsidP="00736B4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765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55434" w:rsidRPr="00B04765" w:rsidTr="00736B41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rPr>
          <w:tblHeader/>
        </w:trPr>
        <w:tc>
          <w:tcPr>
            <w:tcW w:w="3445" w:type="dxa"/>
            <w:hideMark/>
          </w:tcPr>
          <w:p w:rsidR="00355434" w:rsidRPr="00B04765" w:rsidRDefault="00355434" w:rsidP="00736B41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:rsidR="00355434" w:rsidRPr="00B04765" w:rsidRDefault="00355434" w:rsidP="00736B4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:rsidR="00355434" w:rsidRPr="00B04765" w:rsidRDefault="00355434" w:rsidP="00736B4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55434" w:rsidRPr="00B04765" w:rsidRDefault="00355434" w:rsidP="00736B41">
            <w:pPr>
              <w:pStyle w:val="acctfourfigures"/>
              <w:tabs>
                <w:tab w:val="decimal" w:pos="-83"/>
              </w:tabs>
              <w:ind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76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B04765">
              <w:rPr>
                <w:rFonts w:ascii="Angsana New" w:hAnsi="Angsana New"/>
                <w:sz w:val="30"/>
                <w:szCs w:val="30"/>
              </w:rPr>
              <w:t xml:space="preserve"> 1</w:t>
            </w:r>
          </w:p>
        </w:tc>
        <w:tc>
          <w:tcPr>
            <w:tcW w:w="1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5434" w:rsidRPr="00B04765" w:rsidRDefault="00355434" w:rsidP="00736B41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55434" w:rsidRPr="00B04765" w:rsidRDefault="00355434" w:rsidP="00736B41">
            <w:pPr>
              <w:pStyle w:val="acctfourfigures"/>
              <w:tabs>
                <w:tab w:val="decimal" w:pos="-83"/>
              </w:tabs>
              <w:ind w:left="-83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76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B04765">
              <w:rPr>
                <w:rFonts w:ascii="Angsana New" w:hAnsi="Angsana New"/>
                <w:sz w:val="30"/>
                <w:szCs w:val="30"/>
              </w:rPr>
              <w:t xml:space="preserve"> 2</w:t>
            </w:r>
          </w:p>
        </w:tc>
        <w:tc>
          <w:tcPr>
            <w:tcW w:w="1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5434" w:rsidRPr="00B04765" w:rsidRDefault="00355434" w:rsidP="00736B41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55434" w:rsidRPr="00B04765" w:rsidRDefault="00355434" w:rsidP="00736B41">
            <w:pPr>
              <w:pStyle w:val="acctfourfigures"/>
              <w:tabs>
                <w:tab w:val="decimal" w:pos="-83"/>
              </w:tabs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76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B04765">
              <w:rPr>
                <w:rFonts w:ascii="Angsana New" w:hAnsi="Angsana New"/>
                <w:sz w:val="30"/>
                <w:szCs w:val="30"/>
              </w:rPr>
              <w:t xml:space="preserve"> 3</w:t>
            </w:r>
          </w:p>
        </w:tc>
        <w:tc>
          <w:tcPr>
            <w:tcW w:w="1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5434" w:rsidRPr="00B04765" w:rsidRDefault="00355434" w:rsidP="00736B41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55434" w:rsidRPr="00B04765" w:rsidRDefault="00355434" w:rsidP="00736B41">
            <w:pPr>
              <w:pStyle w:val="acctfourfigures"/>
              <w:tabs>
                <w:tab w:val="decimal" w:pos="-85"/>
              </w:tabs>
              <w:ind w:left="-85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76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55434" w:rsidRPr="00B04765" w:rsidTr="00736B41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rPr>
          <w:tblHeader/>
        </w:trPr>
        <w:tc>
          <w:tcPr>
            <w:tcW w:w="3445" w:type="dxa"/>
          </w:tcPr>
          <w:p w:rsidR="00355434" w:rsidRPr="00B04765" w:rsidRDefault="00355434" w:rsidP="00736B41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5" w:type="dxa"/>
            <w:gridSpan w:val="9"/>
            <w:hideMark/>
          </w:tcPr>
          <w:p w:rsidR="00355434" w:rsidRPr="00B04765" w:rsidRDefault="00355434" w:rsidP="00736B41">
            <w:pPr>
              <w:pStyle w:val="acctfourfigures"/>
              <w:ind w:left="-79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76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B0476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นบาท</w:t>
            </w:r>
            <w:r w:rsidRPr="00B0476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210C1" w:rsidRPr="002154EB" w:rsidTr="00EC1799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c>
          <w:tcPr>
            <w:tcW w:w="3445" w:type="dxa"/>
            <w:hideMark/>
          </w:tcPr>
          <w:p w:rsidR="00F210C1" w:rsidRPr="002154EB" w:rsidRDefault="00F210C1" w:rsidP="00EA5246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  <w:r w:rsidRPr="002154EB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2154E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EA524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</w:t>
            </w:r>
            <w:r w:rsidRPr="002154E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ายน </w:t>
            </w:r>
            <w:r w:rsidRPr="002154EB">
              <w:rPr>
                <w:rFonts w:ascii="Angsana New" w:hAnsi="Angsana New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1264" w:type="dxa"/>
          </w:tcPr>
          <w:p w:rsidR="00F210C1" w:rsidRPr="002154EB" w:rsidRDefault="00F210C1" w:rsidP="00F210C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4" w:type="dxa"/>
          </w:tcPr>
          <w:p w:rsidR="00F210C1" w:rsidRPr="002154EB" w:rsidRDefault="00F210C1" w:rsidP="00F210C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87" w:type="dxa"/>
          </w:tcPr>
          <w:p w:rsidR="00F210C1" w:rsidRPr="002154EB" w:rsidRDefault="00F210C1" w:rsidP="00F210C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1" w:type="dxa"/>
          </w:tcPr>
          <w:p w:rsidR="00F210C1" w:rsidRPr="002154EB" w:rsidRDefault="00F210C1" w:rsidP="00F210C1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01" w:type="dxa"/>
          </w:tcPr>
          <w:p w:rsidR="00F210C1" w:rsidRPr="002154EB" w:rsidRDefault="00F210C1" w:rsidP="00F210C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1" w:type="dxa"/>
          </w:tcPr>
          <w:p w:rsidR="00F210C1" w:rsidRPr="002154EB" w:rsidRDefault="00F210C1" w:rsidP="00F210C1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91" w:type="dxa"/>
          </w:tcPr>
          <w:p w:rsidR="00F210C1" w:rsidRPr="002154EB" w:rsidRDefault="00F210C1" w:rsidP="00F210C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1" w:type="dxa"/>
          </w:tcPr>
          <w:p w:rsidR="00F210C1" w:rsidRPr="002154EB" w:rsidRDefault="00F210C1" w:rsidP="00F210C1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95" w:type="dxa"/>
          </w:tcPr>
          <w:p w:rsidR="00F210C1" w:rsidRPr="002154EB" w:rsidRDefault="00F210C1" w:rsidP="00F210C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F210C1" w:rsidRPr="002154EB" w:rsidTr="00EC1799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c>
          <w:tcPr>
            <w:tcW w:w="3445" w:type="dxa"/>
            <w:hideMark/>
          </w:tcPr>
          <w:p w:rsidR="00F210C1" w:rsidRPr="002154EB" w:rsidRDefault="00F210C1" w:rsidP="00F210C1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154E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1264" w:type="dxa"/>
          </w:tcPr>
          <w:p w:rsidR="00F210C1" w:rsidRPr="002154EB" w:rsidRDefault="00F210C1" w:rsidP="00F210C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4" w:type="dxa"/>
          </w:tcPr>
          <w:p w:rsidR="00F210C1" w:rsidRPr="002154EB" w:rsidRDefault="00F210C1" w:rsidP="00F210C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87" w:type="dxa"/>
          </w:tcPr>
          <w:p w:rsidR="00F210C1" w:rsidRPr="002154EB" w:rsidRDefault="00F210C1" w:rsidP="00F210C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1" w:type="dxa"/>
          </w:tcPr>
          <w:p w:rsidR="00F210C1" w:rsidRPr="002154EB" w:rsidRDefault="00F210C1" w:rsidP="00F210C1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01" w:type="dxa"/>
          </w:tcPr>
          <w:p w:rsidR="00F210C1" w:rsidRPr="002154EB" w:rsidRDefault="00F210C1" w:rsidP="00F210C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1" w:type="dxa"/>
          </w:tcPr>
          <w:p w:rsidR="00F210C1" w:rsidRPr="002154EB" w:rsidRDefault="00F210C1" w:rsidP="00F210C1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91" w:type="dxa"/>
          </w:tcPr>
          <w:p w:rsidR="00F210C1" w:rsidRPr="002154EB" w:rsidRDefault="00F210C1" w:rsidP="00F210C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1" w:type="dxa"/>
          </w:tcPr>
          <w:p w:rsidR="00F210C1" w:rsidRPr="002154EB" w:rsidRDefault="00F210C1" w:rsidP="00F210C1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95" w:type="dxa"/>
          </w:tcPr>
          <w:p w:rsidR="00F210C1" w:rsidRPr="002154EB" w:rsidRDefault="00F210C1" w:rsidP="00F210C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F210C1" w:rsidRPr="002154EB" w:rsidTr="00EC1799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c>
          <w:tcPr>
            <w:tcW w:w="3445" w:type="dxa"/>
          </w:tcPr>
          <w:p w:rsidR="00F210C1" w:rsidRPr="002154EB" w:rsidRDefault="00F210C1" w:rsidP="00F210C1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154E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2154E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ด้วยมูลค่ายุติธรรม</w:t>
            </w:r>
          </w:p>
        </w:tc>
        <w:tc>
          <w:tcPr>
            <w:tcW w:w="1264" w:type="dxa"/>
          </w:tcPr>
          <w:p w:rsidR="00F210C1" w:rsidRPr="002154EB" w:rsidRDefault="00F210C1" w:rsidP="00F210C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4" w:type="dxa"/>
          </w:tcPr>
          <w:p w:rsidR="00F210C1" w:rsidRPr="002154EB" w:rsidRDefault="00F210C1" w:rsidP="00F210C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87" w:type="dxa"/>
          </w:tcPr>
          <w:p w:rsidR="00F210C1" w:rsidRPr="002154EB" w:rsidRDefault="00F210C1" w:rsidP="00F210C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1" w:type="dxa"/>
          </w:tcPr>
          <w:p w:rsidR="00F210C1" w:rsidRPr="002154EB" w:rsidRDefault="00F210C1" w:rsidP="00F210C1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01" w:type="dxa"/>
          </w:tcPr>
          <w:p w:rsidR="00F210C1" w:rsidRPr="002154EB" w:rsidRDefault="00F210C1" w:rsidP="00F210C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1" w:type="dxa"/>
          </w:tcPr>
          <w:p w:rsidR="00F210C1" w:rsidRPr="002154EB" w:rsidRDefault="00F210C1" w:rsidP="00F210C1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91" w:type="dxa"/>
          </w:tcPr>
          <w:p w:rsidR="00F210C1" w:rsidRPr="002154EB" w:rsidRDefault="00F210C1" w:rsidP="00F210C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1" w:type="dxa"/>
          </w:tcPr>
          <w:p w:rsidR="00F210C1" w:rsidRPr="002154EB" w:rsidRDefault="00F210C1" w:rsidP="00F210C1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95" w:type="dxa"/>
          </w:tcPr>
          <w:p w:rsidR="00F210C1" w:rsidRPr="002154EB" w:rsidRDefault="00F210C1" w:rsidP="00F210C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F210C1" w:rsidRPr="002154EB" w:rsidTr="00EC1799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c>
          <w:tcPr>
            <w:tcW w:w="3445" w:type="dxa"/>
            <w:vAlign w:val="bottom"/>
            <w:hideMark/>
          </w:tcPr>
          <w:p w:rsidR="00F210C1" w:rsidRPr="002154EB" w:rsidRDefault="00F210C1" w:rsidP="00F210C1">
            <w:pPr>
              <w:ind w:left="191" w:hanging="191"/>
              <w:rPr>
                <w:rFonts w:ascii="Angsana New" w:hAnsi="Angsana New"/>
                <w:sz w:val="28"/>
                <w:szCs w:val="28"/>
              </w:rPr>
            </w:pPr>
            <w:r w:rsidRPr="002154EB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  <w:r w:rsidRPr="002154EB">
              <w:rPr>
                <w:rFonts w:ascii="Angsana New" w:hAnsi="Angsana New"/>
                <w:sz w:val="28"/>
                <w:szCs w:val="28"/>
                <w:cs/>
              </w:rPr>
              <w:t>ที่เป็นหลักทรัพย์เผื่อขาย</w:t>
            </w:r>
          </w:p>
        </w:tc>
        <w:tc>
          <w:tcPr>
            <w:tcW w:w="1264" w:type="dxa"/>
            <w:vAlign w:val="bottom"/>
          </w:tcPr>
          <w:p w:rsidR="00F210C1" w:rsidRPr="002154EB" w:rsidRDefault="00316138" w:rsidP="00316138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:rsidR="00F210C1" w:rsidRPr="002154EB" w:rsidRDefault="00F210C1" w:rsidP="00316138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7" w:type="dxa"/>
            <w:vAlign w:val="bottom"/>
          </w:tcPr>
          <w:p w:rsidR="00F210C1" w:rsidRPr="002154EB" w:rsidRDefault="00F210C1" w:rsidP="0031613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bottom"/>
          </w:tcPr>
          <w:p w:rsidR="00F210C1" w:rsidRPr="002154EB" w:rsidRDefault="00F210C1" w:rsidP="00316138">
            <w:pPr>
              <w:pStyle w:val="acctfourfigures"/>
              <w:tabs>
                <w:tab w:val="decimal" w:pos="902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:rsidR="00F210C1" w:rsidRPr="002154EB" w:rsidRDefault="00316138" w:rsidP="00316138">
            <w:pPr>
              <w:pStyle w:val="acctfourfigures"/>
              <w:tabs>
                <w:tab w:val="clear" w:pos="765"/>
                <w:tab w:val="decimal" w:pos="625"/>
                <w:tab w:val="decimal" w:pos="902"/>
              </w:tabs>
              <w:spacing w:line="240" w:lineRule="atLeast"/>
              <w:ind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bottom"/>
          </w:tcPr>
          <w:p w:rsidR="00F210C1" w:rsidRPr="002154EB" w:rsidRDefault="00F210C1" w:rsidP="00316138">
            <w:pPr>
              <w:pStyle w:val="acctfourfigures"/>
              <w:tabs>
                <w:tab w:val="decimal" w:pos="902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:rsidR="00F210C1" w:rsidRPr="002154EB" w:rsidRDefault="00F210C1" w:rsidP="0031613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bottom"/>
          </w:tcPr>
          <w:p w:rsidR="00F210C1" w:rsidRPr="002154EB" w:rsidRDefault="00F210C1" w:rsidP="00316138">
            <w:pPr>
              <w:pStyle w:val="acctfourfigures"/>
              <w:tabs>
                <w:tab w:val="decimal" w:pos="902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5" w:type="dxa"/>
            <w:vAlign w:val="bottom"/>
          </w:tcPr>
          <w:p w:rsidR="00F210C1" w:rsidRPr="002154EB" w:rsidRDefault="00316138" w:rsidP="00316138">
            <w:pPr>
              <w:pStyle w:val="acctfourfigures"/>
              <w:tabs>
                <w:tab w:val="clear" w:pos="765"/>
                <w:tab w:val="decimal" w:pos="625"/>
                <w:tab w:val="decimal" w:pos="902"/>
              </w:tabs>
              <w:spacing w:line="240" w:lineRule="atLeast"/>
              <w:ind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E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210C1" w:rsidRPr="002154EB" w:rsidTr="00EC1799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c>
          <w:tcPr>
            <w:tcW w:w="3445" w:type="dxa"/>
            <w:vAlign w:val="bottom"/>
          </w:tcPr>
          <w:p w:rsidR="00F210C1" w:rsidRPr="002154EB" w:rsidRDefault="00F210C1" w:rsidP="00F210C1">
            <w:pPr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  <w:vAlign w:val="bottom"/>
          </w:tcPr>
          <w:p w:rsidR="00F210C1" w:rsidRPr="002154EB" w:rsidRDefault="00F210C1" w:rsidP="00F210C1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:rsidR="00F210C1" w:rsidRPr="002154EB" w:rsidRDefault="00F210C1" w:rsidP="00F210C1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7" w:type="dxa"/>
            <w:vAlign w:val="bottom"/>
          </w:tcPr>
          <w:p w:rsidR="00F210C1" w:rsidRPr="002154EB" w:rsidRDefault="00F210C1" w:rsidP="00F210C1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:rsidR="00F210C1" w:rsidRPr="002154EB" w:rsidRDefault="00F210C1" w:rsidP="00F210C1">
            <w:pPr>
              <w:pStyle w:val="acctfourfigures"/>
              <w:tabs>
                <w:tab w:val="decimal" w:pos="902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:rsidR="00F210C1" w:rsidRPr="002154EB" w:rsidRDefault="00F210C1" w:rsidP="00F210C1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:rsidR="00F210C1" w:rsidRPr="002154EB" w:rsidRDefault="00F210C1" w:rsidP="00F210C1">
            <w:pPr>
              <w:pStyle w:val="acctfourfigures"/>
              <w:tabs>
                <w:tab w:val="decimal" w:pos="902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:rsidR="00F210C1" w:rsidRPr="002154EB" w:rsidRDefault="00F210C1" w:rsidP="00F210C1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:rsidR="00F210C1" w:rsidRPr="002154EB" w:rsidRDefault="00F210C1" w:rsidP="00F210C1">
            <w:pPr>
              <w:pStyle w:val="acctfourfigures"/>
              <w:tabs>
                <w:tab w:val="decimal" w:pos="902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5" w:type="dxa"/>
            <w:vAlign w:val="bottom"/>
          </w:tcPr>
          <w:p w:rsidR="00F210C1" w:rsidRPr="002154EB" w:rsidRDefault="00F210C1" w:rsidP="00F210C1">
            <w:pPr>
              <w:pStyle w:val="acctfourfigures"/>
              <w:tabs>
                <w:tab w:val="decimal" w:pos="551"/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10C1" w:rsidRPr="002154EB" w:rsidTr="00EC1799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c>
          <w:tcPr>
            <w:tcW w:w="3445" w:type="dxa"/>
            <w:vAlign w:val="bottom"/>
          </w:tcPr>
          <w:p w:rsidR="00F210C1" w:rsidRPr="002154EB" w:rsidRDefault="00F210C1" w:rsidP="00F210C1">
            <w:pPr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2154E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2154E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154EB">
              <w:rPr>
                <w:rFonts w:ascii="Angsana New" w:hAnsi="Angsana New"/>
                <w:b/>
                <w:bCs/>
                <w:sz w:val="28"/>
                <w:szCs w:val="28"/>
              </w:rPr>
              <w:t>2559</w:t>
            </w:r>
          </w:p>
        </w:tc>
        <w:tc>
          <w:tcPr>
            <w:tcW w:w="1264" w:type="dxa"/>
            <w:vAlign w:val="bottom"/>
          </w:tcPr>
          <w:p w:rsidR="00F210C1" w:rsidRPr="002154EB" w:rsidRDefault="00F210C1" w:rsidP="00F210C1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:rsidR="00F210C1" w:rsidRPr="002154EB" w:rsidRDefault="00F210C1" w:rsidP="00F210C1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7" w:type="dxa"/>
            <w:vAlign w:val="bottom"/>
          </w:tcPr>
          <w:p w:rsidR="00F210C1" w:rsidRPr="002154EB" w:rsidRDefault="00F210C1" w:rsidP="00F210C1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:rsidR="00F210C1" w:rsidRPr="002154EB" w:rsidRDefault="00F210C1" w:rsidP="00F210C1">
            <w:pPr>
              <w:pStyle w:val="acctfourfigures"/>
              <w:tabs>
                <w:tab w:val="decimal" w:pos="902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:rsidR="00F210C1" w:rsidRPr="002154EB" w:rsidRDefault="00F210C1" w:rsidP="00F210C1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:rsidR="00F210C1" w:rsidRPr="002154EB" w:rsidRDefault="00F210C1" w:rsidP="00F210C1">
            <w:pPr>
              <w:pStyle w:val="acctfourfigures"/>
              <w:tabs>
                <w:tab w:val="decimal" w:pos="902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:rsidR="00F210C1" w:rsidRPr="002154EB" w:rsidRDefault="00F210C1" w:rsidP="00F210C1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:rsidR="00F210C1" w:rsidRPr="002154EB" w:rsidRDefault="00F210C1" w:rsidP="00F210C1">
            <w:pPr>
              <w:pStyle w:val="acctfourfigures"/>
              <w:tabs>
                <w:tab w:val="decimal" w:pos="902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5" w:type="dxa"/>
            <w:vAlign w:val="bottom"/>
          </w:tcPr>
          <w:p w:rsidR="00F210C1" w:rsidRPr="002154EB" w:rsidRDefault="00F210C1" w:rsidP="00F210C1">
            <w:pPr>
              <w:pStyle w:val="acctfourfigures"/>
              <w:tabs>
                <w:tab w:val="decimal" w:pos="551"/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10C1" w:rsidRPr="002154EB" w:rsidTr="00EC1799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c>
          <w:tcPr>
            <w:tcW w:w="3445" w:type="dxa"/>
          </w:tcPr>
          <w:p w:rsidR="00F210C1" w:rsidRPr="002154EB" w:rsidRDefault="00F210C1" w:rsidP="00F210C1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154E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1264" w:type="dxa"/>
            <w:vAlign w:val="bottom"/>
          </w:tcPr>
          <w:p w:rsidR="00F210C1" w:rsidRPr="002154EB" w:rsidRDefault="00F210C1" w:rsidP="00F210C1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:rsidR="00F210C1" w:rsidRPr="002154EB" w:rsidRDefault="00F210C1" w:rsidP="00F210C1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7" w:type="dxa"/>
            <w:vAlign w:val="bottom"/>
          </w:tcPr>
          <w:p w:rsidR="00F210C1" w:rsidRPr="002154EB" w:rsidRDefault="00F210C1" w:rsidP="00F210C1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:rsidR="00F210C1" w:rsidRPr="002154EB" w:rsidRDefault="00F210C1" w:rsidP="00F210C1">
            <w:pPr>
              <w:pStyle w:val="acctfourfigures"/>
              <w:tabs>
                <w:tab w:val="decimal" w:pos="902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:rsidR="00F210C1" w:rsidRPr="002154EB" w:rsidRDefault="00F210C1" w:rsidP="00F210C1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:rsidR="00F210C1" w:rsidRPr="002154EB" w:rsidRDefault="00F210C1" w:rsidP="00F210C1">
            <w:pPr>
              <w:pStyle w:val="acctfourfigures"/>
              <w:tabs>
                <w:tab w:val="decimal" w:pos="902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:rsidR="00F210C1" w:rsidRPr="002154EB" w:rsidRDefault="00F210C1" w:rsidP="00F210C1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:rsidR="00F210C1" w:rsidRPr="002154EB" w:rsidRDefault="00F210C1" w:rsidP="00F210C1">
            <w:pPr>
              <w:pStyle w:val="acctfourfigures"/>
              <w:tabs>
                <w:tab w:val="decimal" w:pos="902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5" w:type="dxa"/>
            <w:vAlign w:val="bottom"/>
          </w:tcPr>
          <w:p w:rsidR="00F210C1" w:rsidRPr="002154EB" w:rsidRDefault="00F210C1" w:rsidP="00F210C1">
            <w:pPr>
              <w:pStyle w:val="acctfourfigures"/>
              <w:tabs>
                <w:tab w:val="decimal" w:pos="551"/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10C1" w:rsidRPr="002154EB" w:rsidTr="00EC1799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c>
          <w:tcPr>
            <w:tcW w:w="3445" w:type="dxa"/>
          </w:tcPr>
          <w:p w:rsidR="00F210C1" w:rsidRPr="002154EB" w:rsidRDefault="00F210C1" w:rsidP="00F210C1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154E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2154E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ด้วยมูลค่ายุติธรรม</w:t>
            </w:r>
          </w:p>
        </w:tc>
        <w:tc>
          <w:tcPr>
            <w:tcW w:w="1264" w:type="dxa"/>
            <w:vAlign w:val="bottom"/>
          </w:tcPr>
          <w:p w:rsidR="00F210C1" w:rsidRPr="002154EB" w:rsidRDefault="00F210C1" w:rsidP="00F210C1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:rsidR="00F210C1" w:rsidRPr="002154EB" w:rsidRDefault="00F210C1" w:rsidP="00F210C1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7" w:type="dxa"/>
            <w:vAlign w:val="bottom"/>
          </w:tcPr>
          <w:p w:rsidR="00F210C1" w:rsidRPr="002154EB" w:rsidRDefault="00F210C1" w:rsidP="00F210C1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:rsidR="00F210C1" w:rsidRPr="002154EB" w:rsidRDefault="00F210C1" w:rsidP="00F210C1">
            <w:pPr>
              <w:pStyle w:val="acctfourfigures"/>
              <w:tabs>
                <w:tab w:val="decimal" w:pos="902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:rsidR="00F210C1" w:rsidRPr="002154EB" w:rsidRDefault="00F210C1" w:rsidP="00F210C1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:rsidR="00F210C1" w:rsidRPr="002154EB" w:rsidRDefault="00F210C1" w:rsidP="00F210C1">
            <w:pPr>
              <w:pStyle w:val="acctfourfigures"/>
              <w:tabs>
                <w:tab w:val="decimal" w:pos="902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:rsidR="00F210C1" w:rsidRPr="002154EB" w:rsidRDefault="00F210C1" w:rsidP="00F210C1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:rsidR="00F210C1" w:rsidRPr="002154EB" w:rsidRDefault="00F210C1" w:rsidP="00F210C1">
            <w:pPr>
              <w:pStyle w:val="acctfourfigures"/>
              <w:tabs>
                <w:tab w:val="decimal" w:pos="902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5" w:type="dxa"/>
            <w:vAlign w:val="bottom"/>
          </w:tcPr>
          <w:p w:rsidR="00F210C1" w:rsidRPr="002154EB" w:rsidRDefault="00F210C1" w:rsidP="00F210C1">
            <w:pPr>
              <w:pStyle w:val="acctfourfigures"/>
              <w:tabs>
                <w:tab w:val="decimal" w:pos="551"/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10C1" w:rsidRPr="002154EB" w:rsidTr="00EC1799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c>
          <w:tcPr>
            <w:tcW w:w="3445" w:type="dxa"/>
            <w:vAlign w:val="bottom"/>
          </w:tcPr>
          <w:p w:rsidR="00F210C1" w:rsidRPr="002154EB" w:rsidRDefault="00F210C1" w:rsidP="00F210C1">
            <w:pPr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2154EB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  <w:r w:rsidRPr="002154EB">
              <w:rPr>
                <w:rFonts w:ascii="Angsana New" w:hAnsi="Angsana New"/>
                <w:sz w:val="28"/>
                <w:szCs w:val="28"/>
                <w:cs/>
              </w:rPr>
              <w:t>ที่เป็นหลักทรัพย์เผื่อขาย</w:t>
            </w:r>
          </w:p>
        </w:tc>
        <w:tc>
          <w:tcPr>
            <w:tcW w:w="1264" w:type="dxa"/>
            <w:vAlign w:val="bottom"/>
          </w:tcPr>
          <w:p w:rsidR="00F210C1" w:rsidRPr="002154EB" w:rsidRDefault="00F210C1" w:rsidP="00F210C1">
            <w:pPr>
              <w:pStyle w:val="acctfourfigures"/>
              <w:tabs>
                <w:tab w:val="clear" w:pos="765"/>
                <w:tab w:val="decimal" w:pos="794"/>
                <w:tab w:val="decimal" w:pos="90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EB">
              <w:rPr>
                <w:rFonts w:ascii="Angsana New" w:hAnsi="Angsana New"/>
                <w:sz w:val="28"/>
                <w:szCs w:val="28"/>
                <w:lang w:val="en-US" w:bidi="th-TH"/>
              </w:rPr>
              <w:t>1,200</w:t>
            </w:r>
          </w:p>
        </w:tc>
        <w:tc>
          <w:tcPr>
            <w:tcW w:w="184" w:type="dxa"/>
            <w:vAlign w:val="bottom"/>
          </w:tcPr>
          <w:p w:rsidR="00F210C1" w:rsidRPr="002154EB" w:rsidRDefault="00F210C1" w:rsidP="00F210C1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7" w:type="dxa"/>
            <w:vAlign w:val="bottom"/>
          </w:tcPr>
          <w:p w:rsidR="00F210C1" w:rsidRPr="002154EB" w:rsidRDefault="00F210C1" w:rsidP="00F210C1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bottom"/>
          </w:tcPr>
          <w:p w:rsidR="00F210C1" w:rsidRPr="002154EB" w:rsidRDefault="00F210C1" w:rsidP="00F210C1">
            <w:pPr>
              <w:pStyle w:val="acctfourfigures"/>
              <w:tabs>
                <w:tab w:val="decimal" w:pos="902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:rsidR="00F210C1" w:rsidRPr="002154EB" w:rsidRDefault="00F210C1" w:rsidP="00F210C1">
            <w:pPr>
              <w:pStyle w:val="acctfourfigures"/>
              <w:tabs>
                <w:tab w:val="clear" w:pos="765"/>
                <w:tab w:val="decimal" w:pos="697"/>
                <w:tab w:val="decimal" w:pos="90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EB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2154EB">
              <w:rPr>
                <w:rFonts w:ascii="Angsana New" w:hAnsi="Angsana New"/>
                <w:sz w:val="28"/>
                <w:szCs w:val="28"/>
                <w:lang w:val="en-US" w:bidi="th-TH"/>
              </w:rPr>
              <w:t>1,200</w:t>
            </w:r>
          </w:p>
        </w:tc>
        <w:tc>
          <w:tcPr>
            <w:tcW w:w="181" w:type="dxa"/>
            <w:vAlign w:val="bottom"/>
          </w:tcPr>
          <w:p w:rsidR="00F210C1" w:rsidRPr="002154EB" w:rsidRDefault="00F210C1" w:rsidP="00F210C1">
            <w:pPr>
              <w:pStyle w:val="acctfourfigures"/>
              <w:tabs>
                <w:tab w:val="decimal" w:pos="902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:rsidR="00F210C1" w:rsidRPr="002154EB" w:rsidRDefault="00F210C1" w:rsidP="00F210C1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bottom"/>
          </w:tcPr>
          <w:p w:rsidR="00F210C1" w:rsidRPr="002154EB" w:rsidRDefault="00F210C1" w:rsidP="00F210C1">
            <w:pPr>
              <w:pStyle w:val="acctfourfigures"/>
              <w:tabs>
                <w:tab w:val="decimal" w:pos="902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5" w:type="dxa"/>
            <w:vAlign w:val="bottom"/>
          </w:tcPr>
          <w:p w:rsidR="00F210C1" w:rsidRPr="002154EB" w:rsidRDefault="00F210C1" w:rsidP="00F210C1">
            <w:pPr>
              <w:pStyle w:val="acctfourfigures"/>
              <w:tabs>
                <w:tab w:val="decimal" w:pos="551"/>
                <w:tab w:val="decimal" w:pos="90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EB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2154EB">
              <w:rPr>
                <w:rFonts w:ascii="Angsana New" w:hAnsi="Angsana New"/>
                <w:sz w:val="28"/>
                <w:szCs w:val="28"/>
                <w:lang w:val="en-US" w:bidi="th-TH"/>
              </w:rPr>
              <w:t>1,200</w:t>
            </w:r>
          </w:p>
        </w:tc>
      </w:tr>
    </w:tbl>
    <w:p w:rsidR="004D2251" w:rsidRPr="004D2251" w:rsidRDefault="004D2251" w:rsidP="004E2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4E2B2C" w:rsidRDefault="004E2B2C" w:rsidP="004E2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E63CC" w:rsidRDefault="006E63CC" w:rsidP="004E2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E63CC" w:rsidRPr="004E2B2C" w:rsidRDefault="006E63CC" w:rsidP="004E2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Style w:val="Emphasis"/>
          <w:rFonts w:ascii="Angsana New" w:hAnsi="Angsana New"/>
          <w:i w:val="0"/>
          <w:iCs w:val="0"/>
          <w:sz w:val="30"/>
          <w:szCs w:val="30"/>
        </w:rPr>
      </w:pPr>
    </w:p>
    <w:tbl>
      <w:tblPr>
        <w:tblpPr w:leftFromText="180" w:rightFromText="180" w:vertAnchor="text" w:horzAnchor="margin" w:tblpX="417" w:tblpY="183"/>
        <w:tblW w:w="93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350"/>
        <w:gridCol w:w="180"/>
        <w:gridCol w:w="1350"/>
        <w:gridCol w:w="180"/>
        <w:gridCol w:w="1260"/>
        <w:gridCol w:w="180"/>
        <w:gridCol w:w="1339"/>
      </w:tblGrid>
      <w:tr w:rsidR="002C6137" w:rsidRPr="002154EB" w:rsidTr="004E2B2C">
        <w:trPr>
          <w:cantSplit/>
          <w:trHeight w:val="363"/>
        </w:trPr>
        <w:tc>
          <w:tcPr>
            <w:tcW w:w="3510" w:type="dxa"/>
            <w:shd w:val="clear" w:color="auto" w:fill="auto"/>
            <w:vAlign w:val="bottom"/>
          </w:tcPr>
          <w:p w:rsidR="002C6137" w:rsidRPr="002154EB" w:rsidRDefault="002C6137" w:rsidP="00A757D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28"/>
                <w:szCs w:val="28"/>
                <w:lang w:val="en-US" w:bidi="th-TH"/>
              </w:rPr>
            </w:pPr>
          </w:p>
        </w:tc>
        <w:tc>
          <w:tcPr>
            <w:tcW w:w="2880" w:type="dxa"/>
            <w:gridSpan w:val="3"/>
            <w:shd w:val="clear" w:color="auto" w:fill="auto"/>
            <w:vAlign w:val="bottom"/>
          </w:tcPr>
          <w:p w:rsidR="002C6137" w:rsidRPr="002154EB" w:rsidRDefault="002C6137" w:rsidP="00A757D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2C6137" w:rsidRPr="002154EB" w:rsidRDefault="002C6137" w:rsidP="00A757D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79" w:type="dxa"/>
            <w:gridSpan w:val="3"/>
            <w:shd w:val="clear" w:color="auto" w:fill="auto"/>
            <w:vAlign w:val="bottom"/>
          </w:tcPr>
          <w:p w:rsidR="002C6137" w:rsidRPr="002154EB" w:rsidRDefault="002C6137" w:rsidP="00A757D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4E2B2C" w:rsidRPr="002154EB" w:rsidTr="005B614A">
        <w:trPr>
          <w:cantSplit/>
          <w:trHeight w:val="363"/>
        </w:trPr>
        <w:tc>
          <w:tcPr>
            <w:tcW w:w="3510" w:type="dxa"/>
            <w:shd w:val="clear" w:color="auto" w:fill="auto"/>
            <w:vAlign w:val="bottom"/>
          </w:tcPr>
          <w:p w:rsidR="004E2B2C" w:rsidRPr="002154EB" w:rsidRDefault="004E2B2C" w:rsidP="00A757D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:rsidR="004E2B2C" w:rsidRPr="002154EB" w:rsidRDefault="004E2B2C" w:rsidP="00A75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154E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:rsidR="004E2B2C" w:rsidRPr="002154EB" w:rsidRDefault="004E2B2C" w:rsidP="00A757D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79" w:type="dxa"/>
            <w:gridSpan w:val="3"/>
            <w:shd w:val="clear" w:color="auto" w:fill="auto"/>
          </w:tcPr>
          <w:p w:rsidR="004E2B2C" w:rsidRPr="002154EB" w:rsidRDefault="004E2B2C" w:rsidP="00A75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154E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C6137" w:rsidRPr="002154EB" w:rsidTr="004E2B2C">
        <w:trPr>
          <w:cantSplit/>
          <w:trHeight w:val="363"/>
        </w:trPr>
        <w:tc>
          <w:tcPr>
            <w:tcW w:w="3510" w:type="dxa"/>
            <w:shd w:val="clear" w:color="auto" w:fill="auto"/>
            <w:vAlign w:val="bottom"/>
          </w:tcPr>
          <w:p w:rsidR="002C6137" w:rsidRPr="002154EB" w:rsidRDefault="002C6137" w:rsidP="00A757D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2C6137" w:rsidRPr="002154EB" w:rsidRDefault="002C6137" w:rsidP="00A75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154EB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80" w:type="dxa"/>
            <w:shd w:val="clear" w:color="auto" w:fill="auto"/>
          </w:tcPr>
          <w:p w:rsidR="002C6137" w:rsidRPr="002154EB" w:rsidRDefault="002C6137" w:rsidP="00A757D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2C6137" w:rsidRPr="002154EB" w:rsidRDefault="002C6137" w:rsidP="00A75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2154EB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shd w:val="clear" w:color="auto" w:fill="auto"/>
          </w:tcPr>
          <w:p w:rsidR="002C6137" w:rsidRPr="002154EB" w:rsidRDefault="002C6137" w:rsidP="00A757D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2C6137" w:rsidRPr="002154EB" w:rsidRDefault="002C6137" w:rsidP="00A75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2154EB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80" w:type="dxa"/>
            <w:shd w:val="clear" w:color="auto" w:fill="auto"/>
          </w:tcPr>
          <w:p w:rsidR="002C6137" w:rsidRPr="002154EB" w:rsidRDefault="002C6137" w:rsidP="00A757D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339" w:type="dxa"/>
            <w:shd w:val="clear" w:color="auto" w:fill="auto"/>
          </w:tcPr>
          <w:p w:rsidR="002C6137" w:rsidRPr="002154EB" w:rsidRDefault="002C6137" w:rsidP="00A75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2154EB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</w:tr>
      <w:tr w:rsidR="002C6137" w:rsidRPr="002154EB" w:rsidTr="004E2B2C">
        <w:trPr>
          <w:cantSplit/>
          <w:trHeight w:val="363"/>
        </w:trPr>
        <w:tc>
          <w:tcPr>
            <w:tcW w:w="3510" w:type="dxa"/>
            <w:shd w:val="clear" w:color="auto" w:fill="auto"/>
            <w:vAlign w:val="bottom"/>
          </w:tcPr>
          <w:p w:rsidR="002C6137" w:rsidRPr="002154EB" w:rsidRDefault="002C6137" w:rsidP="00A757D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9" w:type="dxa"/>
            <w:gridSpan w:val="7"/>
            <w:shd w:val="clear" w:color="auto" w:fill="auto"/>
          </w:tcPr>
          <w:p w:rsidR="002C6137" w:rsidRPr="002154EB" w:rsidRDefault="002C6137" w:rsidP="00A757DB">
            <w:pPr>
              <w:pStyle w:val="acctfourfigures"/>
              <w:tabs>
                <w:tab w:val="clear" w:pos="765"/>
                <w:tab w:val="decimal" w:pos="731"/>
                <w:tab w:val="center" w:pos="2835"/>
                <w:tab w:val="right" w:pos="5670"/>
              </w:tabs>
              <w:spacing w:line="240" w:lineRule="atLeast"/>
              <w:ind w:right="-169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2154EB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ab/>
            </w:r>
            <w:r w:rsidRPr="002154EB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ab/>
            </w:r>
            <w:r w:rsidRPr="002154EB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  <w:r w:rsidRPr="002154EB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ab/>
            </w:r>
          </w:p>
        </w:tc>
      </w:tr>
      <w:tr w:rsidR="002C6137" w:rsidRPr="002154EB" w:rsidTr="00A757DB">
        <w:trPr>
          <w:cantSplit/>
          <w:tblHeader/>
        </w:trPr>
        <w:tc>
          <w:tcPr>
            <w:tcW w:w="3510" w:type="dxa"/>
            <w:shd w:val="clear" w:color="auto" w:fill="auto"/>
          </w:tcPr>
          <w:p w:rsidR="002C6137" w:rsidRPr="002154EB" w:rsidRDefault="002C6137" w:rsidP="00A757DB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  <w:r w:rsidRPr="002154EB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2154E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</w:t>
            </w:r>
            <w:r w:rsidRPr="002154E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ยน </w:t>
            </w:r>
            <w:r w:rsidRPr="002154EB">
              <w:rPr>
                <w:rFonts w:ascii="Angsana New" w:hAnsi="Angsana New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5839" w:type="dxa"/>
            <w:gridSpan w:val="7"/>
            <w:shd w:val="clear" w:color="auto" w:fill="auto"/>
          </w:tcPr>
          <w:p w:rsidR="002C6137" w:rsidRPr="002154EB" w:rsidRDefault="002C6137" w:rsidP="00A757D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</w:tc>
      </w:tr>
      <w:tr w:rsidR="002C6137" w:rsidRPr="002154EB" w:rsidTr="00A757DB">
        <w:trPr>
          <w:cantSplit/>
        </w:trPr>
        <w:tc>
          <w:tcPr>
            <w:tcW w:w="3510" w:type="dxa"/>
            <w:shd w:val="clear" w:color="auto" w:fill="auto"/>
          </w:tcPr>
          <w:p w:rsidR="002C6137" w:rsidRPr="002154EB" w:rsidRDefault="002C6137" w:rsidP="00A757DB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154E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</w:t>
            </w:r>
          </w:p>
        </w:tc>
        <w:tc>
          <w:tcPr>
            <w:tcW w:w="1350" w:type="dxa"/>
            <w:shd w:val="clear" w:color="auto" w:fill="auto"/>
          </w:tcPr>
          <w:p w:rsidR="002C6137" w:rsidRPr="002154EB" w:rsidRDefault="002C6137" w:rsidP="00A757D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2C6137" w:rsidRPr="002154EB" w:rsidRDefault="002C6137" w:rsidP="00A757DB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2C6137" w:rsidRPr="002154EB" w:rsidRDefault="002C6137" w:rsidP="00A757D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2C6137" w:rsidRPr="002154EB" w:rsidRDefault="002C6137" w:rsidP="00A757DB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2C6137" w:rsidRPr="002154EB" w:rsidRDefault="002C6137" w:rsidP="00A757D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2C6137" w:rsidRPr="002154EB" w:rsidRDefault="002C6137" w:rsidP="00A757DB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</w:tcPr>
          <w:p w:rsidR="002C6137" w:rsidRPr="002154EB" w:rsidRDefault="002C6137" w:rsidP="00A757D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6137" w:rsidRPr="002154EB" w:rsidTr="00A757DB">
        <w:trPr>
          <w:cantSplit/>
        </w:trPr>
        <w:tc>
          <w:tcPr>
            <w:tcW w:w="3510" w:type="dxa"/>
            <w:shd w:val="clear" w:color="auto" w:fill="auto"/>
          </w:tcPr>
          <w:p w:rsidR="002C6137" w:rsidRPr="002154EB" w:rsidRDefault="002C6137" w:rsidP="00A757DB">
            <w:pPr>
              <w:ind w:left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154E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เงินที่ไม่ได้วัดมูลค่าด้วยมูลค่ายุติธรรม</w:t>
            </w:r>
          </w:p>
        </w:tc>
        <w:tc>
          <w:tcPr>
            <w:tcW w:w="1350" w:type="dxa"/>
            <w:shd w:val="clear" w:color="auto" w:fill="auto"/>
          </w:tcPr>
          <w:p w:rsidR="002C6137" w:rsidRPr="002154EB" w:rsidRDefault="002C6137" w:rsidP="00A757D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2C6137" w:rsidRPr="002154EB" w:rsidRDefault="002C6137" w:rsidP="00A757DB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2C6137" w:rsidRPr="002154EB" w:rsidRDefault="002C6137" w:rsidP="00A757D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2C6137" w:rsidRPr="002154EB" w:rsidRDefault="002C6137" w:rsidP="00A757DB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2C6137" w:rsidRPr="002154EB" w:rsidRDefault="002C6137" w:rsidP="00A757D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2C6137" w:rsidRPr="002154EB" w:rsidRDefault="002C6137" w:rsidP="00A757DB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</w:tcPr>
          <w:p w:rsidR="002C6137" w:rsidRPr="002154EB" w:rsidRDefault="002C6137" w:rsidP="00A757D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6137" w:rsidRPr="002154EB" w:rsidTr="00A757DB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:rsidR="002C6137" w:rsidRPr="002154EB" w:rsidRDefault="002C6137" w:rsidP="00A757DB">
            <w:pPr>
              <w:rPr>
                <w:rFonts w:ascii="Angsana New" w:hAnsi="Angsana New"/>
                <w:sz w:val="28"/>
                <w:szCs w:val="28"/>
              </w:rPr>
            </w:pPr>
            <w:r w:rsidRPr="002154EB">
              <w:rPr>
                <w:rFonts w:ascii="Angsana New" w:hAnsi="Angsana New"/>
                <w:sz w:val="28"/>
                <w:szCs w:val="28"/>
                <w:cs/>
              </w:rPr>
              <w:t xml:space="preserve">ลูกหนี้สุทธิจากสัญญาซื้อขายเงินตรา  </w:t>
            </w:r>
          </w:p>
          <w:p w:rsidR="002C6137" w:rsidRPr="002154EB" w:rsidRDefault="002C6137" w:rsidP="00A757DB">
            <w:pPr>
              <w:ind w:left="191" w:right="-79" w:hanging="191"/>
              <w:rPr>
                <w:rFonts w:ascii="Angsana New" w:hAnsi="Angsana New"/>
                <w:sz w:val="28"/>
                <w:szCs w:val="28"/>
              </w:rPr>
            </w:pPr>
            <w:r w:rsidRPr="002154E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154E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154EB">
              <w:rPr>
                <w:rFonts w:ascii="Angsana New" w:hAnsi="Angsana New" w:hint="cs"/>
                <w:sz w:val="28"/>
                <w:szCs w:val="28"/>
                <w:cs/>
              </w:rPr>
              <w:t xml:space="preserve"> ต่างประเทศ (แสดงเป็นส่วนหนึ่ง</w:t>
            </w:r>
          </w:p>
          <w:p w:rsidR="002C6137" w:rsidRPr="002154EB" w:rsidRDefault="002C6137" w:rsidP="00A757DB">
            <w:pPr>
              <w:ind w:left="191" w:right="-79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2154EB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2154EB">
              <w:rPr>
                <w:rFonts w:ascii="Angsana New" w:hAnsi="Angsana New" w:hint="cs"/>
                <w:sz w:val="28"/>
                <w:szCs w:val="28"/>
                <w:cs/>
              </w:rPr>
              <w:t xml:space="preserve">ของ </w:t>
            </w:r>
            <w:r w:rsidRPr="002154EB">
              <w:rPr>
                <w:rFonts w:ascii="Angsana New" w:hAnsi="Angsana New"/>
                <w:sz w:val="28"/>
                <w:szCs w:val="28"/>
              </w:rPr>
              <w:t>“</w:t>
            </w:r>
            <w:r w:rsidRPr="002154EB">
              <w:rPr>
                <w:rFonts w:ascii="Angsana New" w:hAnsi="Angsana New" w:hint="cs"/>
                <w:sz w:val="28"/>
                <w:szCs w:val="28"/>
                <w:cs/>
              </w:rPr>
              <w:t>ลูกหนี้หมุนเวียนอื่น</w:t>
            </w:r>
            <w:r w:rsidRPr="002154EB">
              <w:rPr>
                <w:rFonts w:ascii="Angsana New" w:hAnsi="Angsana New"/>
                <w:sz w:val="28"/>
                <w:szCs w:val="28"/>
              </w:rPr>
              <w:t>”)</w:t>
            </w:r>
          </w:p>
        </w:tc>
        <w:tc>
          <w:tcPr>
            <w:tcW w:w="1350" w:type="dxa"/>
            <w:shd w:val="clear" w:color="auto" w:fill="auto"/>
          </w:tcPr>
          <w:p w:rsidR="002C6137" w:rsidRPr="002154EB" w:rsidRDefault="002C6137" w:rsidP="00A757D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19,858</w:t>
            </w:r>
          </w:p>
        </w:tc>
        <w:tc>
          <w:tcPr>
            <w:tcW w:w="180" w:type="dxa"/>
            <w:shd w:val="clear" w:color="auto" w:fill="auto"/>
          </w:tcPr>
          <w:p w:rsidR="002C6137" w:rsidRPr="002154EB" w:rsidRDefault="002C6137" w:rsidP="00A757DB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2C6137" w:rsidRPr="002154EB" w:rsidRDefault="002C6137" w:rsidP="00A757D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7,883</w:t>
            </w:r>
          </w:p>
        </w:tc>
        <w:tc>
          <w:tcPr>
            <w:tcW w:w="180" w:type="dxa"/>
            <w:shd w:val="clear" w:color="auto" w:fill="auto"/>
          </w:tcPr>
          <w:p w:rsidR="002C6137" w:rsidRPr="002154EB" w:rsidRDefault="002C6137" w:rsidP="00A757D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2C6137" w:rsidRPr="002154EB" w:rsidRDefault="002C6137" w:rsidP="00A757D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440</w:t>
            </w:r>
          </w:p>
        </w:tc>
        <w:tc>
          <w:tcPr>
            <w:tcW w:w="180" w:type="dxa"/>
            <w:shd w:val="clear" w:color="auto" w:fill="auto"/>
          </w:tcPr>
          <w:p w:rsidR="002C6137" w:rsidRPr="002154EB" w:rsidRDefault="002C6137" w:rsidP="00A757D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39" w:type="dxa"/>
            <w:shd w:val="clear" w:color="auto" w:fill="auto"/>
          </w:tcPr>
          <w:p w:rsidR="002C6137" w:rsidRPr="002154EB" w:rsidRDefault="002C6137" w:rsidP="00A757DB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664</w:t>
            </w:r>
          </w:p>
        </w:tc>
      </w:tr>
      <w:tr w:rsidR="002C6137" w:rsidRPr="002154EB" w:rsidTr="00A757DB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:rsidR="002C6137" w:rsidRPr="002154EB" w:rsidRDefault="002C6137" w:rsidP="00A757DB">
            <w:pPr>
              <w:rPr>
                <w:rFonts w:ascii="Angsana New" w:hAnsi="Angsana New"/>
                <w:sz w:val="28"/>
                <w:szCs w:val="28"/>
              </w:rPr>
            </w:pPr>
            <w:r w:rsidRPr="002154EB">
              <w:rPr>
                <w:rFonts w:ascii="Angsana New" w:hAnsi="Angsana New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  <w:shd w:val="clear" w:color="auto" w:fill="auto"/>
          </w:tcPr>
          <w:p w:rsidR="002C6137" w:rsidRPr="002154EB" w:rsidRDefault="002C6137" w:rsidP="00A757DB">
            <w:pPr>
              <w:pStyle w:val="acctfourfigures"/>
              <w:tabs>
                <w:tab w:val="clear" w:pos="765"/>
              </w:tabs>
              <w:spacing w:line="240" w:lineRule="atLeast"/>
              <w:ind w:right="103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 (558,216) </w:t>
            </w:r>
          </w:p>
        </w:tc>
        <w:tc>
          <w:tcPr>
            <w:tcW w:w="180" w:type="dxa"/>
            <w:shd w:val="clear" w:color="auto" w:fill="auto"/>
          </w:tcPr>
          <w:p w:rsidR="002C6137" w:rsidRPr="002154EB" w:rsidRDefault="002C6137" w:rsidP="00A757DB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:rsidR="002C6137" w:rsidRPr="002154EB" w:rsidRDefault="002C6137" w:rsidP="00A757D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(558,216)</w:t>
            </w:r>
          </w:p>
        </w:tc>
        <w:tc>
          <w:tcPr>
            <w:tcW w:w="180" w:type="dxa"/>
            <w:shd w:val="clear" w:color="auto" w:fill="auto"/>
          </w:tcPr>
          <w:p w:rsidR="002C6137" w:rsidRPr="002154EB" w:rsidRDefault="002C6137" w:rsidP="00A757DB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2C6137" w:rsidRPr="002154EB" w:rsidRDefault="002C6137" w:rsidP="00A757DB">
            <w:pPr>
              <w:pStyle w:val="acctfourfigures"/>
              <w:tabs>
                <w:tab w:val="clear" w:pos="765"/>
              </w:tabs>
              <w:spacing w:line="240" w:lineRule="atLeast"/>
              <w:ind w:right="9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(11,866)</w:t>
            </w:r>
          </w:p>
        </w:tc>
        <w:tc>
          <w:tcPr>
            <w:tcW w:w="180" w:type="dxa"/>
            <w:shd w:val="clear" w:color="auto" w:fill="auto"/>
          </w:tcPr>
          <w:p w:rsidR="002C6137" w:rsidRPr="002154EB" w:rsidRDefault="002C6137" w:rsidP="00A757DB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39" w:type="dxa"/>
            <w:shd w:val="clear" w:color="auto" w:fill="auto"/>
          </w:tcPr>
          <w:p w:rsidR="002C6137" w:rsidRPr="002154EB" w:rsidRDefault="002C6137" w:rsidP="00A757DB">
            <w:pPr>
              <w:pStyle w:val="acctfourfigures"/>
              <w:tabs>
                <w:tab w:val="clear" w:pos="765"/>
              </w:tabs>
              <w:spacing w:line="240" w:lineRule="atLeast"/>
              <w:ind w:right="5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(11,866)</w:t>
            </w:r>
          </w:p>
        </w:tc>
      </w:tr>
      <w:tr w:rsidR="002C6137" w:rsidRPr="002154EB" w:rsidTr="00A757DB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:rsidR="002C6137" w:rsidRPr="002154EB" w:rsidRDefault="002C6137" w:rsidP="00A757DB">
            <w:pPr>
              <w:rPr>
                <w:rFonts w:ascii="Angsana New" w:hAnsi="Angsana New"/>
                <w:sz w:val="28"/>
                <w:szCs w:val="28"/>
              </w:rPr>
            </w:pPr>
            <w:r w:rsidRPr="002154EB">
              <w:rPr>
                <w:rFonts w:ascii="Angsana New" w:hAnsi="Angsana New"/>
                <w:sz w:val="28"/>
                <w:szCs w:val="28"/>
                <w:cs/>
              </w:rPr>
              <w:t>เงินกู้ยืมจากบริษัทร่วม</w:t>
            </w:r>
          </w:p>
        </w:tc>
        <w:tc>
          <w:tcPr>
            <w:tcW w:w="1350" w:type="dxa"/>
            <w:shd w:val="clear" w:color="auto" w:fill="auto"/>
          </w:tcPr>
          <w:p w:rsidR="002C6137" w:rsidRPr="007A6112" w:rsidRDefault="002C6137" w:rsidP="00A757DB">
            <w:pPr>
              <w:pStyle w:val="acctfourfigures"/>
              <w:tabs>
                <w:tab w:val="left" w:pos="842"/>
              </w:tabs>
              <w:spacing w:line="240" w:lineRule="atLeast"/>
              <w:ind w:right="103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A6112">
              <w:rPr>
                <w:rFonts w:ascii="Angsana New" w:hAnsi="Angsana New"/>
                <w:sz w:val="30"/>
                <w:szCs w:val="30"/>
                <w:lang w:bidi="th-TH"/>
              </w:rPr>
              <w:t xml:space="preserve">        </w:t>
            </w:r>
            <w:r w:rsidRPr="007A611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 w:rsidRPr="007A6112">
              <w:rPr>
                <w:rFonts w:ascii="Angsana New" w:hAnsi="Angsana New"/>
                <w:sz w:val="30"/>
                <w:szCs w:val="30"/>
                <w:lang w:bidi="th-TH"/>
              </w:rPr>
              <w:t>5,000)</w:t>
            </w:r>
          </w:p>
        </w:tc>
        <w:tc>
          <w:tcPr>
            <w:tcW w:w="180" w:type="dxa"/>
            <w:shd w:val="clear" w:color="auto" w:fill="auto"/>
          </w:tcPr>
          <w:p w:rsidR="002C6137" w:rsidRDefault="002C6137" w:rsidP="00A757D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2C6137" w:rsidRDefault="002C6137" w:rsidP="00A757DB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6112">
              <w:rPr>
                <w:rFonts w:ascii="Angsana New" w:hAnsi="Angsana New"/>
                <w:sz w:val="30"/>
                <w:szCs w:val="30"/>
              </w:rPr>
              <w:t xml:space="preserve">        </w:t>
            </w:r>
            <w:r w:rsidRPr="007A611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 w:rsidRPr="007A6112">
              <w:rPr>
                <w:rFonts w:ascii="Angsana New" w:hAnsi="Angsana New"/>
                <w:sz w:val="30"/>
                <w:szCs w:val="30"/>
              </w:rPr>
              <w:t>5,000)</w:t>
            </w:r>
          </w:p>
        </w:tc>
        <w:tc>
          <w:tcPr>
            <w:tcW w:w="180" w:type="dxa"/>
            <w:shd w:val="clear" w:color="auto" w:fill="auto"/>
          </w:tcPr>
          <w:p w:rsidR="002C6137" w:rsidRDefault="002C6137" w:rsidP="00A757D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2C6137" w:rsidRDefault="002C6137" w:rsidP="00A757DB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C6137" w:rsidRDefault="002C6137" w:rsidP="00A757DB">
            <w:pPr>
              <w:pStyle w:val="acctfourfigures"/>
              <w:tabs>
                <w:tab w:val="decimal" w:pos="902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:rsidR="002C6137" w:rsidRDefault="002C6137" w:rsidP="00A757DB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C6137" w:rsidRPr="002154EB" w:rsidTr="00A757DB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:rsidR="002C6137" w:rsidRPr="002154EB" w:rsidRDefault="002C6137" w:rsidP="00A757DB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2C6137" w:rsidRPr="002154EB" w:rsidRDefault="002C6137" w:rsidP="00A757D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2C6137" w:rsidRPr="002154EB" w:rsidRDefault="002C6137" w:rsidP="00A757DB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2C6137" w:rsidRPr="002154EB" w:rsidRDefault="002C6137" w:rsidP="00A757D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2C6137" w:rsidRPr="002154EB" w:rsidRDefault="002C6137" w:rsidP="00A757DB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2C6137" w:rsidRPr="002154EB" w:rsidRDefault="002C6137" w:rsidP="00A757D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2C6137" w:rsidRPr="002154EB" w:rsidRDefault="002C6137" w:rsidP="00A757DB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</w:tcPr>
          <w:p w:rsidR="002C6137" w:rsidRPr="002154EB" w:rsidRDefault="002C6137" w:rsidP="00A757DB">
            <w:pPr>
              <w:pStyle w:val="acctfourfigures"/>
              <w:tabs>
                <w:tab w:val="clear" w:pos="765"/>
              </w:tabs>
              <w:spacing w:line="240" w:lineRule="atLeast"/>
              <w:ind w:right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6137" w:rsidRPr="002154EB" w:rsidTr="00A757DB">
        <w:trPr>
          <w:cantSplit/>
        </w:trPr>
        <w:tc>
          <w:tcPr>
            <w:tcW w:w="3510" w:type="dxa"/>
            <w:shd w:val="clear" w:color="auto" w:fill="auto"/>
          </w:tcPr>
          <w:p w:rsidR="002C6137" w:rsidRPr="002154EB" w:rsidRDefault="002C6137" w:rsidP="00A757DB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154E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2154E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154EB">
              <w:rPr>
                <w:rFonts w:ascii="Angsana New" w:hAnsi="Angsana New"/>
                <w:b/>
                <w:bCs/>
                <w:sz w:val="28"/>
                <w:szCs w:val="28"/>
              </w:rPr>
              <w:t>2559</w:t>
            </w:r>
          </w:p>
        </w:tc>
        <w:tc>
          <w:tcPr>
            <w:tcW w:w="1350" w:type="dxa"/>
            <w:shd w:val="clear" w:color="auto" w:fill="auto"/>
          </w:tcPr>
          <w:p w:rsidR="002C6137" w:rsidRPr="002154EB" w:rsidRDefault="002C6137" w:rsidP="00A757D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2C6137" w:rsidRPr="002154EB" w:rsidRDefault="002C6137" w:rsidP="00A757DB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2C6137" w:rsidRPr="002154EB" w:rsidRDefault="002C6137" w:rsidP="00A757D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2C6137" w:rsidRPr="002154EB" w:rsidRDefault="002C6137" w:rsidP="00A757DB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2C6137" w:rsidRPr="002154EB" w:rsidRDefault="002C6137" w:rsidP="00A757D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2C6137" w:rsidRPr="002154EB" w:rsidRDefault="002C6137" w:rsidP="00A757DB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</w:tcPr>
          <w:p w:rsidR="002C6137" w:rsidRPr="002154EB" w:rsidRDefault="002C6137" w:rsidP="00A757DB">
            <w:pPr>
              <w:pStyle w:val="acctfourfigures"/>
              <w:tabs>
                <w:tab w:val="clear" w:pos="765"/>
              </w:tabs>
              <w:spacing w:line="240" w:lineRule="atLeast"/>
              <w:ind w:right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6137" w:rsidRPr="002154EB" w:rsidTr="00A757DB">
        <w:trPr>
          <w:cantSplit/>
        </w:trPr>
        <w:tc>
          <w:tcPr>
            <w:tcW w:w="3510" w:type="dxa"/>
            <w:shd w:val="clear" w:color="auto" w:fill="auto"/>
          </w:tcPr>
          <w:p w:rsidR="002C6137" w:rsidRPr="002154EB" w:rsidRDefault="002C6137" w:rsidP="00A757DB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154E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</w:t>
            </w:r>
          </w:p>
        </w:tc>
        <w:tc>
          <w:tcPr>
            <w:tcW w:w="1350" w:type="dxa"/>
            <w:shd w:val="clear" w:color="auto" w:fill="auto"/>
          </w:tcPr>
          <w:p w:rsidR="002C6137" w:rsidRPr="002154EB" w:rsidRDefault="002C6137" w:rsidP="00A757D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2C6137" w:rsidRPr="002154EB" w:rsidRDefault="002C6137" w:rsidP="00A757DB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2C6137" w:rsidRPr="002154EB" w:rsidRDefault="002C6137" w:rsidP="00A757D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2C6137" w:rsidRPr="002154EB" w:rsidRDefault="002C6137" w:rsidP="00A757DB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2C6137" w:rsidRPr="002154EB" w:rsidRDefault="002C6137" w:rsidP="00A757D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2C6137" w:rsidRPr="002154EB" w:rsidRDefault="002C6137" w:rsidP="00A757DB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</w:tcPr>
          <w:p w:rsidR="002C6137" w:rsidRPr="002154EB" w:rsidRDefault="002C6137" w:rsidP="00A757D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6137" w:rsidRPr="002154EB" w:rsidTr="00A757DB">
        <w:trPr>
          <w:cantSplit/>
        </w:trPr>
        <w:tc>
          <w:tcPr>
            <w:tcW w:w="3510" w:type="dxa"/>
            <w:shd w:val="clear" w:color="auto" w:fill="auto"/>
          </w:tcPr>
          <w:p w:rsidR="002C6137" w:rsidRPr="002154EB" w:rsidRDefault="002C6137" w:rsidP="00A757DB">
            <w:pPr>
              <w:ind w:left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154E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เงินที่ไม่ได้วัดมูลค่าด้วยมูลค่ายุติธรรม</w:t>
            </w:r>
          </w:p>
        </w:tc>
        <w:tc>
          <w:tcPr>
            <w:tcW w:w="1350" w:type="dxa"/>
            <w:shd w:val="clear" w:color="auto" w:fill="auto"/>
          </w:tcPr>
          <w:p w:rsidR="002C6137" w:rsidRPr="002154EB" w:rsidRDefault="002C6137" w:rsidP="00A757D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2C6137" w:rsidRPr="002154EB" w:rsidRDefault="002C6137" w:rsidP="00A757DB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2C6137" w:rsidRPr="002154EB" w:rsidRDefault="002C6137" w:rsidP="00A757D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2C6137" w:rsidRPr="002154EB" w:rsidRDefault="002C6137" w:rsidP="00A757DB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2C6137" w:rsidRPr="002154EB" w:rsidRDefault="002C6137" w:rsidP="00A757D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2C6137" w:rsidRPr="002154EB" w:rsidRDefault="002C6137" w:rsidP="00A757DB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</w:tcPr>
          <w:p w:rsidR="002C6137" w:rsidRPr="002154EB" w:rsidRDefault="002C6137" w:rsidP="00A757D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6137" w:rsidRPr="002154EB" w:rsidTr="00A757DB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:rsidR="002C6137" w:rsidRPr="002154EB" w:rsidRDefault="002C6137" w:rsidP="00A757DB">
            <w:pPr>
              <w:rPr>
                <w:rFonts w:ascii="Angsana New" w:hAnsi="Angsana New"/>
                <w:sz w:val="28"/>
                <w:szCs w:val="28"/>
              </w:rPr>
            </w:pPr>
            <w:r w:rsidRPr="002154EB">
              <w:rPr>
                <w:rFonts w:ascii="Angsana New" w:hAnsi="Angsana New"/>
                <w:sz w:val="28"/>
                <w:szCs w:val="28"/>
                <w:cs/>
              </w:rPr>
              <w:t xml:space="preserve">ลูกหนี้สุทธิจากสัญญาซื้อขายเงินตรา  </w:t>
            </w:r>
          </w:p>
          <w:p w:rsidR="002C6137" w:rsidRPr="002154EB" w:rsidRDefault="002C6137" w:rsidP="00A757DB">
            <w:pPr>
              <w:ind w:left="191" w:right="-79" w:hanging="191"/>
              <w:rPr>
                <w:rFonts w:ascii="Angsana New" w:hAnsi="Angsana New"/>
                <w:sz w:val="28"/>
                <w:szCs w:val="28"/>
              </w:rPr>
            </w:pPr>
            <w:r w:rsidRPr="002154E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154E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154EB">
              <w:rPr>
                <w:rFonts w:ascii="Angsana New" w:hAnsi="Angsana New" w:hint="cs"/>
                <w:sz w:val="28"/>
                <w:szCs w:val="28"/>
                <w:cs/>
              </w:rPr>
              <w:t xml:space="preserve"> ต่างประเทศ (แสดงเป็นส่วนหนึ่ง</w:t>
            </w:r>
          </w:p>
          <w:p w:rsidR="002C6137" w:rsidRPr="002154EB" w:rsidRDefault="002C6137" w:rsidP="00A757DB">
            <w:pPr>
              <w:ind w:left="191" w:right="-79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2154EB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2154EB">
              <w:rPr>
                <w:rFonts w:ascii="Angsana New" w:hAnsi="Angsana New" w:hint="cs"/>
                <w:sz w:val="28"/>
                <w:szCs w:val="28"/>
                <w:cs/>
              </w:rPr>
              <w:t xml:space="preserve">ของ </w:t>
            </w:r>
            <w:r w:rsidRPr="002154EB">
              <w:rPr>
                <w:rFonts w:ascii="Angsana New" w:hAnsi="Angsana New"/>
                <w:sz w:val="28"/>
                <w:szCs w:val="28"/>
              </w:rPr>
              <w:t>“</w:t>
            </w:r>
            <w:r w:rsidRPr="002154EB">
              <w:rPr>
                <w:rFonts w:ascii="Angsana New" w:hAnsi="Angsana New" w:hint="cs"/>
                <w:sz w:val="28"/>
                <w:szCs w:val="28"/>
                <w:cs/>
              </w:rPr>
              <w:t>ลูกหนี้หมุนเวียนอื่น</w:t>
            </w:r>
            <w:r w:rsidRPr="002154EB">
              <w:rPr>
                <w:rFonts w:ascii="Angsana New" w:hAnsi="Angsana New"/>
                <w:sz w:val="28"/>
                <w:szCs w:val="28"/>
              </w:rPr>
              <w:t>”)</w:t>
            </w:r>
          </w:p>
        </w:tc>
        <w:tc>
          <w:tcPr>
            <w:tcW w:w="1350" w:type="dxa"/>
            <w:shd w:val="clear" w:color="auto" w:fill="auto"/>
          </w:tcPr>
          <w:p w:rsidR="002C6137" w:rsidRPr="002154EB" w:rsidRDefault="002C6137" w:rsidP="00A757DB">
            <w:pPr>
              <w:pStyle w:val="acctfourfigures"/>
              <w:tabs>
                <w:tab w:val="clear" w:pos="765"/>
                <w:tab w:val="left" w:pos="1089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2154EB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   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Pr="002154EB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  </w:t>
            </w:r>
            <w:r w:rsidRPr="002154EB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   </w:t>
            </w:r>
            <w:r w:rsidRPr="002154EB">
              <w:rPr>
                <w:rFonts w:ascii="Angsana New" w:hAnsi="Angsana New"/>
                <w:sz w:val="28"/>
                <w:szCs w:val="28"/>
              </w:rPr>
              <w:t>15,479</w:t>
            </w:r>
          </w:p>
        </w:tc>
        <w:tc>
          <w:tcPr>
            <w:tcW w:w="180" w:type="dxa"/>
            <w:shd w:val="clear" w:color="auto" w:fill="auto"/>
          </w:tcPr>
          <w:p w:rsidR="002C6137" w:rsidRPr="002154EB" w:rsidRDefault="002C6137" w:rsidP="00A757DB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2C6137" w:rsidRPr="002154EB" w:rsidRDefault="002C6137" w:rsidP="00A757DB">
            <w:pPr>
              <w:pStyle w:val="acctfourfigures"/>
              <w:tabs>
                <w:tab w:val="clear" w:pos="765"/>
                <w:tab w:val="left" w:pos="1059"/>
              </w:tabs>
              <w:spacing w:line="240" w:lineRule="atLeast"/>
              <w:ind w:right="1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EB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   </w:t>
            </w:r>
            <w:r w:rsidRPr="002154EB">
              <w:rPr>
                <w:rFonts w:ascii="Angsana New" w:hAnsi="Angsana New"/>
                <w:sz w:val="28"/>
                <w:szCs w:val="28"/>
              </w:rPr>
              <w:t>9,804</w:t>
            </w:r>
          </w:p>
        </w:tc>
        <w:tc>
          <w:tcPr>
            <w:tcW w:w="180" w:type="dxa"/>
            <w:shd w:val="clear" w:color="auto" w:fill="auto"/>
          </w:tcPr>
          <w:p w:rsidR="002C6137" w:rsidRPr="002154EB" w:rsidRDefault="002C6137" w:rsidP="00A757DB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2C6137" w:rsidRPr="002154EB" w:rsidRDefault="002C6137" w:rsidP="00A757D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EB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        </w:t>
            </w:r>
            <w:r w:rsidRPr="002154EB">
              <w:rPr>
                <w:rFonts w:ascii="Angsana New" w:hAnsi="Angsana New"/>
                <w:sz w:val="28"/>
                <w:szCs w:val="28"/>
              </w:rPr>
              <w:t>1,443</w:t>
            </w:r>
          </w:p>
        </w:tc>
        <w:tc>
          <w:tcPr>
            <w:tcW w:w="180" w:type="dxa"/>
            <w:shd w:val="clear" w:color="auto" w:fill="auto"/>
          </w:tcPr>
          <w:p w:rsidR="002C6137" w:rsidRPr="002154EB" w:rsidRDefault="002C6137" w:rsidP="00A757DB">
            <w:pPr>
              <w:pStyle w:val="acctfourfigures"/>
              <w:tabs>
                <w:tab w:val="clear" w:pos="765"/>
                <w:tab w:val="left" w:pos="1001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339" w:type="dxa"/>
            <w:shd w:val="clear" w:color="auto" w:fill="auto"/>
          </w:tcPr>
          <w:p w:rsidR="002C6137" w:rsidRPr="002154EB" w:rsidRDefault="002C6137" w:rsidP="00A757DB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154EB">
              <w:rPr>
                <w:rFonts w:ascii="Angsana New" w:hAnsi="Angsana New"/>
                <w:sz w:val="28"/>
                <w:szCs w:val="28"/>
              </w:rPr>
              <w:t xml:space="preserve">             984</w:t>
            </w:r>
          </w:p>
        </w:tc>
      </w:tr>
      <w:tr w:rsidR="002C6137" w:rsidRPr="00EE0609" w:rsidTr="00A757DB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:rsidR="002C6137" w:rsidRDefault="002C6137" w:rsidP="00A757DB">
            <w:pPr>
              <w:tabs>
                <w:tab w:val="clear" w:pos="227"/>
                <w:tab w:val="clear" w:pos="454"/>
                <w:tab w:val="left" w:pos="461"/>
              </w:tabs>
              <w:ind w:left="731" w:hanging="7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  <w:shd w:val="clear" w:color="auto" w:fill="auto"/>
          </w:tcPr>
          <w:p w:rsidR="002C6137" w:rsidRDefault="002C6137" w:rsidP="00A757DB">
            <w:pPr>
              <w:pStyle w:val="acctfourfigures"/>
              <w:tabs>
                <w:tab w:val="left" w:pos="842"/>
              </w:tabs>
              <w:spacing w:line="240" w:lineRule="atLeast"/>
              <w:ind w:right="103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   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(453,444)</w:t>
            </w:r>
          </w:p>
        </w:tc>
        <w:tc>
          <w:tcPr>
            <w:tcW w:w="180" w:type="dxa"/>
            <w:shd w:val="clear" w:color="auto" w:fill="auto"/>
          </w:tcPr>
          <w:p w:rsidR="002C6137" w:rsidRDefault="002C6137" w:rsidP="00A757DB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2C6137" w:rsidRDefault="002C6137" w:rsidP="00A757DB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(453,444)</w:t>
            </w:r>
          </w:p>
        </w:tc>
        <w:tc>
          <w:tcPr>
            <w:tcW w:w="180" w:type="dxa"/>
            <w:shd w:val="clear" w:color="auto" w:fill="auto"/>
          </w:tcPr>
          <w:p w:rsidR="002C6137" w:rsidRDefault="002C6137" w:rsidP="00A757D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2C6137" w:rsidRDefault="002C6137" w:rsidP="00A757DB">
            <w:pPr>
              <w:pStyle w:val="acctfourfigures"/>
              <w:tabs>
                <w:tab w:val="clear" w:pos="765"/>
                <w:tab w:val="left" w:pos="1001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(31,444)</w:t>
            </w:r>
          </w:p>
        </w:tc>
        <w:tc>
          <w:tcPr>
            <w:tcW w:w="180" w:type="dxa"/>
            <w:shd w:val="clear" w:color="auto" w:fill="auto"/>
          </w:tcPr>
          <w:p w:rsidR="002C6137" w:rsidRDefault="002C6137" w:rsidP="00A757DB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shd w:val="clear" w:color="auto" w:fill="auto"/>
          </w:tcPr>
          <w:p w:rsidR="002C6137" w:rsidRDefault="002C6137" w:rsidP="00A757DB">
            <w:pPr>
              <w:pStyle w:val="acctfourfigures"/>
              <w:tabs>
                <w:tab w:val="clear" w:pos="765"/>
                <w:tab w:val="left" w:pos="1080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(31,444)</w:t>
            </w:r>
          </w:p>
        </w:tc>
      </w:tr>
      <w:tr w:rsidR="002C6137" w:rsidRPr="00EE0609" w:rsidTr="00A757DB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:rsidR="002C6137" w:rsidRDefault="002C6137" w:rsidP="00A757DB">
            <w:pPr>
              <w:tabs>
                <w:tab w:val="clear" w:pos="227"/>
                <w:tab w:val="clear" w:pos="454"/>
                <w:tab w:val="left" w:pos="461"/>
              </w:tabs>
              <w:ind w:left="731" w:hanging="7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เงินกู้ยืมจากบริษัทร่วม</w:t>
            </w:r>
          </w:p>
        </w:tc>
        <w:tc>
          <w:tcPr>
            <w:tcW w:w="1350" w:type="dxa"/>
            <w:shd w:val="clear" w:color="auto" w:fill="auto"/>
          </w:tcPr>
          <w:p w:rsidR="002C6137" w:rsidRPr="007A6112" w:rsidRDefault="002C6137" w:rsidP="00A757DB">
            <w:pPr>
              <w:pStyle w:val="acctfourfigures"/>
              <w:tabs>
                <w:tab w:val="left" w:pos="842"/>
              </w:tabs>
              <w:spacing w:line="240" w:lineRule="atLeast"/>
              <w:ind w:right="103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A6112">
              <w:rPr>
                <w:rFonts w:ascii="Angsana New" w:hAnsi="Angsana New"/>
                <w:sz w:val="30"/>
                <w:szCs w:val="30"/>
                <w:lang w:bidi="th-TH"/>
              </w:rPr>
              <w:t xml:space="preserve">        </w:t>
            </w:r>
            <w:r w:rsidRPr="007A611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 w:rsidRPr="007A6112">
              <w:rPr>
                <w:rFonts w:ascii="Angsana New" w:hAnsi="Angsana New"/>
                <w:sz w:val="30"/>
                <w:szCs w:val="30"/>
                <w:lang w:bidi="th-TH"/>
              </w:rPr>
              <w:t>5,000)</w:t>
            </w:r>
          </w:p>
        </w:tc>
        <w:tc>
          <w:tcPr>
            <w:tcW w:w="180" w:type="dxa"/>
            <w:shd w:val="clear" w:color="auto" w:fill="auto"/>
          </w:tcPr>
          <w:p w:rsidR="002C6137" w:rsidRDefault="002C6137" w:rsidP="00A757D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2C6137" w:rsidRDefault="002C6137" w:rsidP="00A757DB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6112">
              <w:rPr>
                <w:rFonts w:ascii="Angsana New" w:hAnsi="Angsana New"/>
                <w:sz w:val="30"/>
                <w:szCs w:val="30"/>
              </w:rPr>
              <w:t xml:space="preserve">        </w:t>
            </w:r>
            <w:r w:rsidRPr="007A611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 w:rsidRPr="007A6112">
              <w:rPr>
                <w:rFonts w:ascii="Angsana New" w:hAnsi="Angsana New"/>
                <w:sz w:val="30"/>
                <w:szCs w:val="30"/>
              </w:rPr>
              <w:t>5,000)</w:t>
            </w:r>
          </w:p>
        </w:tc>
        <w:tc>
          <w:tcPr>
            <w:tcW w:w="180" w:type="dxa"/>
            <w:shd w:val="clear" w:color="auto" w:fill="auto"/>
          </w:tcPr>
          <w:p w:rsidR="002C6137" w:rsidRDefault="002C6137" w:rsidP="00A757D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2C6137" w:rsidRDefault="002C6137" w:rsidP="00A757DB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C6137" w:rsidRDefault="002C6137" w:rsidP="00A757DB">
            <w:pPr>
              <w:pStyle w:val="acctfourfigures"/>
              <w:tabs>
                <w:tab w:val="decimal" w:pos="902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:rsidR="002C6137" w:rsidRDefault="002C6137" w:rsidP="00A757DB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2C6137" w:rsidRDefault="002C6137" w:rsidP="00CF32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E63CC" w:rsidRDefault="006E63CC" w:rsidP="006E63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กลุ่มบริษัทพิจารณา</w:t>
      </w:r>
      <w:r w:rsidRPr="00FD7C82">
        <w:rPr>
          <w:rFonts w:ascii="Angsana New" w:hAnsi="Angsana New"/>
          <w:sz w:val="30"/>
          <w:szCs w:val="30"/>
          <w:cs/>
        </w:rPr>
        <w:t>มูลค่ายุติธรรมระดับ</w:t>
      </w:r>
      <w:r w:rsidRPr="00FD7C82">
        <w:rPr>
          <w:rFonts w:ascii="Angsana New" w:hAnsi="Angsana New"/>
          <w:sz w:val="30"/>
          <w:szCs w:val="30"/>
        </w:rPr>
        <w:t xml:space="preserve"> 2 </w:t>
      </w:r>
      <w:r w:rsidRPr="00FD7C82">
        <w:rPr>
          <w:rFonts w:ascii="Angsana New" w:hAnsi="Angsana New"/>
          <w:sz w:val="30"/>
          <w:szCs w:val="30"/>
          <w:cs/>
        </w:rPr>
        <w:t>สำหรับ</w:t>
      </w:r>
      <w:r w:rsidRPr="00FD7C82">
        <w:rPr>
          <w:rFonts w:ascii="Angsana New" w:hAnsi="Angsana New" w:hint="cs"/>
          <w:sz w:val="30"/>
          <w:szCs w:val="30"/>
          <w:cs/>
        </w:rPr>
        <w:t>หน่วยลงทุน</w:t>
      </w:r>
      <w:r w:rsidRPr="00FD7C82">
        <w:rPr>
          <w:rFonts w:ascii="Angsana New" w:hAnsi="Angsana New"/>
          <w:sz w:val="30"/>
          <w:szCs w:val="30"/>
          <w:cs/>
        </w:rPr>
        <w:t>ที่ซื้อขายนอกตลาดหลักทรัพย์</w:t>
      </w:r>
      <w:r w:rsidRPr="00FD7C82">
        <w:rPr>
          <w:rFonts w:ascii="Angsana New" w:hAnsi="Angsana New" w:hint="cs"/>
          <w:sz w:val="30"/>
          <w:szCs w:val="30"/>
          <w:cs/>
        </w:rPr>
        <w:t xml:space="preserve"> อ้างอิง</w:t>
      </w:r>
      <w:r w:rsidRPr="00FD7C82">
        <w:rPr>
          <w:rFonts w:ascii="Angsana New" w:hAnsi="Angsana New"/>
          <w:sz w:val="30"/>
          <w:szCs w:val="30"/>
          <w:cs/>
        </w:rPr>
        <w:t>ราคา</w:t>
      </w:r>
      <w:r w:rsidRPr="00FD7C82">
        <w:rPr>
          <w:rFonts w:ascii="Angsana New" w:hAnsi="Angsana New" w:hint="cs"/>
          <w:sz w:val="30"/>
          <w:szCs w:val="30"/>
          <w:cs/>
        </w:rPr>
        <w:t>จาก</w:t>
      </w:r>
      <w:r>
        <w:rPr>
          <w:rFonts w:ascii="Angsana New" w:hAnsi="Angsana New" w:hint="cs"/>
          <w:sz w:val="30"/>
          <w:szCs w:val="30"/>
          <w:cs/>
        </w:rPr>
        <w:t>สินทรัพย์สุทธิต่อหน่วยของ</w:t>
      </w:r>
      <w:r w:rsidRPr="00FD7C82">
        <w:rPr>
          <w:rFonts w:ascii="Angsana New" w:hAnsi="Angsana New" w:hint="cs"/>
          <w:sz w:val="30"/>
          <w:szCs w:val="30"/>
          <w:cs/>
        </w:rPr>
        <w:t>บริษัทหลักทรัพย์จัดการกองทุน</w:t>
      </w:r>
    </w:p>
    <w:p w:rsidR="006E63CC" w:rsidRDefault="006E63CC" w:rsidP="00CF32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CF32CD" w:rsidRDefault="00CF32CD" w:rsidP="00CF32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มูลค่ายุติธรรมของสัญญาซื้อขายเงินตราต่างประเทศล่วงหน้าถือตามราคาตลาดของสัญญาล่วงหน้า ณ วันที่ใน            งบแสดงฐานะการเงิน โดยใช้ราคาที่กำหนดโดยธนาคารของบริษัทด้วยการพิจารณาเงื่อนไขในตลาดที่มีอยู่ ณ วันที่ในงบแสดงฐานะการเงิน</w:t>
      </w:r>
    </w:p>
    <w:p w:rsidR="00CF32CD" w:rsidRPr="004D2251" w:rsidRDefault="00CF32CD" w:rsidP="00CF32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p w:rsidR="00CF32CD" w:rsidRPr="007A3509" w:rsidRDefault="00CF32CD" w:rsidP="00CF32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"/>
          <w:szCs w:val="2"/>
        </w:rPr>
      </w:pPr>
      <w:r>
        <w:rPr>
          <w:rFonts w:ascii="Angsana New" w:hAnsi="Angsana New"/>
          <w:sz w:val="2"/>
          <w:szCs w:val="2"/>
        </w:rPr>
        <w:t>5</w:t>
      </w:r>
    </w:p>
    <w:p w:rsidR="00CF32CD" w:rsidRDefault="00CF32CD" w:rsidP="00CF32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มูลค่ายุติธรรมของลูกหนี้การค้าและลูกหนี้</w:t>
      </w:r>
      <w:r w:rsidR="002154EB">
        <w:rPr>
          <w:rFonts w:ascii="Angsana New" w:hAnsi="Angsana New" w:hint="cs"/>
          <w:sz w:val="30"/>
          <w:szCs w:val="30"/>
          <w:cs/>
        </w:rPr>
        <w:t>หมุนเวียน</w:t>
      </w:r>
      <w:r>
        <w:rPr>
          <w:rFonts w:ascii="Angsana New" w:hAnsi="Angsana New" w:hint="cs"/>
          <w:sz w:val="30"/>
          <w:szCs w:val="30"/>
          <w:cs/>
        </w:rPr>
        <w:t>อื่น เจ้าหนี้การค้าและเจ้าหนี้</w:t>
      </w:r>
      <w:r w:rsidR="002154EB">
        <w:rPr>
          <w:rFonts w:ascii="Angsana New" w:hAnsi="Angsana New" w:hint="cs"/>
          <w:sz w:val="30"/>
          <w:szCs w:val="30"/>
          <w:cs/>
        </w:rPr>
        <w:t>หมุนเวียน</w:t>
      </w:r>
      <w:r>
        <w:rPr>
          <w:rFonts w:ascii="Angsana New" w:hAnsi="Angsana New" w:hint="cs"/>
          <w:sz w:val="30"/>
          <w:szCs w:val="30"/>
          <w:cs/>
        </w:rPr>
        <w:t>อื่นเป็นมูลค่าที่ใกล้เคียงกับมูลค่าตามบัญชี เนื่องจากเครื่องมือทางการเงินเหล่านี้จะครบกำหนดในระยะเวลาอันสั้น</w:t>
      </w:r>
    </w:p>
    <w:p w:rsidR="00CF32CD" w:rsidRPr="004D2251" w:rsidRDefault="00CF32CD" w:rsidP="00CF32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57532F" w:rsidRDefault="00572615" w:rsidP="006E63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มูลค่า</w:t>
      </w:r>
      <w:r w:rsidR="008925D1">
        <w:rPr>
          <w:rFonts w:ascii="Angsana New" w:hAnsi="Angsana New" w:hint="cs"/>
          <w:sz w:val="30"/>
          <w:szCs w:val="30"/>
          <w:cs/>
        </w:rPr>
        <w:t>ยุติธรรมของเงินกู้ยืมระยะยาวมี</w:t>
      </w:r>
      <w:r>
        <w:rPr>
          <w:rFonts w:ascii="Angsana New" w:hAnsi="Angsana New" w:hint="cs"/>
          <w:sz w:val="30"/>
          <w:szCs w:val="30"/>
          <w:cs/>
        </w:rPr>
        <w:t>มูลค่าใกล้เคียงกับมูลค่าตามบัญชี เนื่องจากเงินกู้ยืมระยะยาว</w:t>
      </w:r>
      <w:r w:rsidR="00CF32CD">
        <w:rPr>
          <w:rFonts w:ascii="Angsana New" w:hAnsi="Angsana New" w:hint="cs"/>
          <w:sz w:val="30"/>
          <w:szCs w:val="30"/>
          <w:cs/>
        </w:rPr>
        <w:t>มีอัตราดอกเบี้ยลอยตัวซึ่งเป็นอัตรา</w:t>
      </w:r>
      <w:r>
        <w:rPr>
          <w:rFonts w:ascii="Angsana New" w:hAnsi="Angsana New" w:hint="cs"/>
          <w:sz w:val="30"/>
          <w:szCs w:val="30"/>
          <w:cs/>
        </w:rPr>
        <w:t>ใกล้เคียงกับอัตราท้อง</w:t>
      </w:r>
      <w:r w:rsidR="00CF32CD">
        <w:rPr>
          <w:rFonts w:ascii="Angsana New" w:hAnsi="Angsana New" w:hint="cs"/>
          <w:sz w:val="30"/>
          <w:szCs w:val="30"/>
          <w:cs/>
        </w:rPr>
        <w:t xml:space="preserve">ตลาด </w:t>
      </w:r>
    </w:p>
    <w:p w:rsidR="00CF32CD" w:rsidRDefault="00CF32CD" w:rsidP="00CF32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มูลค่ายุติธรรมของเงินกู้ยืมระยะสั้นจากบริษัทร่วมเป็นมูลค่าที่ใกล้เคียงกับมูลค่าตามบัญชี เนื่องจากอัตราดอกเบี้ยตามสัญญาใกล้เคียงกับอัตราท้องตลาด</w:t>
      </w:r>
    </w:p>
    <w:p w:rsidR="00755866" w:rsidRPr="004D2251" w:rsidRDefault="00755866" w:rsidP="00CF32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CF32CD" w:rsidRDefault="00CF32CD" w:rsidP="00CF32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มูลค่ายุติธรรมของเงินกู้ยืมระยะสั้นจากสถาบันการเงินและสัญญาเช่าการเงินเป็นมูลค่าที่ใกล้เคียงกับมูลค่าตามบัญชี เนื่องจากอัตราดอกเบี้ยตามสัญญาใกล้เคียงกับอัตราท้องตลาด</w:t>
      </w:r>
    </w:p>
    <w:p w:rsidR="00334EB5" w:rsidRPr="004D2251" w:rsidRDefault="00334EB5" w:rsidP="004B2B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8712D9" w:rsidRPr="000218DF" w:rsidRDefault="008712D9" w:rsidP="00BB1625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rtl/>
          <w:cs/>
          <w:lang w:val="en-US"/>
        </w:rPr>
      </w:pPr>
      <w:r w:rsidRPr="000218DF">
        <w:rPr>
          <w:rFonts w:ascii="Angsana New" w:hAnsi="Angsana New"/>
          <w:b/>
          <w:bCs/>
          <w:sz w:val="30"/>
          <w:szCs w:val="30"/>
          <w:cs/>
          <w:lang w:val="en-US" w:bidi="th-TH"/>
        </w:rPr>
        <w:t>สิทธิประโยชน์จากการส่งเสริมการลงทุน</w:t>
      </w:r>
    </w:p>
    <w:p w:rsidR="00756173" w:rsidRPr="004D2251" w:rsidRDefault="00756173" w:rsidP="004C0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  <w:lang w:eastAsia="ja-JP"/>
        </w:rPr>
      </w:pPr>
    </w:p>
    <w:p w:rsidR="00F44CF4" w:rsidRDefault="00F44CF4" w:rsidP="00F44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44CF4">
        <w:rPr>
          <w:rFonts w:ascii="Angsana New" w:hAnsi="Angsana New"/>
          <w:sz w:val="30"/>
          <w:szCs w:val="30"/>
          <w:cs/>
        </w:rPr>
        <w:t>คณะกรรมการส่งเสริมการลงทุนอนุมัติให้บริษัทย่อย</w:t>
      </w:r>
      <w:r w:rsidR="00212BBB">
        <w:rPr>
          <w:rFonts w:ascii="Angsana New" w:hAnsi="Angsana New" w:hint="cs"/>
          <w:sz w:val="30"/>
          <w:szCs w:val="30"/>
          <w:cs/>
        </w:rPr>
        <w:t>สี่</w:t>
      </w:r>
      <w:r w:rsidRPr="00F44CF4">
        <w:rPr>
          <w:rFonts w:ascii="Angsana New" w:hAnsi="Angsana New" w:hint="cs"/>
          <w:sz w:val="30"/>
          <w:szCs w:val="30"/>
          <w:cs/>
        </w:rPr>
        <w:t>แห่ง</w:t>
      </w:r>
      <w:r w:rsidRPr="00F44CF4">
        <w:rPr>
          <w:rFonts w:ascii="Angsana New" w:hAnsi="Angsana New"/>
          <w:sz w:val="30"/>
          <w:szCs w:val="30"/>
          <w:cs/>
        </w:rPr>
        <w:t xml:space="preserve"> (บริษัท สุรพลนิชิเรฟู้ดส์ จำกัด</w:t>
      </w:r>
      <w:r w:rsidR="00212BBB">
        <w:rPr>
          <w:rFonts w:ascii="Angsana New" w:hAnsi="Angsana New" w:hint="cs"/>
          <w:sz w:val="30"/>
          <w:szCs w:val="30"/>
          <w:cs/>
        </w:rPr>
        <w:t xml:space="preserve"> บริษัท โมบาย                โลจิสติกส์ จำกัด </w:t>
      </w:r>
      <w:r w:rsidRPr="00F44CF4">
        <w:rPr>
          <w:rFonts w:ascii="Angsana New" w:hAnsi="Angsana New" w:hint="cs"/>
          <w:sz w:val="30"/>
          <w:szCs w:val="30"/>
          <w:cs/>
        </w:rPr>
        <w:t>บริษัท สุรพลซูพรีม</w:t>
      </w:r>
      <w:r w:rsidRPr="00210C60">
        <w:rPr>
          <w:rFonts w:ascii="Angsana New" w:hAnsi="Angsana New" w:hint="cs"/>
          <w:sz w:val="30"/>
          <w:szCs w:val="30"/>
          <w:cs/>
        </w:rPr>
        <w:t>ฟู้ดส์ จำกัด</w:t>
      </w:r>
      <w:r w:rsidR="00212BBB" w:rsidRPr="00210C60">
        <w:rPr>
          <w:rFonts w:ascii="Angsana New" w:hAnsi="Angsana New" w:hint="cs"/>
          <w:sz w:val="30"/>
          <w:szCs w:val="30"/>
          <w:cs/>
        </w:rPr>
        <w:t xml:space="preserve"> และบริษัท </w:t>
      </w:r>
      <w:r w:rsidR="00212BBB" w:rsidRPr="00210C60">
        <w:rPr>
          <w:rFonts w:ascii="Angsana New" w:hAnsi="Angsana New"/>
          <w:sz w:val="30"/>
          <w:szCs w:val="30"/>
          <w:cs/>
        </w:rPr>
        <w:t>สุราษฎร์ซีฟู้ดส์ จำกัด</w:t>
      </w:r>
      <w:r w:rsidRPr="00210C60">
        <w:rPr>
          <w:rFonts w:ascii="Angsana New" w:hAnsi="Angsana New"/>
          <w:sz w:val="30"/>
          <w:szCs w:val="30"/>
          <w:cs/>
        </w:rPr>
        <w:t>) ได้รับ</w:t>
      </w:r>
      <w:r w:rsidRPr="00F44CF4">
        <w:rPr>
          <w:rFonts w:ascii="Angsana New" w:hAnsi="Angsana New"/>
          <w:sz w:val="30"/>
          <w:szCs w:val="30"/>
          <w:cs/>
        </w:rPr>
        <w:t>สิทธิประโยชน์หลายประการในฐานะผู้ได้รับการส่งเสริมการลงทุนตามพระราชบัญญัติการส่งเสริมการลงทุน</w:t>
      </w:r>
      <w:r w:rsidRPr="00F44CF4">
        <w:rPr>
          <w:rFonts w:ascii="Angsana New" w:hAnsi="Angsana New"/>
          <w:sz w:val="30"/>
          <w:szCs w:val="30"/>
        </w:rPr>
        <w:t xml:space="preserve"> </w:t>
      </w:r>
      <w:r w:rsidRPr="00F44CF4">
        <w:rPr>
          <w:rFonts w:ascii="Angsana New" w:hAnsi="Angsana New"/>
          <w:sz w:val="30"/>
          <w:szCs w:val="30"/>
          <w:cs/>
        </w:rPr>
        <w:t>พ</w:t>
      </w:r>
      <w:r w:rsidRPr="00F44CF4">
        <w:rPr>
          <w:rFonts w:ascii="Angsana New" w:hAnsi="Angsana New"/>
          <w:sz w:val="30"/>
          <w:szCs w:val="30"/>
        </w:rPr>
        <w:t>.</w:t>
      </w:r>
      <w:r w:rsidRPr="00F44CF4">
        <w:rPr>
          <w:rFonts w:ascii="Angsana New" w:hAnsi="Angsana New"/>
          <w:sz w:val="30"/>
          <w:szCs w:val="30"/>
          <w:cs/>
        </w:rPr>
        <w:t>ศ</w:t>
      </w:r>
      <w:r w:rsidRPr="00F44CF4">
        <w:rPr>
          <w:rFonts w:ascii="Angsana New" w:hAnsi="Angsana New"/>
          <w:sz w:val="30"/>
          <w:szCs w:val="30"/>
        </w:rPr>
        <w:t>. 2520</w:t>
      </w:r>
      <w:r w:rsidRPr="00F44CF4">
        <w:rPr>
          <w:rFonts w:ascii="Angsana New" w:hAnsi="Angsana New"/>
          <w:sz w:val="30"/>
          <w:szCs w:val="30"/>
          <w:cs/>
        </w:rPr>
        <w:t xml:space="preserve"> เกี่ยวกับการผลิตอาหารพร้อมรับประทานแช่แข็ง และการผลิตอาหารสำเร็จรูปและกึ่งสำเร็จรูป</w:t>
      </w:r>
      <w:r w:rsidRPr="00210C60">
        <w:rPr>
          <w:rFonts w:ascii="Angsana New" w:hAnsi="Angsana New"/>
          <w:sz w:val="30"/>
          <w:szCs w:val="30"/>
          <w:cs/>
        </w:rPr>
        <w:t>แช่แข็ง</w:t>
      </w:r>
      <w:r w:rsidR="00212BBB" w:rsidRPr="00210C60">
        <w:rPr>
          <w:rFonts w:ascii="Angsana New" w:hAnsi="Angsana New" w:hint="cs"/>
          <w:sz w:val="30"/>
          <w:szCs w:val="30"/>
          <w:cs/>
        </w:rPr>
        <w:t xml:space="preserve"> สัตว์น้ำแช่แข็ง</w:t>
      </w:r>
      <w:r w:rsidRPr="00210C60">
        <w:rPr>
          <w:rFonts w:ascii="Angsana New" w:hAnsi="Angsana New" w:hint="cs"/>
          <w:sz w:val="30"/>
          <w:szCs w:val="30"/>
          <w:cs/>
        </w:rPr>
        <w:t xml:space="preserve"> และการบริการรับฝากห้องเย็นและบริการขนส่งห้องเย็น</w:t>
      </w:r>
      <w:r w:rsidRPr="00210C60">
        <w:rPr>
          <w:rFonts w:ascii="Angsana New" w:hAnsi="Angsana New"/>
          <w:sz w:val="30"/>
          <w:szCs w:val="30"/>
          <w:cs/>
        </w:rPr>
        <w:t xml:space="preserve"> เนื่องจากเป็นกิจการที่ได้รับการส่งเสริมการลงทุน</w:t>
      </w:r>
      <w:r w:rsidRPr="00F44CF4">
        <w:rPr>
          <w:rFonts w:ascii="Angsana New" w:hAnsi="Angsana New"/>
          <w:sz w:val="30"/>
          <w:szCs w:val="30"/>
          <w:cs/>
        </w:rPr>
        <w:t xml:space="preserve"> บริษัทย่อยจะต้องปฏิบัติตามเงื่อนไขและข้อกำหนดตามที่ระบุไว้ในบัตรส่งเสริมการลงทุน</w:t>
      </w:r>
    </w:p>
    <w:p w:rsidR="004D2251" w:rsidRPr="004D2251" w:rsidRDefault="004D2251" w:rsidP="00C167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8712D9" w:rsidRPr="00BB1625" w:rsidRDefault="008712D9" w:rsidP="00BB1625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 w:rsidRPr="00BB1625">
        <w:rPr>
          <w:rFonts w:ascii="Angsana New" w:hAnsi="Angsana New"/>
          <w:b/>
          <w:bCs/>
          <w:sz w:val="30"/>
          <w:szCs w:val="30"/>
          <w:cs/>
          <w:lang w:val="en-US" w:bidi="th-TH"/>
        </w:rPr>
        <w:t>ภาระผูกพัน</w:t>
      </w:r>
      <w:r w:rsidR="00933D6A" w:rsidRPr="00BB1625">
        <w:rPr>
          <w:rFonts w:ascii="Angsana New" w:hAnsi="Angsana New"/>
          <w:b/>
          <w:bCs/>
          <w:sz w:val="30"/>
          <w:szCs w:val="30"/>
          <w:cs/>
          <w:lang w:val="en-US" w:bidi="th-TH"/>
        </w:rPr>
        <w:t>กับกิจการที่ไม่เกี่ยวข้องกัน</w:t>
      </w:r>
    </w:p>
    <w:p w:rsidR="00F325DB" w:rsidRPr="00442853" w:rsidRDefault="00F325DB" w:rsidP="004C0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8"/>
          <w:szCs w:val="28"/>
        </w:rPr>
      </w:pPr>
    </w:p>
    <w:tbl>
      <w:tblPr>
        <w:tblW w:w="92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8"/>
        <w:gridCol w:w="1080"/>
        <w:gridCol w:w="270"/>
        <w:gridCol w:w="1080"/>
        <w:gridCol w:w="270"/>
        <w:gridCol w:w="1091"/>
        <w:gridCol w:w="270"/>
        <w:gridCol w:w="1073"/>
      </w:tblGrid>
      <w:tr w:rsidR="00F325DB" w:rsidRPr="004C0125" w:rsidTr="00755866">
        <w:tc>
          <w:tcPr>
            <w:tcW w:w="4158" w:type="dxa"/>
          </w:tcPr>
          <w:p w:rsidR="00F325DB" w:rsidRPr="004C0125" w:rsidRDefault="00F325DB" w:rsidP="004C0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F325DB" w:rsidRPr="004C0125" w:rsidRDefault="00F325DB" w:rsidP="004C0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1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F325DB" w:rsidRPr="004C0125" w:rsidRDefault="00F325DB" w:rsidP="004C0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4" w:type="dxa"/>
            <w:gridSpan w:val="3"/>
          </w:tcPr>
          <w:p w:rsidR="00F325DB" w:rsidRPr="004C0125" w:rsidRDefault="00F325DB" w:rsidP="004C0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1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635D" w:rsidRPr="004C0125" w:rsidTr="00755866">
        <w:tc>
          <w:tcPr>
            <w:tcW w:w="4158" w:type="dxa"/>
          </w:tcPr>
          <w:p w:rsidR="00B6635D" w:rsidRPr="004C0125" w:rsidRDefault="00B6635D" w:rsidP="00B66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6635D" w:rsidRPr="004C0125" w:rsidRDefault="00B6635D" w:rsidP="00EA5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A5246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270" w:type="dxa"/>
          </w:tcPr>
          <w:p w:rsidR="00B6635D" w:rsidRPr="004C0125" w:rsidRDefault="00B6635D" w:rsidP="00B66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6635D" w:rsidRPr="004C0125" w:rsidRDefault="00B6635D" w:rsidP="00B66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4C0125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B6635D" w:rsidRPr="004C0125" w:rsidRDefault="00B6635D" w:rsidP="00B66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1" w:type="dxa"/>
          </w:tcPr>
          <w:p w:rsidR="00B6635D" w:rsidRPr="004C0125" w:rsidRDefault="00B6635D" w:rsidP="00B66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="00EA5246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</w:tcPr>
          <w:p w:rsidR="00B6635D" w:rsidRPr="004C0125" w:rsidRDefault="00B6635D" w:rsidP="00B66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:rsidR="00B6635D" w:rsidRPr="004C0125" w:rsidRDefault="00B6635D" w:rsidP="00B66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4C0125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83F1F" w:rsidRPr="004C0125" w:rsidTr="00755866">
        <w:tc>
          <w:tcPr>
            <w:tcW w:w="4158" w:type="dxa"/>
          </w:tcPr>
          <w:p w:rsidR="00283F1F" w:rsidRPr="004C0125" w:rsidRDefault="00283F1F" w:rsidP="00283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83F1F" w:rsidRPr="004C0125" w:rsidRDefault="00283F1F" w:rsidP="00283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283F1F" w:rsidRPr="004C0125" w:rsidRDefault="00283F1F" w:rsidP="00283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283F1F" w:rsidRPr="004C0125" w:rsidRDefault="00283F1F" w:rsidP="00283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283F1F" w:rsidRPr="004C0125" w:rsidRDefault="00283F1F" w:rsidP="00283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1" w:type="dxa"/>
          </w:tcPr>
          <w:p w:rsidR="00283F1F" w:rsidRPr="004C0125" w:rsidRDefault="00283F1F" w:rsidP="00283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283F1F" w:rsidRPr="004C0125" w:rsidRDefault="00283F1F" w:rsidP="00283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3" w:type="dxa"/>
          </w:tcPr>
          <w:p w:rsidR="00283F1F" w:rsidRPr="004C0125" w:rsidRDefault="00283F1F" w:rsidP="00283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2559</w:t>
            </w:r>
          </w:p>
        </w:tc>
      </w:tr>
      <w:tr w:rsidR="000218DF" w:rsidRPr="004C0125" w:rsidTr="00755866">
        <w:tc>
          <w:tcPr>
            <w:tcW w:w="4158" w:type="dxa"/>
          </w:tcPr>
          <w:p w:rsidR="000218DF" w:rsidRPr="004C0125" w:rsidRDefault="000218DF" w:rsidP="0002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134" w:type="dxa"/>
            <w:gridSpan w:val="7"/>
          </w:tcPr>
          <w:p w:rsidR="000218DF" w:rsidRPr="004C0125" w:rsidRDefault="00476A92" w:rsidP="0002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</w:t>
            </w:r>
            <w:r w:rsidR="000218DF" w:rsidRPr="004C01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72685" w:rsidRPr="004C0125" w:rsidTr="00755866">
        <w:tc>
          <w:tcPr>
            <w:tcW w:w="4158" w:type="dxa"/>
          </w:tcPr>
          <w:p w:rsidR="00F72685" w:rsidRPr="004C0125" w:rsidRDefault="00F72685" w:rsidP="00F72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green"/>
                <w:cs/>
              </w:rPr>
            </w:pPr>
            <w:r w:rsidRPr="00A256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080" w:type="dxa"/>
          </w:tcPr>
          <w:p w:rsidR="00F72685" w:rsidRPr="004C0125" w:rsidRDefault="00F72685" w:rsidP="00F72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72685" w:rsidRPr="004C0125" w:rsidRDefault="00F72685" w:rsidP="00F7268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72685" w:rsidRPr="004C0125" w:rsidRDefault="00F72685" w:rsidP="00F72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72685" w:rsidRPr="004C0125" w:rsidRDefault="00F72685" w:rsidP="00F7268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</w:tcPr>
          <w:p w:rsidR="00F72685" w:rsidRPr="004C0125" w:rsidRDefault="00F72685" w:rsidP="00F7268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1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F72685" w:rsidRPr="004C0125" w:rsidRDefault="00F72685" w:rsidP="00F7268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:rsidR="00F72685" w:rsidRPr="004C0125" w:rsidRDefault="00F72685" w:rsidP="00F7268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F72685" w:rsidRPr="004C0125" w:rsidTr="00755866">
        <w:tc>
          <w:tcPr>
            <w:tcW w:w="4158" w:type="dxa"/>
          </w:tcPr>
          <w:p w:rsidR="00F72685" w:rsidRPr="004C0125" w:rsidRDefault="00F72685" w:rsidP="00F72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256B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080" w:type="dxa"/>
          </w:tcPr>
          <w:p w:rsidR="00F72685" w:rsidRPr="004C0125" w:rsidRDefault="00F72685" w:rsidP="00F72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72685" w:rsidRPr="004C0125" w:rsidRDefault="00F72685" w:rsidP="00F7268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72685" w:rsidRPr="004C0125" w:rsidRDefault="00F72685" w:rsidP="00F72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72685" w:rsidRPr="004C0125" w:rsidRDefault="00F72685" w:rsidP="00F7268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</w:tcPr>
          <w:p w:rsidR="00F72685" w:rsidRPr="004C0125" w:rsidRDefault="00F72685" w:rsidP="00F7268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1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F72685" w:rsidRPr="004C0125" w:rsidRDefault="00F72685" w:rsidP="00F7268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:rsidR="00F72685" w:rsidRPr="004C0125" w:rsidRDefault="00F72685" w:rsidP="00F7268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283F1F" w:rsidRPr="004C0125" w:rsidTr="00755866">
        <w:tc>
          <w:tcPr>
            <w:tcW w:w="4158" w:type="dxa"/>
          </w:tcPr>
          <w:p w:rsidR="00283F1F" w:rsidRPr="004C0125" w:rsidRDefault="00283F1F" w:rsidP="00283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080" w:type="dxa"/>
          </w:tcPr>
          <w:p w:rsidR="00283F1F" w:rsidRPr="00F45005" w:rsidRDefault="00A05C25" w:rsidP="00283F1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8"/>
              </w:rPr>
              <w:t>79,200</w:t>
            </w:r>
          </w:p>
        </w:tc>
        <w:tc>
          <w:tcPr>
            <w:tcW w:w="270" w:type="dxa"/>
          </w:tcPr>
          <w:p w:rsidR="00283F1F" w:rsidRPr="00F45005" w:rsidRDefault="00283F1F" w:rsidP="00283F1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283F1F" w:rsidRPr="00F45005" w:rsidRDefault="00283F1F" w:rsidP="00283F1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  <w:t>84,841</w:t>
            </w:r>
          </w:p>
        </w:tc>
        <w:tc>
          <w:tcPr>
            <w:tcW w:w="270" w:type="dxa"/>
          </w:tcPr>
          <w:p w:rsidR="00283F1F" w:rsidRPr="00F45005" w:rsidRDefault="00283F1F" w:rsidP="00283F1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</w:tcPr>
          <w:p w:rsidR="00283F1F" w:rsidRPr="00F45005" w:rsidRDefault="00A05C25" w:rsidP="00283F1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8"/>
              </w:rPr>
              <w:t>79,200</w:t>
            </w:r>
          </w:p>
        </w:tc>
        <w:tc>
          <w:tcPr>
            <w:tcW w:w="270" w:type="dxa"/>
          </w:tcPr>
          <w:p w:rsidR="00283F1F" w:rsidRPr="00F45005" w:rsidRDefault="00283F1F" w:rsidP="00283F1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3" w:type="dxa"/>
          </w:tcPr>
          <w:p w:rsidR="00283F1F" w:rsidRPr="00F45005" w:rsidRDefault="00283F1F" w:rsidP="00283F1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1,246</w:t>
            </w:r>
          </w:p>
        </w:tc>
      </w:tr>
      <w:tr w:rsidR="00283F1F" w:rsidRPr="004C0125" w:rsidTr="00755866">
        <w:tc>
          <w:tcPr>
            <w:tcW w:w="4158" w:type="dxa"/>
          </w:tcPr>
          <w:p w:rsidR="00283F1F" w:rsidRDefault="00283F1F" w:rsidP="00283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83F1F" w:rsidRPr="00F45005" w:rsidRDefault="001A327E" w:rsidP="00283F1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8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8"/>
              </w:rPr>
              <w:t>18,829</w:t>
            </w:r>
          </w:p>
        </w:tc>
        <w:tc>
          <w:tcPr>
            <w:tcW w:w="270" w:type="dxa"/>
          </w:tcPr>
          <w:p w:rsidR="00283F1F" w:rsidRPr="00F45005" w:rsidRDefault="00283F1F" w:rsidP="00283F1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83F1F" w:rsidRPr="00F45005" w:rsidRDefault="00283F1F" w:rsidP="00283F1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8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8"/>
              </w:rPr>
              <w:t>16,287</w:t>
            </w:r>
          </w:p>
        </w:tc>
        <w:tc>
          <w:tcPr>
            <w:tcW w:w="270" w:type="dxa"/>
          </w:tcPr>
          <w:p w:rsidR="00283F1F" w:rsidRPr="00F45005" w:rsidRDefault="00283F1F" w:rsidP="00283F1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283F1F" w:rsidRPr="008E0EDB" w:rsidRDefault="00A05C25" w:rsidP="00283F1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17,263</w:t>
            </w:r>
          </w:p>
        </w:tc>
        <w:tc>
          <w:tcPr>
            <w:tcW w:w="270" w:type="dxa"/>
          </w:tcPr>
          <w:p w:rsidR="00283F1F" w:rsidRPr="00F45005" w:rsidRDefault="00283F1F" w:rsidP="00283F1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:rsidR="00283F1F" w:rsidRPr="00F45005" w:rsidRDefault="00283F1F" w:rsidP="00283F1F">
            <w:pPr>
              <w:tabs>
                <w:tab w:val="clear" w:pos="680"/>
                <w:tab w:val="clear" w:pos="907"/>
                <w:tab w:val="left" w:pos="87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3,165</w:t>
            </w:r>
          </w:p>
        </w:tc>
      </w:tr>
      <w:tr w:rsidR="00283F1F" w:rsidRPr="004C0125" w:rsidTr="00755866">
        <w:tc>
          <w:tcPr>
            <w:tcW w:w="4158" w:type="dxa"/>
          </w:tcPr>
          <w:p w:rsidR="00283F1F" w:rsidRPr="00F45005" w:rsidRDefault="00283F1F" w:rsidP="00283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50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83F1F" w:rsidRPr="00605E43" w:rsidRDefault="001A327E" w:rsidP="00283F1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98,029</w:t>
            </w:r>
          </w:p>
        </w:tc>
        <w:tc>
          <w:tcPr>
            <w:tcW w:w="270" w:type="dxa"/>
          </w:tcPr>
          <w:p w:rsidR="00283F1F" w:rsidRPr="00605E43" w:rsidRDefault="00283F1F" w:rsidP="00283F1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83F1F" w:rsidRPr="00605E43" w:rsidRDefault="00283F1F" w:rsidP="00283F1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101,128</w:t>
            </w:r>
          </w:p>
        </w:tc>
        <w:tc>
          <w:tcPr>
            <w:tcW w:w="270" w:type="dxa"/>
          </w:tcPr>
          <w:p w:rsidR="00283F1F" w:rsidRPr="00605E43" w:rsidRDefault="00283F1F" w:rsidP="00283F1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</w:tcPr>
          <w:p w:rsidR="00283F1F" w:rsidRPr="00605E43" w:rsidRDefault="009C388E" w:rsidP="00283F1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96,463</w:t>
            </w:r>
          </w:p>
        </w:tc>
        <w:tc>
          <w:tcPr>
            <w:tcW w:w="270" w:type="dxa"/>
          </w:tcPr>
          <w:p w:rsidR="00283F1F" w:rsidRPr="00605E43" w:rsidRDefault="00283F1F" w:rsidP="00283F1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:rsidR="00283F1F" w:rsidRPr="00605E43" w:rsidRDefault="00283F1F" w:rsidP="00283F1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4,411</w:t>
            </w:r>
          </w:p>
        </w:tc>
      </w:tr>
    </w:tbl>
    <w:p w:rsidR="00C818DF" w:rsidRPr="004D2251" w:rsidRDefault="00C818DF" w:rsidP="00442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="Angsana New" w:hAnsi="Angsana New"/>
          <w:b/>
          <w:bCs/>
          <w:sz w:val="28"/>
          <w:szCs w:val="28"/>
          <w:cs/>
        </w:rPr>
      </w:pPr>
    </w:p>
    <w:tbl>
      <w:tblPr>
        <w:tblW w:w="92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7"/>
        <w:gridCol w:w="1098"/>
        <w:gridCol w:w="271"/>
        <w:gridCol w:w="1064"/>
        <w:gridCol w:w="271"/>
        <w:gridCol w:w="1079"/>
        <w:gridCol w:w="271"/>
        <w:gridCol w:w="1075"/>
      </w:tblGrid>
      <w:tr w:rsidR="00C06806" w:rsidRPr="002E51E4" w:rsidTr="009C388E">
        <w:tc>
          <w:tcPr>
            <w:tcW w:w="2238" w:type="pct"/>
          </w:tcPr>
          <w:p w:rsidR="00C06806" w:rsidRDefault="00C06806" w:rsidP="00C06806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591" w:type="pct"/>
          </w:tcPr>
          <w:p w:rsidR="00C06806" w:rsidRPr="002E51E4" w:rsidRDefault="00C06806" w:rsidP="00C0680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:rsidR="00C06806" w:rsidRPr="002E51E4" w:rsidRDefault="00C06806" w:rsidP="00C0680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:rsidR="00C06806" w:rsidRPr="00BF24AE" w:rsidRDefault="00C06806" w:rsidP="00C0680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:rsidR="00C06806" w:rsidRPr="002E51E4" w:rsidRDefault="00C06806" w:rsidP="00C0680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</w:tcPr>
          <w:p w:rsidR="00C06806" w:rsidRPr="002E51E4" w:rsidRDefault="00C06806" w:rsidP="00C0680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:rsidR="00C06806" w:rsidRPr="002E51E4" w:rsidRDefault="00C06806" w:rsidP="00C0680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</w:tcPr>
          <w:p w:rsidR="00C06806" w:rsidRPr="002E51E4" w:rsidRDefault="00C06806" w:rsidP="00C0680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C06806" w:rsidRPr="002E51E4" w:rsidTr="009C388E">
        <w:tc>
          <w:tcPr>
            <w:tcW w:w="2238" w:type="pct"/>
          </w:tcPr>
          <w:p w:rsidR="00C06806" w:rsidRDefault="00C06806" w:rsidP="00C06806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  ภายใต้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สัญญาเช่าดำเนินงานที่บอกเลิกไม่ได้</w:t>
            </w:r>
          </w:p>
        </w:tc>
        <w:tc>
          <w:tcPr>
            <w:tcW w:w="591" w:type="pct"/>
          </w:tcPr>
          <w:p w:rsidR="00C06806" w:rsidRPr="002E51E4" w:rsidRDefault="00C06806" w:rsidP="00C0680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:rsidR="00C06806" w:rsidRPr="002E51E4" w:rsidRDefault="00C06806" w:rsidP="00C0680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:rsidR="00C06806" w:rsidRPr="002E51E4" w:rsidRDefault="00C06806" w:rsidP="00C0680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:rsidR="00C06806" w:rsidRPr="002E51E4" w:rsidRDefault="00C06806" w:rsidP="00C0680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</w:tcPr>
          <w:p w:rsidR="00C06806" w:rsidRPr="002E51E4" w:rsidRDefault="00C06806" w:rsidP="00C0680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:rsidR="00C06806" w:rsidRPr="002E51E4" w:rsidRDefault="00C06806" w:rsidP="00C0680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</w:tcPr>
          <w:p w:rsidR="00C06806" w:rsidRPr="002E51E4" w:rsidRDefault="00C06806" w:rsidP="00C0680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9C388E" w:rsidRPr="002E51E4" w:rsidTr="009C388E">
        <w:tc>
          <w:tcPr>
            <w:tcW w:w="2238" w:type="pct"/>
          </w:tcPr>
          <w:p w:rsidR="009C388E" w:rsidRPr="00366D0B" w:rsidRDefault="009C388E" w:rsidP="009C388E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cs/>
              </w:rPr>
            </w:pPr>
            <w:r w:rsidRPr="00366D0B">
              <w:rPr>
                <w:rFonts w:ascii="Angsana New" w:hAnsi="Angsana New" w:cs="Angsana New"/>
                <w:cs/>
              </w:rPr>
              <w:t>ภายในหนึ่งปี</w:t>
            </w:r>
          </w:p>
        </w:tc>
        <w:tc>
          <w:tcPr>
            <w:tcW w:w="591" w:type="pct"/>
          </w:tcPr>
          <w:p w:rsidR="009C388E" w:rsidRPr="00F45005" w:rsidRDefault="009C388E" w:rsidP="009C38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  <w:t>7,021</w:t>
            </w:r>
          </w:p>
        </w:tc>
        <w:tc>
          <w:tcPr>
            <w:tcW w:w="146" w:type="pct"/>
          </w:tcPr>
          <w:p w:rsidR="009C388E" w:rsidRPr="00C818DF" w:rsidRDefault="009C388E" w:rsidP="009C38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:rsidR="009C388E" w:rsidRPr="00C818DF" w:rsidRDefault="009C388E" w:rsidP="009C38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8,297</w:t>
            </w:r>
          </w:p>
        </w:tc>
        <w:tc>
          <w:tcPr>
            <w:tcW w:w="146" w:type="pct"/>
          </w:tcPr>
          <w:p w:rsidR="009C388E" w:rsidRPr="00C818DF" w:rsidRDefault="009C388E" w:rsidP="009C38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</w:tcPr>
          <w:p w:rsidR="009C388E" w:rsidRPr="00F45005" w:rsidRDefault="009C388E" w:rsidP="009C38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1,925</w:t>
            </w:r>
          </w:p>
        </w:tc>
        <w:tc>
          <w:tcPr>
            <w:tcW w:w="146" w:type="pct"/>
          </w:tcPr>
          <w:p w:rsidR="009C388E" w:rsidRPr="00C818DF" w:rsidRDefault="009C388E" w:rsidP="009C38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</w:tcPr>
          <w:p w:rsidR="009C388E" w:rsidRPr="00C818DF" w:rsidRDefault="009C388E" w:rsidP="009C38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7,819</w:t>
            </w:r>
          </w:p>
        </w:tc>
      </w:tr>
      <w:tr w:rsidR="009C388E" w:rsidRPr="002E51E4" w:rsidTr="009C388E">
        <w:tc>
          <w:tcPr>
            <w:tcW w:w="2238" w:type="pct"/>
          </w:tcPr>
          <w:p w:rsidR="009C388E" w:rsidRPr="00366D0B" w:rsidRDefault="009C388E" w:rsidP="009C388E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cs/>
              </w:rPr>
            </w:pPr>
            <w:r w:rsidRPr="00366D0B">
              <w:rPr>
                <w:rFonts w:ascii="Angsana New" w:hAnsi="Angsana New" w:cs="Angsana New"/>
                <w:cs/>
              </w:rPr>
              <w:t>หลังจากหนึ่งปีแต่ไม่เกินห้าปี</w:t>
            </w:r>
          </w:p>
        </w:tc>
        <w:tc>
          <w:tcPr>
            <w:tcW w:w="591" w:type="pct"/>
          </w:tcPr>
          <w:p w:rsidR="009C388E" w:rsidRPr="00F45005" w:rsidRDefault="009C388E" w:rsidP="009C38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8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8"/>
              </w:rPr>
              <w:t>12,782</w:t>
            </w:r>
          </w:p>
        </w:tc>
        <w:tc>
          <w:tcPr>
            <w:tcW w:w="146" w:type="pct"/>
          </w:tcPr>
          <w:p w:rsidR="009C388E" w:rsidRPr="00C818DF" w:rsidRDefault="009C388E" w:rsidP="009C38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:rsidR="009C388E" w:rsidRPr="00C818DF" w:rsidRDefault="009C388E" w:rsidP="009C38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16,215</w:t>
            </w:r>
          </w:p>
        </w:tc>
        <w:tc>
          <w:tcPr>
            <w:tcW w:w="146" w:type="pct"/>
          </w:tcPr>
          <w:p w:rsidR="009C388E" w:rsidRPr="00C818DF" w:rsidRDefault="009C388E" w:rsidP="009C38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</w:tcPr>
          <w:p w:rsidR="009C388E" w:rsidRPr="008E0EDB" w:rsidRDefault="009C388E" w:rsidP="009C38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2,111</w:t>
            </w:r>
          </w:p>
        </w:tc>
        <w:tc>
          <w:tcPr>
            <w:tcW w:w="146" w:type="pct"/>
          </w:tcPr>
          <w:p w:rsidR="009C388E" w:rsidRPr="00C818DF" w:rsidRDefault="009C388E" w:rsidP="009C38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</w:tcPr>
          <w:p w:rsidR="009C388E" w:rsidRPr="00C818DF" w:rsidRDefault="009C388E" w:rsidP="009C38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15,491</w:t>
            </w:r>
          </w:p>
        </w:tc>
      </w:tr>
      <w:tr w:rsidR="009C388E" w:rsidRPr="002E51E4" w:rsidTr="009C388E">
        <w:tc>
          <w:tcPr>
            <w:tcW w:w="2238" w:type="pct"/>
          </w:tcPr>
          <w:p w:rsidR="009C388E" w:rsidRPr="00366D0B" w:rsidRDefault="009C388E" w:rsidP="009C388E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b/>
                <w:bCs/>
                <w:lang w:val="en-US"/>
              </w:rPr>
            </w:pPr>
            <w:r w:rsidRPr="00366D0B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:rsidR="009C388E" w:rsidRPr="00605E43" w:rsidRDefault="009C388E" w:rsidP="009C38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19,803</w:t>
            </w:r>
          </w:p>
        </w:tc>
        <w:tc>
          <w:tcPr>
            <w:tcW w:w="146" w:type="pct"/>
          </w:tcPr>
          <w:p w:rsidR="009C388E" w:rsidRPr="005E77C2" w:rsidRDefault="009C388E" w:rsidP="009C38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:rsidR="009C388E" w:rsidRPr="005E77C2" w:rsidRDefault="009C388E" w:rsidP="009C38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24,512</w:t>
            </w:r>
          </w:p>
        </w:tc>
        <w:tc>
          <w:tcPr>
            <w:tcW w:w="146" w:type="pct"/>
          </w:tcPr>
          <w:p w:rsidR="009C388E" w:rsidRPr="005E77C2" w:rsidRDefault="009C388E" w:rsidP="009C38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:rsidR="009C388E" w:rsidRPr="00605E43" w:rsidRDefault="009C388E" w:rsidP="009C38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4,036</w:t>
            </w:r>
          </w:p>
        </w:tc>
        <w:tc>
          <w:tcPr>
            <w:tcW w:w="146" w:type="pct"/>
          </w:tcPr>
          <w:p w:rsidR="009C388E" w:rsidRPr="005E77C2" w:rsidRDefault="009C388E" w:rsidP="009C38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:rsidR="009C388E" w:rsidRPr="005E77C2" w:rsidRDefault="009C388E" w:rsidP="009C38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23,310</w:t>
            </w:r>
          </w:p>
        </w:tc>
      </w:tr>
    </w:tbl>
    <w:p w:rsidR="00C06806" w:rsidRDefault="00C06806" w:rsidP="00C06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67C3A">
        <w:rPr>
          <w:rFonts w:ascii="Angsana New" w:hAnsi="Angsana New"/>
          <w:b/>
          <w:bCs/>
          <w:i/>
          <w:iCs/>
          <w:sz w:val="30"/>
          <w:szCs w:val="30"/>
          <w:cs/>
        </w:rPr>
        <w:t>ภาระผูกพันตามสัญญาเช่าดำเนินงาน</w:t>
      </w:r>
    </w:p>
    <w:p w:rsidR="00C06806" w:rsidRPr="009B02A7" w:rsidRDefault="00C06806" w:rsidP="00C06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:rsidR="00C06806" w:rsidRPr="00475004" w:rsidRDefault="00C06806" w:rsidP="00C06806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C706AB">
        <w:rPr>
          <w:rFonts w:ascii="Angsana New" w:hAnsi="Angsana New"/>
          <w:sz w:val="30"/>
          <w:szCs w:val="30"/>
          <w:cs/>
        </w:rPr>
        <w:t>สัญญาเช่า</w:t>
      </w:r>
      <w:r w:rsidRPr="00610620">
        <w:rPr>
          <w:rFonts w:ascii="Angsana New" w:hAnsi="Angsana New"/>
          <w:sz w:val="30"/>
          <w:szCs w:val="30"/>
          <w:cs/>
        </w:rPr>
        <w:t>ยานพาหนะระยะเวลา</w:t>
      </w:r>
      <w:r w:rsidR="00610620" w:rsidRPr="00610620">
        <w:rPr>
          <w:rFonts w:ascii="Angsana New" w:hAnsi="Angsana New"/>
          <w:sz w:val="30"/>
          <w:szCs w:val="30"/>
          <w:cs/>
        </w:rPr>
        <w:t>สี่</w:t>
      </w:r>
      <w:r w:rsidRPr="00610620">
        <w:rPr>
          <w:rFonts w:ascii="Angsana New" w:hAnsi="Angsana New"/>
          <w:sz w:val="30"/>
          <w:szCs w:val="30"/>
          <w:cs/>
        </w:rPr>
        <w:t>ปี</w:t>
      </w:r>
      <w:r w:rsidRPr="00610620">
        <w:rPr>
          <w:rFonts w:ascii="Angsana New" w:hAnsi="Angsana New" w:hint="cs"/>
          <w:sz w:val="30"/>
          <w:szCs w:val="30"/>
          <w:cs/>
        </w:rPr>
        <w:t>ถึง</w:t>
      </w:r>
      <w:r w:rsidRPr="00610620">
        <w:rPr>
          <w:rFonts w:ascii="Angsana New" w:hAnsi="Angsana New"/>
          <w:sz w:val="30"/>
          <w:szCs w:val="30"/>
          <w:cs/>
        </w:rPr>
        <w:t>ห้าปี สิ้นสุดในระยะเวลาต่างๆ กันจนถึงเด</w:t>
      </w:r>
      <w:r w:rsidRPr="00610620">
        <w:rPr>
          <w:rFonts w:ascii="Angsana New" w:hAnsi="Angsana New" w:hint="cs"/>
          <w:sz w:val="30"/>
          <w:szCs w:val="30"/>
          <w:cs/>
        </w:rPr>
        <w:t xml:space="preserve">ือนกุมภาพันธ์ </w:t>
      </w:r>
      <w:r w:rsidRPr="00610620">
        <w:rPr>
          <w:rFonts w:ascii="Angsana New" w:hAnsi="Angsana New"/>
          <w:sz w:val="30"/>
          <w:szCs w:val="30"/>
        </w:rPr>
        <w:t>2565</w:t>
      </w:r>
    </w:p>
    <w:p w:rsidR="00C06806" w:rsidRPr="00610620" w:rsidRDefault="00C06806" w:rsidP="00C06806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475004">
        <w:rPr>
          <w:rFonts w:ascii="Angsana New" w:hAnsi="Angsana New" w:hint="cs"/>
          <w:sz w:val="30"/>
          <w:szCs w:val="30"/>
          <w:cs/>
        </w:rPr>
        <w:t>สัญญาเช่าเครื่องใช้สำนักงาน</w:t>
      </w:r>
      <w:r w:rsidRPr="00610620">
        <w:rPr>
          <w:rFonts w:ascii="Angsana New" w:hAnsi="Angsana New" w:hint="cs"/>
          <w:sz w:val="30"/>
          <w:szCs w:val="30"/>
          <w:cs/>
        </w:rPr>
        <w:t>ระยะเวลา</w:t>
      </w:r>
      <w:r w:rsidR="00610620" w:rsidRPr="00610620">
        <w:rPr>
          <w:rFonts w:ascii="Angsana New" w:hAnsi="Angsana New" w:hint="cs"/>
          <w:sz w:val="30"/>
          <w:szCs w:val="30"/>
          <w:cs/>
        </w:rPr>
        <w:t>สี่</w:t>
      </w:r>
      <w:r w:rsidRPr="00610620">
        <w:rPr>
          <w:rFonts w:ascii="Angsana New" w:hAnsi="Angsana New" w:hint="cs"/>
          <w:sz w:val="30"/>
          <w:szCs w:val="30"/>
          <w:cs/>
        </w:rPr>
        <w:t xml:space="preserve">ปี </w:t>
      </w:r>
      <w:r w:rsidR="00610620" w:rsidRPr="00610620">
        <w:rPr>
          <w:rFonts w:ascii="Angsana New" w:hAnsi="Angsana New" w:hint="cs"/>
          <w:sz w:val="30"/>
          <w:szCs w:val="30"/>
          <w:cs/>
        </w:rPr>
        <w:t>สิ้นสุดในเดือนมิถุนายน</w:t>
      </w:r>
      <w:r w:rsidRPr="00610620">
        <w:rPr>
          <w:rFonts w:ascii="Angsana New" w:hAnsi="Angsana New" w:hint="cs"/>
          <w:sz w:val="30"/>
          <w:szCs w:val="30"/>
          <w:cs/>
        </w:rPr>
        <w:t xml:space="preserve"> </w:t>
      </w:r>
      <w:r w:rsidR="00610620" w:rsidRPr="00610620">
        <w:rPr>
          <w:rFonts w:ascii="Angsana New" w:hAnsi="Angsana New"/>
          <w:sz w:val="30"/>
          <w:szCs w:val="30"/>
        </w:rPr>
        <w:t>2564</w:t>
      </w:r>
    </w:p>
    <w:p w:rsidR="00C818DF" w:rsidRPr="0011462A" w:rsidRDefault="00C818DF" w:rsidP="00BA46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C06806" w:rsidRPr="002716B4" w:rsidRDefault="00C06806" w:rsidP="00C06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67C3A">
        <w:rPr>
          <w:rFonts w:ascii="Angsana New" w:hAnsi="Angsana New"/>
          <w:b/>
          <w:bCs/>
          <w:i/>
          <w:iCs/>
          <w:sz w:val="30"/>
          <w:szCs w:val="30"/>
          <w:cs/>
        </w:rPr>
        <w:t>ภาระผูกพัน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อื่นๆ</w:t>
      </w:r>
    </w:p>
    <w:p w:rsidR="00C06806" w:rsidRPr="00757E29" w:rsidRDefault="00C06806" w:rsidP="00C06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C06806" w:rsidRPr="005910A0" w:rsidRDefault="00C06806" w:rsidP="00C06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72685"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30 </w:t>
      </w:r>
      <w:r w:rsidR="00EA5246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2560 </w:t>
      </w:r>
      <w:r w:rsidRPr="00F72685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5910A0">
        <w:rPr>
          <w:rFonts w:ascii="Angsana New" w:hAnsi="Angsana New" w:hint="cs"/>
          <w:sz w:val="30"/>
          <w:szCs w:val="30"/>
          <w:cs/>
        </w:rPr>
        <w:t>มียอดคงเหลือสัญญาซื้อขายเงินตราต่างประเทศล่วงหน้าโดยมีระยะเวลาสัญญาครอบคลุมไม่เกินหนึ่งปี ดังนี้</w:t>
      </w:r>
    </w:p>
    <w:p w:rsidR="00345AC8" w:rsidRPr="009B02A7" w:rsidRDefault="00345AC8" w:rsidP="001D0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8"/>
          <w:szCs w:val="28"/>
        </w:rPr>
      </w:pPr>
    </w:p>
    <w:tbl>
      <w:tblPr>
        <w:tblW w:w="909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440"/>
        <w:gridCol w:w="270"/>
        <w:gridCol w:w="1080"/>
        <w:gridCol w:w="270"/>
        <w:gridCol w:w="1440"/>
        <w:gridCol w:w="270"/>
        <w:gridCol w:w="1089"/>
      </w:tblGrid>
      <w:tr w:rsidR="001D0E2E" w:rsidRPr="005910A0" w:rsidTr="001D0E2E">
        <w:tc>
          <w:tcPr>
            <w:tcW w:w="3240" w:type="dxa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910A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5910A0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9" w:type="dxa"/>
            <w:gridSpan w:val="3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10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0E2E" w:rsidRPr="005910A0" w:rsidTr="001D0E2E">
        <w:tc>
          <w:tcPr>
            <w:tcW w:w="3240" w:type="dxa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10A0">
              <w:rPr>
                <w:rFonts w:ascii="Angsana New" w:hAnsi="Angsana New" w:hint="cs"/>
                <w:sz w:val="30"/>
                <w:szCs w:val="30"/>
                <w:cs/>
              </w:rPr>
              <w:t>จำนวนเงินตรา</w:t>
            </w:r>
          </w:p>
        </w:tc>
        <w:tc>
          <w:tcPr>
            <w:tcW w:w="270" w:type="dxa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10A0">
              <w:rPr>
                <w:rFonts w:ascii="Angsana New" w:hAnsi="Angsana New" w:hint="cs"/>
                <w:sz w:val="30"/>
                <w:szCs w:val="30"/>
                <w:cs/>
              </w:rPr>
              <w:t>เทียบเท่า</w:t>
            </w:r>
          </w:p>
        </w:tc>
        <w:tc>
          <w:tcPr>
            <w:tcW w:w="270" w:type="dxa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10A0">
              <w:rPr>
                <w:rFonts w:ascii="Angsana New" w:hAnsi="Angsana New" w:hint="cs"/>
                <w:sz w:val="30"/>
                <w:szCs w:val="30"/>
                <w:cs/>
              </w:rPr>
              <w:t>จำนวนเงินตรา</w:t>
            </w:r>
          </w:p>
        </w:tc>
        <w:tc>
          <w:tcPr>
            <w:tcW w:w="270" w:type="dxa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10A0">
              <w:rPr>
                <w:rFonts w:ascii="Angsana New" w:hAnsi="Angsana New" w:hint="cs"/>
                <w:sz w:val="30"/>
                <w:szCs w:val="30"/>
                <w:cs/>
              </w:rPr>
              <w:t>เทียบเท่า</w:t>
            </w:r>
          </w:p>
        </w:tc>
      </w:tr>
      <w:tr w:rsidR="001D0E2E" w:rsidRPr="005910A0" w:rsidTr="001D0E2E">
        <w:tc>
          <w:tcPr>
            <w:tcW w:w="3240" w:type="dxa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910A0">
              <w:rPr>
                <w:rFonts w:ascii="Angsana New" w:hAnsi="Angsana New" w:hint="cs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440" w:type="dxa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10A0"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70" w:type="dxa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10A0">
              <w:rPr>
                <w:rFonts w:ascii="Angsana New" w:hAnsi="Angsana New" w:hint="cs"/>
                <w:sz w:val="30"/>
                <w:szCs w:val="30"/>
                <w:cs/>
              </w:rPr>
              <w:t>เงินบาท</w:t>
            </w:r>
          </w:p>
        </w:tc>
        <w:tc>
          <w:tcPr>
            <w:tcW w:w="270" w:type="dxa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10A0"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70" w:type="dxa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10A0">
              <w:rPr>
                <w:rFonts w:ascii="Angsana New" w:hAnsi="Angsana New" w:hint="cs"/>
                <w:sz w:val="30"/>
                <w:szCs w:val="30"/>
                <w:cs/>
              </w:rPr>
              <w:t>เงินบาท</w:t>
            </w:r>
          </w:p>
        </w:tc>
      </w:tr>
      <w:tr w:rsidR="001D0E2E" w:rsidRPr="005910A0" w:rsidTr="001D0E2E">
        <w:tc>
          <w:tcPr>
            <w:tcW w:w="3240" w:type="dxa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910A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(ล้าน)</w:t>
            </w:r>
          </w:p>
        </w:tc>
        <w:tc>
          <w:tcPr>
            <w:tcW w:w="270" w:type="dxa"/>
          </w:tcPr>
          <w:p w:rsidR="001D0E2E" w:rsidRPr="005910A0" w:rsidRDefault="001D0E2E" w:rsidP="001D0E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910A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70" w:type="dxa"/>
          </w:tcPr>
          <w:p w:rsidR="001D0E2E" w:rsidRPr="005910A0" w:rsidRDefault="001D0E2E" w:rsidP="001D0E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910A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(ล้าน)</w:t>
            </w:r>
          </w:p>
        </w:tc>
        <w:tc>
          <w:tcPr>
            <w:tcW w:w="270" w:type="dxa"/>
          </w:tcPr>
          <w:p w:rsidR="001D0E2E" w:rsidRPr="005910A0" w:rsidRDefault="001D0E2E" w:rsidP="001D0E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910A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10938" w:rsidRPr="005910A0" w:rsidTr="001D0E2E">
        <w:tc>
          <w:tcPr>
            <w:tcW w:w="3240" w:type="dxa"/>
          </w:tcPr>
          <w:p w:rsidR="00C10938" w:rsidRPr="00C10938" w:rsidRDefault="00C10938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09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สัญญา</w:t>
            </w:r>
            <w:r w:rsidRPr="00C1093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ขาย</w:t>
            </w:r>
            <w:r w:rsidRPr="00C109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เงินตราต่างประเทศล่วงหน้า</w:t>
            </w:r>
          </w:p>
        </w:tc>
        <w:tc>
          <w:tcPr>
            <w:tcW w:w="1440" w:type="dxa"/>
          </w:tcPr>
          <w:p w:rsidR="00C10938" w:rsidRDefault="00C10938" w:rsidP="001D0E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C10938" w:rsidRPr="005910A0" w:rsidRDefault="00C10938" w:rsidP="001D0E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10938" w:rsidRDefault="00C10938" w:rsidP="00651B0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C10938" w:rsidRPr="005910A0" w:rsidRDefault="00C10938" w:rsidP="001D0E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:rsidR="00C10938" w:rsidRDefault="00C10938" w:rsidP="001D0E2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8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C10938" w:rsidRPr="005910A0" w:rsidRDefault="00C10938" w:rsidP="001D0E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C10938" w:rsidRDefault="00C10938" w:rsidP="001D0E2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1D0E2E" w:rsidRPr="005910A0" w:rsidTr="00137B61">
        <w:tc>
          <w:tcPr>
            <w:tcW w:w="3240" w:type="dxa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green"/>
                <w:cs/>
              </w:rPr>
            </w:pPr>
            <w:r w:rsidRPr="005910A0">
              <w:rPr>
                <w:rFonts w:ascii="Angsana New" w:hAnsi="Angsana New" w:hint="cs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440" w:type="dxa"/>
          </w:tcPr>
          <w:p w:rsidR="001D0E2E" w:rsidRPr="005910A0" w:rsidRDefault="0049431A" w:rsidP="001D0E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2,024.3</w:t>
            </w:r>
          </w:p>
        </w:tc>
        <w:tc>
          <w:tcPr>
            <w:tcW w:w="270" w:type="dxa"/>
          </w:tcPr>
          <w:p w:rsidR="001D0E2E" w:rsidRPr="005910A0" w:rsidRDefault="001D0E2E" w:rsidP="001D0E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D0E2E" w:rsidRPr="005910A0" w:rsidRDefault="0049431A" w:rsidP="00CD18B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152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592.6</w:t>
            </w:r>
          </w:p>
        </w:tc>
        <w:tc>
          <w:tcPr>
            <w:tcW w:w="270" w:type="dxa"/>
          </w:tcPr>
          <w:p w:rsidR="001D0E2E" w:rsidRPr="005910A0" w:rsidRDefault="001D0E2E" w:rsidP="001D0E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:rsidR="001D0E2E" w:rsidRPr="005910A0" w:rsidRDefault="0049431A" w:rsidP="001D0E2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8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37.8</w:t>
            </w:r>
          </w:p>
        </w:tc>
        <w:tc>
          <w:tcPr>
            <w:tcW w:w="270" w:type="dxa"/>
          </w:tcPr>
          <w:p w:rsidR="001D0E2E" w:rsidRPr="005910A0" w:rsidRDefault="001D0E2E" w:rsidP="001D0E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1D0E2E" w:rsidRPr="005910A0" w:rsidRDefault="0049431A" w:rsidP="001D0E2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11.1</w:t>
            </w:r>
          </w:p>
        </w:tc>
      </w:tr>
      <w:tr w:rsidR="001D0E2E" w:rsidRPr="005910A0" w:rsidTr="00466C16">
        <w:tc>
          <w:tcPr>
            <w:tcW w:w="3240" w:type="dxa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910A0">
              <w:rPr>
                <w:rFonts w:ascii="Angsana New" w:hAnsi="Angsana New" w:hint="cs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440" w:type="dxa"/>
          </w:tcPr>
          <w:p w:rsidR="001D0E2E" w:rsidRPr="005910A0" w:rsidRDefault="0049431A" w:rsidP="001D0E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2.6</w:t>
            </w:r>
          </w:p>
        </w:tc>
        <w:tc>
          <w:tcPr>
            <w:tcW w:w="270" w:type="dxa"/>
          </w:tcPr>
          <w:p w:rsidR="001D0E2E" w:rsidRPr="005910A0" w:rsidRDefault="001D0E2E" w:rsidP="001D0E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D0E2E" w:rsidRPr="005910A0" w:rsidRDefault="0049431A" w:rsidP="00CD18B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152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86.5</w:t>
            </w:r>
          </w:p>
        </w:tc>
        <w:tc>
          <w:tcPr>
            <w:tcW w:w="270" w:type="dxa"/>
          </w:tcPr>
          <w:p w:rsidR="001D0E2E" w:rsidRPr="005910A0" w:rsidRDefault="001D0E2E" w:rsidP="001D0E2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:rsidR="001D0E2E" w:rsidRPr="00EB5B99" w:rsidRDefault="0049431A" w:rsidP="001D0E2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0.5</w:t>
            </w:r>
          </w:p>
        </w:tc>
        <w:tc>
          <w:tcPr>
            <w:tcW w:w="270" w:type="dxa"/>
          </w:tcPr>
          <w:p w:rsidR="001D0E2E" w:rsidRPr="005910A0" w:rsidRDefault="001D0E2E" w:rsidP="001D0E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:rsidR="001D0E2E" w:rsidRPr="005910A0" w:rsidRDefault="0049431A" w:rsidP="001D0E2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81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16.6</w:t>
            </w:r>
          </w:p>
        </w:tc>
      </w:tr>
      <w:tr w:rsidR="005D1D4A" w:rsidRPr="005910A0" w:rsidTr="005D1D4A">
        <w:tc>
          <w:tcPr>
            <w:tcW w:w="3240" w:type="dxa"/>
          </w:tcPr>
          <w:p w:rsidR="005D1D4A" w:rsidRPr="005910A0" w:rsidRDefault="005D1D4A" w:rsidP="005D1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10A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:rsidR="005D1D4A" w:rsidRPr="005910A0" w:rsidRDefault="005D1D4A" w:rsidP="005D1D4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5D1D4A" w:rsidRPr="005910A0" w:rsidRDefault="005D1D4A" w:rsidP="005D1D4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D1D4A" w:rsidRPr="00CD18B0" w:rsidRDefault="0049431A" w:rsidP="00CD18B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15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679.1</w:t>
            </w:r>
          </w:p>
        </w:tc>
        <w:tc>
          <w:tcPr>
            <w:tcW w:w="270" w:type="dxa"/>
          </w:tcPr>
          <w:p w:rsidR="005D1D4A" w:rsidRPr="005910A0" w:rsidRDefault="005D1D4A" w:rsidP="005D1D4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:rsidR="005D1D4A" w:rsidRPr="005910A0" w:rsidRDefault="005D1D4A" w:rsidP="005D1D4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5D1D4A" w:rsidRPr="005910A0" w:rsidRDefault="005D1D4A" w:rsidP="005D1D4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:rsidR="005D1D4A" w:rsidRPr="005910A0" w:rsidRDefault="0049431A" w:rsidP="005D1D4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8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27.7</w:t>
            </w:r>
          </w:p>
        </w:tc>
      </w:tr>
      <w:tr w:rsidR="00177F70" w:rsidRPr="005910A0" w:rsidTr="00177F70">
        <w:tc>
          <w:tcPr>
            <w:tcW w:w="3240" w:type="dxa"/>
          </w:tcPr>
          <w:p w:rsidR="00177F70" w:rsidRPr="005910A0" w:rsidRDefault="00177F70" w:rsidP="00F72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177F70" w:rsidRPr="005910A0" w:rsidRDefault="00177F70" w:rsidP="00F7268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177F70" w:rsidRPr="005910A0" w:rsidRDefault="00177F70" w:rsidP="00F7268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77F70" w:rsidRPr="0037672C" w:rsidRDefault="00177F70" w:rsidP="00F7268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8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177F70" w:rsidRPr="005910A0" w:rsidRDefault="00177F70" w:rsidP="00F7268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:rsidR="00177F70" w:rsidRPr="005910A0" w:rsidRDefault="00177F70" w:rsidP="00F7268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177F70" w:rsidRPr="005910A0" w:rsidRDefault="00177F70" w:rsidP="00F7268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:rsidR="00177F70" w:rsidRDefault="00177F70" w:rsidP="00F7268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8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C06806" w:rsidRPr="005910A0" w:rsidTr="00146464">
        <w:tc>
          <w:tcPr>
            <w:tcW w:w="3240" w:type="dxa"/>
          </w:tcPr>
          <w:p w:rsidR="00C06806" w:rsidRPr="005910A0" w:rsidRDefault="00C06806" w:rsidP="00C06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09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สัญญา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ซื้อ</w:t>
            </w:r>
            <w:r w:rsidRPr="00C109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เงินตราต่างประเทศล่วงหน้า</w:t>
            </w:r>
          </w:p>
        </w:tc>
        <w:tc>
          <w:tcPr>
            <w:tcW w:w="1440" w:type="dxa"/>
          </w:tcPr>
          <w:p w:rsidR="00C06806" w:rsidRPr="005910A0" w:rsidRDefault="00C06806" w:rsidP="00C0680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C06806" w:rsidRPr="005910A0" w:rsidRDefault="00C06806" w:rsidP="00C0680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C06806" w:rsidRDefault="00C06806" w:rsidP="00C0680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C06806" w:rsidRPr="005910A0" w:rsidRDefault="00C06806" w:rsidP="00C0680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:rsidR="00C06806" w:rsidRPr="005910A0" w:rsidRDefault="00C06806" w:rsidP="00C0680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C06806" w:rsidRPr="005910A0" w:rsidRDefault="00C06806" w:rsidP="00C0680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C06806" w:rsidRDefault="00C06806" w:rsidP="00C0680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8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49431A" w:rsidRPr="005910A0" w:rsidTr="00146464">
        <w:tc>
          <w:tcPr>
            <w:tcW w:w="3240" w:type="dxa"/>
          </w:tcPr>
          <w:p w:rsidR="0049431A" w:rsidRPr="00C10938" w:rsidRDefault="0049431A" w:rsidP="00C06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10A0">
              <w:rPr>
                <w:rFonts w:ascii="Angsana New" w:hAnsi="Angsana New" w:hint="cs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440" w:type="dxa"/>
          </w:tcPr>
          <w:p w:rsidR="0049431A" w:rsidRPr="0049431A" w:rsidRDefault="009F2E08" w:rsidP="0049431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33.8</w:t>
            </w:r>
          </w:p>
        </w:tc>
        <w:tc>
          <w:tcPr>
            <w:tcW w:w="270" w:type="dxa"/>
          </w:tcPr>
          <w:p w:rsidR="0049431A" w:rsidRPr="005910A0" w:rsidRDefault="0049431A" w:rsidP="00C0680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49431A" w:rsidRPr="0049431A" w:rsidRDefault="00006195" w:rsidP="00C0680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49431A" w:rsidRPr="0049431A">
              <w:rPr>
                <w:rFonts w:ascii="Angsana New" w:hAnsi="Angsana New"/>
                <w:sz w:val="30"/>
                <w:szCs w:val="30"/>
                <w:lang w:val="en-US" w:bidi="th-TH"/>
              </w:rPr>
              <w:t>.9</w:t>
            </w:r>
          </w:p>
        </w:tc>
        <w:tc>
          <w:tcPr>
            <w:tcW w:w="270" w:type="dxa"/>
          </w:tcPr>
          <w:p w:rsidR="0049431A" w:rsidRPr="005910A0" w:rsidRDefault="0049431A" w:rsidP="00C0680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:rsidR="0049431A" w:rsidRPr="005910A0" w:rsidRDefault="00006195" w:rsidP="0049431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8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20.0</w:t>
            </w:r>
          </w:p>
        </w:tc>
        <w:tc>
          <w:tcPr>
            <w:tcW w:w="270" w:type="dxa"/>
          </w:tcPr>
          <w:p w:rsidR="0049431A" w:rsidRPr="005910A0" w:rsidRDefault="0049431A" w:rsidP="0049431A">
            <w:pPr>
              <w:pStyle w:val="acctfourfigures"/>
              <w:tabs>
                <w:tab w:val="clear" w:pos="765"/>
                <w:tab w:val="decimal" w:pos="864"/>
                <w:tab w:val="decimal" w:pos="954"/>
              </w:tabs>
              <w:spacing w:line="240" w:lineRule="auto"/>
              <w:ind w:left="-108" w:right="8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9" w:type="dxa"/>
          </w:tcPr>
          <w:p w:rsidR="0049431A" w:rsidRPr="0049431A" w:rsidRDefault="00006195" w:rsidP="0049431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8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  <w:r w:rsidR="0049431A">
              <w:rPr>
                <w:rFonts w:ascii="Angsana New" w:hAnsi="Angsana New"/>
                <w:sz w:val="30"/>
                <w:szCs w:val="30"/>
                <w:lang w:bidi="th-TH"/>
              </w:rPr>
              <w:t>.9</w:t>
            </w:r>
          </w:p>
        </w:tc>
      </w:tr>
      <w:tr w:rsidR="00C06806" w:rsidRPr="005910A0" w:rsidTr="00146464">
        <w:tc>
          <w:tcPr>
            <w:tcW w:w="3240" w:type="dxa"/>
          </w:tcPr>
          <w:p w:rsidR="00C06806" w:rsidRPr="005910A0" w:rsidRDefault="00C06806" w:rsidP="00C06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10A0">
              <w:rPr>
                <w:rFonts w:ascii="Angsana New" w:hAnsi="Angsana New" w:hint="cs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440" w:type="dxa"/>
          </w:tcPr>
          <w:p w:rsidR="00C06806" w:rsidRPr="0049431A" w:rsidRDefault="0049431A" w:rsidP="0049431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0.1</w:t>
            </w:r>
          </w:p>
        </w:tc>
        <w:tc>
          <w:tcPr>
            <w:tcW w:w="270" w:type="dxa"/>
          </w:tcPr>
          <w:p w:rsidR="00C06806" w:rsidRPr="00AF5221" w:rsidRDefault="00C06806" w:rsidP="00C06806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C06806" w:rsidRPr="005910A0" w:rsidRDefault="0049431A" w:rsidP="00C06806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3.2</w:t>
            </w:r>
          </w:p>
        </w:tc>
        <w:tc>
          <w:tcPr>
            <w:tcW w:w="270" w:type="dxa"/>
          </w:tcPr>
          <w:p w:rsidR="00C06806" w:rsidRPr="005910A0" w:rsidRDefault="00C06806" w:rsidP="00C0680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:rsidR="00C06806" w:rsidRPr="00135B2A" w:rsidRDefault="0049431A" w:rsidP="00C0680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8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0.1</w:t>
            </w:r>
          </w:p>
        </w:tc>
        <w:tc>
          <w:tcPr>
            <w:tcW w:w="270" w:type="dxa"/>
          </w:tcPr>
          <w:p w:rsidR="00C06806" w:rsidRPr="00135B2A" w:rsidRDefault="00C06806" w:rsidP="00C0680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9" w:type="dxa"/>
          </w:tcPr>
          <w:p w:rsidR="00C06806" w:rsidRPr="00135B2A" w:rsidRDefault="0049431A" w:rsidP="00C0680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8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3.2</w:t>
            </w:r>
          </w:p>
        </w:tc>
      </w:tr>
      <w:tr w:rsidR="00C06806" w:rsidRPr="005910A0" w:rsidTr="00C06806">
        <w:tc>
          <w:tcPr>
            <w:tcW w:w="3240" w:type="dxa"/>
          </w:tcPr>
          <w:p w:rsidR="00C06806" w:rsidRPr="00847499" w:rsidRDefault="00C06806" w:rsidP="00C06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74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:rsidR="00C06806" w:rsidRPr="00847499" w:rsidRDefault="00C06806" w:rsidP="00C06806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C06806" w:rsidRPr="00847499" w:rsidRDefault="00C06806" w:rsidP="00C06806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06806" w:rsidRPr="00847499" w:rsidRDefault="006328CD" w:rsidP="00C06806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108"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13.1</w:t>
            </w:r>
          </w:p>
        </w:tc>
        <w:tc>
          <w:tcPr>
            <w:tcW w:w="270" w:type="dxa"/>
          </w:tcPr>
          <w:p w:rsidR="00C06806" w:rsidRPr="00847499" w:rsidRDefault="00C06806" w:rsidP="00C0680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:rsidR="00C06806" w:rsidRPr="00847499" w:rsidRDefault="00C06806" w:rsidP="00C0680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8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C06806" w:rsidRPr="00847499" w:rsidRDefault="00C06806" w:rsidP="00C0680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:rsidR="00C06806" w:rsidRPr="00847499" w:rsidRDefault="006328CD" w:rsidP="00C0680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8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</w:t>
            </w:r>
            <w:r w:rsidR="0049431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.1</w:t>
            </w:r>
          </w:p>
        </w:tc>
      </w:tr>
    </w:tbl>
    <w:p w:rsidR="00E75608" w:rsidRPr="009F6A8E" w:rsidRDefault="00E75608" w:rsidP="00806EE9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28"/>
          <w:szCs w:val="28"/>
          <w:lang w:val="en-US" w:bidi="th-TH"/>
        </w:rPr>
      </w:pPr>
    </w:p>
    <w:p w:rsidR="0080223F" w:rsidRDefault="0080223F" w:rsidP="00076D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80223F" w:rsidRDefault="0080223F" w:rsidP="00076D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80223F" w:rsidRDefault="0080223F" w:rsidP="00076D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80223F" w:rsidRDefault="0080223F" w:rsidP="00076D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80223F" w:rsidRDefault="0080223F" w:rsidP="00076D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80223F" w:rsidRDefault="0080223F" w:rsidP="00076D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80223F" w:rsidRDefault="0080223F" w:rsidP="00076D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A56284" w:rsidRDefault="00A56284" w:rsidP="00076D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B2764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BB2764">
        <w:rPr>
          <w:rFonts w:ascii="Angsana New" w:hAnsi="Angsana New"/>
          <w:sz w:val="30"/>
          <w:szCs w:val="30"/>
        </w:rPr>
        <w:t>31</w:t>
      </w:r>
      <w:r w:rsidRPr="00BB2764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BB2764">
        <w:rPr>
          <w:rFonts w:ascii="Angsana New" w:hAnsi="Angsana New"/>
          <w:sz w:val="30"/>
          <w:szCs w:val="30"/>
        </w:rPr>
        <w:t>255</w:t>
      </w:r>
      <w:r w:rsidR="00C06806">
        <w:rPr>
          <w:rFonts w:ascii="Angsana New" w:hAnsi="Angsana New"/>
          <w:sz w:val="30"/>
          <w:szCs w:val="30"/>
        </w:rPr>
        <w:t>9</w:t>
      </w:r>
      <w:r w:rsidR="003169F1">
        <w:rPr>
          <w:rFonts w:ascii="Angsana New" w:hAnsi="Angsana New"/>
          <w:sz w:val="30"/>
          <w:szCs w:val="30"/>
        </w:rPr>
        <w:t xml:space="preserve"> </w:t>
      </w:r>
      <w:r w:rsidRPr="00BB2764">
        <w:rPr>
          <w:rFonts w:ascii="Angsana New" w:hAnsi="Angsana New"/>
          <w:sz w:val="30"/>
          <w:szCs w:val="30"/>
          <w:cs/>
        </w:rPr>
        <w:t>กลุ่มบริษัทมียอดคงเหลือสัญญาซื้อขายเงินตราต่างประเทศล่วงหน้าโดยมีระยะเวลาสัญญาครอบคลุมไม่เกินหนึ่งปี ดังนี้</w:t>
      </w:r>
    </w:p>
    <w:p w:rsidR="0080223F" w:rsidRPr="004D2251" w:rsidRDefault="0080223F" w:rsidP="00A562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909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440"/>
        <w:gridCol w:w="270"/>
        <w:gridCol w:w="1080"/>
        <w:gridCol w:w="270"/>
        <w:gridCol w:w="1440"/>
        <w:gridCol w:w="270"/>
        <w:gridCol w:w="1089"/>
      </w:tblGrid>
      <w:tr w:rsidR="003169F1" w:rsidRPr="005910A0" w:rsidTr="00D5511B">
        <w:trPr>
          <w:tblHeader/>
        </w:trPr>
        <w:tc>
          <w:tcPr>
            <w:tcW w:w="3240" w:type="dxa"/>
          </w:tcPr>
          <w:p w:rsidR="003169F1" w:rsidRPr="005910A0" w:rsidRDefault="003169F1" w:rsidP="007B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3169F1" w:rsidRPr="005910A0" w:rsidRDefault="003169F1" w:rsidP="007B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910A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5910A0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3169F1" w:rsidRPr="005910A0" w:rsidRDefault="003169F1" w:rsidP="007B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9" w:type="dxa"/>
            <w:gridSpan w:val="3"/>
          </w:tcPr>
          <w:p w:rsidR="003169F1" w:rsidRPr="005910A0" w:rsidRDefault="003169F1" w:rsidP="007B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10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69F1" w:rsidRPr="005910A0" w:rsidTr="00D5511B">
        <w:trPr>
          <w:tblHeader/>
        </w:trPr>
        <w:tc>
          <w:tcPr>
            <w:tcW w:w="3240" w:type="dxa"/>
          </w:tcPr>
          <w:p w:rsidR="003169F1" w:rsidRPr="005910A0" w:rsidRDefault="003169F1" w:rsidP="007B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3169F1" w:rsidRPr="005910A0" w:rsidRDefault="003169F1" w:rsidP="007B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10A0">
              <w:rPr>
                <w:rFonts w:ascii="Angsana New" w:hAnsi="Angsana New" w:hint="cs"/>
                <w:sz w:val="30"/>
                <w:szCs w:val="30"/>
                <w:cs/>
              </w:rPr>
              <w:t>จำนวนเงินตรา</w:t>
            </w:r>
          </w:p>
        </w:tc>
        <w:tc>
          <w:tcPr>
            <w:tcW w:w="270" w:type="dxa"/>
          </w:tcPr>
          <w:p w:rsidR="003169F1" w:rsidRPr="005910A0" w:rsidRDefault="003169F1" w:rsidP="007B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169F1" w:rsidRPr="005910A0" w:rsidRDefault="003169F1" w:rsidP="007B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10A0">
              <w:rPr>
                <w:rFonts w:ascii="Angsana New" w:hAnsi="Angsana New" w:hint="cs"/>
                <w:sz w:val="30"/>
                <w:szCs w:val="30"/>
                <w:cs/>
              </w:rPr>
              <w:t>เทียบเท่า</w:t>
            </w:r>
          </w:p>
        </w:tc>
        <w:tc>
          <w:tcPr>
            <w:tcW w:w="270" w:type="dxa"/>
          </w:tcPr>
          <w:p w:rsidR="003169F1" w:rsidRPr="005910A0" w:rsidRDefault="003169F1" w:rsidP="007B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3169F1" w:rsidRPr="005910A0" w:rsidRDefault="003169F1" w:rsidP="007B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10A0">
              <w:rPr>
                <w:rFonts w:ascii="Angsana New" w:hAnsi="Angsana New" w:hint="cs"/>
                <w:sz w:val="30"/>
                <w:szCs w:val="30"/>
                <w:cs/>
              </w:rPr>
              <w:t>จำนวนเงินตรา</w:t>
            </w:r>
          </w:p>
        </w:tc>
        <w:tc>
          <w:tcPr>
            <w:tcW w:w="270" w:type="dxa"/>
          </w:tcPr>
          <w:p w:rsidR="003169F1" w:rsidRPr="005910A0" w:rsidRDefault="003169F1" w:rsidP="007B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3169F1" w:rsidRPr="005910A0" w:rsidRDefault="003169F1" w:rsidP="007B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10A0">
              <w:rPr>
                <w:rFonts w:ascii="Angsana New" w:hAnsi="Angsana New" w:hint="cs"/>
                <w:sz w:val="30"/>
                <w:szCs w:val="30"/>
                <w:cs/>
              </w:rPr>
              <w:t>เทียบเท่า</w:t>
            </w:r>
          </w:p>
        </w:tc>
      </w:tr>
      <w:tr w:rsidR="003169F1" w:rsidRPr="005910A0" w:rsidTr="00D5511B">
        <w:trPr>
          <w:tblHeader/>
        </w:trPr>
        <w:tc>
          <w:tcPr>
            <w:tcW w:w="3240" w:type="dxa"/>
          </w:tcPr>
          <w:p w:rsidR="003169F1" w:rsidRPr="005910A0" w:rsidRDefault="003169F1" w:rsidP="007B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910A0">
              <w:rPr>
                <w:rFonts w:ascii="Angsana New" w:hAnsi="Angsana New" w:hint="cs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440" w:type="dxa"/>
          </w:tcPr>
          <w:p w:rsidR="003169F1" w:rsidRPr="005910A0" w:rsidRDefault="003169F1" w:rsidP="007B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10A0"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70" w:type="dxa"/>
          </w:tcPr>
          <w:p w:rsidR="003169F1" w:rsidRPr="005910A0" w:rsidRDefault="003169F1" w:rsidP="007B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169F1" w:rsidRPr="005910A0" w:rsidRDefault="003169F1" w:rsidP="007B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10A0">
              <w:rPr>
                <w:rFonts w:ascii="Angsana New" w:hAnsi="Angsana New" w:hint="cs"/>
                <w:sz w:val="30"/>
                <w:szCs w:val="30"/>
                <w:cs/>
              </w:rPr>
              <w:t>เงินบาท</w:t>
            </w:r>
          </w:p>
        </w:tc>
        <w:tc>
          <w:tcPr>
            <w:tcW w:w="270" w:type="dxa"/>
          </w:tcPr>
          <w:p w:rsidR="003169F1" w:rsidRPr="005910A0" w:rsidRDefault="003169F1" w:rsidP="007B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3169F1" w:rsidRPr="005910A0" w:rsidRDefault="003169F1" w:rsidP="007B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10A0"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70" w:type="dxa"/>
          </w:tcPr>
          <w:p w:rsidR="003169F1" w:rsidRPr="005910A0" w:rsidRDefault="003169F1" w:rsidP="007B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3169F1" w:rsidRPr="005910A0" w:rsidRDefault="003169F1" w:rsidP="007B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10A0">
              <w:rPr>
                <w:rFonts w:ascii="Angsana New" w:hAnsi="Angsana New" w:hint="cs"/>
                <w:sz w:val="30"/>
                <w:szCs w:val="30"/>
                <w:cs/>
              </w:rPr>
              <w:t>เงินบาท</w:t>
            </w:r>
          </w:p>
        </w:tc>
      </w:tr>
      <w:tr w:rsidR="003169F1" w:rsidRPr="005910A0" w:rsidTr="00D5511B">
        <w:trPr>
          <w:tblHeader/>
        </w:trPr>
        <w:tc>
          <w:tcPr>
            <w:tcW w:w="3240" w:type="dxa"/>
          </w:tcPr>
          <w:p w:rsidR="003169F1" w:rsidRPr="005910A0" w:rsidRDefault="003169F1" w:rsidP="007B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3169F1" w:rsidRPr="005910A0" w:rsidRDefault="003169F1" w:rsidP="007B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910A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(ล้าน)</w:t>
            </w:r>
          </w:p>
        </w:tc>
        <w:tc>
          <w:tcPr>
            <w:tcW w:w="270" w:type="dxa"/>
          </w:tcPr>
          <w:p w:rsidR="003169F1" w:rsidRPr="005910A0" w:rsidRDefault="003169F1" w:rsidP="007B02B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169F1" w:rsidRPr="005910A0" w:rsidRDefault="003169F1" w:rsidP="007B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910A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70" w:type="dxa"/>
          </w:tcPr>
          <w:p w:rsidR="003169F1" w:rsidRPr="005910A0" w:rsidRDefault="003169F1" w:rsidP="007B02B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:rsidR="003169F1" w:rsidRPr="005910A0" w:rsidRDefault="003169F1" w:rsidP="007B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910A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(ล้าน)</w:t>
            </w:r>
          </w:p>
        </w:tc>
        <w:tc>
          <w:tcPr>
            <w:tcW w:w="270" w:type="dxa"/>
          </w:tcPr>
          <w:p w:rsidR="003169F1" w:rsidRPr="005910A0" w:rsidRDefault="003169F1" w:rsidP="007B02B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</w:tcPr>
          <w:p w:rsidR="003169F1" w:rsidRPr="005910A0" w:rsidRDefault="003169F1" w:rsidP="007B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910A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06806" w:rsidRPr="005910A0" w:rsidTr="007B02BB">
        <w:tc>
          <w:tcPr>
            <w:tcW w:w="3240" w:type="dxa"/>
          </w:tcPr>
          <w:p w:rsidR="00C06806" w:rsidRPr="00C10938" w:rsidRDefault="00C06806" w:rsidP="00C06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09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สัญญา</w:t>
            </w:r>
            <w:r w:rsidRPr="00C1093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ขาย</w:t>
            </w:r>
            <w:r w:rsidRPr="00C109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เงินตราต่างประเทศล่วงหน้า</w:t>
            </w:r>
          </w:p>
        </w:tc>
        <w:tc>
          <w:tcPr>
            <w:tcW w:w="1440" w:type="dxa"/>
          </w:tcPr>
          <w:p w:rsidR="00C06806" w:rsidRDefault="00C06806" w:rsidP="00C0680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C06806" w:rsidRPr="005910A0" w:rsidRDefault="00C06806" w:rsidP="00C0680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06806" w:rsidRDefault="00C06806" w:rsidP="00C0680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C06806" w:rsidRPr="005910A0" w:rsidRDefault="00C06806" w:rsidP="00C0680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:rsidR="00C06806" w:rsidRDefault="00C06806" w:rsidP="00C0680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8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C06806" w:rsidRPr="005910A0" w:rsidRDefault="00C06806" w:rsidP="00C0680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C06806" w:rsidRDefault="00C06806" w:rsidP="00C0680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C06806" w:rsidRPr="005910A0" w:rsidTr="00341211">
        <w:tc>
          <w:tcPr>
            <w:tcW w:w="3240" w:type="dxa"/>
          </w:tcPr>
          <w:p w:rsidR="00C06806" w:rsidRPr="00C8058F" w:rsidRDefault="00C06806" w:rsidP="00C06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highlight w:val="green"/>
                <w:cs/>
              </w:rPr>
            </w:pPr>
            <w:r w:rsidRPr="00C8058F">
              <w:rPr>
                <w:rFonts w:ascii="Angsana New" w:hAnsi="Angsana New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440" w:type="dxa"/>
          </w:tcPr>
          <w:p w:rsidR="00C06806" w:rsidRPr="00EC6E14" w:rsidRDefault="00C06806" w:rsidP="00C0680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1,008.7</w:t>
            </w:r>
          </w:p>
        </w:tc>
        <w:tc>
          <w:tcPr>
            <w:tcW w:w="270" w:type="dxa"/>
          </w:tcPr>
          <w:p w:rsidR="00C06806" w:rsidRPr="00EC6E14" w:rsidRDefault="00C06806" w:rsidP="00C0680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06806" w:rsidRPr="00EC6E14" w:rsidRDefault="00C06806" w:rsidP="00C06806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307.2</w:t>
            </w:r>
          </w:p>
        </w:tc>
        <w:tc>
          <w:tcPr>
            <w:tcW w:w="270" w:type="dxa"/>
          </w:tcPr>
          <w:p w:rsidR="00C06806" w:rsidRPr="00EC6E14" w:rsidRDefault="00C06806" w:rsidP="00C0680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:rsidR="00C06806" w:rsidRPr="00EC6E14" w:rsidRDefault="00C06806" w:rsidP="00C0680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58.3</w:t>
            </w:r>
          </w:p>
        </w:tc>
        <w:tc>
          <w:tcPr>
            <w:tcW w:w="270" w:type="dxa"/>
          </w:tcPr>
          <w:p w:rsidR="00C06806" w:rsidRPr="00EC6E14" w:rsidRDefault="00C06806" w:rsidP="00C0680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C06806" w:rsidRPr="00EC6E14" w:rsidRDefault="00C06806" w:rsidP="00C06806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17.7</w:t>
            </w:r>
          </w:p>
        </w:tc>
      </w:tr>
      <w:tr w:rsidR="00C06806" w:rsidRPr="005910A0" w:rsidTr="00F72685">
        <w:tc>
          <w:tcPr>
            <w:tcW w:w="3240" w:type="dxa"/>
          </w:tcPr>
          <w:p w:rsidR="00C06806" w:rsidRPr="00C8058F" w:rsidRDefault="00C06806" w:rsidP="00C06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8058F">
              <w:rPr>
                <w:rFonts w:ascii="Angsana New" w:hAnsi="Angsana New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440" w:type="dxa"/>
          </w:tcPr>
          <w:p w:rsidR="00C06806" w:rsidRPr="00EC6E14" w:rsidRDefault="00C06806" w:rsidP="00C0680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3.8</w:t>
            </w:r>
          </w:p>
        </w:tc>
        <w:tc>
          <w:tcPr>
            <w:tcW w:w="270" w:type="dxa"/>
          </w:tcPr>
          <w:p w:rsidR="00C06806" w:rsidRPr="00EC6E14" w:rsidRDefault="00C06806" w:rsidP="00C0680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06806" w:rsidRPr="00EC6E14" w:rsidRDefault="00C06806" w:rsidP="00C06806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135.3</w:t>
            </w:r>
          </w:p>
        </w:tc>
        <w:tc>
          <w:tcPr>
            <w:tcW w:w="270" w:type="dxa"/>
          </w:tcPr>
          <w:p w:rsidR="00C06806" w:rsidRPr="00EC6E14" w:rsidRDefault="00C06806" w:rsidP="00C0680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:rsidR="00C06806" w:rsidRPr="00750D0D" w:rsidRDefault="00C06806" w:rsidP="00C06806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108" w:right="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0.9</w:t>
            </w:r>
          </w:p>
        </w:tc>
        <w:tc>
          <w:tcPr>
            <w:tcW w:w="270" w:type="dxa"/>
            <w:vAlign w:val="bottom"/>
          </w:tcPr>
          <w:p w:rsidR="00C06806" w:rsidRPr="00EC6E14" w:rsidRDefault="00C06806" w:rsidP="00C06806">
            <w:pPr>
              <w:pStyle w:val="acctfourfigures"/>
              <w:tabs>
                <w:tab w:val="decimal" w:pos="90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:rsidR="00C06806" w:rsidRPr="00EC6E14" w:rsidRDefault="00C06806" w:rsidP="00C06806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33.2</w:t>
            </w:r>
          </w:p>
        </w:tc>
      </w:tr>
      <w:tr w:rsidR="00C06806" w:rsidRPr="005910A0" w:rsidTr="00F72685">
        <w:tc>
          <w:tcPr>
            <w:tcW w:w="3240" w:type="dxa"/>
          </w:tcPr>
          <w:p w:rsidR="00C06806" w:rsidRPr="00C8058F" w:rsidRDefault="00C06806" w:rsidP="00C06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05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:rsidR="00C06806" w:rsidRPr="00EC6E14" w:rsidRDefault="00C06806" w:rsidP="00C0680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C06806" w:rsidRPr="00EC6E14" w:rsidRDefault="00C06806" w:rsidP="00C0680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06806" w:rsidRPr="00EC6E14" w:rsidRDefault="00C06806" w:rsidP="00C06806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8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442.5</w:t>
            </w:r>
          </w:p>
        </w:tc>
        <w:tc>
          <w:tcPr>
            <w:tcW w:w="270" w:type="dxa"/>
          </w:tcPr>
          <w:p w:rsidR="00C06806" w:rsidRPr="00EC6E14" w:rsidRDefault="00C06806" w:rsidP="00C0680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:rsidR="00C06806" w:rsidRPr="00EC6E14" w:rsidRDefault="00C06806" w:rsidP="00C0680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C06806" w:rsidRPr="00EC6E14" w:rsidRDefault="00C06806" w:rsidP="00C0680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:rsidR="00C06806" w:rsidRPr="00EC6E14" w:rsidRDefault="00C06806" w:rsidP="00C06806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50.9</w:t>
            </w:r>
          </w:p>
        </w:tc>
      </w:tr>
    </w:tbl>
    <w:p w:rsidR="003C7E8F" w:rsidRPr="004D2251" w:rsidRDefault="003C7E8F" w:rsidP="005C71E1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="Angsana New" w:hAnsi="Angsana New"/>
          <w:b/>
          <w:bCs/>
          <w:sz w:val="28"/>
          <w:szCs w:val="28"/>
          <w:lang w:val="en-US"/>
        </w:rPr>
      </w:pPr>
    </w:p>
    <w:tbl>
      <w:tblPr>
        <w:tblW w:w="909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440"/>
        <w:gridCol w:w="270"/>
        <w:gridCol w:w="1080"/>
        <w:gridCol w:w="270"/>
        <w:gridCol w:w="1440"/>
        <w:gridCol w:w="270"/>
        <w:gridCol w:w="1089"/>
      </w:tblGrid>
      <w:tr w:rsidR="00334EB5" w:rsidRPr="005910A0" w:rsidTr="001B60EA">
        <w:tc>
          <w:tcPr>
            <w:tcW w:w="3240" w:type="dxa"/>
          </w:tcPr>
          <w:p w:rsidR="00334EB5" w:rsidRDefault="00334EB5" w:rsidP="00C06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440" w:type="dxa"/>
          </w:tcPr>
          <w:p w:rsidR="00334EB5" w:rsidRPr="000A2DD6" w:rsidRDefault="00334EB5" w:rsidP="00C0680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8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334EB5" w:rsidRPr="000A2DD6" w:rsidRDefault="00334EB5" w:rsidP="00C0680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34EB5" w:rsidRPr="000A2DD6" w:rsidRDefault="00334EB5" w:rsidP="00C06806">
            <w:pPr>
              <w:pStyle w:val="acctfourfigures"/>
              <w:spacing w:line="240" w:lineRule="auto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334EB5" w:rsidRPr="000A2DD6" w:rsidRDefault="00334EB5" w:rsidP="00C0680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:rsidR="00334EB5" w:rsidRDefault="00334EB5" w:rsidP="00C0680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8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334EB5" w:rsidRDefault="00334EB5" w:rsidP="00C0680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334EB5" w:rsidRDefault="00334EB5" w:rsidP="00C0680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81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C06806" w:rsidRPr="005910A0" w:rsidTr="001B60EA">
        <w:tc>
          <w:tcPr>
            <w:tcW w:w="3240" w:type="dxa"/>
          </w:tcPr>
          <w:p w:rsidR="00C06806" w:rsidRPr="00075EEF" w:rsidRDefault="00C06806" w:rsidP="00C06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75EEF">
              <w:rPr>
                <w:rFonts w:ascii="Angsana New" w:hAnsi="Angsana New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440" w:type="dxa"/>
          </w:tcPr>
          <w:p w:rsidR="00C06806" w:rsidRPr="000A2DD6" w:rsidRDefault="00C06806" w:rsidP="00C0680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8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A2DD6">
              <w:rPr>
                <w:rFonts w:ascii="Angsana New" w:hAnsi="Angsana New"/>
                <w:sz w:val="30"/>
                <w:szCs w:val="30"/>
                <w:lang w:bidi="th-TH"/>
              </w:rPr>
              <w:t>10.0</w:t>
            </w:r>
          </w:p>
        </w:tc>
        <w:tc>
          <w:tcPr>
            <w:tcW w:w="270" w:type="dxa"/>
          </w:tcPr>
          <w:p w:rsidR="00C06806" w:rsidRPr="000A2DD6" w:rsidRDefault="00C06806" w:rsidP="00C0680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06806" w:rsidRPr="000A2DD6" w:rsidRDefault="00C06806" w:rsidP="00C06806">
            <w:pPr>
              <w:pStyle w:val="acctfourfigures"/>
              <w:spacing w:line="240" w:lineRule="auto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A2DD6">
              <w:rPr>
                <w:rFonts w:ascii="Angsana New" w:hAnsi="Angsana New"/>
                <w:sz w:val="30"/>
                <w:szCs w:val="30"/>
                <w:lang w:bidi="th-TH"/>
              </w:rPr>
              <w:t>3.0</w:t>
            </w:r>
          </w:p>
        </w:tc>
        <w:tc>
          <w:tcPr>
            <w:tcW w:w="270" w:type="dxa"/>
          </w:tcPr>
          <w:p w:rsidR="00C06806" w:rsidRPr="000A2DD6" w:rsidRDefault="00C06806" w:rsidP="00C0680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:rsidR="00C06806" w:rsidRDefault="00C06806" w:rsidP="00C0680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8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C06806" w:rsidRDefault="00C06806" w:rsidP="00C0680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C06806" w:rsidRDefault="00C06806" w:rsidP="00C0680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81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C06806" w:rsidRPr="005910A0" w:rsidTr="00755866">
        <w:tc>
          <w:tcPr>
            <w:tcW w:w="3240" w:type="dxa"/>
          </w:tcPr>
          <w:p w:rsidR="00C06806" w:rsidRPr="00075EEF" w:rsidRDefault="00C06806" w:rsidP="00C06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75EEF">
              <w:rPr>
                <w:rFonts w:ascii="Angsana New" w:hAnsi="Angsana New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440" w:type="dxa"/>
          </w:tcPr>
          <w:p w:rsidR="00C06806" w:rsidRPr="000A2DD6" w:rsidRDefault="00C06806" w:rsidP="00C0680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8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A2DD6">
              <w:rPr>
                <w:rFonts w:ascii="Angsana New" w:hAnsi="Angsana New"/>
                <w:sz w:val="30"/>
                <w:szCs w:val="30"/>
                <w:lang w:bidi="th-TH"/>
              </w:rPr>
              <w:t>0.5</w:t>
            </w:r>
          </w:p>
        </w:tc>
        <w:tc>
          <w:tcPr>
            <w:tcW w:w="270" w:type="dxa"/>
          </w:tcPr>
          <w:p w:rsidR="00C06806" w:rsidRPr="000A2DD6" w:rsidRDefault="00C06806" w:rsidP="00C0680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06806" w:rsidRPr="000A2DD6" w:rsidRDefault="00C06806" w:rsidP="00C06806">
            <w:pPr>
              <w:pStyle w:val="acctfourfigures"/>
              <w:spacing w:line="240" w:lineRule="auto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A2DD6">
              <w:rPr>
                <w:rFonts w:ascii="Angsana New" w:hAnsi="Angsana New"/>
                <w:sz w:val="30"/>
                <w:szCs w:val="30"/>
                <w:lang w:bidi="th-TH"/>
              </w:rPr>
              <w:t>17.8</w:t>
            </w:r>
          </w:p>
        </w:tc>
        <w:tc>
          <w:tcPr>
            <w:tcW w:w="270" w:type="dxa"/>
          </w:tcPr>
          <w:p w:rsidR="00C06806" w:rsidRPr="000A2DD6" w:rsidRDefault="00C06806" w:rsidP="00C0680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:rsidR="00C06806" w:rsidRPr="000A2DD6" w:rsidRDefault="00C06806" w:rsidP="00C0680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8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A2DD6">
              <w:rPr>
                <w:rFonts w:ascii="Angsana New" w:hAnsi="Angsana New"/>
                <w:sz w:val="30"/>
                <w:szCs w:val="30"/>
                <w:lang w:bidi="th-TH"/>
              </w:rPr>
              <w:t>0.1</w:t>
            </w:r>
          </w:p>
        </w:tc>
        <w:tc>
          <w:tcPr>
            <w:tcW w:w="270" w:type="dxa"/>
          </w:tcPr>
          <w:p w:rsidR="00C06806" w:rsidRPr="000A2DD6" w:rsidRDefault="00C06806" w:rsidP="00C0680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C06806" w:rsidRDefault="00C06806" w:rsidP="00C0680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81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3.6</w:t>
            </w:r>
          </w:p>
        </w:tc>
      </w:tr>
      <w:tr w:rsidR="00C06806" w:rsidRPr="005910A0" w:rsidTr="00755866">
        <w:tc>
          <w:tcPr>
            <w:tcW w:w="3240" w:type="dxa"/>
          </w:tcPr>
          <w:p w:rsidR="00C06806" w:rsidRPr="00075EEF" w:rsidRDefault="00C06806" w:rsidP="00C06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75EEF">
              <w:rPr>
                <w:rFonts w:ascii="Angsana New" w:hAnsi="Angsana New"/>
                <w:sz w:val="30"/>
                <w:szCs w:val="30"/>
                <w:cs/>
              </w:rPr>
              <w:t>เหรียญออสเตรเลีย</w:t>
            </w:r>
          </w:p>
        </w:tc>
        <w:tc>
          <w:tcPr>
            <w:tcW w:w="1440" w:type="dxa"/>
          </w:tcPr>
          <w:p w:rsidR="00C06806" w:rsidRPr="000A2DD6" w:rsidRDefault="00C06806" w:rsidP="00C0680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8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A2DD6">
              <w:rPr>
                <w:rFonts w:ascii="Angsana New" w:hAnsi="Angsana New"/>
                <w:sz w:val="30"/>
                <w:szCs w:val="30"/>
                <w:lang w:bidi="th-TH"/>
              </w:rPr>
              <w:t>0.2</w:t>
            </w:r>
          </w:p>
        </w:tc>
        <w:tc>
          <w:tcPr>
            <w:tcW w:w="270" w:type="dxa"/>
          </w:tcPr>
          <w:p w:rsidR="00C06806" w:rsidRPr="000A2DD6" w:rsidRDefault="00C06806" w:rsidP="00C0680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06806" w:rsidRPr="000A2DD6" w:rsidRDefault="00C06806" w:rsidP="00C06806">
            <w:pPr>
              <w:pStyle w:val="acctfourfigures"/>
              <w:spacing w:line="240" w:lineRule="auto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A2DD6">
              <w:rPr>
                <w:rFonts w:ascii="Angsana New" w:hAnsi="Angsana New"/>
                <w:sz w:val="30"/>
                <w:szCs w:val="30"/>
                <w:lang w:bidi="th-TH"/>
              </w:rPr>
              <w:t>5.1</w:t>
            </w:r>
          </w:p>
        </w:tc>
        <w:tc>
          <w:tcPr>
            <w:tcW w:w="270" w:type="dxa"/>
          </w:tcPr>
          <w:p w:rsidR="00C06806" w:rsidRPr="000A2DD6" w:rsidRDefault="00C06806" w:rsidP="00C0680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:rsidR="00C06806" w:rsidRDefault="00C06806" w:rsidP="00C0680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8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C06806" w:rsidRDefault="00C06806" w:rsidP="00C0680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:rsidR="00C06806" w:rsidRDefault="00C06806" w:rsidP="00C0680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81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C06806" w:rsidRPr="005910A0" w:rsidTr="00755866">
        <w:tc>
          <w:tcPr>
            <w:tcW w:w="3240" w:type="dxa"/>
          </w:tcPr>
          <w:p w:rsidR="00C06806" w:rsidRDefault="00C06806" w:rsidP="00C06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:rsidR="00C06806" w:rsidRPr="000A2DD6" w:rsidRDefault="00C06806" w:rsidP="00C0680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8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C06806" w:rsidRPr="000A2DD6" w:rsidRDefault="00C06806" w:rsidP="00C0680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06806" w:rsidRPr="00630B9A" w:rsidRDefault="00C06806" w:rsidP="00C06806">
            <w:pPr>
              <w:pStyle w:val="acctfourfigures"/>
              <w:spacing w:line="240" w:lineRule="auto"/>
              <w:ind w:left="-108"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30B9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25.9</w:t>
            </w:r>
          </w:p>
        </w:tc>
        <w:tc>
          <w:tcPr>
            <w:tcW w:w="270" w:type="dxa"/>
          </w:tcPr>
          <w:p w:rsidR="00C06806" w:rsidRPr="00630B9A" w:rsidRDefault="00C06806" w:rsidP="00C0680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:rsidR="00C06806" w:rsidRPr="00630B9A" w:rsidRDefault="00C06806" w:rsidP="00C0680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8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C06806" w:rsidRPr="00630B9A" w:rsidRDefault="00C06806" w:rsidP="00C0680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:rsidR="00C06806" w:rsidRPr="00630B9A" w:rsidRDefault="00C06806" w:rsidP="00C0680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8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30B9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3.6</w:t>
            </w:r>
          </w:p>
        </w:tc>
      </w:tr>
    </w:tbl>
    <w:p w:rsidR="004D2251" w:rsidRPr="004D2251" w:rsidRDefault="004D2251" w:rsidP="004D2251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="Angsana New" w:hAnsi="Angsana New"/>
          <w:b/>
          <w:bCs/>
          <w:sz w:val="28"/>
          <w:szCs w:val="28"/>
          <w:lang w:val="en-US"/>
        </w:rPr>
      </w:pPr>
    </w:p>
    <w:p w:rsidR="00004904" w:rsidRPr="00F72685" w:rsidRDefault="00004904" w:rsidP="003169F1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 w:rsidRPr="00F72685">
        <w:rPr>
          <w:rFonts w:ascii="Angsana New" w:hAnsi="Angsana New"/>
          <w:b/>
          <w:bCs/>
          <w:sz w:val="30"/>
          <w:szCs w:val="30"/>
          <w:cs/>
          <w:lang w:val="en-US" w:bidi="th-TH"/>
        </w:rPr>
        <w:t>หนี้สินที่อาจเกิดขึ้น</w:t>
      </w:r>
    </w:p>
    <w:p w:rsidR="00004904" w:rsidRPr="005F6F7A" w:rsidRDefault="00004904" w:rsidP="004C0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004904" w:rsidRPr="005910A0" w:rsidRDefault="00004904" w:rsidP="004C0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BB2764">
        <w:rPr>
          <w:rFonts w:ascii="Angsana New" w:hAnsi="Angsana New"/>
          <w:sz w:val="30"/>
          <w:szCs w:val="30"/>
          <w:cs/>
        </w:rPr>
        <w:t xml:space="preserve">ณ วันที่ </w:t>
      </w:r>
      <w:r w:rsidR="00B71995">
        <w:rPr>
          <w:rFonts w:ascii="Angsana New" w:hAnsi="Angsana New"/>
          <w:sz w:val="30"/>
          <w:szCs w:val="30"/>
        </w:rPr>
        <w:t>30</w:t>
      </w:r>
      <w:r w:rsidR="000218DF">
        <w:rPr>
          <w:rFonts w:ascii="Angsana New" w:hAnsi="Angsana New" w:hint="cs"/>
          <w:sz w:val="30"/>
          <w:szCs w:val="30"/>
          <w:cs/>
        </w:rPr>
        <w:t xml:space="preserve"> </w:t>
      </w:r>
      <w:r w:rsidR="00EA5246">
        <w:rPr>
          <w:rFonts w:ascii="Angsana New" w:hAnsi="Angsana New" w:hint="cs"/>
          <w:sz w:val="30"/>
          <w:szCs w:val="30"/>
          <w:cs/>
        </w:rPr>
        <w:t>กันยายน</w:t>
      </w:r>
      <w:r w:rsidR="000218DF">
        <w:rPr>
          <w:rFonts w:ascii="Angsana New" w:hAnsi="Angsana New" w:hint="cs"/>
          <w:sz w:val="30"/>
          <w:szCs w:val="30"/>
          <w:cs/>
        </w:rPr>
        <w:t xml:space="preserve"> </w:t>
      </w:r>
      <w:r w:rsidR="00C83905">
        <w:rPr>
          <w:rFonts w:ascii="Angsana New" w:hAnsi="Angsana New"/>
          <w:sz w:val="30"/>
          <w:szCs w:val="30"/>
        </w:rPr>
        <w:t>25</w:t>
      </w:r>
      <w:r w:rsidR="00B07C86">
        <w:rPr>
          <w:rFonts w:ascii="Angsana New" w:hAnsi="Angsana New"/>
          <w:sz w:val="30"/>
          <w:szCs w:val="30"/>
        </w:rPr>
        <w:t>60</w:t>
      </w:r>
      <w:r w:rsidR="00A56284">
        <w:rPr>
          <w:rFonts w:ascii="Angsana New" w:hAnsi="Angsana New"/>
          <w:sz w:val="30"/>
          <w:szCs w:val="30"/>
        </w:rPr>
        <w:t xml:space="preserve"> </w:t>
      </w:r>
      <w:r w:rsidRPr="005910A0">
        <w:rPr>
          <w:rFonts w:ascii="Angsana New" w:hAnsi="Angsana New"/>
          <w:sz w:val="30"/>
          <w:szCs w:val="30"/>
          <w:cs/>
        </w:rPr>
        <w:t>กลุ่มบริษัทมี</w:t>
      </w:r>
      <w:r w:rsidR="003546E6" w:rsidRPr="005910A0">
        <w:rPr>
          <w:rFonts w:ascii="Angsana New" w:hAnsi="Angsana New"/>
          <w:sz w:val="30"/>
          <w:szCs w:val="30"/>
          <w:cs/>
        </w:rPr>
        <w:t>หนี้สินที่อาจเกิดขึ้น</w:t>
      </w:r>
    </w:p>
    <w:p w:rsidR="00004904" w:rsidRPr="0080223F" w:rsidRDefault="00004904" w:rsidP="004C0125">
      <w:pPr>
        <w:pStyle w:val="a0"/>
        <w:tabs>
          <w:tab w:val="clear" w:pos="1080"/>
          <w:tab w:val="left" w:pos="540"/>
        </w:tabs>
        <w:ind w:left="1080" w:hanging="54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:rsidR="00004904" w:rsidRPr="005910A0" w:rsidRDefault="00004904" w:rsidP="004C0125">
      <w:pPr>
        <w:pStyle w:val="a0"/>
        <w:tabs>
          <w:tab w:val="clear" w:pos="1080"/>
          <w:tab w:val="left" w:pos="540"/>
        </w:tabs>
        <w:ind w:left="1080" w:hanging="540"/>
        <w:jc w:val="thaiDistribute"/>
        <w:rPr>
          <w:rFonts w:ascii="Angsana New" w:hAnsi="Angsana New" w:cs="Angsana New"/>
          <w:lang w:val="en-US"/>
        </w:rPr>
      </w:pPr>
      <w:r w:rsidRPr="005910A0">
        <w:rPr>
          <w:rFonts w:ascii="Angsana New" w:hAnsi="Angsana New" w:cs="Angsana New"/>
          <w:cs/>
          <w:lang w:val="en-US"/>
        </w:rPr>
        <w:t>(ก)</w:t>
      </w:r>
      <w:r w:rsidRPr="005910A0">
        <w:rPr>
          <w:rFonts w:ascii="Angsana New" w:hAnsi="Angsana New" w:cs="Angsana New"/>
          <w:lang w:val="en-US"/>
        </w:rPr>
        <w:tab/>
      </w:r>
      <w:r w:rsidRPr="005910A0">
        <w:rPr>
          <w:rFonts w:ascii="Angsana New" w:hAnsi="Angsana New" w:cs="Angsana New"/>
          <w:cs/>
          <w:lang w:val="en-US"/>
        </w:rPr>
        <w:t>จากการที่ธนาคารออกหนังสือค้ำประกันบริษัทและบริษัทย่อยแก่หน่วยงานรัฐบาลและเอกชนเป็นจำนวนเงิน</w:t>
      </w:r>
      <w:r w:rsidRPr="00325D9A">
        <w:rPr>
          <w:rFonts w:ascii="Angsana New" w:hAnsi="Angsana New" w:cs="Angsana New"/>
          <w:cs/>
          <w:lang w:val="en-US"/>
        </w:rPr>
        <w:t>รวม</w:t>
      </w:r>
      <w:r w:rsidRPr="007D0E5A">
        <w:rPr>
          <w:rFonts w:ascii="Angsana New" w:hAnsi="Angsana New" w:cs="Angsana New"/>
          <w:cs/>
          <w:lang w:val="en-US"/>
        </w:rPr>
        <w:t>ประมาณ</w:t>
      </w:r>
      <w:r w:rsidR="000243E1" w:rsidRPr="007D0E5A">
        <w:rPr>
          <w:rFonts w:ascii="Angsana New" w:hAnsi="Angsana New" w:cs="Angsana New"/>
          <w:lang w:val="en-US"/>
        </w:rPr>
        <w:t xml:space="preserve"> </w:t>
      </w:r>
      <w:r w:rsidR="007D0E5A" w:rsidRPr="007D0E5A">
        <w:rPr>
          <w:rFonts w:ascii="Angsana New" w:hAnsi="Angsana New" w:cs="Angsana New"/>
          <w:lang w:val="en-US"/>
        </w:rPr>
        <w:t>3.0</w:t>
      </w:r>
      <w:r w:rsidR="004A6651" w:rsidRPr="007D0E5A">
        <w:rPr>
          <w:rFonts w:ascii="Angsana New" w:hAnsi="Angsana New" w:cs="Angsana New"/>
          <w:lang w:val="en-US"/>
        </w:rPr>
        <w:t xml:space="preserve"> </w:t>
      </w:r>
      <w:r w:rsidR="00575E17" w:rsidRPr="007D0E5A">
        <w:rPr>
          <w:rFonts w:ascii="Angsana New" w:hAnsi="Angsana New" w:cs="Angsana New"/>
          <w:cs/>
          <w:lang w:val="en-US"/>
        </w:rPr>
        <w:t>ล้านบาท</w:t>
      </w:r>
      <w:r w:rsidR="00575E17" w:rsidRPr="00E01C78">
        <w:rPr>
          <w:rFonts w:ascii="Angsana New" w:hAnsi="Angsana New" w:cs="Angsana New"/>
          <w:cs/>
          <w:lang w:val="en-US"/>
        </w:rPr>
        <w:t xml:space="preserve"> สำหรับกลุ่มบริษัท </w:t>
      </w:r>
      <w:r w:rsidR="00575E17" w:rsidRPr="007D0E5A">
        <w:rPr>
          <w:rFonts w:ascii="Angsana New" w:hAnsi="Angsana New" w:cs="Angsana New"/>
          <w:cs/>
          <w:lang w:val="en-US"/>
        </w:rPr>
        <w:t>และ</w:t>
      </w:r>
      <w:r w:rsidR="00575E17" w:rsidRPr="007D0E5A">
        <w:rPr>
          <w:rFonts w:ascii="Angsana New" w:hAnsi="Angsana New" w:cs="Angsana New"/>
          <w:lang w:val="en-US"/>
        </w:rPr>
        <w:t xml:space="preserve"> </w:t>
      </w:r>
      <w:r w:rsidR="00341274" w:rsidRPr="007D0E5A">
        <w:rPr>
          <w:rFonts w:ascii="Angsana New" w:hAnsi="Angsana New" w:cs="Angsana New"/>
          <w:lang w:val="en-US"/>
        </w:rPr>
        <w:t>1.6</w:t>
      </w:r>
      <w:r w:rsidR="00500454" w:rsidRPr="007D0E5A">
        <w:rPr>
          <w:rFonts w:ascii="Angsana New" w:hAnsi="Angsana New" w:cs="Angsana New"/>
          <w:lang w:val="en-US" w:eastAsia="ja-JP"/>
        </w:rPr>
        <w:t xml:space="preserve"> </w:t>
      </w:r>
      <w:r w:rsidR="00575E17" w:rsidRPr="007D0E5A">
        <w:rPr>
          <w:rFonts w:ascii="Angsana New" w:hAnsi="Angsana New" w:cs="Angsana New"/>
          <w:cs/>
          <w:lang w:val="en-US"/>
        </w:rPr>
        <w:t>ล้าน</w:t>
      </w:r>
      <w:r w:rsidR="00575E17" w:rsidRPr="00E01C78">
        <w:rPr>
          <w:rFonts w:ascii="Angsana New" w:hAnsi="Angsana New" w:cs="Angsana New"/>
          <w:cs/>
          <w:lang w:val="en-US"/>
        </w:rPr>
        <w:t>บาท สำหรับบริษัท</w:t>
      </w:r>
    </w:p>
    <w:p w:rsidR="005B347E" w:rsidRPr="0080223F" w:rsidRDefault="005B347E" w:rsidP="004C0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540"/>
        <w:jc w:val="thaiDistribute"/>
        <w:rPr>
          <w:rFonts w:ascii="Angsana New" w:hAnsi="Angsana New"/>
          <w:sz w:val="28"/>
          <w:szCs w:val="28"/>
        </w:rPr>
      </w:pPr>
    </w:p>
    <w:p w:rsidR="007862C8" w:rsidRDefault="00004904" w:rsidP="00DA3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5910A0">
        <w:rPr>
          <w:rFonts w:ascii="Angsana New" w:hAnsi="Angsana New"/>
          <w:sz w:val="30"/>
          <w:szCs w:val="30"/>
          <w:cs/>
        </w:rPr>
        <w:t>(ข)</w:t>
      </w:r>
      <w:r w:rsidRPr="005910A0">
        <w:rPr>
          <w:rFonts w:ascii="Angsana New" w:hAnsi="Angsana New"/>
          <w:sz w:val="30"/>
          <w:szCs w:val="30"/>
          <w:cs/>
        </w:rPr>
        <w:tab/>
      </w:r>
      <w:r w:rsidR="00575E17" w:rsidRPr="005910A0">
        <w:rPr>
          <w:rFonts w:ascii="Angsana New" w:hAnsi="Angsana New"/>
          <w:sz w:val="30"/>
          <w:szCs w:val="30"/>
          <w:cs/>
        </w:rPr>
        <w:t>จากการ</w:t>
      </w:r>
      <w:r w:rsidR="00A02A92" w:rsidRPr="005910A0">
        <w:rPr>
          <w:rFonts w:ascii="Angsana New" w:hAnsi="Angsana New"/>
          <w:sz w:val="30"/>
          <w:szCs w:val="30"/>
          <w:cs/>
        </w:rPr>
        <w:t>ที่</w:t>
      </w:r>
      <w:r w:rsidR="00A02A92" w:rsidRPr="00E01C78">
        <w:rPr>
          <w:rFonts w:ascii="Angsana New" w:hAnsi="Angsana New"/>
          <w:sz w:val="30"/>
          <w:szCs w:val="30"/>
          <w:cs/>
        </w:rPr>
        <w:t>บริษัท</w:t>
      </w:r>
      <w:r w:rsidR="00575E17" w:rsidRPr="00E01C78">
        <w:rPr>
          <w:rFonts w:ascii="Angsana New" w:hAnsi="Angsana New"/>
          <w:sz w:val="30"/>
          <w:szCs w:val="30"/>
          <w:cs/>
        </w:rPr>
        <w:t>เข้าร่วมค้ำประกันสินเชื่อที่สถาบันการเงินให้แก่บริษัท</w:t>
      </w:r>
      <w:r w:rsidR="00575E17" w:rsidRPr="00E01C78">
        <w:rPr>
          <w:rFonts w:ascii="Angsana New" w:hAnsi="Angsana New"/>
          <w:sz w:val="30"/>
          <w:szCs w:val="30"/>
          <w:cs/>
          <w:lang w:val="th-TH"/>
        </w:rPr>
        <w:t>ย่อยบางแห่ง</w:t>
      </w:r>
      <w:r w:rsidR="00575E17" w:rsidRPr="00E01C78">
        <w:rPr>
          <w:rFonts w:ascii="Angsana New" w:hAnsi="Angsana New"/>
          <w:sz w:val="30"/>
          <w:szCs w:val="30"/>
          <w:cs/>
        </w:rPr>
        <w:t>จำนวนเงินรวมประมาณ</w:t>
      </w:r>
      <w:r w:rsidR="00A02A92" w:rsidRPr="00E01C78">
        <w:rPr>
          <w:rFonts w:ascii="Angsana New" w:hAnsi="Angsana New"/>
          <w:sz w:val="30"/>
          <w:szCs w:val="30"/>
        </w:rPr>
        <w:t xml:space="preserve"> </w:t>
      </w:r>
      <w:r w:rsidR="007D0E5A" w:rsidRPr="007D0E5A">
        <w:rPr>
          <w:rFonts w:ascii="Angsana New" w:hAnsi="Angsana New"/>
          <w:sz w:val="30"/>
          <w:szCs w:val="30"/>
        </w:rPr>
        <w:t>1,683.8</w:t>
      </w:r>
      <w:r w:rsidR="00A02A92" w:rsidRPr="007D0E5A">
        <w:rPr>
          <w:rFonts w:ascii="Angsana New" w:hAnsi="Angsana New"/>
          <w:sz w:val="30"/>
          <w:szCs w:val="30"/>
        </w:rPr>
        <w:t xml:space="preserve"> </w:t>
      </w:r>
      <w:r w:rsidR="00575E17" w:rsidRPr="007D0E5A">
        <w:rPr>
          <w:rFonts w:ascii="Angsana New" w:hAnsi="Angsana New"/>
          <w:sz w:val="30"/>
          <w:szCs w:val="30"/>
          <w:cs/>
          <w:lang w:val="th-TH"/>
        </w:rPr>
        <w:t>ล้าน</w:t>
      </w:r>
      <w:r w:rsidR="00575E17" w:rsidRPr="00E01C78">
        <w:rPr>
          <w:rFonts w:ascii="Angsana New" w:hAnsi="Angsana New"/>
          <w:sz w:val="30"/>
          <w:szCs w:val="30"/>
          <w:cs/>
          <w:lang w:val="th-TH"/>
        </w:rPr>
        <w:t>บาท</w:t>
      </w:r>
      <w:r w:rsidR="00575E17" w:rsidRPr="005910A0">
        <w:rPr>
          <w:rFonts w:ascii="Angsana New" w:hAnsi="Angsana New"/>
          <w:sz w:val="30"/>
          <w:szCs w:val="30"/>
          <w:cs/>
          <w:lang w:val="th-TH"/>
        </w:rPr>
        <w:t xml:space="preserve"> </w:t>
      </w:r>
    </w:p>
    <w:p w:rsidR="00D6630C" w:rsidRDefault="00D6630C" w:rsidP="00DA3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ED5E0F" w:rsidRDefault="00ED5E0F" w:rsidP="00DA3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ED5E0F" w:rsidRDefault="00ED5E0F" w:rsidP="00DA3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ED5E0F" w:rsidRDefault="00ED5E0F" w:rsidP="00DA3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ED5E0F" w:rsidRDefault="00ED5E0F" w:rsidP="00C61F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D6630C" w:rsidRDefault="00D6630C" w:rsidP="00D6630C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มาตรฐานการรายงานทางการเงินที่ยังไม่ได้ใช้</w:t>
      </w:r>
    </w:p>
    <w:p w:rsidR="009150B8" w:rsidRDefault="009150B8" w:rsidP="009150B8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:rsidR="009150B8" w:rsidRDefault="009150B8" w:rsidP="009150B8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195DC1">
        <w:rPr>
          <w:rFonts w:ascii="Angsana New" w:hAnsi="Angsana New"/>
          <w:sz w:val="30"/>
          <w:szCs w:val="30"/>
          <w:cs/>
          <w:lang w:val="en-US" w:bidi="th-TH"/>
        </w:rPr>
        <w:t>มาตรฐานการรายงานทางการเงินที่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ปรับปรุงใหม่หลายฉบับได้มีการประกาศและ</w:t>
      </w:r>
      <w:r w:rsidRPr="00195DC1">
        <w:rPr>
          <w:rFonts w:ascii="Angsana New" w:hAnsi="Angsana New"/>
          <w:sz w:val="30"/>
          <w:szCs w:val="30"/>
          <w:cs/>
          <w:lang w:val="en-US" w:bidi="th-TH"/>
        </w:rPr>
        <w:t>ยังไม่มี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ผล</w:t>
      </w:r>
      <w:r w:rsidRPr="00195DC1">
        <w:rPr>
          <w:rFonts w:ascii="Angsana New" w:hAnsi="Angsana New"/>
          <w:sz w:val="30"/>
          <w:szCs w:val="30"/>
          <w:cs/>
          <w:lang w:val="en-US" w:bidi="th-TH"/>
        </w:rPr>
        <w:t>บังคับใช้</w:t>
      </w:r>
      <w:r w:rsidRPr="00195DC1">
        <w:rPr>
          <w:rFonts w:ascii="Angsana New" w:hAnsi="Angsana New"/>
          <w:sz w:val="30"/>
          <w:szCs w:val="30"/>
          <w:lang w:val="en-US" w:bidi="th-TH"/>
        </w:rPr>
        <w:t xml:space="preserve"> 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และไม่ได้นำมาใช้ในการจัดทำงบการเงินนี้ </w:t>
      </w:r>
      <w:r w:rsidRPr="00195DC1">
        <w:rPr>
          <w:rFonts w:ascii="Angsana New" w:hAnsi="Angsana New"/>
          <w:sz w:val="30"/>
          <w:szCs w:val="30"/>
          <w:cs/>
          <w:lang w:val="en-US" w:bidi="th-TH"/>
        </w:rPr>
        <w:t>มาตรฐานการรายงานทางการเงินที่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ปรับปรุงใหม่เหล่านี้อาจ</w:t>
      </w:r>
      <w:r w:rsidRPr="003F6F38">
        <w:rPr>
          <w:rFonts w:ascii="Angsana New" w:hAnsi="Angsana New" w:hint="cs"/>
          <w:sz w:val="30"/>
          <w:szCs w:val="30"/>
          <w:cs/>
          <w:lang w:bidi="th-TH"/>
        </w:rPr>
        <w:t>เกี่ยวข้องกับการ</w:t>
      </w:r>
      <w:r w:rsidRPr="004C5D58">
        <w:rPr>
          <w:rFonts w:ascii="Angsana New" w:hAnsi="Angsana New" w:hint="cs"/>
          <w:sz w:val="30"/>
          <w:szCs w:val="30"/>
          <w:cs/>
          <w:lang w:bidi="th-TH"/>
        </w:rPr>
        <w:t>ดำเนินงานของ</w:t>
      </w:r>
      <w:r w:rsidRPr="004C5D58">
        <w:rPr>
          <w:rFonts w:ascii="Angsana New" w:hAnsi="Angsana New"/>
          <w:sz w:val="30"/>
          <w:szCs w:val="30"/>
          <w:cs/>
          <w:lang w:bidi="th-TH"/>
        </w:rPr>
        <w:t>กลุ่มบริษัท</w:t>
      </w:r>
      <w:r w:rsidRPr="004C5D58">
        <w:rPr>
          <w:rFonts w:ascii="Angsana New" w:hAnsi="Angsana New" w:hint="cs"/>
          <w:sz w:val="30"/>
          <w:szCs w:val="30"/>
          <w:cs/>
          <w:lang w:bidi="th-TH"/>
        </w:rPr>
        <w:t xml:space="preserve"> และ</w:t>
      </w:r>
      <w:r w:rsidRPr="004C5D58">
        <w:rPr>
          <w:rFonts w:ascii="Angsana New" w:hAnsi="Angsana New"/>
          <w:sz w:val="30"/>
          <w:szCs w:val="30"/>
          <w:cs/>
          <w:lang w:val="en-US" w:bidi="th-TH"/>
        </w:rPr>
        <w:t xml:space="preserve">ถือปฏิบัติกับงบการเงินสำหรับรอบระยะเวลาบัญชีที่เริ่มในหรือหลังวันที่ </w:t>
      </w:r>
      <w:r w:rsidRPr="004C5D58">
        <w:rPr>
          <w:rFonts w:ascii="Angsana New" w:hAnsi="Angsana New"/>
          <w:sz w:val="30"/>
          <w:szCs w:val="30"/>
          <w:lang w:val="en-US" w:bidi="th-TH"/>
        </w:rPr>
        <w:t>1</w:t>
      </w:r>
      <w:r w:rsidRPr="004C5D58">
        <w:rPr>
          <w:rFonts w:ascii="Angsana New" w:hAnsi="Angsana New"/>
          <w:sz w:val="30"/>
          <w:szCs w:val="30"/>
          <w:cs/>
          <w:lang w:val="en-US" w:bidi="th-TH"/>
        </w:rPr>
        <w:t xml:space="preserve"> มกราคม</w:t>
      </w:r>
      <w:r w:rsidRPr="004C5D58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4C5D58">
        <w:rPr>
          <w:rFonts w:ascii="Angsana New" w:hAnsi="Angsana New"/>
          <w:sz w:val="30"/>
          <w:szCs w:val="30"/>
          <w:lang w:val="en-US" w:bidi="th-TH"/>
        </w:rPr>
        <w:t>2561</w:t>
      </w:r>
      <w:r w:rsidRPr="004C5D58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4C5D58">
        <w:rPr>
          <w:rFonts w:ascii="Angsana New" w:hAnsi="Angsana New"/>
          <w:sz w:val="30"/>
          <w:szCs w:val="30"/>
          <w:cs/>
          <w:lang w:val="en-US" w:bidi="th-TH"/>
        </w:rPr>
        <w:t>กลุ่มบริษัท</w:t>
      </w:r>
      <w:r w:rsidRPr="004C5D58">
        <w:rPr>
          <w:rFonts w:ascii="Angsana New" w:hAnsi="Angsana New" w:hint="cs"/>
          <w:sz w:val="30"/>
          <w:szCs w:val="30"/>
          <w:cs/>
          <w:lang w:val="en-US" w:bidi="th-TH"/>
        </w:rPr>
        <w:t>ไม่มี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แผนที่จะนำมาตรฐานการรายงานทางการเงินเหล่านี้มาใช้ก่อนวันถือปฏิบัติ</w:t>
      </w:r>
      <w:r w:rsidRPr="00195DC1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</w:p>
    <w:p w:rsidR="009150B8" w:rsidRDefault="009150B8" w:rsidP="009150B8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4050"/>
        <w:gridCol w:w="5220"/>
      </w:tblGrid>
      <w:tr w:rsidR="009150B8" w:rsidRPr="000B1665" w:rsidTr="004C5D58">
        <w:trPr>
          <w:tblHeader/>
        </w:trPr>
        <w:tc>
          <w:tcPr>
            <w:tcW w:w="4050" w:type="dxa"/>
            <w:vAlign w:val="bottom"/>
          </w:tcPr>
          <w:p w:rsidR="009150B8" w:rsidRPr="000B1665" w:rsidRDefault="009150B8" w:rsidP="009150B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B166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มาตรฐานการรายงานทางการเงิน</w:t>
            </w:r>
          </w:p>
        </w:tc>
        <w:tc>
          <w:tcPr>
            <w:tcW w:w="5220" w:type="dxa"/>
            <w:vAlign w:val="bottom"/>
          </w:tcPr>
          <w:p w:rsidR="009150B8" w:rsidRPr="000B1665" w:rsidRDefault="009150B8" w:rsidP="009150B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B166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เรื่อง</w:t>
            </w:r>
          </w:p>
        </w:tc>
      </w:tr>
      <w:tr w:rsidR="009150B8" w:rsidRPr="000B1665" w:rsidTr="004C5D58">
        <w:tc>
          <w:tcPr>
            <w:tcW w:w="4050" w:type="dxa"/>
          </w:tcPr>
          <w:p w:rsidR="009150B8" w:rsidRPr="000B1665" w:rsidRDefault="009150B8" w:rsidP="009150B8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1 (ปรับปรุง </w:t>
            </w:r>
            <w:r w:rsidRPr="000B1665"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  <w:r w:rsidRPr="000B166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5220" w:type="dxa"/>
          </w:tcPr>
          <w:p w:rsidR="009150B8" w:rsidRPr="000B1665" w:rsidRDefault="009150B8" w:rsidP="009150B8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B166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การนำเสนองบการเงิน</w:t>
            </w:r>
          </w:p>
        </w:tc>
      </w:tr>
      <w:tr w:rsidR="009150B8" w:rsidRPr="000B1665" w:rsidTr="004C5D58">
        <w:tc>
          <w:tcPr>
            <w:tcW w:w="4050" w:type="dxa"/>
          </w:tcPr>
          <w:p w:rsidR="009150B8" w:rsidRPr="000B1665" w:rsidRDefault="009150B8" w:rsidP="009150B8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0B1665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0B1665"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  <w:r w:rsidRPr="000B166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5220" w:type="dxa"/>
          </w:tcPr>
          <w:p w:rsidR="009150B8" w:rsidRPr="000B1665" w:rsidRDefault="009150B8" w:rsidP="009150B8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สินค้าคงเหลือ</w:t>
            </w:r>
          </w:p>
        </w:tc>
      </w:tr>
      <w:tr w:rsidR="009150B8" w:rsidRPr="000B1665" w:rsidTr="004C5D58">
        <w:tc>
          <w:tcPr>
            <w:tcW w:w="4050" w:type="dxa"/>
          </w:tcPr>
          <w:p w:rsidR="009150B8" w:rsidRPr="000B1665" w:rsidRDefault="009150B8" w:rsidP="009150B8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0B1665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0B1665"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  <w:r w:rsidRPr="000B166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5220" w:type="dxa"/>
          </w:tcPr>
          <w:p w:rsidR="009150B8" w:rsidRPr="000B1665" w:rsidRDefault="009150B8" w:rsidP="009150B8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งบกระแสเงินสด</w:t>
            </w:r>
          </w:p>
        </w:tc>
      </w:tr>
      <w:tr w:rsidR="009150B8" w:rsidRPr="000B1665" w:rsidTr="004C5D58">
        <w:tc>
          <w:tcPr>
            <w:tcW w:w="4050" w:type="dxa"/>
          </w:tcPr>
          <w:p w:rsidR="009150B8" w:rsidRPr="000B1665" w:rsidRDefault="009150B8" w:rsidP="009150B8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0B1665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0B1665"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  <w:r w:rsidRPr="000B166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5220" w:type="dxa"/>
          </w:tcPr>
          <w:p w:rsidR="009150B8" w:rsidRPr="000B1665" w:rsidRDefault="009150B8" w:rsidP="00E326FF">
            <w:pPr>
              <w:pStyle w:val="block"/>
              <w:tabs>
                <w:tab w:val="left" w:pos="4983"/>
              </w:tabs>
              <w:spacing w:after="0" w:line="240" w:lineRule="atLeas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นโยบายการบัญชี</w:t>
            </w:r>
            <w:r w:rsidRPr="000B166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การเปลี่ยนแปลงประมาณการทางบัญชีและข้อผิดพลาด</w:t>
            </w:r>
          </w:p>
        </w:tc>
      </w:tr>
      <w:tr w:rsidR="009150B8" w:rsidRPr="000B1665" w:rsidTr="004C5D58">
        <w:tc>
          <w:tcPr>
            <w:tcW w:w="4050" w:type="dxa"/>
          </w:tcPr>
          <w:p w:rsidR="009150B8" w:rsidRPr="000B1665" w:rsidRDefault="009150B8" w:rsidP="009150B8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0B1665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0B1665"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  <w:r w:rsidRPr="000B166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5220" w:type="dxa"/>
          </w:tcPr>
          <w:p w:rsidR="009150B8" w:rsidRPr="000B1665" w:rsidRDefault="009150B8" w:rsidP="009150B8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เหตุการณ์ภายหลังรอบระยะเวลารายงาน</w:t>
            </w:r>
          </w:p>
        </w:tc>
      </w:tr>
      <w:tr w:rsidR="009150B8" w:rsidRPr="000B1665" w:rsidTr="004C5D58">
        <w:tc>
          <w:tcPr>
            <w:tcW w:w="4050" w:type="dxa"/>
          </w:tcPr>
          <w:p w:rsidR="009150B8" w:rsidRPr="000B1665" w:rsidRDefault="009150B8" w:rsidP="009150B8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0B1665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0B1665"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  <w:r w:rsidRPr="000B166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5220" w:type="dxa"/>
          </w:tcPr>
          <w:p w:rsidR="009150B8" w:rsidRPr="000B1665" w:rsidRDefault="009150B8" w:rsidP="009150B8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ภาษีเงินได้</w:t>
            </w:r>
          </w:p>
        </w:tc>
      </w:tr>
      <w:tr w:rsidR="009150B8" w:rsidRPr="000B1665" w:rsidTr="004C5D58">
        <w:tc>
          <w:tcPr>
            <w:tcW w:w="4050" w:type="dxa"/>
          </w:tcPr>
          <w:p w:rsidR="009150B8" w:rsidRPr="000B1665" w:rsidRDefault="009150B8" w:rsidP="009150B8">
            <w:pPr>
              <w:pStyle w:val="block"/>
              <w:spacing w:after="0" w:line="240" w:lineRule="atLeast"/>
              <w:ind w:left="162" w:right="-288" w:hanging="16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มาตรฐานการบัญชี ฉบับที่ 1</w:t>
            </w:r>
            <w:r w:rsidRPr="000B1665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0B1665"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  <w:r w:rsidRPr="000B166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5220" w:type="dxa"/>
          </w:tcPr>
          <w:p w:rsidR="009150B8" w:rsidRPr="000B1665" w:rsidRDefault="009150B8" w:rsidP="009150B8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B166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ที่ดิน อาคารและอุปกรณ์</w:t>
            </w:r>
          </w:p>
        </w:tc>
      </w:tr>
      <w:tr w:rsidR="009150B8" w:rsidRPr="000B1665" w:rsidTr="004C5D58">
        <w:tc>
          <w:tcPr>
            <w:tcW w:w="4050" w:type="dxa"/>
          </w:tcPr>
          <w:p w:rsidR="009150B8" w:rsidRPr="000B1665" w:rsidRDefault="009150B8" w:rsidP="009150B8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0B1665">
              <w:rPr>
                <w:rFonts w:ascii="Angsana New" w:hAnsi="Angsana New"/>
                <w:sz w:val="30"/>
                <w:szCs w:val="30"/>
                <w:lang w:val="en-US" w:bidi="th-TH"/>
              </w:rPr>
              <w:t>17</w:t>
            </w: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0B1665"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  <w:r w:rsidRPr="000B166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5220" w:type="dxa"/>
          </w:tcPr>
          <w:p w:rsidR="009150B8" w:rsidRPr="000B1665" w:rsidRDefault="009150B8" w:rsidP="009150B8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สัญญาเช่า</w:t>
            </w:r>
          </w:p>
        </w:tc>
      </w:tr>
      <w:tr w:rsidR="009150B8" w:rsidRPr="000B1665" w:rsidTr="004C5D58">
        <w:tc>
          <w:tcPr>
            <w:tcW w:w="4050" w:type="dxa"/>
          </w:tcPr>
          <w:p w:rsidR="009150B8" w:rsidRPr="000B1665" w:rsidRDefault="009150B8" w:rsidP="009150B8">
            <w:pPr>
              <w:pStyle w:val="block"/>
              <w:spacing w:after="0" w:line="240" w:lineRule="atLeast"/>
              <w:ind w:left="162" w:hanging="16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B166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มาตรฐานการบัญชี ฉบับที่ 1</w:t>
            </w:r>
            <w:r w:rsidRPr="000B1665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0B166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0B1665"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  <w:r w:rsidRPr="000B1665">
              <w:rPr>
                <w:rFonts w:ascii="Angsana New" w:hAnsi="Angsana New"/>
                <w:color w:val="FF0000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5220" w:type="dxa"/>
          </w:tcPr>
          <w:p w:rsidR="009150B8" w:rsidRPr="000B1665" w:rsidRDefault="009150B8" w:rsidP="009150B8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B166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รายได้</w:t>
            </w:r>
          </w:p>
        </w:tc>
      </w:tr>
      <w:tr w:rsidR="009150B8" w:rsidRPr="000B1665" w:rsidTr="004C5D58">
        <w:tc>
          <w:tcPr>
            <w:tcW w:w="4050" w:type="dxa"/>
          </w:tcPr>
          <w:p w:rsidR="009150B8" w:rsidRPr="000B1665" w:rsidRDefault="009150B8" w:rsidP="009150B8">
            <w:pPr>
              <w:pStyle w:val="block"/>
              <w:spacing w:after="0" w:line="240" w:lineRule="atLeast"/>
              <w:ind w:left="162" w:hanging="16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0B166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19 </w:t>
            </w: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0B1665"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  <w:r w:rsidRPr="000B166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5220" w:type="dxa"/>
          </w:tcPr>
          <w:p w:rsidR="009150B8" w:rsidRPr="000B1665" w:rsidRDefault="009150B8" w:rsidP="009150B8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ผลประโยชน์ของพนักงาน</w:t>
            </w:r>
          </w:p>
        </w:tc>
      </w:tr>
      <w:tr w:rsidR="009150B8" w:rsidRPr="000B1665" w:rsidTr="004C5D58">
        <w:tc>
          <w:tcPr>
            <w:tcW w:w="4050" w:type="dxa"/>
          </w:tcPr>
          <w:p w:rsidR="009150B8" w:rsidRPr="000B1665" w:rsidRDefault="009150B8" w:rsidP="009150B8">
            <w:pPr>
              <w:pStyle w:val="block"/>
              <w:spacing w:after="0" w:line="240" w:lineRule="atLeast"/>
              <w:ind w:left="162" w:hanging="16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0B166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21 </w:t>
            </w: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0B1665"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  <w:r w:rsidRPr="000B166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5220" w:type="dxa"/>
          </w:tcPr>
          <w:p w:rsidR="009150B8" w:rsidRPr="000B1665" w:rsidRDefault="009150B8" w:rsidP="00E326FF">
            <w:pPr>
              <w:pStyle w:val="block"/>
              <w:spacing w:after="0" w:line="240" w:lineRule="atLeas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B166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ผลกระทบจากการเปลี่ยนแปลงของอัตราแลกเปลี่ยนเงินตราต่างประเทศ</w:t>
            </w:r>
          </w:p>
        </w:tc>
      </w:tr>
      <w:tr w:rsidR="009150B8" w:rsidRPr="000B1665" w:rsidTr="004C5D58">
        <w:tc>
          <w:tcPr>
            <w:tcW w:w="4050" w:type="dxa"/>
          </w:tcPr>
          <w:p w:rsidR="009150B8" w:rsidRPr="000B1665" w:rsidRDefault="009150B8" w:rsidP="009150B8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0B1665">
              <w:rPr>
                <w:rFonts w:ascii="Angsana New" w:hAnsi="Angsana New"/>
                <w:sz w:val="30"/>
                <w:szCs w:val="30"/>
                <w:lang w:val="en-US" w:bidi="th-TH"/>
              </w:rPr>
              <w:t>23</w:t>
            </w: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0B1665"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  <w:r w:rsidRPr="000B166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5220" w:type="dxa"/>
          </w:tcPr>
          <w:p w:rsidR="009150B8" w:rsidRPr="000B1665" w:rsidRDefault="009150B8" w:rsidP="009150B8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ต้นทุนการกู้ยืม</w:t>
            </w:r>
          </w:p>
        </w:tc>
      </w:tr>
      <w:tr w:rsidR="009150B8" w:rsidRPr="000B1665" w:rsidTr="004C5D58">
        <w:tc>
          <w:tcPr>
            <w:tcW w:w="4050" w:type="dxa"/>
          </w:tcPr>
          <w:p w:rsidR="009150B8" w:rsidRPr="000B1665" w:rsidRDefault="009150B8" w:rsidP="009150B8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0B1665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0B1665"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  <w:r w:rsidRPr="000B166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5220" w:type="dxa"/>
          </w:tcPr>
          <w:p w:rsidR="009150B8" w:rsidRPr="000B1665" w:rsidRDefault="009150B8" w:rsidP="009150B8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การเปิดเผยข้อมูลเกี่ยวกับบุคคลหรือกิจการที่เกี่ยวข้องกัน</w:t>
            </w:r>
          </w:p>
        </w:tc>
      </w:tr>
      <w:tr w:rsidR="009150B8" w:rsidRPr="000B1665" w:rsidTr="004C5D58">
        <w:tc>
          <w:tcPr>
            <w:tcW w:w="4050" w:type="dxa"/>
          </w:tcPr>
          <w:p w:rsidR="009150B8" w:rsidRPr="000B1665" w:rsidRDefault="009150B8" w:rsidP="009150B8">
            <w:pPr>
              <w:pStyle w:val="block"/>
              <w:spacing w:after="0" w:line="240" w:lineRule="atLeast"/>
              <w:ind w:left="162" w:hanging="16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0B1665">
              <w:rPr>
                <w:rFonts w:ascii="Angsana New" w:hAnsi="Angsana New"/>
                <w:sz w:val="30"/>
                <w:szCs w:val="30"/>
                <w:lang w:val="en-US" w:bidi="th-TH"/>
              </w:rPr>
              <w:t>27</w:t>
            </w: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0B1665"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  <w:r w:rsidRPr="000B166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5220" w:type="dxa"/>
          </w:tcPr>
          <w:p w:rsidR="009150B8" w:rsidRPr="000B1665" w:rsidRDefault="009150B8" w:rsidP="009150B8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B166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9150B8" w:rsidRPr="000B1665" w:rsidTr="004C5D58">
        <w:tc>
          <w:tcPr>
            <w:tcW w:w="4050" w:type="dxa"/>
          </w:tcPr>
          <w:p w:rsidR="009150B8" w:rsidRPr="000B1665" w:rsidRDefault="009150B8" w:rsidP="009150B8">
            <w:pPr>
              <w:pStyle w:val="block"/>
              <w:spacing w:after="0" w:line="240" w:lineRule="atLeast"/>
              <w:ind w:left="162" w:hanging="16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0B1665">
              <w:rPr>
                <w:rFonts w:ascii="Angsana New" w:hAnsi="Angsana New"/>
                <w:sz w:val="30"/>
                <w:szCs w:val="30"/>
                <w:lang w:val="en-US" w:bidi="th-TH"/>
              </w:rPr>
              <w:t>28</w:t>
            </w: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0B1665"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  <w:r w:rsidRPr="000B1665">
              <w:rPr>
                <w:rFonts w:ascii="Angsana New" w:hAnsi="Angsana New"/>
                <w:color w:val="FF0000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5220" w:type="dxa"/>
          </w:tcPr>
          <w:p w:rsidR="009150B8" w:rsidRPr="000B1665" w:rsidRDefault="009150B8" w:rsidP="009150B8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B166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เงินลงทุนในบริษัทร่วมและการร่วมค้า</w:t>
            </w:r>
          </w:p>
        </w:tc>
      </w:tr>
      <w:tr w:rsidR="009150B8" w:rsidRPr="000B1665" w:rsidTr="004C5D58">
        <w:tc>
          <w:tcPr>
            <w:tcW w:w="4050" w:type="dxa"/>
          </w:tcPr>
          <w:p w:rsidR="009150B8" w:rsidRPr="000B1665" w:rsidRDefault="009150B8" w:rsidP="009150B8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0B1665">
              <w:rPr>
                <w:rFonts w:ascii="Angsana New" w:hAnsi="Angsana New"/>
                <w:sz w:val="30"/>
                <w:szCs w:val="30"/>
                <w:lang w:val="en-US" w:bidi="th-TH"/>
              </w:rPr>
              <w:t>33</w:t>
            </w: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0B1665"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  <w:r w:rsidRPr="000B166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5220" w:type="dxa"/>
          </w:tcPr>
          <w:p w:rsidR="009150B8" w:rsidRPr="000B1665" w:rsidRDefault="009150B8" w:rsidP="009150B8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กำไรต่อหุ้น</w:t>
            </w:r>
          </w:p>
        </w:tc>
      </w:tr>
      <w:tr w:rsidR="009150B8" w:rsidRPr="000B1665" w:rsidTr="004C5D58">
        <w:tc>
          <w:tcPr>
            <w:tcW w:w="4050" w:type="dxa"/>
          </w:tcPr>
          <w:p w:rsidR="009150B8" w:rsidRPr="000B1665" w:rsidRDefault="009150B8" w:rsidP="009150B8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0B1665">
              <w:rPr>
                <w:rFonts w:ascii="Angsana New" w:hAnsi="Angsana New"/>
                <w:sz w:val="30"/>
                <w:szCs w:val="30"/>
                <w:lang w:val="en-US" w:bidi="th-TH"/>
              </w:rPr>
              <w:t>34</w:t>
            </w: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0B1665"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220" w:type="dxa"/>
          </w:tcPr>
          <w:p w:rsidR="009150B8" w:rsidRPr="000B1665" w:rsidRDefault="009150B8" w:rsidP="009150B8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B166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การรายงานทาง</w:t>
            </w: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การเงินระหว่างกาล</w:t>
            </w:r>
          </w:p>
        </w:tc>
      </w:tr>
      <w:tr w:rsidR="009150B8" w:rsidRPr="000B1665" w:rsidTr="004C5D58">
        <w:tc>
          <w:tcPr>
            <w:tcW w:w="4050" w:type="dxa"/>
          </w:tcPr>
          <w:p w:rsidR="009150B8" w:rsidRPr="000B1665" w:rsidRDefault="009150B8" w:rsidP="009150B8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0B1665">
              <w:rPr>
                <w:rFonts w:ascii="Angsana New" w:hAnsi="Angsana New"/>
                <w:sz w:val="30"/>
                <w:szCs w:val="30"/>
                <w:lang w:val="en-US" w:bidi="th-TH"/>
              </w:rPr>
              <w:t>36</w:t>
            </w: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0B1665"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  <w:r w:rsidRPr="000B166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5220" w:type="dxa"/>
          </w:tcPr>
          <w:p w:rsidR="009150B8" w:rsidRPr="000B1665" w:rsidRDefault="009150B8" w:rsidP="009150B8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การด้อยค่าของสินทรัพย์</w:t>
            </w:r>
          </w:p>
        </w:tc>
      </w:tr>
      <w:tr w:rsidR="009150B8" w:rsidRPr="000B1665" w:rsidTr="004C5D58">
        <w:tc>
          <w:tcPr>
            <w:tcW w:w="4050" w:type="dxa"/>
          </w:tcPr>
          <w:p w:rsidR="009150B8" w:rsidRPr="000B1665" w:rsidRDefault="009150B8" w:rsidP="009150B8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0B1665">
              <w:rPr>
                <w:rFonts w:ascii="Angsana New" w:hAnsi="Angsana New"/>
                <w:sz w:val="30"/>
                <w:szCs w:val="30"/>
                <w:lang w:val="en-US" w:bidi="th-TH"/>
              </w:rPr>
              <w:t>37</w:t>
            </w: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0B1665"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  <w:r w:rsidRPr="000B166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5220" w:type="dxa"/>
          </w:tcPr>
          <w:p w:rsidR="009150B8" w:rsidRPr="000B1665" w:rsidRDefault="009150B8" w:rsidP="00E326FF">
            <w:pPr>
              <w:pStyle w:val="block"/>
              <w:spacing w:after="0" w:line="240" w:lineRule="atLeas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ประมาณการหนี้สิน</w:t>
            </w:r>
            <w:r w:rsidRPr="000B166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หนี้สินที่อาจเกิดขึ้น</w:t>
            </w:r>
            <w:r w:rsidRPr="000B166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และสินทรัพย์ที่อาจเกิดขึ้น</w:t>
            </w:r>
          </w:p>
        </w:tc>
      </w:tr>
      <w:tr w:rsidR="009150B8" w:rsidRPr="000B1665" w:rsidTr="004C5D58">
        <w:tc>
          <w:tcPr>
            <w:tcW w:w="4050" w:type="dxa"/>
          </w:tcPr>
          <w:p w:rsidR="009150B8" w:rsidRPr="000B1665" w:rsidRDefault="009150B8" w:rsidP="009150B8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0B1665">
              <w:rPr>
                <w:rFonts w:ascii="Angsana New" w:hAnsi="Angsana New"/>
                <w:sz w:val="30"/>
                <w:szCs w:val="30"/>
                <w:lang w:val="en-US" w:bidi="th-TH"/>
              </w:rPr>
              <w:t>38</w:t>
            </w: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0B1665"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  <w:r w:rsidRPr="000B166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5220" w:type="dxa"/>
          </w:tcPr>
          <w:p w:rsidR="009150B8" w:rsidRPr="000B1665" w:rsidRDefault="009150B8" w:rsidP="009150B8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สินทรัพย์ไม่มีตัวตน</w:t>
            </w:r>
          </w:p>
        </w:tc>
      </w:tr>
      <w:tr w:rsidR="009150B8" w:rsidRPr="000B1665" w:rsidTr="004C5D58">
        <w:tc>
          <w:tcPr>
            <w:tcW w:w="4050" w:type="dxa"/>
          </w:tcPr>
          <w:p w:rsidR="009150B8" w:rsidRPr="000B1665" w:rsidRDefault="009150B8" w:rsidP="009150B8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0B1665">
              <w:rPr>
                <w:rFonts w:ascii="Angsana New" w:hAnsi="Angsana New"/>
                <w:sz w:val="30"/>
                <w:szCs w:val="30"/>
                <w:lang w:val="en-US" w:bidi="th-TH"/>
              </w:rPr>
              <w:t>40</w:t>
            </w: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0B1665"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  <w:r w:rsidRPr="000B1665">
              <w:rPr>
                <w:rFonts w:ascii="Angsana New" w:hAnsi="Angsana New"/>
                <w:color w:val="FF0000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5220" w:type="dxa"/>
          </w:tcPr>
          <w:p w:rsidR="009150B8" w:rsidRPr="000B1665" w:rsidRDefault="009150B8" w:rsidP="009150B8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อสังหาริมทรัพย์เพื่อการลงทุน</w:t>
            </w:r>
          </w:p>
        </w:tc>
      </w:tr>
      <w:tr w:rsidR="009150B8" w:rsidRPr="000B1665" w:rsidTr="004C5D58">
        <w:tc>
          <w:tcPr>
            <w:tcW w:w="4050" w:type="dxa"/>
          </w:tcPr>
          <w:p w:rsidR="009150B8" w:rsidRPr="000B1665" w:rsidRDefault="009150B8" w:rsidP="009150B8">
            <w:pPr>
              <w:pStyle w:val="block"/>
              <w:spacing w:after="0" w:line="240" w:lineRule="atLeast"/>
              <w:ind w:left="162" w:hanging="16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มาตรฐานการรายงานทางการเงิน</w:t>
            </w:r>
            <w:r w:rsidRPr="000B166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ฉบับที่ </w:t>
            </w:r>
            <w:r w:rsidRPr="000B166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8 </w:t>
            </w: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0B1665"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  <w:r w:rsidRPr="000B166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5220" w:type="dxa"/>
          </w:tcPr>
          <w:p w:rsidR="009150B8" w:rsidRPr="000B1665" w:rsidRDefault="009150B8" w:rsidP="009150B8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B166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ส่วนงานดำเนินงาน</w:t>
            </w:r>
          </w:p>
        </w:tc>
      </w:tr>
      <w:tr w:rsidR="009150B8" w:rsidRPr="000B1665" w:rsidTr="004C5D58">
        <w:tc>
          <w:tcPr>
            <w:tcW w:w="4050" w:type="dxa"/>
          </w:tcPr>
          <w:p w:rsidR="009150B8" w:rsidRPr="000B1665" w:rsidRDefault="009150B8" w:rsidP="009150B8">
            <w:pPr>
              <w:pStyle w:val="block"/>
              <w:spacing w:after="0" w:line="240" w:lineRule="atLeast"/>
              <w:ind w:left="162" w:hanging="16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มาตรฐานการรายงานทางการเงิน ฉบับที่ </w:t>
            </w:r>
            <w:r w:rsidRPr="000B166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10 </w:t>
            </w: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0B1665"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  <w:r w:rsidRPr="000B166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5220" w:type="dxa"/>
          </w:tcPr>
          <w:p w:rsidR="009150B8" w:rsidRPr="000B1665" w:rsidRDefault="009150B8" w:rsidP="009150B8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9150B8" w:rsidRPr="000B1665" w:rsidTr="004C5D58">
        <w:tc>
          <w:tcPr>
            <w:tcW w:w="4050" w:type="dxa"/>
          </w:tcPr>
          <w:p w:rsidR="009150B8" w:rsidRPr="000B1665" w:rsidRDefault="009150B8" w:rsidP="009150B8">
            <w:pPr>
              <w:pStyle w:val="block"/>
              <w:spacing w:after="0" w:line="240" w:lineRule="atLeast"/>
              <w:ind w:left="162" w:hanging="16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มาตรฐานการรายงานทางการเงิน</w:t>
            </w:r>
            <w:r w:rsidRPr="000B166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ฉบับที่ 1</w:t>
            </w:r>
            <w:r w:rsidRPr="000B1665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0B1665"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  <w:r w:rsidRPr="000B166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5220" w:type="dxa"/>
          </w:tcPr>
          <w:p w:rsidR="009150B8" w:rsidRPr="000B1665" w:rsidRDefault="009150B8" w:rsidP="009150B8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B166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การเปิดเผยข้อมูลเกี่ยวกับส่วนได้เสียในกิจการอื่น</w:t>
            </w:r>
          </w:p>
        </w:tc>
      </w:tr>
      <w:tr w:rsidR="009150B8" w:rsidRPr="000B1665" w:rsidTr="004C5D58">
        <w:tc>
          <w:tcPr>
            <w:tcW w:w="4050" w:type="dxa"/>
          </w:tcPr>
          <w:p w:rsidR="009150B8" w:rsidRPr="000B1665" w:rsidRDefault="009150B8" w:rsidP="009150B8">
            <w:pPr>
              <w:pStyle w:val="block"/>
              <w:spacing w:after="0" w:line="240" w:lineRule="atLeast"/>
              <w:ind w:left="162" w:hanging="16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มาตรฐานการรายงานทางการเงิน ฉบับที่</w:t>
            </w:r>
            <w:r w:rsidRPr="000B166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13</w:t>
            </w: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0B1665"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  <w:r w:rsidRPr="000B166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5220" w:type="dxa"/>
          </w:tcPr>
          <w:p w:rsidR="009150B8" w:rsidRPr="000B1665" w:rsidRDefault="009150B8" w:rsidP="009150B8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การวัดมูลค่ายุติธรรม</w:t>
            </w:r>
          </w:p>
        </w:tc>
      </w:tr>
      <w:tr w:rsidR="009150B8" w:rsidRPr="000B1665" w:rsidTr="004C5D58">
        <w:tc>
          <w:tcPr>
            <w:tcW w:w="4050" w:type="dxa"/>
          </w:tcPr>
          <w:p w:rsidR="009150B8" w:rsidRPr="000B1665" w:rsidRDefault="009150B8" w:rsidP="009150B8">
            <w:pPr>
              <w:pStyle w:val="block"/>
              <w:spacing w:after="0" w:line="240" w:lineRule="atLeast"/>
              <w:ind w:left="162" w:hanging="16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การตีความมาตรฐานการบัญชี ฉบับที่ </w:t>
            </w:r>
            <w:r w:rsidRPr="000B166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15 </w:t>
            </w: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0B1665"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  <w:r w:rsidRPr="000B166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5220" w:type="dxa"/>
          </w:tcPr>
          <w:p w:rsidR="009150B8" w:rsidRPr="000B1665" w:rsidRDefault="009150B8" w:rsidP="009150B8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สัญญาเช่าดำเนินงาน</w:t>
            </w:r>
            <w:r w:rsidRPr="000B166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สิ่งจูงใจที่ให้แก่ผู้เช่า</w:t>
            </w:r>
          </w:p>
        </w:tc>
      </w:tr>
      <w:tr w:rsidR="009150B8" w:rsidRPr="000B1665" w:rsidTr="004C5D58">
        <w:tc>
          <w:tcPr>
            <w:tcW w:w="4050" w:type="dxa"/>
          </w:tcPr>
          <w:p w:rsidR="009150B8" w:rsidRPr="000B1665" w:rsidRDefault="009150B8" w:rsidP="009150B8">
            <w:pPr>
              <w:pStyle w:val="block"/>
              <w:spacing w:after="0" w:line="240" w:lineRule="atLeast"/>
              <w:ind w:left="162" w:hanging="16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การตีความมาตรฐานการบัญชี ฉบับที่ </w:t>
            </w:r>
            <w:r w:rsidRPr="000B166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27 </w:t>
            </w: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0B1665"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  <w:r w:rsidRPr="000B166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5220" w:type="dxa"/>
          </w:tcPr>
          <w:p w:rsidR="009150B8" w:rsidRPr="000B1665" w:rsidRDefault="009150B8" w:rsidP="009150B8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การประเมินเนื้อหาสัญญาเช่าที่ทำขึ้นตามรูปแบบกฎหมาย</w:t>
            </w:r>
          </w:p>
        </w:tc>
      </w:tr>
      <w:tr w:rsidR="009150B8" w:rsidRPr="000B1665" w:rsidTr="004C5D58">
        <w:tc>
          <w:tcPr>
            <w:tcW w:w="4050" w:type="dxa"/>
          </w:tcPr>
          <w:p w:rsidR="009150B8" w:rsidRPr="000B1665" w:rsidRDefault="009150B8" w:rsidP="009150B8">
            <w:pPr>
              <w:pStyle w:val="block"/>
              <w:spacing w:after="0" w:line="240" w:lineRule="atLeast"/>
              <w:ind w:left="162" w:hanging="16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การตีความมาตรฐานการบัญชี ฉบับที่ </w:t>
            </w:r>
            <w:r w:rsidRPr="000B166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32 </w:t>
            </w: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0B1665"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  <w:r w:rsidRPr="000B166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5220" w:type="dxa"/>
          </w:tcPr>
          <w:p w:rsidR="009150B8" w:rsidRPr="000B1665" w:rsidRDefault="009150B8" w:rsidP="009150B8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สินทรัพย์ไม่มีตัวตน</w:t>
            </w:r>
            <w:r w:rsidRPr="000B166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ต้นทุนเว็บไซต์</w:t>
            </w:r>
          </w:p>
        </w:tc>
      </w:tr>
      <w:tr w:rsidR="009150B8" w:rsidRPr="000B1665" w:rsidTr="004C5D58">
        <w:tc>
          <w:tcPr>
            <w:tcW w:w="4050" w:type="dxa"/>
          </w:tcPr>
          <w:p w:rsidR="009150B8" w:rsidRPr="000B1665" w:rsidRDefault="009150B8" w:rsidP="009150B8">
            <w:pPr>
              <w:pStyle w:val="block"/>
              <w:spacing w:after="0" w:line="240" w:lineRule="atLeast"/>
              <w:ind w:left="162" w:hanging="16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การตีความมาตรฐานการรายงานทางการเงิน ฉบับที่ </w:t>
            </w:r>
            <w:r w:rsidRPr="000B166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 </w:t>
            </w: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0B1665"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  <w:r w:rsidRPr="000B1665">
              <w:rPr>
                <w:rFonts w:ascii="Angsana New" w:hAnsi="Angsana New"/>
                <w:color w:val="FF0000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5220" w:type="dxa"/>
          </w:tcPr>
          <w:p w:rsidR="009150B8" w:rsidRPr="000B1665" w:rsidRDefault="009150B8" w:rsidP="000B1665">
            <w:pPr>
              <w:pStyle w:val="block"/>
              <w:spacing w:after="0" w:line="240" w:lineRule="atLeas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การเปลี่ยนแปลงในหนี้สินที่เกิดขึ้นจากการรื้อถอน</w:t>
            </w:r>
            <w:r w:rsidRPr="000B166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การบูรณะ</w:t>
            </w:r>
            <w:r w:rsidRPr="000B166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และหนี้สินที่มีลักษณะคล้ายคลึงกัน</w:t>
            </w:r>
          </w:p>
        </w:tc>
      </w:tr>
      <w:tr w:rsidR="009150B8" w:rsidRPr="000B1665" w:rsidTr="004C5D58">
        <w:tc>
          <w:tcPr>
            <w:tcW w:w="4050" w:type="dxa"/>
          </w:tcPr>
          <w:p w:rsidR="009150B8" w:rsidRPr="000B1665" w:rsidRDefault="009150B8" w:rsidP="009150B8">
            <w:pPr>
              <w:pStyle w:val="block"/>
              <w:spacing w:after="0" w:line="240" w:lineRule="atLeast"/>
              <w:ind w:left="162" w:hanging="16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การตีความมาตรฐานการรายงานทางการเงิน ฉบับที่ </w:t>
            </w:r>
            <w:r w:rsidRPr="000B166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4 </w:t>
            </w: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0B1665"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  <w:r w:rsidRPr="000B166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5220" w:type="dxa"/>
          </w:tcPr>
          <w:p w:rsidR="009150B8" w:rsidRPr="000B1665" w:rsidRDefault="009150B8" w:rsidP="009150B8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การประเมินว่าข้อตกลงประกอบด้วยสัญญาเช่าหรือไม่</w:t>
            </w:r>
          </w:p>
        </w:tc>
      </w:tr>
      <w:tr w:rsidR="009150B8" w:rsidRPr="000B1665" w:rsidTr="004C5D58">
        <w:tc>
          <w:tcPr>
            <w:tcW w:w="4050" w:type="dxa"/>
          </w:tcPr>
          <w:p w:rsidR="009150B8" w:rsidRPr="000B1665" w:rsidRDefault="009150B8" w:rsidP="009150B8">
            <w:pPr>
              <w:pStyle w:val="block"/>
              <w:spacing w:after="0" w:line="240" w:lineRule="atLeast"/>
              <w:ind w:left="162" w:hanging="16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การตีความมาตรฐานการรายงานทางการเงิน ฉบับที่ </w:t>
            </w:r>
            <w:r w:rsidRPr="000B166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10 </w:t>
            </w: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0B1665"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  <w:r w:rsidRPr="000B166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5220" w:type="dxa"/>
          </w:tcPr>
          <w:p w:rsidR="009150B8" w:rsidRPr="000B1665" w:rsidRDefault="009150B8" w:rsidP="009150B8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B166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การรายงานทาง</w:t>
            </w:r>
            <w:r w:rsidRPr="000B16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การเงินระหว่างกาลและการด้อยค่า</w:t>
            </w:r>
          </w:p>
        </w:tc>
      </w:tr>
    </w:tbl>
    <w:p w:rsidR="00ED5E0F" w:rsidRDefault="00ED5E0F" w:rsidP="00C61F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044012" w:rsidRPr="00CE7340" w:rsidRDefault="00044012" w:rsidP="000440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rtl/>
          <w:cs/>
        </w:rPr>
      </w:pPr>
      <w:r w:rsidRPr="000B1665">
        <w:rPr>
          <w:rFonts w:ascii="Angsana New" w:hAnsi="Angsana New"/>
          <w:sz w:val="30"/>
          <w:szCs w:val="30"/>
          <w:cs/>
        </w:rPr>
        <w:t>กลุ่มบริษัท</w:t>
      </w:r>
      <w:r w:rsidRPr="000B1665">
        <w:rPr>
          <w:rFonts w:ascii="Angsana New" w:hAnsi="Angsana New" w:hint="cs"/>
          <w:sz w:val="30"/>
          <w:szCs w:val="30"/>
          <w:cs/>
        </w:rPr>
        <w:t>ได้ประเมินในเบื้องต้น</w:t>
      </w:r>
      <w:r w:rsidRPr="000B1665">
        <w:rPr>
          <w:rFonts w:ascii="Angsana New" w:hAnsi="Angsana New"/>
          <w:sz w:val="30"/>
          <w:szCs w:val="30"/>
          <w:cs/>
        </w:rPr>
        <w:t xml:space="preserve">ถึงผลกระทบที่อาจเกิดขึ้นต่องบการเงินรวมหรืองบการเงินเฉพาะกิจการจากการถือปฏิบัติตามมาตรฐานการรายงานทางการเงินที่ปรับปรุงใหม่เหล่านี้ </w:t>
      </w:r>
      <w:r w:rsidRPr="000B1665">
        <w:rPr>
          <w:rFonts w:ascii="Angsana New" w:hAnsi="Angsana New" w:hint="cs"/>
          <w:sz w:val="30"/>
          <w:szCs w:val="30"/>
          <w:cs/>
        </w:rPr>
        <w:t>ซึ่งคาดว่าไม่มีผลกระทบที่มีสาระสำคัญต่องบการเงินในงวดที่ถือปฏิบัติ</w:t>
      </w:r>
      <w:r w:rsidRPr="006D32E8">
        <w:rPr>
          <w:rFonts w:ascii="Angsana New" w:hAnsi="Angsana New" w:hint="cs"/>
          <w:sz w:val="30"/>
          <w:szCs w:val="30"/>
          <w:cs/>
        </w:rPr>
        <w:t xml:space="preserve">  </w:t>
      </w:r>
    </w:p>
    <w:p w:rsidR="00D6630C" w:rsidRPr="00DA357A" w:rsidRDefault="00D6630C" w:rsidP="00DA3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sectPr w:rsidR="00D6630C" w:rsidRPr="00DA357A" w:rsidSect="00800FA9">
      <w:headerReference w:type="even" r:id="rId18"/>
      <w:headerReference w:type="default" r:id="rId19"/>
      <w:footerReference w:type="default" r:id="rId20"/>
      <w:headerReference w:type="first" r:id="rId21"/>
      <w:pgSz w:w="11907" w:h="16840" w:code="9"/>
      <w:pgMar w:top="692" w:right="1151" w:bottom="578" w:left="1151" w:header="720" w:footer="720" w:gutter="0"/>
      <w:pgNumType w:start="3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4FD6" w:rsidRDefault="00814FD6" w:rsidP="004956B4">
      <w:r>
        <w:separator/>
      </w:r>
    </w:p>
  </w:endnote>
  <w:endnote w:type="continuationSeparator" w:id="0">
    <w:p w:rsidR="00814FD6" w:rsidRDefault="00814FD6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4FD6" w:rsidRPr="00CD3EAA" w:rsidRDefault="00814FD6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9A28D1">
      <w:rPr>
        <w:rFonts w:ascii="Angsana New" w:hAnsi="Angsana New"/>
        <w:sz w:val="30"/>
        <w:szCs w:val="30"/>
      </w:rPr>
      <w:fldChar w:fldCharType="begin"/>
    </w:r>
    <w:r w:rsidRPr="009A28D1">
      <w:rPr>
        <w:rFonts w:ascii="Angsana New" w:hAnsi="Angsana New"/>
        <w:sz w:val="30"/>
        <w:szCs w:val="30"/>
      </w:rPr>
      <w:instrText xml:space="preserve"> PAGE   \* MERGEFORMAT </w:instrText>
    </w:r>
    <w:r w:rsidRPr="009A28D1">
      <w:rPr>
        <w:rFonts w:ascii="Angsana New" w:hAnsi="Angsana New"/>
        <w:sz w:val="30"/>
        <w:szCs w:val="30"/>
      </w:rPr>
      <w:fldChar w:fldCharType="separate"/>
    </w:r>
    <w:r w:rsidR="007A4796">
      <w:rPr>
        <w:rFonts w:ascii="Angsana New" w:hAnsi="Angsana New"/>
        <w:noProof/>
        <w:sz w:val="30"/>
        <w:szCs w:val="30"/>
      </w:rPr>
      <w:t>28</w:t>
    </w:r>
    <w:r w:rsidRPr="009A28D1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4FD6" w:rsidRPr="007661AC" w:rsidRDefault="00814FD6" w:rsidP="0053125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339883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14FD6" w:rsidRDefault="00814FD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A4796" w:rsidRPr="007A4796">
          <w:rPr>
            <w:rFonts w:asciiTheme="majorBidi" w:hAnsiTheme="majorBidi" w:cstheme="majorBidi"/>
            <w:noProof/>
            <w:sz w:val="30"/>
            <w:szCs w:val="30"/>
          </w:rPr>
          <w:t>30</w:t>
        </w:r>
        <w:r>
          <w:rPr>
            <w:noProof/>
          </w:rPr>
          <w:fldChar w:fldCharType="end"/>
        </w:r>
      </w:p>
    </w:sdtContent>
  </w:sdt>
  <w:p w:rsidR="00814FD6" w:rsidRPr="00320AF8" w:rsidRDefault="00814FD6" w:rsidP="001A1C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4FD6" w:rsidRPr="005E16E7" w:rsidRDefault="00814FD6">
    <w:pPr>
      <w:pStyle w:val="Footer"/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>31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4FD6" w:rsidRPr="009249A5" w:rsidRDefault="00814FD6" w:rsidP="009249A5">
    <w:pPr>
      <w:pStyle w:val="Footer"/>
      <w:jc w:val="center"/>
      <w:rPr>
        <w:rStyle w:val="PageNumber"/>
        <w:rFonts w:ascii="Angsana New" w:hAnsi="Angsana New"/>
        <w:sz w:val="30"/>
        <w:szCs w:val="30"/>
      </w:rPr>
    </w:pPr>
    <w:r w:rsidRPr="009249A5">
      <w:rPr>
        <w:rStyle w:val="PageNumber"/>
        <w:rFonts w:ascii="Angsana New" w:hAnsi="Angsana New"/>
        <w:sz w:val="30"/>
        <w:szCs w:val="30"/>
      </w:rPr>
      <w:fldChar w:fldCharType="begin"/>
    </w:r>
    <w:r w:rsidRPr="009249A5">
      <w:rPr>
        <w:rStyle w:val="PageNumber"/>
        <w:rFonts w:ascii="Angsana New" w:hAnsi="Angsana New"/>
        <w:sz w:val="30"/>
        <w:szCs w:val="30"/>
      </w:rPr>
      <w:instrText xml:space="preserve"> PAGE   \* MERGEFORMAT </w:instrText>
    </w:r>
    <w:r w:rsidRPr="009249A5">
      <w:rPr>
        <w:rStyle w:val="PageNumber"/>
        <w:rFonts w:ascii="Angsana New" w:hAnsi="Angsana New"/>
        <w:sz w:val="30"/>
        <w:szCs w:val="30"/>
      </w:rPr>
      <w:fldChar w:fldCharType="separate"/>
    </w:r>
    <w:r w:rsidR="007A4796">
      <w:rPr>
        <w:rStyle w:val="PageNumber"/>
        <w:rFonts w:ascii="Angsana New" w:hAnsi="Angsana New"/>
        <w:noProof/>
        <w:sz w:val="30"/>
        <w:szCs w:val="30"/>
      </w:rPr>
      <w:t>32</w:t>
    </w:r>
    <w:r w:rsidRPr="009249A5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4FD6" w:rsidRDefault="00814FD6" w:rsidP="004956B4">
      <w:r>
        <w:separator/>
      </w:r>
    </w:p>
  </w:footnote>
  <w:footnote w:type="continuationSeparator" w:id="0">
    <w:p w:rsidR="00814FD6" w:rsidRDefault="00814FD6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4FD6" w:rsidRDefault="00814FD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4FD6" w:rsidRPr="007B2C1E" w:rsidRDefault="00814FD6" w:rsidP="00D74AD8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บริษัท สุรพลฟู้ดส์</w:t>
    </w:r>
    <w:r w:rsidRPr="007B2C1E">
      <w:rPr>
        <w:rFonts w:ascii="Angsana New" w:hAnsi="Angsana New"/>
        <w:b w:val="0"/>
        <w:bCs/>
        <w:sz w:val="32"/>
        <w:szCs w:val="32"/>
      </w:rPr>
      <w:t xml:space="preserve"> 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814FD6" w:rsidRPr="007B2C1E" w:rsidRDefault="00814FD6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หมายเหตุประกอบงบการเงินระหว่างกาล</w:t>
    </w:r>
  </w:p>
  <w:p w:rsidR="00814FD6" w:rsidRDefault="00814FD6" w:rsidP="001B772E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สามเดือนและเก้าเดือน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A734FA">
      <w:rPr>
        <w:rFonts w:ascii="Angsana New" w:hAnsi="Angsana New"/>
        <w:sz w:val="32"/>
        <w:szCs w:val="32"/>
        <w:lang w:bidi="th-TH"/>
      </w:rPr>
      <w:t>30</w:t>
    </w:r>
    <w:r w:rsidRPr="00A734FA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กันยายน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A734FA">
      <w:rPr>
        <w:rFonts w:ascii="Angsana New" w:hAnsi="Angsana New"/>
        <w:sz w:val="32"/>
        <w:szCs w:val="32"/>
        <w:lang w:bidi="th-TH"/>
      </w:rPr>
      <w:t>25</w:t>
    </w:r>
    <w:r>
      <w:rPr>
        <w:rFonts w:ascii="Angsana New" w:hAnsi="Angsana New"/>
        <w:sz w:val="32"/>
        <w:szCs w:val="32"/>
        <w:lang w:val="en-US" w:bidi="th-TH"/>
      </w:rPr>
      <w:t>60</w:t>
    </w:r>
    <w:r w:rsidRPr="00E926AA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:rsidR="00814FD6" w:rsidRPr="00D74AD8" w:rsidRDefault="00814FD6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4FD6" w:rsidRDefault="00814FD6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4FD6" w:rsidRDefault="00814FD6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4FD6" w:rsidRDefault="00814FD6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4FD6" w:rsidRDefault="00814FD6">
    <w:pPr>
      <w:pStyle w:val="Header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4FD6" w:rsidRPr="007B2C1E" w:rsidRDefault="00814FD6" w:rsidP="00D74AD8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บริษัท สุรพลฟู้ดส์</w:t>
    </w:r>
    <w:r w:rsidRPr="007B2C1E">
      <w:rPr>
        <w:rFonts w:ascii="Angsana New" w:hAnsi="Angsana New"/>
        <w:b w:val="0"/>
        <w:bCs/>
        <w:sz w:val="32"/>
        <w:szCs w:val="32"/>
      </w:rPr>
      <w:t xml:space="preserve"> 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814FD6" w:rsidRPr="007B2C1E" w:rsidRDefault="00814FD6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หมายเหตุประกอบงบการเงินระหว่างกาล</w:t>
    </w:r>
  </w:p>
  <w:p w:rsidR="00814FD6" w:rsidRDefault="00814FD6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สามเดือนและเก้า</w:t>
    </w:r>
    <w:r w:rsidRPr="00006B07">
      <w:rPr>
        <w:rFonts w:ascii="Angsana New" w:hAnsi="Angsana New" w:hint="cs"/>
        <w:b w:val="0"/>
        <w:bCs/>
        <w:sz w:val="32"/>
        <w:szCs w:val="32"/>
        <w:cs/>
        <w:lang w:bidi="th-TH"/>
      </w:rPr>
      <w:t>เดือน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ที่ </w:t>
    </w:r>
    <w:r w:rsidRPr="00006B07">
      <w:rPr>
        <w:rFonts w:ascii="Angsana New" w:hAnsi="Angsana New"/>
        <w:sz w:val="32"/>
        <w:szCs w:val="32"/>
        <w:lang w:val="en-US" w:bidi="th-TH"/>
      </w:rPr>
      <w:t>30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กันยายน </w:t>
    </w:r>
    <w:r w:rsidRPr="00006B07">
      <w:rPr>
        <w:rFonts w:ascii="Angsana New" w:hAnsi="Angsana New"/>
        <w:sz w:val="32"/>
        <w:szCs w:val="32"/>
        <w:lang w:val="en-US" w:bidi="th-TH"/>
      </w:rPr>
      <w:t>25</w:t>
    </w:r>
    <w:r>
      <w:rPr>
        <w:rFonts w:ascii="Angsana New" w:hAnsi="Angsana New"/>
        <w:sz w:val="32"/>
        <w:szCs w:val="32"/>
        <w:lang w:val="en-US" w:bidi="th-TH"/>
      </w:rPr>
      <w:t>60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:rsidR="00814FD6" w:rsidRPr="00D74AD8" w:rsidRDefault="00814FD6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4FD6" w:rsidRDefault="00814FD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10A40B2A"/>
    <w:multiLevelType w:val="multilevel"/>
    <w:tmpl w:val="67E053EE"/>
    <w:lvl w:ilvl="0">
      <w:start w:val="1"/>
      <w:numFmt w:val="decimal"/>
      <w:lvlText w:val="%1."/>
      <w:lvlJc w:val="left"/>
      <w:pPr>
        <w:tabs>
          <w:tab w:val="num" w:pos="2458"/>
        </w:tabs>
        <w:ind w:left="2458" w:hanging="340"/>
      </w:pPr>
      <w:rPr>
        <w:rFonts w:ascii="AngsanaUPC" w:hAnsi="AngsanaUPC"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1">
    <w:nsid w:val="112B501F"/>
    <w:multiLevelType w:val="hybridMultilevel"/>
    <w:tmpl w:val="7B0CEF9A"/>
    <w:lvl w:ilvl="0" w:tplc="73DE8DBA">
      <w:start w:val="1"/>
      <w:numFmt w:val="thaiLetters"/>
      <w:lvlText w:val="(%1)"/>
      <w:lvlJc w:val="left"/>
      <w:pPr>
        <w:ind w:left="900" w:hanging="360"/>
      </w:pPr>
      <w:rPr>
        <w:rFonts w:ascii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>
    <w:nsid w:val="185C3160"/>
    <w:multiLevelType w:val="multilevel"/>
    <w:tmpl w:val="2BEECC1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>
    <w:nsid w:val="1F0D5C89"/>
    <w:multiLevelType w:val="hybridMultilevel"/>
    <w:tmpl w:val="7C5445E8"/>
    <w:lvl w:ilvl="0" w:tplc="1C10F9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FE167F"/>
    <w:multiLevelType w:val="hybridMultilevel"/>
    <w:tmpl w:val="4FF49F66"/>
    <w:lvl w:ilvl="0" w:tplc="B992BF8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15">
    <w:nsid w:val="200D4423"/>
    <w:multiLevelType w:val="hybridMultilevel"/>
    <w:tmpl w:val="E6B67AE8"/>
    <w:lvl w:ilvl="0" w:tplc="2DC4366A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0DE2698"/>
    <w:multiLevelType w:val="hybridMultilevel"/>
    <w:tmpl w:val="EE12E07A"/>
    <w:lvl w:ilvl="0" w:tplc="ADE2354C">
      <w:start w:val="1"/>
      <w:numFmt w:val="bullet"/>
      <w:lvlText w:val="﷐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>
    <w:nsid w:val="3B934500"/>
    <w:multiLevelType w:val="hybridMultilevel"/>
    <w:tmpl w:val="1F86DD66"/>
    <w:lvl w:ilvl="0" w:tplc="A2587DD0">
      <w:numFmt w:val="bullet"/>
      <w:lvlText w:val="-"/>
      <w:lvlJc w:val="left"/>
      <w:pPr>
        <w:ind w:left="465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3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>
    <w:nsid w:val="47A0006B"/>
    <w:multiLevelType w:val="multilevel"/>
    <w:tmpl w:val="873CA2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 w:val="0"/>
        <w:color w:val="auto"/>
        <w:sz w:val="22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bCs w:val="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6">
    <w:nsid w:val="59875ABC"/>
    <w:multiLevelType w:val="multilevel"/>
    <w:tmpl w:val="A022A046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7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9">
    <w:nsid w:val="76C65C30"/>
    <w:multiLevelType w:val="hybridMultilevel"/>
    <w:tmpl w:val="20304DDE"/>
    <w:lvl w:ilvl="0" w:tplc="230CE61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4243C00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2F34241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E604E59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9A7C03F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8C80786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DFD6A23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82CAAD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1E028FF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0">
    <w:nsid w:val="773038AE"/>
    <w:multiLevelType w:val="hybridMultilevel"/>
    <w:tmpl w:val="3B046D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F646BCB"/>
    <w:multiLevelType w:val="singleLevel"/>
    <w:tmpl w:val="A64E9DD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1"/>
  </w:num>
  <w:num w:numId="12">
    <w:abstractNumId w:val="19"/>
  </w:num>
  <w:num w:numId="13">
    <w:abstractNumId w:val="27"/>
  </w:num>
  <w:num w:numId="14">
    <w:abstractNumId w:val="20"/>
  </w:num>
  <w:num w:numId="15">
    <w:abstractNumId w:val="23"/>
  </w:num>
  <w:num w:numId="16">
    <w:abstractNumId w:val="28"/>
  </w:num>
  <w:num w:numId="17">
    <w:abstractNumId w:val="29"/>
  </w:num>
  <w:num w:numId="18">
    <w:abstractNumId w:val="25"/>
  </w:num>
  <w:num w:numId="19">
    <w:abstractNumId w:val="13"/>
  </w:num>
  <w:num w:numId="20">
    <w:abstractNumId w:val="12"/>
  </w:num>
  <w:num w:numId="21">
    <w:abstractNumId w:val="30"/>
  </w:num>
  <w:num w:numId="22">
    <w:abstractNumId w:val="15"/>
  </w:num>
  <w:num w:numId="23">
    <w:abstractNumId w:val="10"/>
  </w:num>
  <w:num w:numId="24">
    <w:abstractNumId w:val="17"/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22"/>
  </w:num>
  <w:num w:numId="28">
    <w:abstractNumId w:val="11"/>
  </w:num>
  <w:num w:numId="29">
    <w:abstractNumId w:val="5"/>
  </w:num>
  <w:num w:numId="30">
    <w:abstractNumId w:val="18"/>
  </w:num>
  <w:num w:numId="31">
    <w:abstractNumId w:val="24"/>
  </w:num>
  <w:num w:numId="32">
    <w:abstractNumId w:val="31"/>
  </w:num>
  <w:num w:numId="33">
    <w:abstractNumId w:val="26"/>
  </w:num>
  <w:num w:numId="34">
    <w:abstractNumId w:val="14"/>
  </w:num>
  <w:num w:numId="35">
    <w:abstractNumId w:val="16"/>
  </w:num>
  <w:num w:numId="36">
    <w:abstractNumId w:val="5"/>
  </w:num>
  <w:num w:numId="37">
    <w:abstractNumId w:val="5"/>
  </w:num>
  <w:num w:numId="38">
    <w:abstractNumId w:val="5"/>
  </w:num>
  <w:num w:numId="39">
    <w:abstractNumId w:val="5"/>
  </w:num>
  <w:num w:numId="40">
    <w:abstractNumId w:val="5"/>
  </w:num>
  <w:num w:numId="41">
    <w:abstractNumId w:val="5"/>
  </w:num>
  <w:num w:numId="42">
    <w:abstractNumId w:val="5"/>
  </w:num>
  <w:num w:numId="43">
    <w:abstractNumId w:val="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7270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raftWatermark" w:val="0"/>
  </w:docVars>
  <w:rsids>
    <w:rsidRoot w:val="00127299"/>
    <w:rsid w:val="00000BCE"/>
    <w:rsid w:val="000010E6"/>
    <w:rsid w:val="000019C7"/>
    <w:rsid w:val="00001CA8"/>
    <w:rsid w:val="00001F7B"/>
    <w:rsid w:val="00002354"/>
    <w:rsid w:val="00002C83"/>
    <w:rsid w:val="00004904"/>
    <w:rsid w:val="00005A4B"/>
    <w:rsid w:val="00005CC9"/>
    <w:rsid w:val="00006195"/>
    <w:rsid w:val="000065E8"/>
    <w:rsid w:val="00006B07"/>
    <w:rsid w:val="00007539"/>
    <w:rsid w:val="000077BF"/>
    <w:rsid w:val="00010C47"/>
    <w:rsid w:val="000111F3"/>
    <w:rsid w:val="000112FF"/>
    <w:rsid w:val="000133E6"/>
    <w:rsid w:val="0001378E"/>
    <w:rsid w:val="00013F72"/>
    <w:rsid w:val="0001451A"/>
    <w:rsid w:val="000149CF"/>
    <w:rsid w:val="00015137"/>
    <w:rsid w:val="00015305"/>
    <w:rsid w:val="0001566D"/>
    <w:rsid w:val="00015686"/>
    <w:rsid w:val="000158D5"/>
    <w:rsid w:val="000168A1"/>
    <w:rsid w:val="000171A7"/>
    <w:rsid w:val="00017704"/>
    <w:rsid w:val="00017E07"/>
    <w:rsid w:val="0002034E"/>
    <w:rsid w:val="00020BC1"/>
    <w:rsid w:val="00020BDB"/>
    <w:rsid w:val="0002122B"/>
    <w:rsid w:val="000218DF"/>
    <w:rsid w:val="00021B08"/>
    <w:rsid w:val="00023E11"/>
    <w:rsid w:val="000243E1"/>
    <w:rsid w:val="00024E7C"/>
    <w:rsid w:val="000271F2"/>
    <w:rsid w:val="000274D8"/>
    <w:rsid w:val="000278F4"/>
    <w:rsid w:val="00027AF3"/>
    <w:rsid w:val="000301ED"/>
    <w:rsid w:val="000304CF"/>
    <w:rsid w:val="00031890"/>
    <w:rsid w:val="00031A85"/>
    <w:rsid w:val="00032181"/>
    <w:rsid w:val="000325A4"/>
    <w:rsid w:val="000327A5"/>
    <w:rsid w:val="00033524"/>
    <w:rsid w:val="000339B8"/>
    <w:rsid w:val="00035AA5"/>
    <w:rsid w:val="000372CE"/>
    <w:rsid w:val="0003733B"/>
    <w:rsid w:val="00037B03"/>
    <w:rsid w:val="00037B04"/>
    <w:rsid w:val="00040183"/>
    <w:rsid w:val="00040382"/>
    <w:rsid w:val="00040A54"/>
    <w:rsid w:val="00040ACC"/>
    <w:rsid w:val="000417AA"/>
    <w:rsid w:val="0004195F"/>
    <w:rsid w:val="00042008"/>
    <w:rsid w:val="00042173"/>
    <w:rsid w:val="00043F38"/>
    <w:rsid w:val="00044012"/>
    <w:rsid w:val="000443D1"/>
    <w:rsid w:val="00044F10"/>
    <w:rsid w:val="00044F6A"/>
    <w:rsid w:val="000451CF"/>
    <w:rsid w:val="000455F1"/>
    <w:rsid w:val="00046BD1"/>
    <w:rsid w:val="00046C99"/>
    <w:rsid w:val="00047325"/>
    <w:rsid w:val="00050AD4"/>
    <w:rsid w:val="00051D7D"/>
    <w:rsid w:val="000521AD"/>
    <w:rsid w:val="000525BE"/>
    <w:rsid w:val="00052C29"/>
    <w:rsid w:val="00055144"/>
    <w:rsid w:val="00055960"/>
    <w:rsid w:val="00055D63"/>
    <w:rsid w:val="000566B0"/>
    <w:rsid w:val="000566E4"/>
    <w:rsid w:val="000567C9"/>
    <w:rsid w:val="000568EF"/>
    <w:rsid w:val="000574DA"/>
    <w:rsid w:val="00057637"/>
    <w:rsid w:val="00057CF0"/>
    <w:rsid w:val="00057FA4"/>
    <w:rsid w:val="00060244"/>
    <w:rsid w:val="0006098A"/>
    <w:rsid w:val="00060B69"/>
    <w:rsid w:val="0006210C"/>
    <w:rsid w:val="000622B0"/>
    <w:rsid w:val="00062ABE"/>
    <w:rsid w:val="00062B9C"/>
    <w:rsid w:val="00063A13"/>
    <w:rsid w:val="00063D9F"/>
    <w:rsid w:val="00063FFE"/>
    <w:rsid w:val="0006402D"/>
    <w:rsid w:val="00064692"/>
    <w:rsid w:val="000646A7"/>
    <w:rsid w:val="000654CE"/>
    <w:rsid w:val="000656E1"/>
    <w:rsid w:val="000657B4"/>
    <w:rsid w:val="00065A19"/>
    <w:rsid w:val="00065C80"/>
    <w:rsid w:val="000662D8"/>
    <w:rsid w:val="0006692E"/>
    <w:rsid w:val="00066A1A"/>
    <w:rsid w:val="000671D5"/>
    <w:rsid w:val="000674B3"/>
    <w:rsid w:val="00067940"/>
    <w:rsid w:val="00067D22"/>
    <w:rsid w:val="00067EF7"/>
    <w:rsid w:val="00071735"/>
    <w:rsid w:val="00071D73"/>
    <w:rsid w:val="00073068"/>
    <w:rsid w:val="000730CF"/>
    <w:rsid w:val="00073179"/>
    <w:rsid w:val="0007324F"/>
    <w:rsid w:val="00073B26"/>
    <w:rsid w:val="0007423B"/>
    <w:rsid w:val="00074408"/>
    <w:rsid w:val="000744FA"/>
    <w:rsid w:val="000747C5"/>
    <w:rsid w:val="0007509B"/>
    <w:rsid w:val="000751B4"/>
    <w:rsid w:val="000754D3"/>
    <w:rsid w:val="00076DEE"/>
    <w:rsid w:val="00076E95"/>
    <w:rsid w:val="00077105"/>
    <w:rsid w:val="0007719F"/>
    <w:rsid w:val="000800A1"/>
    <w:rsid w:val="0008010E"/>
    <w:rsid w:val="000802CE"/>
    <w:rsid w:val="00081C07"/>
    <w:rsid w:val="000820E2"/>
    <w:rsid w:val="000821F3"/>
    <w:rsid w:val="00082E3A"/>
    <w:rsid w:val="00082F02"/>
    <w:rsid w:val="00082F24"/>
    <w:rsid w:val="0008356D"/>
    <w:rsid w:val="000836CF"/>
    <w:rsid w:val="00083766"/>
    <w:rsid w:val="00083D1E"/>
    <w:rsid w:val="0008433D"/>
    <w:rsid w:val="000858C9"/>
    <w:rsid w:val="00086FF5"/>
    <w:rsid w:val="00087347"/>
    <w:rsid w:val="00087773"/>
    <w:rsid w:val="00087C9A"/>
    <w:rsid w:val="00087EB3"/>
    <w:rsid w:val="00087FBB"/>
    <w:rsid w:val="00090486"/>
    <w:rsid w:val="00090D18"/>
    <w:rsid w:val="00090F49"/>
    <w:rsid w:val="000910D7"/>
    <w:rsid w:val="0009311C"/>
    <w:rsid w:val="0009332C"/>
    <w:rsid w:val="000939DC"/>
    <w:rsid w:val="00095F85"/>
    <w:rsid w:val="0009716F"/>
    <w:rsid w:val="00097346"/>
    <w:rsid w:val="0009756E"/>
    <w:rsid w:val="000A0522"/>
    <w:rsid w:val="000A0721"/>
    <w:rsid w:val="000A0745"/>
    <w:rsid w:val="000A1ECA"/>
    <w:rsid w:val="000A207B"/>
    <w:rsid w:val="000A2D5B"/>
    <w:rsid w:val="000A4F2B"/>
    <w:rsid w:val="000A56A2"/>
    <w:rsid w:val="000A6C35"/>
    <w:rsid w:val="000A753F"/>
    <w:rsid w:val="000A755E"/>
    <w:rsid w:val="000B0501"/>
    <w:rsid w:val="000B0AD3"/>
    <w:rsid w:val="000B0E74"/>
    <w:rsid w:val="000B1454"/>
    <w:rsid w:val="000B1665"/>
    <w:rsid w:val="000B19AB"/>
    <w:rsid w:val="000B1B44"/>
    <w:rsid w:val="000B1D23"/>
    <w:rsid w:val="000B2267"/>
    <w:rsid w:val="000B37D0"/>
    <w:rsid w:val="000B4AF4"/>
    <w:rsid w:val="000B511D"/>
    <w:rsid w:val="000B53F5"/>
    <w:rsid w:val="000B5CBE"/>
    <w:rsid w:val="000B63C1"/>
    <w:rsid w:val="000B64EE"/>
    <w:rsid w:val="000B6608"/>
    <w:rsid w:val="000B67A4"/>
    <w:rsid w:val="000B6F78"/>
    <w:rsid w:val="000B7793"/>
    <w:rsid w:val="000B78AD"/>
    <w:rsid w:val="000B794A"/>
    <w:rsid w:val="000B7A60"/>
    <w:rsid w:val="000B7DCF"/>
    <w:rsid w:val="000C05A9"/>
    <w:rsid w:val="000C0946"/>
    <w:rsid w:val="000C2E69"/>
    <w:rsid w:val="000C39D7"/>
    <w:rsid w:val="000C42A4"/>
    <w:rsid w:val="000C5099"/>
    <w:rsid w:val="000C52FB"/>
    <w:rsid w:val="000C5373"/>
    <w:rsid w:val="000C656A"/>
    <w:rsid w:val="000C69E9"/>
    <w:rsid w:val="000C6A92"/>
    <w:rsid w:val="000C6D34"/>
    <w:rsid w:val="000C6EEE"/>
    <w:rsid w:val="000C723A"/>
    <w:rsid w:val="000C7996"/>
    <w:rsid w:val="000C7EB3"/>
    <w:rsid w:val="000D0DAD"/>
    <w:rsid w:val="000D1AB9"/>
    <w:rsid w:val="000D2B34"/>
    <w:rsid w:val="000D2C41"/>
    <w:rsid w:val="000D3721"/>
    <w:rsid w:val="000D414A"/>
    <w:rsid w:val="000D41FB"/>
    <w:rsid w:val="000D4A40"/>
    <w:rsid w:val="000D524F"/>
    <w:rsid w:val="000D56C8"/>
    <w:rsid w:val="000D630D"/>
    <w:rsid w:val="000D6B1F"/>
    <w:rsid w:val="000D72B9"/>
    <w:rsid w:val="000D79DC"/>
    <w:rsid w:val="000E01AC"/>
    <w:rsid w:val="000E0CBF"/>
    <w:rsid w:val="000E1118"/>
    <w:rsid w:val="000E12FB"/>
    <w:rsid w:val="000E1365"/>
    <w:rsid w:val="000E1581"/>
    <w:rsid w:val="000E220D"/>
    <w:rsid w:val="000E22AF"/>
    <w:rsid w:val="000E29A8"/>
    <w:rsid w:val="000E33FE"/>
    <w:rsid w:val="000E3B96"/>
    <w:rsid w:val="000E3DD4"/>
    <w:rsid w:val="000E3E94"/>
    <w:rsid w:val="000E4674"/>
    <w:rsid w:val="000E54CF"/>
    <w:rsid w:val="000E558A"/>
    <w:rsid w:val="000E6A68"/>
    <w:rsid w:val="000E6CEA"/>
    <w:rsid w:val="000E74E0"/>
    <w:rsid w:val="000E7A5E"/>
    <w:rsid w:val="000E7B59"/>
    <w:rsid w:val="000E7E13"/>
    <w:rsid w:val="000F0248"/>
    <w:rsid w:val="000F12FB"/>
    <w:rsid w:val="000F1371"/>
    <w:rsid w:val="000F1D70"/>
    <w:rsid w:val="000F2B8B"/>
    <w:rsid w:val="000F3711"/>
    <w:rsid w:val="000F3730"/>
    <w:rsid w:val="000F395C"/>
    <w:rsid w:val="000F68CA"/>
    <w:rsid w:val="000F717A"/>
    <w:rsid w:val="000F7429"/>
    <w:rsid w:val="000F7944"/>
    <w:rsid w:val="000F7B70"/>
    <w:rsid w:val="001004B6"/>
    <w:rsid w:val="001012BC"/>
    <w:rsid w:val="00101DAB"/>
    <w:rsid w:val="00102467"/>
    <w:rsid w:val="001044D5"/>
    <w:rsid w:val="0010544E"/>
    <w:rsid w:val="00105CB6"/>
    <w:rsid w:val="00106179"/>
    <w:rsid w:val="0010634C"/>
    <w:rsid w:val="00106C05"/>
    <w:rsid w:val="001077C4"/>
    <w:rsid w:val="00107988"/>
    <w:rsid w:val="00107BFA"/>
    <w:rsid w:val="0011134B"/>
    <w:rsid w:val="00111AB8"/>
    <w:rsid w:val="001128D7"/>
    <w:rsid w:val="00112B10"/>
    <w:rsid w:val="00112FDA"/>
    <w:rsid w:val="00113267"/>
    <w:rsid w:val="00113510"/>
    <w:rsid w:val="001139AA"/>
    <w:rsid w:val="00114521"/>
    <w:rsid w:val="0011462A"/>
    <w:rsid w:val="00114E94"/>
    <w:rsid w:val="00115EBD"/>
    <w:rsid w:val="00115F14"/>
    <w:rsid w:val="00117163"/>
    <w:rsid w:val="00117D16"/>
    <w:rsid w:val="00117D5E"/>
    <w:rsid w:val="001201D0"/>
    <w:rsid w:val="00120302"/>
    <w:rsid w:val="00120F9C"/>
    <w:rsid w:val="0012132F"/>
    <w:rsid w:val="00122744"/>
    <w:rsid w:val="00123655"/>
    <w:rsid w:val="001245DB"/>
    <w:rsid w:val="00124623"/>
    <w:rsid w:val="001246E7"/>
    <w:rsid w:val="00124E01"/>
    <w:rsid w:val="00126240"/>
    <w:rsid w:val="00126412"/>
    <w:rsid w:val="00126C10"/>
    <w:rsid w:val="0012709A"/>
    <w:rsid w:val="00127299"/>
    <w:rsid w:val="001273AC"/>
    <w:rsid w:val="00130A0F"/>
    <w:rsid w:val="00130FA8"/>
    <w:rsid w:val="00131C34"/>
    <w:rsid w:val="00132190"/>
    <w:rsid w:val="00132E1B"/>
    <w:rsid w:val="00132E24"/>
    <w:rsid w:val="001330CE"/>
    <w:rsid w:val="001333E8"/>
    <w:rsid w:val="0013481D"/>
    <w:rsid w:val="00134F0A"/>
    <w:rsid w:val="0013514E"/>
    <w:rsid w:val="00135614"/>
    <w:rsid w:val="001358D7"/>
    <w:rsid w:val="00135B2A"/>
    <w:rsid w:val="0013735B"/>
    <w:rsid w:val="00137B61"/>
    <w:rsid w:val="00140203"/>
    <w:rsid w:val="00140421"/>
    <w:rsid w:val="00140B8C"/>
    <w:rsid w:val="00140FB7"/>
    <w:rsid w:val="0014198D"/>
    <w:rsid w:val="00142273"/>
    <w:rsid w:val="001424D4"/>
    <w:rsid w:val="00142852"/>
    <w:rsid w:val="00142F54"/>
    <w:rsid w:val="00143090"/>
    <w:rsid w:val="00143492"/>
    <w:rsid w:val="00143700"/>
    <w:rsid w:val="001437FB"/>
    <w:rsid w:val="00143D20"/>
    <w:rsid w:val="00144226"/>
    <w:rsid w:val="001444E1"/>
    <w:rsid w:val="0014472F"/>
    <w:rsid w:val="0014519C"/>
    <w:rsid w:val="001452CC"/>
    <w:rsid w:val="00146464"/>
    <w:rsid w:val="00146AAA"/>
    <w:rsid w:val="00146D81"/>
    <w:rsid w:val="00146DBB"/>
    <w:rsid w:val="001472BD"/>
    <w:rsid w:val="00147B90"/>
    <w:rsid w:val="001504CF"/>
    <w:rsid w:val="00150A2B"/>
    <w:rsid w:val="00150EE9"/>
    <w:rsid w:val="0015191E"/>
    <w:rsid w:val="0015208D"/>
    <w:rsid w:val="00152AD5"/>
    <w:rsid w:val="00152B69"/>
    <w:rsid w:val="0015353D"/>
    <w:rsid w:val="001535D7"/>
    <w:rsid w:val="00154177"/>
    <w:rsid w:val="001542BE"/>
    <w:rsid w:val="00154694"/>
    <w:rsid w:val="0015477D"/>
    <w:rsid w:val="00155DA1"/>
    <w:rsid w:val="00156368"/>
    <w:rsid w:val="001565BA"/>
    <w:rsid w:val="001571A4"/>
    <w:rsid w:val="001577E1"/>
    <w:rsid w:val="00160077"/>
    <w:rsid w:val="0016013B"/>
    <w:rsid w:val="0016043C"/>
    <w:rsid w:val="00160777"/>
    <w:rsid w:val="00160A29"/>
    <w:rsid w:val="00160A6E"/>
    <w:rsid w:val="00160FCF"/>
    <w:rsid w:val="00161E12"/>
    <w:rsid w:val="001620C9"/>
    <w:rsid w:val="001629D3"/>
    <w:rsid w:val="0016345A"/>
    <w:rsid w:val="001644A7"/>
    <w:rsid w:val="0016467C"/>
    <w:rsid w:val="00164B64"/>
    <w:rsid w:val="001651E9"/>
    <w:rsid w:val="00165451"/>
    <w:rsid w:val="00165AFF"/>
    <w:rsid w:val="0016668C"/>
    <w:rsid w:val="00166CC5"/>
    <w:rsid w:val="00166CD4"/>
    <w:rsid w:val="0016711F"/>
    <w:rsid w:val="0016752C"/>
    <w:rsid w:val="0017053B"/>
    <w:rsid w:val="00171086"/>
    <w:rsid w:val="0017121D"/>
    <w:rsid w:val="00171D05"/>
    <w:rsid w:val="00172A69"/>
    <w:rsid w:val="00172B9D"/>
    <w:rsid w:val="00174056"/>
    <w:rsid w:val="0017555B"/>
    <w:rsid w:val="00175F7D"/>
    <w:rsid w:val="001762F1"/>
    <w:rsid w:val="00176411"/>
    <w:rsid w:val="00176519"/>
    <w:rsid w:val="001773B7"/>
    <w:rsid w:val="00177A70"/>
    <w:rsid w:val="00177AFE"/>
    <w:rsid w:val="00177D64"/>
    <w:rsid w:val="00177F70"/>
    <w:rsid w:val="00180679"/>
    <w:rsid w:val="001808C6"/>
    <w:rsid w:val="0018100E"/>
    <w:rsid w:val="0018128D"/>
    <w:rsid w:val="0018159A"/>
    <w:rsid w:val="00182245"/>
    <w:rsid w:val="001824A8"/>
    <w:rsid w:val="001829C5"/>
    <w:rsid w:val="001831D8"/>
    <w:rsid w:val="001833FE"/>
    <w:rsid w:val="00183A6B"/>
    <w:rsid w:val="0018484D"/>
    <w:rsid w:val="00184878"/>
    <w:rsid w:val="0018530E"/>
    <w:rsid w:val="001853F3"/>
    <w:rsid w:val="00187060"/>
    <w:rsid w:val="00187A43"/>
    <w:rsid w:val="00187CE3"/>
    <w:rsid w:val="0019176C"/>
    <w:rsid w:val="00191B63"/>
    <w:rsid w:val="00192018"/>
    <w:rsid w:val="00192B65"/>
    <w:rsid w:val="001930B4"/>
    <w:rsid w:val="00193298"/>
    <w:rsid w:val="0019475A"/>
    <w:rsid w:val="00194BD3"/>
    <w:rsid w:val="00194CD7"/>
    <w:rsid w:val="00195445"/>
    <w:rsid w:val="00195AFA"/>
    <w:rsid w:val="001965F4"/>
    <w:rsid w:val="00196A5F"/>
    <w:rsid w:val="00197EC9"/>
    <w:rsid w:val="001A0BCC"/>
    <w:rsid w:val="001A0BDA"/>
    <w:rsid w:val="001A17A2"/>
    <w:rsid w:val="001A197B"/>
    <w:rsid w:val="001A1C0F"/>
    <w:rsid w:val="001A20F8"/>
    <w:rsid w:val="001A22D8"/>
    <w:rsid w:val="001A2E5D"/>
    <w:rsid w:val="001A327E"/>
    <w:rsid w:val="001A33DE"/>
    <w:rsid w:val="001A3E6C"/>
    <w:rsid w:val="001A3FBE"/>
    <w:rsid w:val="001A47DD"/>
    <w:rsid w:val="001A5738"/>
    <w:rsid w:val="001A6298"/>
    <w:rsid w:val="001A6345"/>
    <w:rsid w:val="001A6D1E"/>
    <w:rsid w:val="001A72D8"/>
    <w:rsid w:val="001A7E80"/>
    <w:rsid w:val="001B0F3C"/>
    <w:rsid w:val="001B1C98"/>
    <w:rsid w:val="001B20F7"/>
    <w:rsid w:val="001B2428"/>
    <w:rsid w:val="001B253E"/>
    <w:rsid w:val="001B2F02"/>
    <w:rsid w:val="001B36E9"/>
    <w:rsid w:val="001B370B"/>
    <w:rsid w:val="001B4B06"/>
    <w:rsid w:val="001B4E79"/>
    <w:rsid w:val="001B5B5C"/>
    <w:rsid w:val="001B60EA"/>
    <w:rsid w:val="001B6335"/>
    <w:rsid w:val="001B6361"/>
    <w:rsid w:val="001B66AD"/>
    <w:rsid w:val="001B68F1"/>
    <w:rsid w:val="001B772E"/>
    <w:rsid w:val="001B7BF5"/>
    <w:rsid w:val="001B7C5F"/>
    <w:rsid w:val="001C0137"/>
    <w:rsid w:val="001C0442"/>
    <w:rsid w:val="001C04D8"/>
    <w:rsid w:val="001C060D"/>
    <w:rsid w:val="001C13BB"/>
    <w:rsid w:val="001C16DA"/>
    <w:rsid w:val="001C16E5"/>
    <w:rsid w:val="001C1816"/>
    <w:rsid w:val="001C1E8F"/>
    <w:rsid w:val="001C2233"/>
    <w:rsid w:val="001C372D"/>
    <w:rsid w:val="001C3FC5"/>
    <w:rsid w:val="001C4208"/>
    <w:rsid w:val="001C43F3"/>
    <w:rsid w:val="001C4480"/>
    <w:rsid w:val="001C5080"/>
    <w:rsid w:val="001C5F69"/>
    <w:rsid w:val="001C644B"/>
    <w:rsid w:val="001C66BB"/>
    <w:rsid w:val="001C78D2"/>
    <w:rsid w:val="001D0777"/>
    <w:rsid w:val="001D0996"/>
    <w:rsid w:val="001D0CCA"/>
    <w:rsid w:val="001D0E2E"/>
    <w:rsid w:val="001D1F50"/>
    <w:rsid w:val="001D21CF"/>
    <w:rsid w:val="001D2250"/>
    <w:rsid w:val="001D243D"/>
    <w:rsid w:val="001D283E"/>
    <w:rsid w:val="001D30E6"/>
    <w:rsid w:val="001D3A47"/>
    <w:rsid w:val="001D5714"/>
    <w:rsid w:val="001D59CA"/>
    <w:rsid w:val="001D5EC4"/>
    <w:rsid w:val="001D660A"/>
    <w:rsid w:val="001D7310"/>
    <w:rsid w:val="001D7475"/>
    <w:rsid w:val="001D7728"/>
    <w:rsid w:val="001E0449"/>
    <w:rsid w:val="001E097F"/>
    <w:rsid w:val="001E1037"/>
    <w:rsid w:val="001E13AA"/>
    <w:rsid w:val="001E172D"/>
    <w:rsid w:val="001E1C75"/>
    <w:rsid w:val="001E1EE0"/>
    <w:rsid w:val="001E23E9"/>
    <w:rsid w:val="001E3861"/>
    <w:rsid w:val="001E3981"/>
    <w:rsid w:val="001E3F2D"/>
    <w:rsid w:val="001E4CE6"/>
    <w:rsid w:val="001E53CB"/>
    <w:rsid w:val="001E6E82"/>
    <w:rsid w:val="001E7716"/>
    <w:rsid w:val="001E789C"/>
    <w:rsid w:val="001F078B"/>
    <w:rsid w:val="001F10A5"/>
    <w:rsid w:val="001F14AA"/>
    <w:rsid w:val="001F1F28"/>
    <w:rsid w:val="001F207A"/>
    <w:rsid w:val="001F4204"/>
    <w:rsid w:val="001F4547"/>
    <w:rsid w:val="001F47A9"/>
    <w:rsid w:val="001F59AF"/>
    <w:rsid w:val="001F5C62"/>
    <w:rsid w:val="001F5C69"/>
    <w:rsid w:val="001F60A6"/>
    <w:rsid w:val="001F64A1"/>
    <w:rsid w:val="001F675C"/>
    <w:rsid w:val="001F74F5"/>
    <w:rsid w:val="001F7563"/>
    <w:rsid w:val="001F7797"/>
    <w:rsid w:val="001F78EC"/>
    <w:rsid w:val="001F7928"/>
    <w:rsid w:val="001F7C9B"/>
    <w:rsid w:val="002006A9"/>
    <w:rsid w:val="00200E49"/>
    <w:rsid w:val="0020178D"/>
    <w:rsid w:val="002021D9"/>
    <w:rsid w:val="002023E2"/>
    <w:rsid w:val="00204382"/>
    <w:rsid w:val="00204B6D"/>
    <w:rsid w:val="00204D9D"/>
    <w:rsid w:val="002056C8"/>
    <w:rsid w:val="002059EC"/>
    <w:rsid w:val="00206115"/>
    <w:rsid w:val="00206CED"/>
    <w:rsid w:val="002075BC"/>
    <w:rsid w:val="002075FA"/>
    <w:rsid w:val="0021013B"/>
    <w:rsid w:val="0021056F"/>
    <w:rsid w:val="00210C60"/>
    <w:rsid w:val="0021144D"/>
    <w:rsid w:val="00211542"/>
    <w:rsid w:val="002116E9"/>
    <w:rsid w:val="00211701"/>
    <w:rsid w:val="00211981"/>
    <w:rsid w:val="00212313"/>
    <w:rsid w:val="00212BBB"/>
    <w:rsid w:val="00213B27"/>
    <w:rsid w:val="002146F2"/>
    <w:rsid w:val="002148F1"/>
    <w:rsid w:val="00214F5D"/>
    <w:rsid w:val="002154EB"/>
    <w:rsid w:val="00215C32"/>
    <w:rsid w:val="00215F90"/>
    <w:rsid w:val="002160B3"/>
    <w:rsid w:val="0021696C"/>
    <w:rsid w:val="00216B83"/>
    <w:rsid w:val="002176F1"/>
    <w:rsid w:val="00217B1D"/>
    <w:rsid w:val="00221185"/>
    <w:rsid w:val="002214B0"/>
    <w:rsid w:val="0022177F"/>
    <w:rsid w:val="00221929"/>
    <w:rsid w:val="00224285"/>
    <w:rsid w:val="00224653"/>
    <w:rsid w:val="0022488A"/>
    <w:rsid w:val="00225069"/>
    <w:rsid w:val="00226549"/>
    <w:rsid w:val="0022669C"/>
    <w:rsid w:val="00227E54"/>
    <w:rsid w:val="00230E6F"/>
    <w:rsid w:val="00231242"/>
    <w:rsid w:val="00231814"/>
    <w:rsid w:val="00231B5C"/>
    <w:rsid w:val="002320F9"/>
    <w:rsid w:val="0023279E"/>
    <w:rsid w:val="00232E2F"/>
    <w:rsid w:val="00234162"/>
    <w:rsid w:val="00234A10"/>
    <w:rsid w:val="00234E85"/>
    <w:rsid w:val="00235971"/>
    <w:rsid w:val="00235A5D"/>
    <w:rsid w:val="00235D0A"/>
    <w:rsid w:val="00235DA1"/>
    <w:rsid w:val="00235F8F"/>
    <w:rsid w:val="002363E3"/>
    <w:rsid w:val="00236606"/>
    <w:rsid w:val="00236D3C"/>
    <w:rsid w:val="00237C2A"/>
    <w:rsid w:val="00240217"/>
    <w:rsid w:val="002411C2"/>
    <w:rsid w:val="00241682"/>
    <w:rsid w:val="002417F3"/>
    <w:rsid w:val="00241939"/>
    <w:rsid w:val="00241A6E"/>
    <w:rsid w:val="00241FA1"/>
    <w:rsid w:val="0024233B"/>
    <w:rsid w:val="00242C1B"/>
    <w:rsid w:val="00242E53"/>
    <w:rsid w:val="002431D8"/>
    <w:rsid w:val="00243716"/>
    <w:rsid w:val="00243EBF"/>
    <w:rsid w:val="00243FA7"/>
    <w:rsid w:val="002450FF"/>
    <w:rsid w:val="002458F6"/>
    <w:rsid w:val="002460B8"/>
    <w:rsid w:val="00246520"/>
    <w:rsid w:val="002465A1"/>
    <w:rsid w:val="0024696B"/>
    <w:rsid w:val="00246993"/>
    <w:rsid w:val="0024709D"/>
    <w:rsid w:val="00247F40"/>
    <w:rsid w:val="00250D8F"/>
    <w:rsid w:val="0025269E"/>
    <w:rsid w:val="0025337C"/>
    <w:rsid w:val="002541AC"/>
    <w:rsid w:val="00254966"/>
    <w:rsid w:val="00254EC3"/>
    <w:rsid w:val="0025518D"/>
    <w:rsid w:val="00255FEF"/>
    <w:rsid w:val="0025639F"/>
    <w:rsid w:val="00257CBD"/>
    <w:rsid w:val="00257E2F"/>
    <w:rsid w:val="002608F8"/>
    <w:rsid w:val="00260D29"/>
    <w:rsid w:val="00261226"/>
    <w:rsid w:val="00261543"/>
    <w:rsid w:val="00261F1B"/>
    <w:rsid w:val="0026205B"/>
    <w:rsid w:val="00262721"/>
    <w:rsid w:val="0026354E"/>
    <w:rsid w:val="00264DCD"/>
    <w:rsid w:val="00265A63"/>
    <w:rsid w:val="00265C0F"/>
    <w:rsid w:val="00266862"/>
    <w:rsid w:val="00266BEF"/>
    <w:rsid w:val="00270241"/>
    <w:rsid w:val="002705A4"/>
    <w:rsid w:val="00270D01"/>
    <w:rsid w:val="0027140F"/>
    <w:rsid w:val="00271A89"/>
    <w:rsid w:val="00272CDB"/>
    <w:rsid w:val="002730B8"/>
    <w:rsid w:val="00273137"/>
    <w:rsid w:val="00273FE0"/>
    <w:rsid w:val="002740B2"/>
    <w:rsid w:val="00274465"/>
    <w:rsid w:val="002744F3"/>
    <w:rsid w:val="0027463D"/>
    <w:rsid w:val="00275011"/>
    <w:rsid w:val="0027593E"/>
    <w:rsid w:val="00275F65"/>
    <w:rsid w:val="002764C1"/>
    <w:rsid w:val="0027651D"/>
    <w:rsid w:val="002766EB"/>
    <w:rsid w:val="0028098B"/>
    <w:rsid w:val="00280EBB"/>
    <w:rsid w:val="00281D41"/>
    <w:rsid w:val="002823F0"/>
    <w:rsid w:val="00283571"/>
    <w:rsid w:val="002837DD"/>
    <w:rsid w:val="00283F1F"/>
    <w:rsid w:val="00284678"/>
    <w:rsid w:val="00285652"/>
    <w:rsid w:val="002860A7"/>
    <w:rsid w:val="002863F0"/>
    <w:rsid w:val="0029147A"/>
    <w:rsid w:val="0029187D"/>
    <w:rsid w:val="00291AAE"/>
    <w:rsid w:val="00291C0D"/>
    <w:rsid w:val="00292301"/>
    <w:rsid w:val="002925C4"/>
    <w:rsid w:val="00293278"/>
    <w:rsid w:val="00293C5C"/>
    <w:rsid w:val="002944DD"/>
    <w:rsid w:val="00294536"/>
    <w:rsid w:val="00294730"/>
    <w:rsid w:val="00294AC8"/>
    <w:rsid w:val="00294BB0"/>
    <w:rsid w:val="00294BB1"/>
    <w:rsid w:val="00296515"/>
    <w:rsid w:val="00296C58"/>
    <w:rsid w:val="002976EE"/>
    <w:rsid w:val="002A143E"/>
    <w:rsid w:val="002A1781"/>
    <w:rsid w:val="002A1BE2"/>
    <w:rsid w:val="002A1D54"/>
    <w:rsid w:val="002A2980"/>
    <w:rsid w:val="002A29C4"/>
    <w:rsid w:val="002A2B0F"/>
    <w:rsid w:val="002A31F6"/>
    <w:rsid w:val="002A3B73"/>
    <w:rsid w:val="002A40C9"/>
    <w:rsid w:val="002A47A0"/>
    <w:rsid w:val="002A50D9"/>
    <w:rsid w:val="002A522E"/>
    <w:rsid w:val="002A697C"/>
    <w:rsid w:val="002A6B97"/>
    <w:rsid w:val="002A6C44"/>
    <w:rsid w:val="002A79FE"/>
    <w:rsid w:val="002A7E01"/>
    <w:rsid w:val="002B03CE"/>
    <w:rsid w:val="002B09AD"/>
    <w:rsid w:val="002B0FA3"/>
    <w:rsid w:val="002B1624"/>
    <w:rsid w:val="002B32BD"/>
    <w:rsid w:val="002B3DEF"/>
    <w:rsid w:val="002B469A"/>
    <w:rsid w:val="002B474D"/>
    <w:rsid w:val="002B5385"/>
    <w:rsid w:val="002B5796"/>
    <w:rsid w:val="002B5D81"/>
    <w:rsid w:val="002B6426"/>
    <w:rsid w:val="002B6ACD"/>
    <w:rsid w:val="002B6C01"/>
    <w:rsid w:val="002B6C8C"/>
    <w:rsid w:val="002B6F2F"/>
    <w:rsid w:val="002B6F3F"/>
    <w:rsid w:val="002B75D4"/>
    <w:rsid w:val="002B7D0A"/>
    <w:rsid w:val="002C099F"/>
    <w:rsid w:val="002C13BE"/>
    <w:rsid w:val="002C1569"/>
    <w:rsid w:val="002C1750"/>
    <w:rsid w:val="002C1FD7"/>
    <w:rsid w:val="002C21AA"/>
    <w:rsid w:val="002C3CCD"/>
    <w:rsid w:val="002C40ED"/>
    <w:rsid w:val="002C4FE0"/>
    <w:rsid w:val="002C5D2A"/>
    <w:rsid w:val="002C5FC8"/>
    <w:rsid w:val="002C6137"/>
    <w:rsid w:val="002C7401"/>
    <w:rsid w:val="002C7B94"/>
    <w:rsid w:val="002C7C7F"/>
    <w:rsid w:val="002D17DC"/>
    <w:rsid w:val="002D1927"/>
    <w:rsid w:val="002D1D22"/>
    <w:rsid w:val="002D2433"/>
    <w:rsid w:val="002D2456"/>
    <w:rsid w:val="002D25A4"/>
    <w:rsid w:val="002D34E3"/>
    <w:rsid w:val="002D3DEF"/>
    <w:rsid w:val="002D4072"/>
    <w:rsid w:val="002D5B2D"/>
    <w:rsid w:val="002D642B"/>
    <w:rsid w:val="002D6A2F"/>
    <w:rsid w:val="002D6CEC"/>
    <w:rsid w:val="002D7047"/>
    <w:rsid w:val="002D71E3"/>
    <w:rsid w:val="002D73E4"/>
    <w:rsid w:val="002D742F"/>
    <w:rsid w:val="002D7A20"/>
    <w:rsid w:val="002D7EDB"/>
    <w:rsid w:val="002D7FBC"/>
    <w:rsid w:val="002E0A32"/>
    <w:rsid w:val="002E10D2"/>
    <w:rsid w:val="002E164A"/>
    <w:rsid w:val="002E17A8"/>
    <w:rsid w:val="002E1925"/>
    <w:rsid w:val="002E21AE"/>
    <w:rsid w:val="002E2301"/>
    <w:rsid w:val="002E235E"/>
    <w:rsid w:val="002E2783"/>
    <w:rsid w:val="002E297C"/>
    <w:rsid w:val="002E2ECD"/>
    <w:rsid w:val="002E30E6"/>
    <w:rsid w:val="002E3694"/>
    <w:rsid w:val="002E3DE6"/>
    <w:rsid w:val="002E3E12"/>
    <w:rsid w:val="002E5864"/>
    <w:rsid w:val="002E595B"/>
    <w:rsid w:val="002E6304"/>
    <w:rsid w:val="002E663B"/>
    <w:rsid w:val="002E6C45"/>
    <w:rsid w:val="002E765B"/>
    <w:rsid w:val="002E7F74"/>
    <w:rsid w:val="002F01DB"/>
    <w:rsid w:val="002F130D"/>
    <w:rsid w:val="002F13BD"/>
    <w:rsid w:val="002F1CD1"/>
    <w:rsid w:val="002F2177"/>
    <w:rsid w:val="002F327A"/>
    <w:rsid w:val="002F3A72"/>
    <w:rsid w:val="002F40BA"/>
    <w:rsid w:val="002F4D6A"/>
    <w:rsid w:val="002F53B8"/>
    <w:rsid w:val="002F5BF7"/>
    <w:rsid w:val="002F682D"/>
    <w:rsid w:val="002F7562"/>
    <w:rsid w:val="002F79B7"/>
    <w:rsid w:val="002F7F0E"/>
    <w:rsid w:val="00300121"/>
    <w:rsid w:val="00300440"/>
    <w:rsid w:val="0030073D"/>
    <w:rsid w:val="00300F06"/>
    <w:rsid w:val="003016FF"/>
    <w:rsid w:val="003019B9"/>
    <w:rsid w:val="00301FE4"/>
    <w:rsid w:val="00302038"/>
    <w:rsid w:val="0030208F"/>
    <w:rsid w:val="003035D3"/>
    <w:rsid w:val="00303874"/>
    <w:rsid w:val="003038F1"/>
    <w:rsid w:val="00303C8E"/>
    <w:rsid w:val="00303E3A"/>
    <w:rsid w:val="003048A7"/>
    <w:rsid w:val="00304951"/>
    <w:rsid w:val="00305033"/>
    <w:rsid w:val="003057D6"/>
    <w:rsid w:val="00305961"/>
    <w:rsid w:val="00305A09"/>
    <w:rsid w:val="00306CFA"/>
    <w:rsid w:val="0030708B"/>
    <w:rsid w:val="00307988"/>
    <w:rsid w:val="00310212"/>
    <w:rsid w:val="00310820"/>
    <w:rsid w:val="0031135A"/>
    <w:rsid w:val="00311D83"/>
    <w:rsid w:val="00312415"/>
    <w:rsid w:val="00312FE0"/>
    <w:rsid w:val="00313ACA"/>
    <w:rsid w:val="00313B7B"/>
    <w:rsid w:val="00314A0E"/>
    <w:rsid w:val="0031524C"/>
    <w:rsid w:val="003159A4"/>
    <w:rsid w:val="00315CA1"/>
    <w:rsid w:val="00315E4E"/>
    <w:rsid w:val="003160F7"/>
    <w:rsid w:val="00316138"/>
    <w:rsid w:val="003162E6"/>
    <w:rsid w:val="00316365"/>
    <w:rsid w:val="00316584"/>
    <w:rsid w:val="00316902"/>
    <w:rsid w:val="003169F1"/>
    <w:rsid w:val="00317668"/>
    <w:rsid w:val="00317EF6"/>
    <w:rsid w:val="00317FF4"/>
    <w:rsid w:val="003207EB"/>
    <w:rsid w:val="00320AF8"/>
    <w:rsid w:val="003226A2"/>
    <w:rsid w:val="00322FB9"/>
    <w:rsid w:val="00323863"/>
    <w:rsid w:val="00323D36"/>
    <w:rsid w:val="00324A9E"/>
    <w:rsid w:val="00324F07"/>
    <w:rsid w:val="003255E6"/>
    <w:rsid w:val="00325AFC"/>
    <w:rsid w:val="00325D9A"/>
    <w:rsid w:val="00326531"/>
    <w:rsid w:val="0032679C"/>
    <w:rsid w:val="00326D71"/>
    <w:rsid w:val="003271F2"/>
    <w:rsid w:val="003272E4"/>
    <w:rsid w:val="00327491"/>
    <w:rsid w:val="003276CE"/>
    <w:rsid w:val="003278EF"/>
    <w:rsid w:val="00327B17"/>
    <w:rsid w:val="00327B3C"/>
    <w:rsid w:val="00330BE8"/>
    <w:rsid w:val="00330C39"/>
    <w:rsid w:val="00330E4C"/>
    <w:rsid w:val="00332735"/>
    <w:rsid w:val="00332921"/>
    <w:rsid w:val="00332B32"/>
    <w:rsid w:val="00332F2C"/>
    <w:rsid w:val="00333109"/>
    <w:rsid w:val="00334EB5"/>
    <w:rsid w:val="003358BC"/>
    <w:rsid w:val="00335BC9"/>
    <w:rsid w:val="003363AE"/>
    <w:rsid w:val="00336519"/>
    <w:rsid w:val="00337971"/>
    <w:rsid w:val="00340277"/>
    <w:rsid w:val="003402E2"/>
    <w:rsid w:val="00340747"/>
    <w:rsid w:val="00340B3D"/>
    <w:rsid w:val="00341211"/>
    <w:rsid w:val="00341274"/>
    <w:rsid w:val="0034139F"/>
    <w:rsid w:val="003427D9"/>
    <w:rsid w:val="00342DF0"/>
    <w:rsid w:val="00343C0B"/>
    <w:rsid w:val="00344018"/>
    <w:rsid w:val="00344244"/>
    <w:rsid w:val="0034431D"/>
    <w:rsid w:val="0034439E"/>
    <w:rsid w:val="00344735"/>
    <w:rsid w:val="00345AC8"/>
    <w:rsid w:val="003461E0"/>
    <w:rsid w:val="0034647F"/>
    <w:rsid w:val="00346806"/>
    <w:rsid w:val="00347025"/>
    <w:rsid w:val="00347A31"/>
    <w:rsid w:val="00347AAE"/>
    <w:rsid w:val="00347FB9"/>
    <w:rsid w:val="00350FC3"/>
    <w:rsid w:val="00351646"/>
    <w:rsid w:val="00352378"/>
    <w:rsid w:val="0035291C"/>
    <w:rsid w:val="00352CEA"/>
    <w:rsid w:val="0035321C"/>
    <w:rsid w:val="0035335B"/>
    <w:rsid w:val="003539F8"/>
    <w:rsid w:val="00353B7F"/>
    <w:rsid w:val="00353B88"/>
    <w:rsid w:val="00353CEF"/>
    <w:rsid w:val="003546D8"/>
    <w:rsid w:val="003546E6"/>
    <w:rsid w:val="00355434"/>
    <w:rsid w:val="00355504"/>
    <w:rsid w:val="003559EB"/>
    <w:rsid w:val="00355A0A"/>
    <w:rsid w:val="0035613F"/>
    <w:rsid w:val="00356A46"/>
    <w:rsid w:val="00356BC4"/>
    <w:rsid w:val="0035711C"/>
    <w:rsid w:val="00357C07"/>
    <w:rsid w:val="00360F9F"/>
    <w:rsid w:val="00361140"/>
    <w:rsid w:val="00361189"/>
    <w:rsid w:val="003615AC"/>
    <w:rsid w:val="00361D42"/>
    <w:rsid w:val="00361E82"/>
    <w:rsid w:val="00362102"/>
    <w:rsid w:val="0036242D"/>
    <w:rsid w:val="00362722"/>
    <w:rsid w:val="0036280C"/>
    <w:rsid w:val="00363DAF"/>
    <w:rsid w:val="0036421D"/>
    <w:rsid w:val="00364ED8"/>
    <w:rsid w:val="003650EC"/>
    <w:rsid w:val="003653EE"/>
    <w:rsid w:val="0036731F"/>
    <w:rsid w:val="00367730"/>
    <w:rsid w:val="003677B1"/>
    <w:rsid w:val="00367B81"/>
    <w:rsid w:val="00367C67"/>
    <w:rsid w:val="00371619"/>
    <w:rsid w:val="00371785"/>
    <w:rsid w:val="003724D8"/>
    <w:rsid w:val="00373820"/>
    <w:rsid w:val="0037484A"/>
    <w:rsid w:val="00374A94"/>
    <w:rsid w:val="003767A4"/>
    <w:rsid w:val="00376DD7"/>
    <w:rsid w:val="003772E1"/>
    <w:rsid w:val="0037739F"/>
    <w:rsid w:val="003777EE"/>
    <w:rsid w:val="00377BE0"/>
    <w:rsid w:val="00377C58"/>
    <w:rsid w:val="00380111"/>
    <w:rsid w:val="0038030A"/>
    <w:rsid w:val="003805F9"/>
    <w:rsid w:val="003807B2"/>
    <w:rsid w:val="003812B3"/>
    <w:rsid w:val="003821BA"/>
    <w:rsid w:val="003822C8"/>
    <w:rsid w:val="00382987"/>
    <w:rsid w:val="00384C7A"/>
    <w:rsid w:val="00384D8B"/>
    <w:rsid w:val="00384FD2"/>
    <w:rsid w:val="00386314"/>
    <w:rsid w:val="00387E9E"/>
    <w:rsid w:val="0039004A"/>
    <w:rsid w:val="0039184C"/>
    <w:rsid w:val="00391D76"/>
    <w:rsid w:val="00391FA3"/>
    <w:rsid w:val="00392923"/>
    <w:rsid w:val="0039323E"/>
    <w:rsid w:val="00393379"/>
    <w:rsid w:val="00396940"/>
    <w:rsid w:val="003971E0"/>
    <w:rsid w:val="003972E1"/>
    <w:rsid w:val="00397462"/>
    <w:rsid w:val="003974D1"/>
    <w:rsid w:val="00397F91"/>
    <w:rsid w:val="003A0358"/>
    <w:rsid w:val="003A0C36"/>
    <w:rsid w:val="003A1677"/>
    <w:rsid w:val="003A2572"/>
    <w:rsid w:val="003A2935"/>
    <w:rsid w:val="003A2CBA"/>
    <w:rsid w:val="003A2FD1"/>
    <w:rsid w:val="003A36F8"/>
    <w:rsid w:val="003A3BA1"/>
    <w:rsid w:val="003A442E"/>
    <w:rsid w:val="003A45A0"/>
    <w:rsid w:val="003A568E"/>
    <w:rsid w:val="003A6A8B"/>
    <w:rsid w:val="003A6E69"/>
    <w:rsid w:val="003A7034"/>
    <w:rsid w:val="003A72F6"/>
    <w:rsid w:val="003B19AD"/>
    <w:rsid w:val="003B1BE4"/>
    <w:rsid w:val="003B1ECF"/>
    <w:rsid w:val="003B22FF"/>
    <w:rsid w:val="003B2C57"/>
    <w:rsid w:val="003B2F10"/>
    <w:rsid w:val="003B30E7"/>
    <w:rsid w:val="003B32A1"/>
    <w:rsid w:val="003B40A4"/>
    <w:rsid w:val="003B4E8C"/>
    <w:rsid w:val="003B5A26"/>
    <w:rsid w:val="003B6A84"/>
    <w:rsid w:val="003B6C6C"/>
    <w:rsid w:val="003B76C9"/>
    <w:rsid w:val="003B7B1A"/>
    <w:rsid w:val="003C211C"/>
    <w:rsid w:val="003C2455"/>
    <w:rsid w:val="003C2D59"/>
    <w:rsid w:val="003C3DCC"/>
    <w:rsid w:val="003C4CD3"/>
    <w:rsid w:val="003C50B0"/>
    <w:rsid w:val="003C5798"/>
    <w:rsid w:val="003C61FE"/>
    <w:rsid w:val="003C62FF"/>
    <w:rsid w:val="003C68DF"/>
    <w:rsid w:val="003C7D3A"/>
    <w:rsid w:val="003C7E8F"/>
    <w:rsid w:val="003D05D1"/>
    <w:rsid w:val="003D1428"/>
    <w:rsid w:val="003D34A5"/>
    <w:rsid w:val="003D3701"/>
    <w:rsid w:val="003D3DA4"/>
    <w:rsid w:val="003D3EBE"/>
    <w:rsid w:val="003D4035"/>
    <w:rsid w:val="003D427B"/>
    <w:rsid w:val="003D4318"/>
    <w:rsid w:val="003D4889"/>
    <w:rsid w:val="003D5399"/>
    <w:rsid w:val="003D58CD"/>
    <w:rsid w:val="003D6108"/>
    <w:rsid w:val="003D7D4A"/>
    <w:rsid w:val="003E0A46"/>
    <w:rsid w:val="003E0B8C"/>
    <w:rsid w:val="003E0C0F"/>
    <w:rsid w:val="003E1AB8"/>
    <w:rsid w:val="003E2473"/>
    <w:rsid w:val="003E2726"/>
    <w:rsid w:val="003E28F7"/>
    <w:rsid w:val="003E30EB"/>
    <w:rsid w:val="003E33F1"/>
    <w:rsid w:val="003E3657"/>
    <w:rsid w:val="003E3AE7"/>
    <w:rsid w:val="003E3AF0"/>
    <w:rsid w:val="003E46F4"/>
    <w:rsid w:val="003E561E"/>
    <w:rsid w:val="003E59B0"/>
    <w:rsid w:val="003E6BE0"/>
    <w:rsid w:val="003E7A35"/>
    <w:rsid w:val="003E7A91"/>
    <w:rsid w:val="003F0088"/>
    <w:rsid w:val="003F02DA"/>
    <w:rsid w:val="003F058F"/>
    <w:rsid w:val="003F05BC"/>
    <w:rsid w:val="003F06EA"/>
    <w:rsid w:val="003F0B68"/>
    <w:rsid w:val="003F0E9B"/>
    <w:rsid w:val="003F1AAC"/>
    <w:rsid w:val="003F1CAE"/>
    <w:rsid w:val="003F2381"/>
    <w:rsid w:val="003F248D"/>
    <w:rsid w:val="003F25DE"/>
    <w:rsid w:val="003F265D"/>
    <w:rsid w:val="003F288C"/>
    <w:rsid w:val="003F4083"/>
    <w:rsid w:val="003F40CF"/>
    <w:rsid w:val="003F47F4"/>
    <w:rsid w:val="003F5777"/>
    <w:rsid w:val="003F5802"/>
    <w:rsid w:val="003F628E"/>
    <w:rsid w:val="003F62D6"/>
    <w:rsid w:val="003F63B4"/>
    <w:rsid w:val="003F6A22"/>
    <w:rsid w:val="003F729D"/>
    <w:rsid w:val="003F7D59"/>
    <w:rsid w:val="003F7E33"/>
    <w:rsid w:val="00401741"/>
    <w:rsid w:val="00401C86"/>
    <w:rsid w:val="00401DEC"/>
    <w:rsid w:val="00401EE8"/>
    <w:rsid w:val="004023B1"/>
    <w:rsid w:val="00402907"/>
    <w:rsid w:val="004029DE"/>
    <w:rsid w:val="00402D6A"/>
    <w:rsid w:val="0040353F"/>
    <w:rsid w:val="00403E3F"/>
    <w:rsid w:val="00405381"/>
    <w:rsid w:val="00405F00"/>
    <w:rsid w:val="00406014"/>
    <w:rsid w:val="004064F4"/>
    <w:rsid w:val="00406EC6"/>
    <w:rsid w:val="004071F4"/>
    <w:rsid w:val="004076B0"/>
    <w:rsid w:val="0040771E"/>
    <w:rsid w:val="00410BE9"/>
    <w:rsid w:val="0041241B"/>
    <w:rsid w:val="004130C9"/>
    <w:rsid w:val="004135A6"/>
    <w:rsid w:val="004140F5"/>
    <w:rsid w:val="00414946"/>
    <w:rsid w:val="0041523E"/>
    <w:rsid w:val="00415258"/>
    <w:rsid w:val="00415589"/>
    <w:rsid w:val="00415B9E"/>
    <w:rsid w:val="0041664B"/>
    <w:rsid w:val="00416828"/>
    <w:rsid w:val="00416B2F"/>
    <w:rsid w:val="00417481"/>
    <w:rsid w:val="00417575"/>
    <w:rsid w:val="004175E6"/>
    <w:rsid w:val="004179E7"/>
    <w:rsid w:val="00417D2F"/>
    <w:rsid w:val="00420C65"/>
    <w:rsid w:val="004227EB"/>
    <w:rsid w:val="00422D1F"/>
    <w:rsid w:val="00422F6F"/>
    <w:rsid w:val="0042322C"/>
    <w:rsid w:val="0042343D"/>
    <w:rsid w:val="00423DEC"/>
    <w:rsid w:val="00423F00"/>
    <w:rsid w:val="0042495F"/>
    <w:rsid w:val="0042582E"/>
    <w:rsid w:val="00426464"/>
    <w:rsid w:val="004266AF"/>
    <w:rsid w:val="00426E76"/>
    <w:rsid w:val="00427FD2"/>
    <w:rsid w:val="00430B11"/>
    <w:rsid w:val="00430D77"/>
    <w:rsid w:val="0043124B"/>
    <w:rsid w:val="00431509"/>
    <w:rsid w:val="00431B4F"/>
    <w:rsid w:val="004321AC"/>
    <w:rsid w:val="0043243F"/>
    <w:rsid w:val="00433089"/>
    <w:rsid w:val="00433467"/>
    <w:rsid w:val="004334CB"/>
    <w:rsid w:val="004335E7"/>
    <w:rsid w:val="00433834"/>
    <w:rsid w:val="00433B81"/>
    <w:rsid w:val="00434294"/>
    <w:rsid w:val="004347A1"/>
    <w:rsid w:val="00434A22"/>
    <w:rsid w:val="00435064"/>
    <w:rsid w:val="00435082"/>
    <w:rsid w:val="00435979"/>
    <w:rsid w:val="004376C6"/>
    <w:rsid w:val="004376F6"/>
    <w:rsid w:val="00437B35"/>
    <w:rsid w:val="00437B65"/>
    <w:rsid w:val="004407D8"/>
    <w:rsid w:val="0044081C"/>
    <w:rsid w:val="00440E18"/>
    <w:rsid w:val="00442853"/>
    <w:rsid w:val="0044388F"/>
    <w:rsid w:val="00443F0F"/>
    <w:rsid w:val="00444068"/>
    <w:rsid w:val="0044509F"/>
    <w:rsid w:val="0044558E"/>
    <w:rsid w:val="00445B70"/>
    <w:rsid w:val="00446005"/>
    <w:rsid w:val="00446501"/>
    <w:rsid w:val="00446619"/>
    <w:rsid w:val="00446760"/>
    <w:rsid w:val="00446FAC"/>
    <w:rsid w:val="00450871"/>
    <w:rsid w:val="00450B98"/>
    <w:rsid w:val="00450BDF"/>
    <w:rsid w:val="00450D34"/>
    <w:rsid w:val="0045154E"/>
    <w:rsid w:val="00451990"/>
    <w:rsid w:val="004519DF"/>
    <w:rsid w:val="00451B1E"/>
    <w:rsid w:val="00451CB2"/>
    <w:rsid w:val="00452039"/>
    <w:rsid w:val="00452113"/>
    <w:rsid w:val="00452B1B"/>
    <w:rsid w:val="00452EF6"/>
    <w:rsid w:val="0045302D"/>
    <w:rsid w:val="00453166"/>
    <w:rsid w:val="004540B0"/>
    <w:rsid w:val="0045536C"/>
    <w:rsid w:val="0045564A"/>
    <w:rsid w:val="00455D68"/>
    <w:rsid w:val="00456109"/>
    <w:rsid w:val="00456458"/>
    <w:rsid w:val="0045649A"/>
    <w:rsid w:val="0045670F"/>
    <w:rsid w:val="004575C8"/>
    <w:rsid w:val="00457A17"/>
    <w:rsid w:val="0046138B"/>
    <w:rsid w:val="00461550"/>
    <w:rsid w:val="00462282"/>
    <w:rsid w:val="00464200"/>
    <w:rsid w:val="004642F9"/>
    <w:rsid w:val="0046598C"/>
    <w:rsid w:val="00465C0E"/>
    <w:rsid w:val="00466A5B"/>
    <w:rsid w:val="00466C16"/>
    <w:rsid w:val="00467623"/>
    <w:rsid w:val="00467843"/>
    <w:rsid w:val="00470275"/>
    <w:rsid w:val="004705D9"/>
    <w:rsid w:val="004709B3"/>
    <w:rsid w:val="00471795"/>
    <w:rsid w:val="00471DA8"/>
    <w:rsid w:val="00472D05"/>
    <w:rsid w:val="00472D5B"/>
    <w:rsid w:val="004736A8"/>
    <w:rsid w:val="00473B1A"/>
    <w:rsid w:val="00474B36"/>
    <w:rsid w:val="00475004"/>
    <w:rsid w:val="00475D67"/>
    <w:rsid w:val="004767C2"/>
    <w:rsid w:val="00476A92"/>
    <w:rsid w:val="00476FA1"/>
    <w:rsid w:val="00480E51"/>
    <w:rsid w:val="00482666"/>
    <w:rsid w:val="00482D28"/>
    <w:rsid w:val="0048375B"/>
    <w:rsid w:val="004844A5"/>
    <w:rsid w:val="00484F5F"/>
    <w:rsid w:val="004853CF"/>
    <w:rsid w:val="004855F7"/>
    <w:rsid w:val="00485FC7"/>
    <w:rsid w:val="004860A3"/>
    <w:rsid w:val="00486191"/>
    <w:rsid w:val="0048621B"/>
    <w:rsid w:val="004864AE"/>
    <w:rsid w:val="00486CCD"/>
    <w:rsid w:val="0048729D"/>
    <w:rsid w:val="004900FD"/>
    <w:rsid w:val="00490105"/>
    <w:rsid w:val="004904DA"/>
    <w:rsid w:val="004906F0"/>
    <w:rsid w:val="0049131D"/>
    <w:rsid w:val="00491ADD"/>
    <w:rsid w:val="00491DCB"/>
    <w:rsid w:val="00492BF1"/>
    <w:rsid w:val="00492E7B"/>
    <w:rsid w:val="0049324F"/>
    <w:rsid w:val="004942FB"/>
    <w:rsid w:val="0049431A"/>
    <w:rsid w:val="0049489B"/>
    <w:rsid w:val="004953A9"/>
    <w:rsid w:val="004954DD"/>
    <w:rsid w:val="0049561F"/>
    <w:rsid w:val="004956B4"/>
    <w:rsid w:val="00495BAC"/>
    <w:rsid w:val="00495FD6"/>
    <w:rsid w:val="00496C76"/>
    <w:rsid w:val="004A07AE"/>
    <w:rsid w:val="004A0D5A"/>
    <w:rsid w:val="004A1D70"/>
    <w:rsid w:val="004A2D79"/>
    <w:rsid w:val="004A2D8E"/>
    <w:rsid w:val="004A3504"/>
    <w:rsid w:val="004A3A02"/>
    <w:rsid w:val="004A3B8B"/>
    <w:rsid w:val="004A436E"/>
    <w:rsid w:val="004A465D"/>
    <w:rsid w:val="004A4701"/>
    <w:rsid w:val="004A4BB9"/>
    <w:rsid w:val="004A5F71"/>
    <w:rsid w:val="004A6651"/>
    <w:rsid w:val="004A6A7D"/>
    <w:rsid w:val="004A6D64"/>
    <w:rsid w:val="004A75BA"/>
    <w:rsid w:val="004A7E6E"/>
    <w:rsid w:val="004B05DA"/>
    <w:rsid w:val="004B13DF"/>
    <w:rsid w:val="004B14E1"/>
    <w:rsid w:val="004B211D"/>
    <w:rsid w:val="004B26B0"/>
    <w:rsid w:val="004B2BC6"/>
    <w:rsid w:val="004B3881"/>
    <w:rsid w:val="004B393E"/>
    <w:rsid w:val="004B439F"/>
    <w:rsid w:val="004B46F2"/>
    <w:rsid w:val="004B4901"/>
    <w:rsid w:val="004B49B4"/>
    <w:rsid w:val="004B591B"/>
    <w:rsid w:val="004B5D61"/>
    <w:rsid w:val="004B62AE"/>
    <w:rsid w:val="004B645E"/>
    <w:rsid w:val="004B6FA5"/>
    <w:rsid w:val="004B7F3A"/>
    <w:rsid w:val="004C0125"/>
    <w:rsid w:val="004C0860"/>
    <w:rsid w:val="004C1497"/>
    <w:rsid w:val="004C2040"/>
    <w:rsid w:val="004C2872"/>
    <w:rsid w:val="004C3497"/>
    <w:rsid w:val="004C37CD"/>
    <w:rsid w:val="004C3EE2"/>
    <w:rsid w:val="004C4203"/>
    <w:rsid w:val="004C562B"/>
    <w:rsid w:val="004C5D58"/>
    <w:rsid w:val="004C7424"/>
    <w:rsid w:val="004C7ADA"/>
    <w:rsid w:val="004D0070"/>
    <w:rsid w:val="004D0335"/>
    <w:rsid w:val="004D0505"/>
    <w:rsid w:val="004D2251"/>
    <w:rsid w:val="004D2626"/>
    <w:rsid w:val="004D31E0"/>
    <w:rsid w:val="004D32B6"/>
    <w:rsid w:val="004D357B"/>
    <w:rsid w:val="004D3A84"/>
    <w:rsid w:val="004D3B30"/>
    <w:rsid w:val="004D3C14"/>
    <w:rsid w:val="004D45D8"/>
    <w:rsid w:val="004D4C42"/>
    <w:rsid w:val="004D4EE5"/>
    <w:rsid w:val="004D5169"/>
    <w:rsid w:val="004D5E4A"/>
    <w:rsid w:val="004D609F"/>
    <w:rsid w:val="004D60FE"/>
    <w:rsid w:val="004D6F95"/>
    <w:rsid w:val="004D707F"/>
    <w:rsid w:val="004E03DC"/>
    <w:rsid w:val="004E109C"/>
    <w:rsid w:val="004E16B7"/>
    <w:rsid w:val="004E1EE7"/>
    <w:rsid w:val="004E234E"/>
    <w:rsid w:val="004E27FA"/>
    <w:rsid w:val="004E2B2C"/>
    <w:rsid w:val="004E2BD6"/>
    <w:rsid w:val="004E3569"/>
    <w:rsid w:val="004E35FA"/>
    <w:rsid w:val="004E3D6A"/>
    <w:rsid w:val="004E3EBC"/>
    <w:rsid w:val="004E4254"/>
    <w:rsid w:val="004E4407"/>
    <w:rsid w:val="004E4AE8"/>
    <w:rsid w:val="004E533B"/>
    <w:rsid w:val="004E5950"/>
    <w:rsid w:val="004E6754"/>
    <w:rsid w:val="004E74F6"/>
    <w:rsid w:val="004E7F4C"/>
    <w:rsid w:val="004F0195"/>
    <w:rsid w:val="004F13A1"/>
    <w:rsid w:val="004F1C30"/>
    <w:rsid w:val="004F26F9"/>
    <w:rsid w:val="004F2B33"/>
    <w:rsid w:val="004F3A98"/>
    <w:rsid w:val="004F4656"/>
    <w:rsid w:val="004F494B"/>
    <w:rsid w:val="004F4C07"/>
    <w:rsid w:val="004F4E32"/>
    <w:rsid w:val="004F4FFF"/>
    <w:rsid w:val="004F5EC9"/>
    <w:rsid w:val="004F6704"/>
    <w:rsid w:val="004F6996"/>
    <w:rsid w:val="004F6EAB"/>
    <w:rsid w:val="004F6EF1"/>
    <w:rsid w:val="0050005D"/>
    <w:rsid w:val="00500454"/>
    <w:rsid w:val="00500597"/>
    <w:rsid w:val="00500793"/>
    <w:rsid w:val="005011F2"/>
    <w:rsid w:val="00501B06"/>
    <w:rsid w:val="005026D7"/>
    <w:rsid w:val="00502863"/>
    <w:rsid w:val="00502EEC"/>
    <w:rsid w:val="00503C4D"/>
    <w:rsid w:val="0050427E"/>
    <w:rsid w:val="00504B67"/>
    <w:rsid w:val="00504C06"/>
    <w:rsid w:val="00504D4A"/>
    <w:rsid w:val="00505159"/>
    <w:rsid w:val="00505C98"/>
    <w:rsid w:val="00507D58"/>
    <w:rsid w:val="00507DD5"/>
    <w:rsid w:val="005109C7"/>
    <w:rsid w:val="005111CF"/>
    <w:rsid w:val="005116F8"/>
    <w:rsid w:val="00512216"/>
    <w:rsid w:val="005123B9"/>
    <w:rsid w:val="005129E6"/>
    <w:rsid w:val="00512CEE"/>
    <w:rsid w:val="00513CCE"/>
    <w:rsid w:val="00513EE9"/>
    <w:rsid w:val="005144FE"/>
    <w:rsid w:val="00514776"/>
    <w:rsid w:val="00514FAB"/>
    <w:rsid w:val="0051525D"/>
    <w:rsid w:val="00515958"/>
    <w:rsid w:val="00517A35"/>
    <w:rsid w:val="005203E3"/>
    <w:rsid w:val="00520466"/>
    <w:rsid w:val="00520FC4"/>
    <w:rsid w:val="00521075"/>
    <w:rsid w:val="00522C38"/>
    <w:rsid w:val="00522FA9"/>
    <w:rsid w:val="00523608"/>
    <w:rsid w:val="00523FA6"/>
    <w:rsid w:val="00524C6F"/>
    <w:rsid w:val="005257B8"/>
    <w:rsid w:val="005263F2"/>
    <w:rsid w:val="00527118"/>
    <w:rsid w:val="005302DC"/>
    <w:rsid w:val="00530343"/>
    <w:rsid w:val="00531237"/>
    <w:rsid w:val="00531252"/>
    <w:rsid w:val="005329C5"/>
    <w:rsid w:val="00532B3D"/>
    <w:rsid w:val="00532C9B"/>
    <w:rsid w:val="0053343C"/>
    <w:rsid w:val="00533A13"/>
    <w:rsid w:val="00534839"/>
    <w:rsid w:val="00534AE3"/>
    <w:rsid w:val="005360CE"/>
    <w:rsid w:val="0053640B"/>
    <w:rsid w:val="0053657F"/>
    <w:rsid w:val="0053735E"/>
    <w:rsid w:val="00537F5F"/>
    <w:rsid w:val="00537F81"/>
    <w:rsid w:val="00540C14"/>
    <w:rsid w:val="00540E49"/>
    <w:rsid w:val="005411A8"/>
    <w:rsid w:val="0054129C"/>
    <w:rsid w:val="00541675"/>
    <w:rsid w:val="00541B7E"/>
    <w:rsid w:val="00541CFF"/>
    <w:rsid w:val="005420BA"/>
    <w:rsid w:val="005422EE"/>
    <w:rsid w:val="005428C4"/>
    <w:rsid w:val="0054290F"/>
    <w:rsid w:val="00542FF6"/>
    <w:rsid w:val="005438B2"/>
    <w:rsid w:val="00544196"/>
    <w:rsid w:val="0054457E"/>
    <w:rsid w:val="00545327"/>
    <w:rsid w:val="005455AA"/>
    <w:rsid w:val="00545951"/>
    <w:rsid w:val="00545F2A"/>
    <w:rsid w:val="00546F31"/>
    <w:rsid w:val="005476D2"/>
    <w:rsid w:val="00547C2C"/>
    <w:rsid w:val="00547C33"/>
    <w:rsid w:val="00547FBD"/>
    <w:rsid w:val="005509C8"/>
    <w:rsid w:val="005518AB"/>
    <w:rsid w:val="0055196C"/>
    <w:rsid w:val="00552929"/>
    <w:rsid w:val="00552E98"/>
    <w:rsid w:val="00553A03"/>
    <w:rsid w:val="00553D54"/>
    <w:rsid w:val="00555309"/>
    <w:rsid w:val="005554A8"/>
    <w:rsid w:val="005558B8"/>
    <w:rsid w:val="00556FFC"/>
    <w:rsid w:val="005579C6"/>
    <w:rsid w:val="005579E0"/>
    <w:rsid w:val="00560865"/>
    <w:rsid w:val="00560BE0"/>
    <w:rsid w:val="00560CC6"/>
    <w:rsid w:val="00560F20"/>
    <w:rsid w:val="00561459"/>
    <w:rsid w:val="0056305F"/>
    <w:rsid w:val="00563086"/>
    <w:rsid w:val="0056392D"/>
    <w:rsid w:val="00563CC8"/>
    <w:rsid w:val="00563E25"/>
    <w:rsid w:val="00563E8B"/>
    <w:rsid w:val="005644D6"/>
    <w:rsid w:val="00565069"/>
    <w:rsid w:val="00565453"/>
    <w:rsid w:val="005656A8"/>
    <w:rsid w:val="00565D79"/>
    <w:rsid w:val="00567CEA"/>
    <w:rsid w:val="00570146"/>
    <w:rsid w:val="00570743"/>
    <w:rsid w:val="00571324"/>
    <w:rsid w:val="00571B87"/>
    <w:rsid w:val="00571E51"/>
    <w:rsid w:val="005721A1"/>
    <w:rsid w:val="00572259"/>
    <w:rsid w:val="00572615"/>
    <w:rsid w:val="0057283F"/>
    <w:rsid w:val="00572A6A"/>
    <w:rsid w:val="00572FB9"/>
    <w:rsid w:val="00573D1C"/>
    <w:rsid w:val="00574241"/>
    <w:rsid w:val="0057435F"/>
    <w:rsid w:val="00574550"/>
    <w:rsid w:val="00574557"/>
    <w:rsid w:val="005750FF"/>
    <w:rsid w:val="00575317"/>
    <w:rsid w:val="0057532F"/>
    <w:rsid w:val="005754C9"/>
    <w:rsid w:val="00575E17"/>
    <w:rsid w:val="005770F8"/>
    <w:rsid w:val="00577AF8"/>
    <w:rsid w:val="00577C9B"/>
    <w:rsid w:val="00577CB8"/>
    <w:rsid w:val="0058000D"/>
    <w:rsid w:val="00580505"/>
    <w:rsid w:val="00580F65"/>
    <w:rsid w:val="00581CE6"/>
    <w:rsid w:val="00581EAE"/>
    <w:rsid w:val="005820C7"/>
    <w:rsid w:val="00582290"/>
    <w:rsid w:val="00582365"/>
    <w:rsid w:val="005825BC"/>
    <w:rsid w:val="00582FAB"/>
    <w:rsid w:val="0058342C"/>
    <w:rsid w:val="00583E21"/>
    <w:rsid w:val="00584D0B"/>
    <w:rsid w:val="005850E5"/>
    <w:rsid w:val="0058561E"/>
    <w:rsid w:val="00585C45"/>
    <w:rsid w:val="005861DB"/>
    <w:rsid w:val="005868DE"/>
    <w:rsid w:val="0058709A"/>
    <w:rsid w:val="005874F9"/>
    <w:rsid w:val="00590F90"/>
    <w:rsid w:val="005910A0"/>
    <w:rsid w:val="00591122"/>
    <w:rsid w:val="00591359"/>
    <w:rsid w:val="00591379"/>
    <w:rsid w:val="0059137C"/>
    <w:rsid w:val="0059159A"/>
    <w:rsid w:val="00591B6E"/>
    <w:rsid w:val="005925D9"/>
    <w:rsid w:val="00592B5F"/>
    <w:rsid w:val="00592B60"/>
    <w:rsid w:val="00592BAC"/>
    <w:rsid w:val="005942CF"/>
    <w:rsid w:val="0059489F"/>
    <w:rsid w:val="005949BD"/>
    <w:rsid w:val="00594F88"/>
    <w:rsid w:val="00596070"/>
    <w:rsid w:val="00596BDB"/>
    <w:rsid w:val="00597AD1"/>
    <w:rsid w:val="00597B6B"/>
    <w:rsid w:val="005A0007"/>
    <w:rsid w:val="005A01BB"/>
    <w:rsid w:val="005A0CE1"/>
    <w:rsid w:val="005A0E21"/>
    <w:rsid w:val="005A122A"/>
    <w:rsid w:val="005A1723"/>
    <w:rsid w:val="005A1A67"/>
    <w:rsid w:val="005A2D99"/>
    <w:rsid w:val="005A33AE"/>
    <w:rsid w:val="005A3963"/>
    <w:rsid w:val="005A3D7C"/>
    <w:rsid w:val="005A3EDF"/>
    <w:rsid w:val="005A410C"/>
    <w:rsid w:val="005A4491"/>
    <w:rsid w:val="005A56E6"/>
    <w:rsid w:val="005A58DF"/>
    <w:rsid w:val="005A7317"/>
    <w:rsid w:val="005A73CF"/>
    <w:rsid w:val="005A7487"/>
    <w:rsid w:val="005A7854"/>
    <w:rsid w:val="005B01AF"/>
    <w:rsid w:val="005B096F"/>
    <w:rsid w:val="005B09D3"/>
    <w:rsid w:val="005B0FE6"/>
    <w:rsid w:val="005B1610"/>
    <w:rsid w:val="005B17E1"/>
    <w:rsid w:val="005B1B68"/>
    <w:rsid w:val="005B2745"/>
    <w:rsid w:val="005B2B45"/>
    <w:rsid w:val="005B2B5E"/>
    <w:rsid w:val="005B347E"/>
    <w:rsid w:val="005B54F7"/>
    <w:rsid w:val="005B5A06"/>
    <w:rsid w:val="005B6A7C"/>
    <w:rsid w:val="005B75D2"/>
    <w:rsid w:val="005C0577"/>
    <w:rsid w:val="005C0711"/>
    <w:rsid w:val="005C07CB"/>
    <w:rsid w:val="005C0B8B"/>
    <w:rsid w:val="005C215A"/>
    <w:rsid w:val="005C21AE"/>
    <w:rsid w:val="005C2461"/>
    <w:rsid w:val="005C30E1"/>
    <w:rsid w:val="005C31B6"/>
    <w:rsid w:val="005C471F"/>
    <w:rsid w:val="005C4B7A"/>
    <w:rsid w:val="005C4EAC"/>
    <w:rsid w:val="005C5306"/>
    <w:rsid w:val="005C5BF2"/>
    <w:rsid w:val="005C63AB"/>
    <w:rsid w:val="005C6E5E"/>
    <w:rsid w:val="005C71E1"/>
    <w:rsid w:val="005C72CA"/>
    <w:rsid w:val="005C7C23"/>
    <w:rsid w:val="005C7D14"/>
    <w:rsid w:val="005C7D60"/>
    <w:rsid w:val="005C7D67"/>
    <w:rsid w:val="005D0C75"/>
    <w:rsid w:val="005D0DDD"/>
    <w:rsid w:val="005D0E39"/>
    <w:rsid w:val="005D110C"/>
    <w:rsid w:val="005D19EB"/>
    <w:rsid w:val="005D1B96"/>
    <w:rsid w:val="005D1D1A"/>
    <w:rsid w:val="005D1D4A"/>
    <w:rsid w:val="005D22FA"/>
    <w:rsid w:val="005D28F4"/>
    <w:rsid w:val="005D2A4D"/>
    <w:rsid w:val="005D2D09"/>
    <w:rsid w:val="005D2DC4"/>
    <w:rsid w:val="005D3307"/>
    <w:rsid w:val="005D3689"/>
    <w:rsid w:val="005D3A0B"/>
    <w:rsid w:val="005D417F"/>
    <w:rsid w:val="005D4BE8"/>
    <w:rsid w:val="005D5760"/>
    <w:rsid w:val="005D67E4"/>
    <w:rsid w:val="005D7899"/>
    <w:rsid w:val="005E091C"/>
    <w:rsid w:val="005E0EA3"/>
    <w:rsid w:val="005E105A"/>
    <w:rsid w:val="005E15A6"/>
    <w:rsid w:val="005E16E7"/>
    <w:rsid w:val="005E21D9"/>
    <w:rsid w:val="005E274B"/>
    <w:rsid w:val="005E2F26"/>
    <w:rsid w:val="005E2F87"/>
    <w:rsid w:val="005E384A"/>
    <w:rsid w:val="005E3A30"/>
    <w:rsid w:val="005E3EEE"/>
    <w:rsid w:val="005E4056"/>
    <w:rsid w:val="005E4ADB"/>
    <w:rsid w:val="005E5268"/>
    <w:rsid w:val="005E5975"/>
    <w:rsid w:val="005E62A8"/>
    <w:rsid w:val="005E6D04"/>
    <w:rsid w:val="005E77C2"/>
    <w:rsid w:val="005E7ADE"/>
    <w:rsid w:val="005E7C1D"/>
    <w:rsid w:val="005F025E"/>
    <w:rsid w:val="005F0376"/>
    <w:rsid w:val="005F0EBD"/>
    <w:rsid w:val="005F1B9F"/>
    <w:rsid w:val="005F1BA9"/>
    <w:rsid w:val="005F1E3B"/>
    <w:rsid w:val="005F2203"/>
    <w:rsid w:val="005F3A59"/>
    <w:rsid w:val="005F3AFE"/>
    <w:rsid w:val="005F48B8"/>
    <w:rsid w:val="005F494C"/>
    <w:rsid w:val="005F4CCE"/>
    <w:rsid w:val="005F5427"/>
    <w:rsid w:val="005F6554"/>
    <w:rsid w:val="005F6F7A"/>
    <w:rsid w:val="005F725B"/>
    <w:rsid w:val="00600225"/>
    <w:rsid w:val="006005C7"/>
    <w:rsid w:val="00600CB5"/>
    <w:rsid w:val="00600E67"/>
    <w:rsid w:val="006010BA"/>
    <w:rsid w:val="00601523"/>
    <w:rsid w:val="006015EE"/>
    <w:rsid w:val="0060170D"/>
    <w:rsid w:val="00601BCE"/>
    <w:rsid w:val="0060206F"/>
    <w:rsid w:val="006025DF"/>
    <w:rsid w:val="006029B0"/>
    <w:rsid w:val="006030D0"/>
    <w:rsid w:val="00603630"/>
    <w:rsid w:val="00603A08"/>
    <w:rsid w:val="00604197"/>
    <w:rsid w:val="006047E1"/>
    <w:rsid w:val="006059CE"/>
    <w:rsid w:val="00606079"/>
    <w:rsid w:val="0060635D"/>
    <w:rsid w:val="00610171"/>
    <w:rsid w:val="00610620"/>
    <w:rsid w:val="00610723"/>
    <w:rsid w:val="00610B8B"/>
    <w:rsid w:val="006112F6"/>
    <w:rsid w:val="00611CCE"/>
    <w:rsid w:val="00612235"/>
    <w:rsid w:val="0061232A"/>
    <w:rsid w:val="00612700"/>
    <w:rsid w:val="00612C57"/>
    <w:rsid w:val="0061319C"/>
    <w:rsid w:val="00613F39"/>
    <w:rsid w:val="006143B6"/>
    <w:rsid w:val="0061444D"/>
    <w:rsid w:val="00614A37"/>
    <w:rsid w:val="00614F92"/>
    <w:rsid w:val="00615E6F"/>
    <w:rsid w:val="006162EF"/>
    <w:rsid w:val="006164D6"/>
    <w:rsid w:val="00616B82"/>
    <w:rsid w:val="00620195"/>
    <w:rsid w:val="006208F5"/>
    <w:rsid w:val="0062099C"/>
    <w:rsid w:val="0062104A"/>
    <w:rsid w:val="006218F3"/>
    <w:rsid w:val="00622B82"/>
    <w:rsid w:val="00622FD7"/>
    <w:rsid w:val="0062308A"/>
    <w:rsid w:val="006234CC"/>
    <w:rsid w:val="00623A3B"/>
    <w:rsid w:val="00624EA0"/>
    <w:rsid w:val="00624EC5"/>
    <w:rsid w:val="0062570D"/>
    <w:rsid w:val="00625B1B"/>
    <w:rsid w:val="00625BE3"/>
    <w:rsid w:val="00626199"/>
    <w:rsid w:val="006262F2"/>
    <w:rsid w:val="006265C4"/>
    <w:rsid w:val="00626A41"/>
    <w:rsid w:val="00626E3B"/>
    <w:rsid w:val="00627C4B"/>
    <w:rsid w:val="00630E82"/>
    <w:rsid w:val="00631B9B"/>
    <w:rsid w:val="006328CD"/>
    <w:rsid w:val="00633E27"/>
    <w:rsid w:val="00634FEF"/>
    <w:rsid w:val="00635183"/>
    <w:rsid w:val="0063552E"/>
    <w:rsid w:val="0063556F"/>
    <w:rsid w:val="006355E4"/>
    <w:rsid w:val="00635ACB"/>
    <w:rsid w:val="006372F1"/>
    <w:rsid w:val="00640938"/>
    <w:rsid w:val="00640CA7"/>
    <w:rsid w:val="00640D03"/>
    <w:rsid w:val="00641D33"/>
    <w:rsid w:val="00642154"/>
    <w:rsid w:val="00643127"/>
    <w:rsid w:val="00643F46"/>
    <w:rsid w:val="00644003"/>
    <w:rsid w:val="006442D0"/>
    <w:rsid w:val="00645787"/>
    <w:rsid w:val="006458C7"/>
    <w:rsid w:val="00646967"/>
    <w:rsid w:val="00646FD8"/>
    <w:rsid w:val="00647C77"/>
    <w:rsid w:val="00651B06"/>
    <w:rsid w:val="00651B95"/>
    <w:rsid w:val="006522E1"/>
    <w:rsid w:val="006534F5"/>
    <w:rsid w:val="00653580"/>
    <w:rsid w:val="00654A0E"/>
    <w:rsid w:val="00654FC5"/>
    <w:rsid w:val="00655073"/>
    <w:rsid w:val="0065577D"/>
    <w:rsid w:val="00655F9F"/>
    <w:rsid w:val="00656507"/>
    <w:rsid w:val="00656754"/>
    <w:rsid w:val="006574FD"/>
    <w:rsid w:val="006578C6"/>
    <w:rsid w:val="00657982"/>
    <w:rsid w:val="00661133"/>
    <w:rsid w:val="006623C1"/>
    <w:rsid w:val="006631D6"/>
    <w:rsid w:val="00664070"/>
    <w:rsid w:val="00664348"/>
    <w:rsid w:val="00664733"/>
    <w:rsid w:val="00664999"/>
    <w:rsid w:val="00664B7B"/>
    <w:rsid w:val="00665245"/>
    <w:rsid w:val="0066645E"/>
    <w:rsid w:val="00666D6B"/>
    <w:rsid w:val="00667C8B"/>
    <w:rsid w:val="00670258"/>
    <w:rsid w:val="006704E3"/>
    <w:rsid w:val="00671066"/>
    <w:rsid w:val="006716B8"/>
    <w:rsid w:val="00672561"/>
    <w:rsid w:val="00672C06"/>
    <w:rsid w:val="00673F4F"/>
    <w:rsid w:val="00673FD8"/>
    <w:rsid w:val="00674687"/>
    <w:rsid w:val="00674EA5"/>
    <w:rsid w:val="00675231"/>
    <w:rsid w:val="00675BEC"/>
    <w:rsid w:val="0067627D"/>
    <w:rsid w:val="00676624"/>
    <w:rsid w:val="0067773E"/>
    <w:rsid w:val="00681260"/>
    <w:rsid w:val="00681A91"/>
    <w:rsid w:val="00681EF9"/>
    <w:rsid w:val="0068203D"/>
    <w:rsid w:val="0068207F"/>
    <w:rsid w:val="0068256C"/>
    <w:rsid w:val="006826F1"/>
    <w:rsid w:val="00682E5F"/>
    <w:rsid w:val="00683CBF"/>
    <w:rsid w:val="0068409B"/>
    <w:rsid w:val="00684150"/>
    <w:rsid w:val="006842CD"/>
    <w:rsid w:val="00685444"/>
    <w:rsid w:val="00691E30"/>
    <w:rsid w:val="00692240"/>
    <w:rsid w:val="006926DC"/>
    <w:rsid w:val="006928C6"/>
    <w:rsid w:val="00692EEF"/>
    <w:rsid w:val="006933B8"/>
    <w:rsid w:val="0069361E"/>
    <w:rsid w:val="00693906"/>
    <w:rsid w:val="0069398C"/>
    <w:rsid w:val="00694076"/>
    <w:rsid w:val="00694981"/>
    <w:rsid w:val="00695335"/>
    <w:rsid w:val="00695CDF"/>
    <w:rsid w:val="00695CE2"/>
    <w:rsid w:val="006964A9"/>
    <w:rsid w:val="00696DFD"/>
    <w:rsid w:val="006972CF"/>
    <w:rsid w:val="006A08E2"/>
    <w:rsid w:val="006A0905"/>
    <w:rsid w:val="006A1720"/>
    <w:rsid w:val="006A1BB8"/>
    <w:rsid w:val="006A23A6"/>
    <w:rsid w:val="006A2498"/>
    <w:rsid w:val="006A2526"/>
    <w:rsid w:val="006A28CC"/>
    <w:rsid w:val="006A386F"/>
    <w:rsid w:val="006A3FA7"/>
    <w:rsid w:val="006A494D"/>
    <w:rsid w:val="006A54AF"/>
    <w:rsid w:val="006A5E10"/>
    <w:rsid w:val="006A5E98"/>
    <w:rsid w:val="006A681F"/>
    <w:rsid w:val="006A7ADF"/>
    <w:rsid w:val="006A7E91"/>
    <w:rsid w:val="006A7EC4"/>
    <w:rsid w:val="006A7FE5"/>
    <w:rsid w:val="006B0991"/>
    <w:rsid w:val="006B0E6E"/>
    <w:rsid w:val="006B1211"/>
    <w:rsid w:val="006B19AB"/>
    <w:rsid w:val="006B2043"/>
    <w:rsid w:val="006B26C9"/>
    <w:rsid w:val="006B2B83"/>
    <w:rsid w:val="006B3B1E"/>
    <w:rsid w:val="006B509C"/>
    <w:rsid w:val="006B56B4"/>
    <w:rsid w:val="006B5970"/>
    <w:rsid w:val="006B76C8"/>
    <w:rsid w:val="006C154C"/>
    <w:rsid w:val="006C194E"/>
    <w:rsid w:val="006C24D9"/>
    <w:rsid w:val="006C2861"/>
    <w:rsid w:val="006C3247"/>
    <w:rsid w:val="006C4245"/>
    <w:rsid w:val="006C52BB"/>
    <w:rsid w:val="006C545D"/>
    <w:rsid w:val="006C6375"/>
    <w:rsid w:val="006C6AEA"/>
    <w:rsid w:val="006C7E19"/>
    <w:rsid w:val="006C7F05"/>
    <w:rsid w:val="006D10CE"/>
    <w:rsid w:val="006D15EA"/>
    <w:rsid w:val="006D194A"/>
    <w:rsid w:val="006D2488"/>
    <w:rsid w:val="006D3CF7"/>
    <w:rsid w:val="006D4D93"/>
    <w:rsid w:val="006D4E50"/>
    <w:rsid w:val="006D4ECE"/>
    <w:rsid w:val="006D5027"/>
    <w:rsid w:val="006D59C4"/>
    <w:rsid w:val="006D659B"/>
    <w:rsid w:val="006D7262"/>
    <w:rsid w:val="006D782B"/>
    <w:rsid w:val="006E0308"/>
    <w:rsid w:val="006E0D75"/>
    <w:rsid w:val="006E1309"/>
    <w:rsid w:val="006E17B5"/>
    <w:rsid w:val="006E25E6"/>
    <w:rsid w:val="006E3A39"/>
    <w:rsid w:val="006E41D5"/>
    <w:rsid w:val="006E6143"/>
    <w:rsid w:val="006E63CC"/>
    <w:rsid w:val="006E6A0A"/>
    <w:rsid w:val="006E6F8A"/>
    <w:rsid w:val="006E7DC6"/>
    <w:rsid w:val="006E7F03"/>
    <w:rsid w:val="006F057C"/>
    <w:rsid w:val="006F17DD"/>
    <w:rsid w:val="006F2AB0"/>
    <w:rsid w:val="006F2BA2"/>
    <w:rsid w:val="006F552E"/>
    <w:rsid w:val="006F57FC"/>
    <w:rsid w:val="006F59B5"/>
    <w:rsid w:val="006F5DF7"/>
    <w:rsid w:val="006F62FA"/>
    <w:rsid w:val="006F65EE"/>
    <w:rsid w:val="006F6885"/>
    <w:rsid w:val="006F7608"/>
    <w:rsid w:val="006F7B62"/>
    <w:rsid w:val="007000B1"/>
    <w:rsid w:val="007007B2"/>
    <w:rsid w:val="007010A2"/>
    <w:rsid w:val="007013E5"/>
    <w:rsid w:val="007024E1"/>
    <w:rsid w:val="00702949"/>
    <w:rsid w:val="00702C42"/>
    <w:rsid w:val="00703180"/>
    <w:rsid w:val="0070328B"/>
    <w:rsid w:val="007034FD"/>
    <w:rsid w:val="007044D0"/>
    <w:rsid w:val="00704F5D"/>
    <w:rsid w:val="007052A9"/>
    <w:rsid w:val="007057CE"/>
    <w:rsid w:val="00705C11"/>
    <w:rsid w:val="00706658"/>
    <w:rsid w:val="007078A4"/>
    <w:rsid w:val="00707AA6"/>
    <w:rsid w:val="00707CD9"/>
    <w:rsid w:val="0071081A"/>
    <w:rsid w:val="00710EAC"/>
    <w:rsid w:val="00711830"/>
    <w:rsid w:val="007118E7"/>
    <w:rsid w:val="00711A5C"/>
    <w:rsid w:val="00711EF1"/>
    <w:rsid w:val="00712284"/>
    <w:rsid w:val="00712FF6"/>
    <w:rsid w:val="00713C5A"/>
    <w:rsid w:val="00713E80"/>
    <w:rsid w:val="007142C7"/>
    <w:rsid w:val="0071474D"/>
    <w:rsid w:val="007157A4"/>
    <w:rsid w:val="007157B9"/>
    <w:rsid w:val="00715CA4"/>
    <w:rsid w:val="00716568"/>
    <w:rsid w:val="0071738F"/>
    <w:rsid w:val="00720EAF"/>
    <w:rsid w:val="00721965"/>
    <w:rsid w:val="00722B71"/>
    <w:rsid w:val="00724834"/>
    <w:rsid w:val="00724D59"/>
    <w:rsid w:val="00724DF0"/>
    <w:rsid w:val="00724E68"/>
    <w:rsid w:val="00725133"/>
    <w:rsid w:val="00725D84"/>
    <w:rsid w:val="00726B2E"/>
    <w:rsid w:val="00726F7E"/>
    <w:rsid w:val="007272D3"/>
    <w:rsid w:val="0072757B"/>
    <w:rsid w:val="00727E80"/>
    <w:rsid w:val="00731649"/>
    <w:rsid w:val="007319CE"/>
    <w:rsid w:val="00731D02"/>
    <w:rsid w:val="00732240"/>
    <w:rsid w:val="00732A2E"/>
    <w:rsid w:val="00732B35"/>
    <w:rsid w:val="00732FC8"/>
    <w:rsid w:val="00734468"/>
    <w:rsid w:val="00734713"/>
    <w:rsid w:val="00734CA0"/>
    <w:rsid w:val="00734DF4"/>
    <w:rsid w:val="007357E0"/>
    <w:rsid w:val="00735875"/>
    <w:rsid w:val="007359AD"/>
    <w:rsid w:val="00735A2C"/>
    <w:rsid w:val="00735A31"/>
    <w:rsid w:val="00735AB3"/>
    <w:rsid w:val="00735B4B"/>
    <w:rsid w:val="00735C24"/>
    <w:rsid w:val="00735EE1"/>
    <w:rsid w:val="0073636A"/>
    <w:rsid w:val="0073652D"/>
    <w:rsid w:val="007367F0"/>
    <w:rsid w:val="007368CE"/>
    <w:rsid w:val="00736B41"/>
    <w:rsid w:val="007379AF"/>
    <w:rsid w:val="00740AE5"/>
    <w:rsid w:val="00740C76"/>
    <w:rsid w:val="00740D71"/>
    <w:rsid w:val="00740E8A"/>
    <w:rsid w:val="007412B1"/>
    <w:rsid w:val="00741FAE"/>
    <w:rsid w:val="007421DF"/>
    <w:rsid w:val="00742313"/>
    <w:rsid w:val="00742979"/>
    <w:rsid w:val="00742C81"/>
    <w:rsid w:val="0074305A"/>
    <w:rsid w:val="0074361B"/>
    <w:rsid w:val="00743B09"/>
    <w:rsid w:val="00743E7F"/>
    <w:rsid w:val="00743F1D"/>
    <w:rsid w:val="007440B6"/>
    <w:rsid w:val="00744BD9"/>
    <w:rsid w:val="00745542"/>
    <w:rsid w:val="007458DC"/>
    <w:rsid w:val="00745D39"/>
    <w:rsid w:val="00746D4F"/>
    <w:rsid w:val="007475E8"/>
    <w:rsid w:val="0074790F"/>
    <w:rsid w:val="00747957"/>
    <w:rsid w:val="00750F5A"/>
    <w:rsid w:val="0075316F"/>
    <w:rsid w:val="007540DD"/>
    <w:rsid w:val="0075474E"/>
    <w:rsid w:val="007552B5"/>
    <w:rsid w:val="00755866"/>
    <w:rsid w:val="00756173"/>
    <w:rsid w:val="00756286"/>
    <w:rsid w:val="00756D13"/>
    <w:rsid w:val="00756DFC"/>
    <w:rsid w:val="00756E51"/>
    <w:rsid w:val="00757285"/>
    <w:rsid w:val="0075741D"/>
    <w:rsid w:val="00757696"/>
    <w:rsid w:val="007576CA"/>
    <w:rsid w:val="00757F16"/>
    <w:rsid w:val="007601C1"/>
    <w:rsid w:val="00760967"/>
    <w:rsid w:val="007609A3"/>
    <w:rsid w:val="00760A78"/>
    <w:rsid w:val="00760AD6"/>
    <w:rsid w:val="0076121D"/>
    <w:rsid w:val="0076134D"/>
    <w:rsid w:val="00761848"/>
    <w:rsid w:val="007624FE"/>
    <w:rsid w:val="00762AC9"/>
    <w:rsid w:val="0076376E"/>
    <w:rsid w:val="00763935"/>
    <w:rsid w:val="00764A21"/>
    <w:rsid w:val="00764CC1"/>
    <w:rsid w:val="00764F71"/>
    <w:rsid w:val="00764FDE"/>
    <w:rsid w:val="007653D7"/>
    <w:rsid w:val="007661AC"/>
    <w:rsid w:val="00766766"/>
    <w:rsid w:val="00766B81"/>
    <w:rsid w:val="0076775D"/>
    <w:rsid w:val="00767E05"/>
    <w:rsid w:val="00770181"/>
    <w:rsid w:val="00771501"/>
    <w:rsid w:val="00771F0C"/>
    <w:rsid w:val="007726DC"/>
    <w:rsid w:val="0077282C"/>
    <w:rsid w:val="00774528"/>
    <w:rsid w:val="007746F5"/>
    <w:rsid w:val="00775BA3"/>
    <w:rsid w:val="00775D69"/>
    <w:rsid w:val="00775E22"/>
    <w:rsid w:val="00776452"/>
    <w:rsid w:val="0077666F"/>
    <w:rsid w:val="00776F8D"/>
    <w:rsid w:val="00776FF8"/>
    <w:rsid w:val="00780B67"/>
    <w:rsid w:val="007824F6"/>
    <w:rsid w:val="00782D40"/>
    <w:rsid w:val="007839BC"/>
    <w:rsid w:val="00783D06"/>
    <w:rsid w:val="00785484"/>
    <w:rsid w:val="007862C8"/>
    <w:rsid w:val="007866B7"/>
    <w:rsid w:val="00790606"/>
    <w:rsid w:val="00790DBF"/>
    <w:rsid w:val="0079107F"/>
    <w:rsid w:val="007915C9"/>
    <w:rsid w:val="00791B11"/>
    <w:rsid w:val="00793B1D"/>
    <w:rsid w:val="00793DCD"/>
    <w:rsid w:val="0079415A"/>
    <w:rsid w:val="007941B5"/>
    <w:rsid w:val="007951E4"/>
    <w:rsid w:val="0079567F"/>
    <w:rsid w:val="00795E03"/>
    <w:rsid w:val="00796431"/>
    <w:rsid w:val="007964BE"/>
    <w:rsid w:val="007966E8"/>
    <w:rsid w:val="007969A2"/>
    <w:rsid w:val="00796F2D"/>
    <w:rsid w:val="00797926"/>
    <w:rsid w:val="00797AD6"/>
    <w:rsid w:val="007A1160"/>
    <w:rsid w:val="007A1CF8"/>
    <w:rsid w:val="007A1E69"/>
    <w:rsid w:val="007A2345"/>
    <w:rsid w:val="007A284D"/>
    <w:rsid w:val="007A343F"/>
    <w:rsid w:val="007A3654"/>
    <w:rsid w:val="007A43EC"/>
    <w:rsid w:val="007A4796"/>
    <w:rsid w:val="007A4B77"/>
    <w:rsid w:val="007A4FB1"/>
    <w:rsid w:val="007A53AD"/>
    <w:rsid w:val="007A5DD2"/>
    <w:rsid w:val="007A5EE8"/>
    <w:rsid w:val="007A63B1"/>
    <w:rsid w:val="007A6A9B"/>
    <w:rsid w:val="007A7CA8"/>
    <w:rsid w:val="007A7E78"/>
    <w:rsid w:val="007B02BB"/>
    <w:rsid w:val="007B070D"/>
    <w:rsid w:val="007B09EE"/>
    <w:rsid w:val="007B1693"/>
    <w:rsid w:val="007B18DF"/>
    <w:rsid w:val="007B1B64"/>
    <w:rsid w:val="007B2204"/>
    <w:rsid w:val="007B2ADC"/>
    <w:rsid w:val="007B2C1E"/>
    <w:rsid w:val="007B2EE2"/>
    <w:rsid w:val="007B306A"/>
    <w:rsid w:val="007B32F9"/>
    <w:rsid w:val="007B39DE"/>
    <w:rsid w:val="007B40C1"/>
    <w:rsid w:val="007B45F5"/>
    <w:rsid w:val="007B6258"/>
    <w:rsid w:val="007B6271"/>
    <w:rsid w:val="007B6348"/>
    <w:rsid w:val="007B658E"/>
    <w:rsid w:val="007B65B4"/>
    <w:rsid w:val="007B6840"/>
    <w:rsid w:val="007B6F13"/>
    <w:rsid w:val="007B7085"/>
    <w:rsid w:val="007B726D"/>
    <w:rsid w:val="007B74FE"/>
    <w:rsid w:val="007B7BDC"/>
    <w:rsid w:val="007B7ECE"/>
    <w:rsid w:val="007C089C"/>
    <w:rsid w:val="007C1A6E"/>
    <w:rsid w:val="007C1C67"/>
    <w:rsid w:val="007C2B0B"/>
    <w:rsid w:val="007C3208"/>
    <w:rsid w:val="007C40F3"/>
    <w:rsid w:val="007C4818"/>
    <w:rsid w:val="007C4AF8"/>
    <w:rsid w:val="007C4C62"/>
    <w:rsid w:val="007C4CF9"/>
    <w:rsid w:val="007C4FDE"/>
    <w:rsid w:val="007C536A"/>
    <w:rsid w:val="007C6318"/>
    <w:rsid w:val="007C694E"/>
    <w:rsid w:val="007C6DBF"/>
    <w:rsid w:val="007C758E"/>
    <w:rsid w:val="007C7649"/>
    <w:rsid w:val="007C78C1"/>
    <w:rsid w:val="007D00F0"/>
    <w:rsid w:val="007D0E5A"/>
    <w:rsid w:val="007D125C"/>
    <w:rsid w:val="007D34DF"/>
    <w:rsid w:val="007D3911"/>
    <w:rsid w:val="007D4351"/>
    <w:rsid w:val="007D4FA6"/>
    <w:rsid w:val="007D5164"/>
    <w:rsid w:val="007D7988"/>
    <w:rsid w:val="007D798B"/>
    <w:rsid w:val="007D7CFA"/>
    <w:rsid w:val="007E0331"/>
    <w:rsid w:val="007E04AD"/>
    <w:rsid w:val="007E099A"/>
    <w:rsid w:val="007E0AA0"/>
    <w:rsid w:val="007E0D78"/>
    <w:rsid w:val="007E0F0E"/>
    <w:rsid w:val="007E1CD0"/>
    <w:rsid w:val="007E2994"/>
    <w:rsid w:val="007E4BB6"/>
    <w:rsid w:val="007E5226"/>
    <w:rsid w:val="007E5714"/>
    <w:rsid w:val="007E58CB"/>
    <w:rsid w:val="007E5EC4"/>
    <w:rsid w:val="007E61C0"/>
    <w:rsid w:val="007E693B"/>
    <w:rsid w:val="007E6AA7"/>
    <w:rsid w:val="007E7495"/>
    <w:rsid w:val="007F08DB"/>
    <w:rsid w:val="007F1C67"/>
    <w:rsid w:val="007F336E"/>
    <w:rsid w:val="007F3615"/>
    <w:rsid w:val="007F4C5E"/>
    <w:rsid w:val="007F5056"/>
    <w:rsid w:val="007F53BF"/>
    <w:rsid w:val="007F5728"/>
    <w:rsid w:val="007F5CC1"/>
    <w:rsid w:val="007F5FE6"/>
    <w:rsid w:val="007F63D7"/>
    <w:rsid w:val="007F6E06"/>
    <w:rsid w:val="007F7558"/>
    <w:rsid w:val="007F76E2"/>
    <w:rsid w:val="007F7DF3"/>
    <w:rsid w:val="00800405"/>
    <w:rsid w:val="0080058D"/>
    <w:rsid w:val="00800FA9"/>
    <w:rsid w:val="00801093"/>
    <w:rsid w:val="00801B3B"/>
    <w:rsid w:val="00801CA9"/>
    <w:rsid w:val="0080223F"/>
    <w:rsid w:val="008025F4"/>
    <w:rsid w:val="00803F3C"/>
    <w:rsid w:val="00803F5B"/>
    <w:rsid w:val="00804CFE"/>
    <w:rsid w:val="0080522B"/>
    <w:rsid w:val="008056F9"/>
    <w:rsid w:val="00805774"/>
    <w:rsid w:val="00805E11"/>
    <w:rsid w:val="00806908"/>
    <w:rsid w:val="00806EE9"/>
    <w:rsid w:val="008071C1"/>
    <w:rsid w:val="008073CC"/>
    <w:rsid w:val="008073E5"/>
    <w:rsid w:val="00807BD2"/>
    <w:rsid w:val="00810A38"/>
    <w:rsid w:val="00810CFB"/>
    <w:rsid w:val="00811084"/>
    <w:rsid w:val="00811098"/>
    <w:rsid w:val="0081130A"/>
    <w:rsid w:val="0081130E"/>
    <w:rsid w:val="00811B08"/>
    <w:rsid w:val="00811B44"/>
    <w:rsid w:val="008124B1"/>
    <w:rsid w:val="0081321E"/>
    <w:rsid w:val="0081383D"/>
    <w:rsid w:val="00814408"/>
    <w:rsid w:val="00814881"/>
    <w:rsid w:val="00814A8E"/>
    <w:rsid w:val="00814FD6"/>
    <w:rsid w:val="00815DFE"/>
    <w:rsid w:val="00815E59"/>
    <w:rsid w:val="00816200"/>
    <w:rsid w:val="008165DE"/>
    <w:rsid w:val="008168B8"/>
    <w:rsid w:val="008168EE"/>
    <w:rsid w:val="00820004"/>
    <w:rsid w:val="00820178"/>
    <w:rsid w:val="008208E3"/>
    <w:rsid w:val="008209AA"/>
    <w:rsid w:val="00820E29"/>
    <w:rsid w:val="008212F0"/>
    <w:rsid w:val="00821C60"/>
    <w:rsid w:val="00822971"/>
    <w:rsid w:val="00822A99"/>
    <w:rsid w:val="008230DC"/>
    <w:rsid w:val="008235D2"/>
    <w:rsid w:val="00824351"/>
    <w:rsid w:val="00824809"/>
    <w:rsid w:val="00824822"/>
    <w:rsid w:val="008255DF"/>
    <w:rsid w:val="00825CD2"/>
    <w:rsid w:val="00826E40"/>
    <w:rsid w:val="00826ED3"/>
    <w:rsid w:val="008279DF"/>
    <w:rsid w:val="00827D28"/>
    <w:rsid w:val="008300A4"/>
    <w:rsid w:val="008301A0"/>
    <w:rsid w:val="00830AD9"/>
    <w:rsid w:val="0083109C"/>
    <w:rsid w:val="00831187"/>
    <w:rsid w:val="00831C93"/>
    <w:rsid w:val="00831DC6"/>
    <w:rsid w:val="0083251E"/>
    <w:rsid w:val="00834205"/>
    <w:rsid w:val="0083461B"/>
    <w:rsid w:val="00834EC9"/>
    <w:rsid w:val="00834FE8"/>
    <w:rsid w:val="0083509C"/>
    <w:rsid w:val="00835ACB"/>
    <w:rsid w:val="008361EB"/>
    <w:rsid w:val="00836780"/>
    <w:rsid w:val="00837205"/>
    <w:rsid w:val="00837B00"/>
    <w:rsid w:val="00837E5E"/>
    <w:rsid w:val="00837E95"/>
    <w:rsid w:val="008401BF"/>
    <w:rsid w:val="00840523"/>
    <w:rsid w:val="00841C80"/>
    <w:rsid w:val="00841CE0"/>
    <w:rsid w:val="0084202B"/>
    <w:rsid w:val="0084229D"/>
    <w:rsid w:val="008423A4"/>
    <w:rsid w:val="008425D3"/>
    <w:rsid w:val="00842B07"/>
    <w:rsid w:val="00843724"/>
    <w:rsid w:val="008438A7"/>
    <w:rsid w:val="0084390D"/>
    <w:rsid w:val="008439FE"/>
    <w:rsid w:val="00843BA2"/>
    <w:rsid w:val="00843D40"/>
    <w:rsid w:val="00844452"/>
    <w:rsid w:val="0084483B"/>
    <w:rsid w:val="00846655"/>
    <w:rsid w:val="00846B16"/>
    <w:rsid w:val="00846CE2"/>
    <w:rsid w:val="008470BD"/>
    <w:rsid w:val="008473F2"/>
    <w:rsid w:val="008474B9"/>
    <w:rsid w:val="00847AC9"/>
    <w:rsid w:val="00847BA3"/>
    <w:rsid w:val="00847C7E"/>
    <w:rsid w:val="00850E12"/>
    <w:rsid w:val="008516EC"/>
    <w:rsid w:val="008527EA"/>
    <w:rsid w:val="0085284B"/>
    <w:rsid w:val="00852D4C"/>
    <w:rsid w:val="00852E96"/>
    <w:rsid w:val="008530A4"/>
    <w:rsid w:val="00854543"/>
    <w:rsid w:val="0085460D"/>
    <w:rsid w:val="0085512B"/>
    <w:rsid w:val="008559AE"/>
    <w:rsid w:val="00855E6B"/>
    <w:rsid w:val="00856159"/>
    <w:rsid w:val="00857BA5"/>
    <w:rsid w:val="00857EFD"/>
    <w:rsid w:val="008601D5"/>
    <w:rsid w:val="00860498"/>
    <w:rsid w:val="008612AD"/>
    <w:rsid w:val="00861553"/>
    <w:rsid w:val="00861DD4"/>
    <w:rsid w:val="00862777"/>
    <w:rsid w:val="0086279F"/>
    <w:rsid w:val="00862840"/>
    <w:rsid w:val="00862DB7"/>
    <w:rsid w:val="00862F08"/>
    <w:rsid w:val="00862FDB"/>
    <w:rsid w:val="008637D4"/>
    <w:rsid w:val="0086383E"/>
    <w:rsid w:val="008638BE"/>
    <w:rsid w:val="00863FFA"/>
    <w:rsid w:val="00864130"/>
    <w:rsid w:val="00864EB7"/>
    <w:rsid w:val="00865DF8"/>
    <w:rsid w:val="008660ED"/>
    <w:rsid w:val="0086646B"/>
    <w:rsid w:val="008664EA"/>
    <w:rsid w:val="0086750C"/>
    <w:rsid w:val="00870470"/>
    <w:rsid w:val="0087116F"/>
    <w:rsid w:val="008712D9"/>
    <w:rsid w:val="00871ED7"/>
    <w:rsid w:val="00871F5D"/>
    <w:rsid w:val="00871FAE"/>
    <w:rsid w:val="0087244E"/>
    <w:rsid w:val="00872702"/>
    <w:rsid w:val="0087378B"/>
    <w:rsid w:val="008747DB"/>
    <w:rsid w:val="00874B29"/>
    <w:rsid w:val="00874E3E"/>
    <w:rsid w:val="00875090"/>
    <w:rsid w:val="00875130"/>
    <w:rsid w:val="00875229"/>
    <w:rsid w:val="008754BD"/>
    <w:rsid w:val="0087601B"/>
    <w:rsid w:val="0087657D"/>
    <w:rsid w:val="00876669"/>
    <w:rsid w:val="0087712F"/>
    <w:rsid w:val="00880FCD"/>
    <w:rsid w:val="0088160A"/>
    <w:rsid w:val="00881715"/>
    <w:rsid w:val="00881A59"/>
    <w:rsid w:val="00881A73"/>
    <w:rsid w:val="00881B77"/>
    <w:rsid w:val="008821C3"/>
    <w:rsid w:val="0088228D"/>
    <w:rsid w:val="008824D5"/>
    <w:rsid w:val="008825AF"/>
    <w:rsid w:val="00882EE9"/>
    <w:rsid w:val="00882FE1"/>
    <w:rsid w:val="00883703"/>
    <w:rsid w:val="00883720"/>
    <w:rsid w:val="00884852"/>
    <w:rsid w:val="00885514"/>
    <w:rsid w:val="008859FF"/>
    <w:rsid w:val="00885AB9"/>
    <w:rsid w:val="008867FC"/>
    <w:rsid w:val="00886941"/>
    <w:rsid w:val="00886F68"/>
    <w:rsid w:val="008870E4"/>
    <w:rsid w:val="0088762C"/>
    <w:rsid w:val="00887AFD"/>
    <w:rsid w:val="0089013A"/>
    <w:rsid w:val="00890D5B"/>
    <w:rsid w:val="0089129A"/>
    <w:rsid w:val="008913AA"/>
    <w:rsid w:val="00891529"/>
    <w:rsid w:val="00891B4E"/>
    <w:rsid w:val="0089233C"/>
    <w:rsid w:val="008925D1"/>
    <w:rsid w:val="00893134"/>
    <w:rsid w:val="00893227"/>
    <w:rsid w:val="00894731"/>
    <w:rsid w:val="008949BF"/>
    <w:rsid w:val="0089549B"/>
    <w:rsid w:val="00895DBA"/>
    <w:rsid w:val="00895F72"/>
    <w:rsid w:val="00896379"/>
    <w:rsid w:val="00896DD1"/>
    <w:rsid w:val="008970B2"/>
    <w:rsid w:val="008979C6"/>
    <w:rsid w:val="00897C31"/>
    <w:rsid w:val="008A06C6"/>
    <w:rsid w:val="008A09D4"/>
    <w:rsid w:val="008A0EB6"/>
    <w:rsid w:val="008A154D"/>
    <w:rsid w:val="008A1C56"/>
    <w:rsid w:val="008A1F8B"/>
    <w:rsid w:val="008A2ABD"/>
    <w:rsid w:val="008A4252"/>
    <w:rsid w:val="008A466C"/>
    <w:rsid w:val="008A50C8"/>
    <w:rsid w:val="008A5465"/>
    <w:rsid w:val="008A5650"/>
    <w:rsid w:val="008A5A88"/>
    <w:rsid w:val="008A6352"/>
    <w:rsid w:val="008A6C10"/>
    <w:rsid w:val="008A7C80"/>
    <w:rsid w:val="008A7EC5"/>
    <w:rsid w:val="008B00C5"/>
    <w:rsid w:val="008B0560"/>
    <w:rsid w:val="008B0D5C"/>
    <w:rsid w:val="008B0DF7"/>
    <w:rsid w:val="008B1B0A"/>
    <w:rsid w:val="008B3343"/>
    <w:rsid w:val="008B37CF"/>
    <w:rsid w:val="008B43FE"/>
    <w:rsid w:val="008B4469"/>
    <w:rsid w:val="008B59AC"/>
    <w:rsid w:val="008B5DE8"/>
    <w:rsid w:val="008B6121"/>
    <w:rsid w:val="008B6367"/>
    <w:rsid w:val="008B6E98"/>
    <w:rsid w:val="008C03FB"/>
    <w:rsid w:val="008C0417"/>
    <w:rsid w:val="008C0478"/>
    <w:rsid w:val="008C1040"/>
    <w:rsid w:val="008C30F3"/>
    <w:rsid w:val="008C46B4"/>
    <w:rsid w:val="008C4C9C"/>
    <w:rsid w:val="008C50C2"/>
    <w:rsid w:val="008C54C8"/>
    <w:rsid w:val="008C54C9"/>
    <w:rsid w:val="008C5585"/>
    <w:rsid w:val="008C6184"/>
    <w:rsid w:val="008C69AC"/>
    <w:rsid w:val="008C69C0"/>
    <w:rsid w:val="008C6B7A"/>
    <w:rsid w:val="008C700D"/>
    <w:rsid w:val="008C75A5"/>
    <w:rsid w:val="008D01DA"/>
    <w:rsid w:val="008D0F78"/>
    <w:rsid w:val="008D15AD"/>
    <w:rsid w:val="008D1874"/>
    <w:rsid w:val="008D1A96"/>
    <w:rsid w:val="008D1E28"/>
    <w:rsid w:val="008D285F"/>
    <w:rsid w:val="008D29AE"/>
    <w:rsid w:val="008D3692"/>
    <w:rsid w:val="008D41FE"/>
    <w:rsid w:val="008D4442"/>
    <w:rsid w:val="008D47B6"/>
    <w:rsid w:val="008D603B"/>
    <w:rsid w:val="008E0671"/>
    <w:rsid w:val="008E1026"/>
    <w:rsid w:val="008E1660"/>
    <w:rsid w:val="008E1A1F"/>
    <w:rsid w:val="008E2951"/>
    <w:rsid w:val="008E3932"/>
    <w:rsid w:val="008E393B"/>
    <w:rsid w:val="008E39A3"/>
    <w:rsid w:val="008E3F6B"/>
    <w:rsid w:val="008E48BB"/>
    <w:rsid w:val="008E4BF3"/>
    <w:rsid w:val="008E5151"/>
    <w:rsid w:val="008E5CA8"/>
    <w:rsid w:val="008E5F42"/>
    <w:rsid w:val="008E7659"/>
    <w:rsid w:val="008E7666"/>
    <w:rsid w:val="008E7BF7"/>
    <w:rsid w:val="008F033C"/>
    <w:rsid w:val="008F0C82"/>
    <w:rsid w:val="008F1198"/>
    <w:rsid w:val="008F3335"/>
    <w:rsid w:val="008F3E83"/>
    <w:rsid w:val="008F5352"/>
    <w:rsid w:val="008F616A"/>
    <w:rsid w:val="008F65B5"/>
    <w:rsid w:val="008F6A6C"/>
    <w:rsid w:val="008F731A"/>
    <w:rsid w:val="008F749E"/>
    <w:rsid w:val="008F7EC9"/>
    <w:rsid w:val="00900693"/>
    <w:rsid w:val="009017AC"/>
    <w:rsid w:val="00901C07"/>
    <w:rsid w:val="0090235C"/>
    <w:rsid w:val="009023E2"/>
    <w:rsid w:val="0090269C"/>
    <w:rsid w:val="00902BA1"/>
    <w:rsid w:val="009035DA"/>
    <w:rsid w:val="00903836"/>
    <w:rsid w:val="00903FD4"/>
    <w:rsid w:val="0090452D"/>
    <w:rsid w:val="00904F66"/>
    <w:rsid w:val="00905126"/>
    <w:rsid w:val="00905357"/>
    <w:rsid w:val="00905BFD"/>
    <w:rsid w:val="00905EE3"/>
    <w:rsid w:val="00907CD2"/>
    <w:rsid w:val="00907DD6"/>
    <w:rsid w:val="00910496"/>
    <w:rsid w:val="00911950"/>
    <w:rsid w:val="00911BA3"/>
    <w:rsid w:val="00914E91"/>
    <w:rsid w:val="009150B8"/>
    <w:rsid w:val="009153BC"/>
    <w:rsid w:val="009156A5"/>
    <w:rsid w:val="00915770"/>
    <w:rsid w:val="00916D7E"/>
    <w:rsid w:val="00916DAE"/>
    <w:rsid w:val="009170DD"/>
    <w:rsid w:val="00917160"/>
    <w:rsid w:val="0091741D"/>
    <w:rsid w:val="009176C7"/>
    <w:rsid w:val="00922044"/>
    <w:rsid w:val="00922F2C"/>
    <w:rsid w:val="00923452"/>
    <w:rsid w:val="009236F3"/>
    <w:rsid w:val="009247EC"/>
    <w:rsid w:val="0092491C"/>
    <w:rsid w:val="009249A5"/>
    <w:rsid w:val="00925707"/>
    <w:rsid w:val="0092611C"/>
    <w:rsid w:val="00927D1B"/>
    <w:rsid w:val="009301CB"/>
    <w:rsid w:val="00931106"/>
    <w:rsid w:val="009312EE"/>
    <w:rsid w:val="00931F48"/>
    <w:rsid w:val="00932155"/>
    <w:rsid w:val="00932386"/>
    <w:rsid w:val="009329C3"/>
    <w:rsid w:val="00932EFD"/>
    <w:rsid w:val="00932FEE"/>
    <w:rsid w:val="00933962"/>
    <w:rsid w:val="00933D6A"/>
    <w:rsid w:val="00934411"/>
    <w:rsid w:val="00934BD8"/>
    <w:rsid w:val="00934C08"/>
    <w:rsid w:val="0093519D"/>
    <w:rsid w:val="00935A15"/>
    <w:rsid w:val="00935D54"/>
    <w:rsid w:val="00936366"/>
    <w:rsid w:val="009367BA"/>
    <w:rsid w:val="00936825"/>
    <w:rsid w:val="009368B0"/>
    <w:rsid w:val="0093745A"/>
    <w:rsid w:val="00937AF1"/>
    <w:rsid w:val="009401AB"/>
    <w:rsid w:val="00940A8F"/>
    <w:rsid w:val="00941156"/>
    <w:rsid w:val="00941948"/>
    <w:rsid w:val="00941A67"/>
    <w:rsid w:val="00942BB5"/>
    <w:rsid w:val="00942D74"/>
    <w:rsid w:val="00942DC2"/>
    <w:rsid w:val="0094306B"/>
    <w:rsid w:val="0094406D"/>
    <w:rsid w:val="009446A4"/>
    <w:rsid w:val="00945118"/>
    <w:rsid w:val="00945184"/>
    <w:rsid w:val="00945725"/>
    <w:rsid w:val="00945BC4"/>
    <w:rsid w:val="00945E34"/>
    <w:rsid w:val="009462E7"/>
    <w:rsid w:val="00946307"/>
    <w:rsid w:val="00946BA5"/>
    <w:rsid w:val="00947E57"/>
    <w:rsid w:val="0095053F"/>
    <w:rsid w:val="00951161"/>
    <w:rsid w:val="00951DE1"/>
    <w:rsid w:val="009525E5"/>
    <w:rsid w:val="00952933"/>
    <w:rsid w:val="00952CA6"/>
    <w:rsid w:val="00952E9C"/>
    <w:rsid w:val="00952F78"/>
    <w:rsid w:val="00953652"/>
    <w:rsid w:val="009538DB"/>
    <w:rsid w:val="0095424F"/>
    <w:rsid w:val="009545ED"/>
    <w:rsid w:val="0095463B"/>
    <w:rsid w:val="00954AB5"/>
    <w:rsid w:val="009558F6"/>
    <w:rsid w:val="009560B1"/>
    <w:rsid w:val="00956163"/>
    <w:rsid w:val="00956309"/>
    <w:rsid w:val="00956543"/>
    <w:rsid w:val="00956EF1"/>
    <w:rsid w:val="00957F36"/>
    <w:rsid w:val="009615F1"/>
    <w:rsid w:val="00961D52"/>
    <w:rsid w:val="00962114"/>
    <w:rsid w:val="00962391"/>
    <w:rsid w:val="00962DC7"/>
    <w:rsid w:val="00962EC2"/>
    <w:rsid w:val="0096304D"/>
    <w:rsid w:val="00963286"/>
    <w:rsid w:val="0096393B"/>
    <w:rsid w:val="009644A5"/>
    <w:rsid w:val="00964DED"/>
    <w:rsid w:val="00965761"/>
    <w:rsid w:val="0096664F"/>
    <w:rsid w:val="00966787"/>
    <w:rsid w:val="0096703D"/>
    <w:rsid w:val="00967B9E"/>
    <w:rsid w:val="00967DF3"/>
    <w:rsid w:val="009709E9"/>
    <w:rsid w:val="009711B6"/>
    <w:rsid w:val="0097144B"/>
    <w:rsid w:val="00971EA2"/>
    <w:rsid w:val="00972052"/>
    <w:rsid w:val="009725EF"/>
    <w:rsid w:val="00972ECA"/>
    <w:rsid w:val="0097316C"/>
    <w:rsid w:val="00974FC5"/>
    <w:rsid w:val="00976203"/>
    <w:rsid w:val="009762DD"/>
    <w:rsid w:val="00976810"/>
    <w:rsid w:val="009772A2"/>
    <w:rsid w:val="0097736B"/>
    <w:rsid w:val="0097774D"/>
    <w:rsid w:val="00977E53"/>
    <w:rsid w:val="009800F6"/>
    <w:rsid w:val="00980958"/>
    <w:rsid w:val="00982193"/>
    <w:rsid w:val="0098260C"/>
    <w:rsid w:val="009839E6"/>
    <w:rsid w:val="0098419E"/>
    <w:rsid w:val="00985B11"/>
    <w:rsid w:val="00986667"/>
    <w:rsid w:val="009868FF"/>
    <w:rsid w:val="00990E8B"/>
    <w:rsid w:val="00991139"/>
    <w:rsid w:val="009920E5"/>
    <w:rsid w:val="009924DB"/>
    <w:rsid w:val="0099397A"/>
    <w:rsid w:val="009969B2"/>
    <w:rsid w:val="00997A1A"/>
    <w:rsid w:val="009A087F"/>
    <w:rsid w:val="009A1ED0"/>
    <w:rsid w:val="009A27CC"/>
    <w:rsid w:val="009A28D1"/>
    <w:rsid w:val="009A2D53"/>
    <w:rsid w:val="009A31B5"/>
    <w:rsid w:val="009A3EB9"/>
    <w:rsid w:val="009A3F2A"/>
    <w:rsid w:val="009A4264"/>
    <w:rsid w:val="009A4A7D"/>
    <w:rsid w:val="009A5CC1"/>
    <w:rsid w:val="009A5D24"/>
    <w:rsid w:val="009A6916"/>
    <w:rsid w:val="009A6C20"/>
    <w:rsid w:val="009A7564"/>
    <w:rsid w:val="009A7BDE"/>
    <w:rsid w:val="009B02A7"/>
    <w:rsid w:val="009B07F6"/>
    <w:rsid w:val="009B11CB"/>
    <w:rsid w:val="009B1640"/>
    <w:rsid w:val="009B1E02"/>
    <w:rsid w:val="009B2060"/>
    <w:rsid w:val="009B31F8"/>
    <w:rsid w:val="009B4525"/>
    <w:rsid w:val="009B464F"/>
    <w:rsid w:val="009B471B"/>
    <w:rsid w:val="009B4995"/>
    <w:rsid w:val="009B4E93"/>
    <w:rsid w:val="009B50A3"/>
    <w:rsid w:val="009B5DE0"/>
    <w:rsid w:val="009B5F43"/>
    <w:rsid w:val="009B63A3"/>
    <w:rsid w:val="009B6BFE"/>
    <w:rsid w:val="009B6F3A"/>
    <w:rsid w:val="009B7183"/>
    <w:rsid w:val="009B76F6"/>
    <w:rsid w:val="009C06F2"/>
    <w:rsid w:val="009C0BAB"/>
    <w:rsid w:val="009C0EFA"/>
    <w:rsid w:val="009C1B92"/>
    <w:rsid w:val="009C1D52"/>
    <w:rsid w:val="009C226E"/>
    <w:rsid w:val="009C34AB"/>
    <w:rsid w:val="009C3598"/>
    <w:rsid w:val="009C388E"/>
    <w:rsid w:val="009C3E8F"/>
    <w:rsid w:val="009C4021"/>
    <w:rsid w:val="009C43FD"/>
    <w:rsid w:val="009C445F"/>
    <w:rsid w:val="009C47C9"/>
    <w:rsid w:val="009C5C97"/>
    <w:rsid w:val="009C6F9C"/>
    <w:rsid w:val="009C6FF5"/>
    <w:rsid w:val="009C707E"/>
    <w:rsid w:val="009C70A5"/>
    <w:rsid w:val="009C71D5"/>
    <w:rsid w:val="009C751E"/>
    <w:rsid w:val="009C7704"/>
    <w:rsid w:val="009C7A2F"/>
    <w:rsid w:val="009D0092"/>
    <w:rsid w:val="009D0225"/>
    <w:rsid w:val="009D06A8"/>
    <w:rsid w:val="009D08AB"/>
    <w:rsid w:val="009D0BF9"/>
    <w:rsid w:val="009D1B81"/>
    <w:rsid w:val="009D1ECC"/>
    <w:rsid w:val="009D1F22"/>
    <w:rsid w:val="009D2151"/>
    <w:rsid w:val="009D2389"/>
    <w:rsid w:val="009D309C"/>
    <w:rsid w:val="009D3911"/>
    <w:rsid w:val="009D3F20"/>
    <w:rsid w:val="009D3FDB"/>
    <w:rsid w:val="009D4CAD"/>
    <w:rsid w:val="009D5D58"/>
    <w:rsid w:val="009D6039"/>
    <w:rsid w:val="009D6B6D"/>
    <w:rsid w:val="009D7274"/>
    <w:rsid w:val="009D77B0"/>
    <w:rsid w:val="009D795E"/>
    <w:rsid w:val="009E039B"/>
    <w:rsid w:val="009E1374"/>
    <w:rsid w:val="009E15DC"/>
    <w:rsid w:val="009E16AA"/>
    <w:rsid w:val="009E4C26"/>
    <w:rsid w:val="009E539C"/>
    <w:rsid w:val="009E542D"/>
    <w:rsid w:val="009E644F"/>
    <w:rsid w:val="009E66FE"/>
    <w:rsid w:val="009E7165"/>
    <w:rsid w:val="009F0149"/>
    <w:rsid w:val="009F07EF"/>
    <w:rsid w:val="009F0B7E"/>
    <w:rsid w:val="009F0DCF"/>
    <w:rsid w:val="009F290E"/>
    <w:rsid w:val="009F2BB1"/>
    <w:rsid w:val="009F2E08"/>
    <w:rsid w:val="009F3086"/>
    <w:rsid w:val="009F4435"/>
    <w:rsid w:val="009F497A"/>
    <w:rsid w:val="009F4A26"/>
    <w:rsid w:val="009F54F5"/>
    <w:rsid w:val="009F5B93"/>
    <w:rsid w:val="009F6220"/>
    <w:rsid w:val="009F67F8"/>
    <w:rsid w:val="009F6A8E"/>
    <w:rsid w:val="009F7290"/>
    <w:rsid w:val="00A003F2"/>
    <w:rsid w:val="00A00B2F"/>
    <w:rsid w:val="00A00DBC"/>
    <w:rsid w:val="00A00FC7"/>
    <w:rsid w:val="00A015A1"/>
    <w:rsid w:val="00A01670"/>
    <w:rsid w:val="00A01FDF"/>
    <w:rsid w:val="00A0228B"/>
    <w:rsid w:val="00A02A92"/>
    <w:rsid w:val="00A03123"/>
    <w:rsid w:val="00A03BB3"/>
    <w:rsid w:val="00A0447D"/>
    <w:rsid w:val="00A04BC4"/>
    <w:rsid w:val="00A05764"/>
    <w:rsid w:val="00A05C25"/>
    <w:rsid w:val="00A07307"/>
    <w:rsid w:val="00A078A4"/>
    <w:rsid w:val="00A100A3"/>
    <w:rsid w:val="00A10ACD"/>
    <w:rsid w:val="00A1117C"/>
    <w:rsid w:val="00A12728"/>
    <w:rsid w:val="00A12AB4"/>
    <w:rsid w:val="00A12B08"/>
    <w:rsid w:val="00A133A3"/>
    <w:rsid w:val="00A13853"/>
    <w:rsid w:val="00A14916"/>
    <w:rsid w:val="00A14A10"/>
    <w:rsid w:val="00A15011"/>
    <w:rsid w:val="00A16060"/>
    <w:rsid w:val="00A16507"/>
    <w:rsid w:val="00A16C54"/>
    <w:rsid w:val="00A1726A"/>
    <w:rsid w:val="00A17506"/>
    <w:rsid w:val="00A17C99"/>
    <w:rsid w:val="00A2061A"/>
    <w:rsid w:val="00A20917"/>
    <w:rsid w:val="00A211B8"/>
    <w:rsid w:val="00A21A87"/>
    <w:rsid w:val="00A2222F"/>
    <w:rsid w:val="00A2258B"/>
    <w:rsid w:val="00A2264C"/>
    <w:rsid w:val="00A22929"/>
    <w:rsid w:val="00A22D61"/>
    <w:rsid w:val="00A23A40"/>
    <w:rsid w:val="00A23A43"/>
    <w:rsid w:val="00A23ED4"/>
    <w:rsid w:val="00A23F67"/>
    <w:rsid w:val="00A24394"/>
    <w:rsid w:val="00A2445C"/>
    <w:rsid w:val="00A25CA0"/>
    <w:rsid w:val="00A262B9"/>
    <w:rsid w:val="00A2662A"/>
    <w:rsid w:val="00A26CD0"/>
    <w:rsid w:val="00A27218"/>
    <w:rsid w:val="00A27F0D"/>
    <w:rsid w:val="00A30CFB"/>
    <w:rsid w:val="00A313EB"/>
    <w:rsid w:val="00A3254F"/>
    <w:rsid w:val="00A32C15"/>
    <w:rsid w:val="00A32F10"/>
    <w:rsid w:val="00A32F2D"/>
    <w:rsid w:val="00A3301B"/>
    <w:rsid w:val="00A33382"/>
    <w:rsid w:val="00A33901"/>
    <w:rsid w:val="00A33B53"/>
    <w:rsid w:val="00A33D78"/>
    <w:rsid w:val="00A33D92"/>
    <w:rsid w:val="00A34AE3"/>
    <w:rsid w:val="00A35958"/>
    <w:rsid w:val="00A35CCE"/>
    <w:rsid w:val="00A362DA"/>
    <w:rsid w:val="00A36636"/>
    <w:rsid w:val="00A36FC8"/>
    <w:rsid w:val="00A37562"/>
    <w:rsid w:val="00A37693"/>
    <w:rsid w:val="00A406E2"/>
    <w:rsid w:val="00A4071E"/>
    <w:rsid w:val="00A40A42"/>
    <w:rsid w:val="00A40B35"/>
    <w:rsid w:val="00A40E38"/>
    <w:rsid w:val="00A411FA"/>
    <w:rsid w:val="00A42E83"/>
    <w:rsid w:val="00A4397F"/>
    <w:rsid w:val="00A43B2D"/>
    <w:rsid w:val="00A44FC7"/>
    <w:rsid w:val="00A45518"/>
    <w:rsid w:val="00A45900"/>
    <w:rsid w:val="00A461B6"/>
    <w:rsid w:val="00A464EE"/>
    <w:rsid w:val="00A479FD"/>
    <w:rsid w:val="00A5033E"/>
    <w:rsid w:val="00A5043F"/>
    <w:rsid w:val="00A5117C"/>
    <w:rsid w:val="00A51201"/>
    <w:rsid w:val="00A516F1"/>
    <w:rsid w:val="00A527C2"/>
    <w:rsid w:val="00A5322A"/>
    <w:rsid w:val="00A53306"/>
    <w:rsid w:val="00A53698"/>
    <w:rsid w:val="00A53728"/>
    <w:rsid w:val="00A5379A"/>
    <w:rsid w:val="00A538A9"/>
    <w:rsid w:val="00A53DF8"/>
    <w:rsid w:val="00A5446E"/>
    <w:rsid w:val="00A545D4"/>
    <w:rsid w:val="00A550F2"/>
    <w:rsid w:val="00A5551F"/>
    <w:rsid w:val="00A55800"/>
    <w:rsid w:val="00A5606C"/>
    <w:rsid w:val="00A56284"/>
    <w:rsid w:val="00A570AA"/>
    <w:rsid w:val="00A5748A"/>
    <w:rsid w:val="00A57BB1"/>
    <w:rsid w:val="00A606DB"/>
    <w:rsid w:val="00A60D5E"/>
    <w:rsid w:val="00A614E7"/>
    <w:rsid w:val="00A61B95"/>
    <w:rsid w:val="00A61EE1"/>
    <w:rsid w:val="00A62A33"/>
    <w:rsid w:val="00A630D8"/>
    <w:rsid w:val="00A6326F"/>
    <w:rsid w:val="00A6520A"/>
    <w:rsid w:val="00A65A05"/>
    <w:rsid w:val="00A65B88"/>
    <w:rsid w:val="00A65CEA"/>
    <w:rsid w:val="00A660C5"/>
    <w:rsid w:val="00A6688A"/>
    <w:rsid w:val="00A6784F"/>
    <w:rsid w:val="00A71302"/>
    <w:rsid w:val="00A715C0"/>
    <w:rsid w:val="00A71783"/>
    <w:rsid w:val="00A71C43"/>
    <w:rsid w:val="00A72753"/>
    <w:rsid w:val="00A72F02"/>
    <w:rsid w:val="00A72F54"/>
    <w:rsid w:val="00A7334D"/>
    <w:rsid w:val="00A734FA"/>
    <w:rsid w:val="00A73676"/>
    <w:rsid w:val="00A74058"/>
    <w:rsid w:val="00A7461F"/>
    <w:rsid w:val="00A746EC"/>
    <w:rsid w:val="00A748EE"/>
    <w:rsid w:val="00A74BEA"/>
    <w:rsid w:val="00A75410"/>
    <w:rsid w:val="00A776D2"/>
    <w:rsid w:val="00A777FB"/>
    <w:rsid w:val="00A8041F"/>
    <w:rsid w:val="00A80F29"/>
    <w:rsid w:val="00A8155B"/>
    <w:rsid w:val="00A82A74"/>
    <w:rsid w:val="00A833C1"/>
    <w:rsid w:val="00A83816"/>
    <w:rsid w:val="00A83920"/>
    <w:rsid w:val="00A83D64"/>
    <w:rsid w:val="00A84069"/>
    <w:rsid w:val="00A84411"/>
    <w:rsid w:val="00A84478"/>
    <w:rsid w:val="00A8456C"/>
    <w:rsid w:val="00A84742"/>
    <w:rsid w:val="00A857B0"/>
    <w:rsid w:val="00A85A23"/>
    <w:rsid w:val="00A860C1"/>
    <w:rsid w:val="00A86526"/>
    <w:rsid w:val="00A86DE6"/>
    <w:rsid w:val="00A87FB2"/>
    <w:rsid w:val="00A900BE"/>
    <w:rsid w:val="00A90145"/>
    <w:rsid w:val="00A90AD8"/>
    <w:rsid w:val="00A91664"/>
    <w:rsid w:val="00A916C6"/>
    <w:rsid w:val="00A919B5"/>
    <w:rsid w:val="00A92DB9"/>
    <w:rsid w:val="00A930C6"/>
    <w:rsid w:val="00A933A5"/>
    <w:rsid w:val="00A93444"/>
    <w:rsid w:val="00A94A61"/>
    <w:rsid w:val="00A94EA4"/>
    <w:rsid w:val="00A95557"/>
    <w:rsid w:val="00A95A3D"/>
    <w:rsid w:val="00A95AAA"/>
    <w:rsid w:val="00A961D4"/>
    <w:rsid w:val="00A96B80"/>
    <w:rsid w:val="00A970F6"/>
    <w:rsid w:val="00A971F1"/>
    <w:rsid w:val="00AA0334"/>
    <w:rsid w:val="00AA0897"/>
    <w:rsid w:val="00AA1E53"/>
    <w:rsid w:val="00AA211C"/>
    <w:rsid w:val="00AA3933"/>
    <w:rsid w:val="00AA3C5C"/>
    <w:rsid w:val="00AA43EA"/>
    <w:rsid w:val="00AA476C"/>
    <w:rsid w:val="00AA6AF3"/>
    <w:rsid w:val="00AA704C"/>
    <w:rsid w:val="00AA7118"/>
    <w:rsid w:val="00AB0BBE"/>
    <w:rsid w:val="00AB0CFE"/>
    <w:rsid w:val="00AB1CC2"/>
    <w:rsid w:val="00AB2188"/>
    <w:rsid w:val="00AB2903"/>
    <w:rsid w:val="00AB2C68"/>
    <w:rsid w:val="00AB3142"/>
    <w:rsid w:val="00AB32BA"/>
    <w:rsid w:val="00AB3728"/>
    <w:rsid w:val="00AB3949"/>
    <w:rsid w:val="00AB3C8B"/>
    <w:rsid w:val="00AB4297"/>
    <w:rsid w:val="00AB4A01"/>
    <w:rsid w:val="00AB4DBB"/>
    <w:rsid w:val="00AB5A57"/>
    <w:rsid w:val="00AB5C4F"/>
    <w:rsid w:val="00AB5E69"/>
    <w:rsid w:val="00AB62DC"/>
    <w:rsid w:val="00AB6CAE"/>
    <w:rsid w:val="00AB707C"/>
    <w:rsid w:val="00AB713D"/>
    <w:rsid w:val="00AB774B"/>
    <w:rsid w:val="00AB7D66"/>
    <w:rsid w:val="00AC0B92"/>
    <w:rsid w:val="00AC245D"/>
    <w:rsid w:val="00AC253F"/>
    <w:rsid w:val="00AC422D"/>
    <w:rsid w:val="00AC4ED8"/>
    <w:rsid w:val="00AC4F4D"/>
    <w:rsid w:val="00AC537F"/>
    <w:rsid w:val="00AC55CC"/>
    <w:rsid w:val="00AC55FD"/>
    <w:rsid w:val="00AC5A7F"/>
    <w:rsid w:val="00AC5FD1"/>
    <w:rsid w:val="00AC6BF7"/>
    <w:rsid w:val="00AC6F1B"/>
    <w:rsid w:val="00AC7171"/>
    <w:rsid w:val="00AC7F8B"/>
    <w:rsid w:val="00AD188C"/>
    <w:rsid w:val="00AD1B75"/>
    <w:rsid w:val="00AD1CC8"/>
    <w:rsid w:val="00AD1D41"/>
    <w:rsid w:val="00AD2645"/>
    <w:rsid w:val="00AD2EA4"/>
    <w:rsid w:val="00AD3EA9"/>
    <w:rsid w:val="00AD410A"/>
    <w:rsid w:val="00AD44C8"/>
    <w:rsid w:val="00AD4CCC"/>
    <w:rsid w:val="00AD53B5"/>
    <w:rsid w:val="00AD54F4"/>
    <w:rsid w:val="00AD5652"/>
    <w:rsid w:val="00AD56B4"/>
    <w:rsid w:val="00AD6438"/>
    <w:rsid w:val="00AD74CC"/>
    <w:rsid w:val="00AE0244"/>
    <w:rsid w:val="00AE07FD"/>
    <w:rsid w:val="00AE199A"/>
    <w:rsid w:val="00AE29CF"/>
    <w:rsid w:val="00AE362D"/>
    <w:rsid w:val="00AE3BB6"/>
    <w:rsid w:val="00AE3F8B"/>
    <w:rsid w:val="00AE4453"/>
    <w:rsid w:val="00AE4C26"/>
    <w:rsid w:val="00AE60FD"/>
    <w:rsid w:val="00AE6707"/>
    <w:rsid w:val="00AE7F54"/>
    <w:rsid w:val="00AE7F65"/>
    <w:rsid w:val="00AF022B"/>
    <w:rsid w:val="00AF0818"/>
    <w:rsid w:val="00AF1301"/>
    <w:rsid w:val="00AF153B"/>
    <w:rsid w:val="00AF2243"/>
    <w:rsid w:val="00AF234A"/>
    <w:rsid w:val="00AF32CA"/>
    <w:rsid w:val="00AF3505"/>
    <w:rsid w:val="00AF39A0"/>
    <w:rsid w:val="00AF3F4C"/>
    <w:rsid w:val="00AF4117"/>
    <w:rsid w:val="00AF41B8"/>
    <w:rsid w:val="00AF539E"/>
    <w:rsid w:val="00AF5CFD"/>
    <w:rsid w:val="00AF6661"/>
    <w:rsid w:val="00AF6DBB"/>
    <w:rsid w:val="00AF795C"/>
    <w:rsid w:val="00AF79B7"/>
    <w:rsid w:val="00AF7DCD"/>
    <w:rsid w:val="00B001C6"/>
    <w:rsid w:val="00B008BF"/>
    <w:rsid w:val="00B01F19"/>
    <w:rsid w:val="00B02A44"/>
    <w:rsid w:val="00B03387"/>
    <w:rsid w:val="00B0392F"/>
    <w:rsid w:val="00B03AB3"/>
    <w:rsid w:val="00B03C82"/>
    <w:rsid w:val="00B0410D"/>
    <w:rsid w:val="00B041D3"/>
    <w:rsid w:val="00B04765"/>
    <w:rsid w:val="00B04AEE"/>
    <w:rsid w:val="00B04CC2"/>
    <w:rsid w:val="00B051FF"/>
    <w:rsid w:val="00B05FE8"/>
    <w:rsid w:val="00B062E6"/>
    <w:rsid w:val="00B0636E"/>
    <w:rsid w:val="00B06463"/>
    <w:rsid w:val="00B06DDE"/>
    <w:rsid w:val="00B06F85"/>
    <w:rsid w:val="00B07C86"/>
    <w:rsid w:val="00B10405"/>
    <w:rsid w:val="00B1044F"/>
    <w:rsid w:val="00B1121C"/>
    <w:rsid w:val="00B1176A"/>
    <w:rsid w:val="00B11885"/>
    <w:rsid w:val="00B11B44"/>
    <w:rsid w:val="00B11E79"/>
    <w:rsid w:val="00B12916"/>
    <w:rsid w:val="00B12C60"/>
    <w:rsid w:val="00B12EC2"/>
    <w:rsid w:val="00B13D6F"/>
    <w:rsid w:val="00B14630"/>
    <w:rsid w:val="00B1489E"/>
    <w:rsid w:val="00B14E31"/>
    <w:rsid w:val="00B153C9"/>
    <w:rsid w:val="00B158BF"/>
    <w:rsid w:val="00B15E55"/>
    <w:rsid w:val="00B160FA"/>
    <w:rsid w:val="00B1618F"/>
    <w:rsid w:val="00B16220"/>
    <w:rsid w:val="00B1708A"/>
    <w:rsid w:val="00B17160"/>
    <w:rsid w:val="00B1760C"/>
    <w:rsid w:val="00B205B2"/>
    <w:rsid w:val="00B20EBC"/>
    <w:rsid w:val="00B21E37"/>
    <w:rsid w:val="00B21F7D"/>
    <w:rsid w:val="00B22DC6"/>
    <w:rsid w:val="00B22FF0"/>
    <w:rsid w:val="00B2363F"/>
    <w:rsid w:val="00B23677"/>
    <w:rsid w:val="00B23701"/>
    <w:rsid w:val="00B23B15"/>
    <w:rsid w:val="00B24395"/>
    <w:rsid w:val="00B2567F"/>
    <w:rsid w:val="00B26AC2"/>
    <w:rsid w:val="00B26E9E"/>
    <w:rsid w:val="00B275BA"/>
    <w:rsid w:val="00B27636"/>
    <w:rsid w:val="00B3158B"/>
    <w:rsid w:val="00B3216A"/>
    <w:rsid w:val="00B32594"/>
    <w:rsid w:val="00B32617"/>
    <w:rsid w:val="00B3348F"/>
    <w:rsid w:val="00B33BA2"/>
    <w:rsid w:val="00B33DD3"/>
    <w:rsid w:val="00B347EE"/>
    <w:rsid w:val="00B34960"/>
    <w:rsid w:val="00B34B24"/>
    <w:rsid w:val="00B34E26"/>
    <w:rsid w:val="00B368F4"/>
    <w:rsid w:val="00B374E8"/>
    <w:rsid w:val="00B37616"/>
    <w:rsid w:val="00B37A94"/>
    <w:rsid w:val="00B400C4"/>
    <w:rsid w:val="00B400E9"/>
    <w:rsid w:val="00B40ECF"/>
    <w:rsid w:val="00B41F58"/>
    <w:rsid w:val="00B44FB5"/>
    <w:rsid w:val="00B45751"/>
    <w:rsid w:val="00B4632A"/>
    <w:rsid w:val="00B5161D"/>
    <w:rsid w:val="00B51B51"/>
    <w:rsid w:val="00B5348E"/>
    <w:rsid w:val="00B542DA"/>
    <w:rsid w:val="00B54749"/>
    <w:rsid w:val="00B54AF4"/>
    <w:rsid w:val="00B54EFD"/>
    <w:rsid w:val="00B559DD"/>
    <w:rsid w:val="00B55D33"/>
    <w:rsid w:val="00B56299"/>
    <w:rsid w:val="00B57204"/>
    <w:rsid w:val="00B57F45"/>
    <w:rsid w:val="00B60715"/>
    <w:rsid w:val="00B60934"/>
    <w:rsid w:val="00B60BA5"/>
    <w:rsid w:val="00B6105B"/>
    <w:rsid w:val="00B6146C"/>
    <w:rsid w:val="00B63860"/>
    <w:rsid w:val="00B63A3C"/>
    <w:rsid w:val="00B63B7B"/>
    <w:rsid w:val="00B64103"/>
    <w:rsid w:val="00B6425C"/>
    <w:rsid w:val="00B646BA"/>
    <w:rsid w:val="00B64F1E"/>
    <w:rsid w:val="00B65426"/>
    <w:rsid w:val="00B65804"/>
    <w:rsid w:val="00B6635D"/>
    <w:rsid w:val="00B66558"/>
    <w:rsid w:val="00B701B2"/>
    <w:rsid w:val="00B7083F"/>
    <w:rsid w:val="00B710B7"/>
    <w:rsid w:val="00B7165D"/>
    <w:rsid w:val="00B71995"/>
    <w:rsid w:val="00B71D30"/>
    <w:rsid w:val="00B71F50"/>
    <w:rsid w:val="00B72A24"/>
    <w:rsid w:val="00B73291"/>
    <w:rsid w:val="00B7349D"/>
    <w:rsid w:val="00B73DE2"/>
    <w:rsid w:val="00B7402B"/>
    <w:rsid w:val="00B74046"/>
    <w:rsid w:val="00B74C46"/>
    <w:rsid w:val="00B75348"/>
    <w:rsid w:val="00B75E24"/>
    <w:rsid w:val="00B77566"/>
    <w:rsid w:val="00B77AB4"/>
    <w:rsid w:val="00B77B95"/>
    <w:rsid w:val="00B77FD4"/>
    <w:rsid w:val="00B80672"/>
    <w:rsid w:val="00B80C9D"/>
    <w:rsid w:val="00B80D5F"/>
    <w:rsid w:val="00B817A8"/>
    <w:rsid w:val="00B82FF6"/>
    <w:rsid w:val="00B8410B"/>
    <w:rsid w:val="00B84390"/>
    <w:rsid w:val="00B84569"/>
    <w:rsid w:val="00B84E31"/>
    <w:rsid w:val="00B8547C"/>
    <w:rsid w:val="00B86AB5"/>
    <w:rsid w:val="00B87ECB"/>
    <w:rsid w:val="00B90078"/>
    <w:rsid w:val="00B900AA"/>
    <w:rsid w:val="00B90403"/>
    <w:rsid w:val="00B907E7"/>
    <w:rsid w:val="00B909A5"/>
    <w:rsid w:val="00B90C59"/>
    <w:rsid w:val="00B90DE1"/>
    <w:rsid w:val="00B91ACE"/>
    <w:rsid w:val="00B91C3A"/>
    <w:rsid w:val="00B91C46"/>
    <w:rsid w:val="00B92477"/>
    <w:rsid w:val="00B93342"/>
    <w:rsid w:val="00B93363"/>
    <w:rsid w:val="00B941F0"/>
    <w:rsid w:val="00B9424F"/>
    <w:rsid w:val="00B94590"/>
    <w:rsid w:val="00B94BEE"/>
    <w:rsid w:val="00B94F26"/>
    <w:rsid w:val="00B94F91"/>
    <w:rsid w:val="00B95376"/>
    <w:rsid w:val="00B959BE"/>
    <w:rsid w:val="00B96915"/>
    <w:rsid w:val="00B96D4A"/>
    <w:rsid w:val="00BA045B"/>
    <w:rsid w:val="00BA08F6"/>
    <w:rsid w:val="00BA0900"/>
    <w:rsid w:val="00BA11A2"/>
    <w:rsid w:val="00BA1E23"/>
    <w:rsid w:val="00BA28F1"/>
    <w:rsid w:val="00BA2BEC"/>
    <w:rsid w:val="00BA3514"/>
    <w:rsid w:val="00BA3B36"/>
    <w:rsid w:val="00BA41E8"/>
    <w:rsid w:val="00BA46C8"/>
    <w:rsid w:val="00BA4864"/>
    <w:rsid w:val="00BA4AEC"/>
    <w:rsid w:val="00BA5854"/>
    <w:rsid w:val="00BA5A82"/>
    <w:rsid w:val="00BA6471"/>
    <w:rsid w:val="00BA6D4E"/>
    <w:rsid w:val="00BA7813"/>
    <w:rsid w:val="00BB037B"/>
    <w:rsid w:val="00BB0941"/>
    <w:rsid w:val="00BB11FB"/>
    <w:rsid w:val="00BB1625"/>
    <w:rsid w:val="00BB17A3"/>
    <w:rsid w:val="00BB20BE"/>
    <w:rsid w:val="00BB2764"/>
    <w:rsid w:val="00BB2CE7"/>
    <w:rsid w:val="00BB3FD0"/>
    <w:rsid w:val="00BB4278"/>
    <w:rsid w:val="00BB46E7"/>
    <w:rsid w:val="00BB4992"/>
    <w:rsid w:val="00BB49BD"/>
    <w:rsid w:val="00BB4C4A"/>
    <w:rsid w:val="00BB5197"/>
    <w:rsid w:val="00BB584C"/>
    <w:rsid w:val="00BB6436"/>
    <w:rsid w:val="00BB68A4"/>
    <w:rsid w:val="00BB6A42"/>
    <w:rsid w:val="00BB6FF8"/>
    <w:rsid w:val="00BB7564"/>
    <w:rsid w:val="00BB790E"/>
    <w:rsid w:val="00BB7B97"/>
    <w:rsid w:val="00BB7FE4"/>
    <w:rsid w:val="00BC02A7"/>
    <w:rsid w:val="00BC05C8"/>
    <w:rsid w:val="00BC08A8"/>
    <w:rsid w:val="00BC16C3"/>
    <w:rsid w:val="00BC1CF8"/>
    <w:rsid w:val="00BC1DC1"/>
    <w:rsid w:val="00BC310D"/>
    <w:rsid w:val="00BC35AC"/>
    <w:rsid w:val="00BC44CB"/>
    <w:rsid w:val="00BC52DA"/>
    <w:rsid w:val="00BC559A"/>
    <w:rsid w:val="00BC5A3E"/>
    <w:rsid w:val="00BC66F7"/>
    <w:rsid w:val="00BC698C"/>
    <w:rsid w:val="00BD06E8"/>
    <w:rsid w:val="00BD075C"/>
    <w:rsid w:val="00BD0BBA"/>
    <w:rsid w:val="00BD1551"/>
    <w:rsid w:val="00BD19ED"/>
    <w:rsid w:val="00BD20C1"/>
    <w:rsid w:val="00BD32FA"/>
    <w:rsid w:val="00BD3815"/>
    <w:rsid w:val="00BD444A"/>
    <w:rsid w:val="00BD4A05"/>
    <w:rsid w:val="00BD4D54"/>
    <w:rsid w:val="00BD503E"/>
    <w:rsid w:val="00BD5224"/>
    <w:rsid w:val="00BD5985"/>
    <w:rsid w:val="00BD6AB9"/>
    <w:rsid w:val="00BD71C7"/>
    <w:rsid w:val="00BD7A5C"/>
    <w:rsid w:val="00BD7ECD"/>
    <w:rsid w:val="00BE01EC"/>
    <w:rsid w:val="00BE139C"/>
    <w:rsid w:val="00BE1573"/>
    <w:rsid w:val="00BE1AC4"/>
    <w:rsid w:val="00BE1BFF"/>
    <w:rsid w:val="00BE1E1A"/>
    <w:rsid w:val="00BE1E6B"/>
    <w:rsid w:val="00BE26C5"/>
    <w:rsid w:val="00BE2907"/>
    <w:rsid w:val="00BE30EA"/>
    <w:rsid w:val="00BE3109"/>
    <w:rsid w:val="00BE35BB"/>
    <w:rsid w:val="00BE3BD7"/>
    <w:rsid w:val="00BE3C02"/>
    <w:rsid w:val="00BE4034"/>
    <w:rsid w:val="00BE40C7"/>
    <w:rsid w:val="00BE561A"/>
    <w:rsid w:val="00BE5B2F"/>
    <w:rsid w:val="00BE5D88"/>
    <w:rsid w:val="00BE61B6"/>
    <w:rsid w:val="00BE6828"/>
    <w:rsid w:val="00BE6A39"/>
    <w:rsid w:val="00BE6BDA"/>
    <w:rsid w:val="00BE6DC7"/>
    <w:rsid w:val="00BE712D"/>
    <w:rsid w:val="00BF024A"/>
    <w:rsid w:val="00BF0518"/>
    <w:rsid w:val="00BF098B"/>
    <w:rsid w:val="00BF0BAA"/>
    <w:rsid w:val="00BF0F3F"/>
    <w:rsid w:val="00BF1BA8"/>
    <w:rsid w:val="00BF208E"/>
    <w:rsid w:val="00BF2814"/>
    <w:rsid w:val="00BF2DA4"/>
    <w:rsid w:val="00BF2DC7"/>
    <w:rsid w:val="00BF2F24"/>
    <w:rsid w:val="00BF317E"/>
    <w:rsid w:val="00BF372B"/>
    <w:rsid w:val="00BF397C"/>
    <w:rsid w:val="00BF4428"/>
    <w:rsid w:val="00BF44CC"/>
    <w:rsid w:val="00BF4C91"/>
    <w:rsid w:val="00BF4F5E"/>
    <w:rsid w:val="00BF51AB"/>
    <w:rsid w:val="00BF51C3"/>
    <w:rsid w:val="00BF69CD"/>
    <w:rsid w:val="00BF72BE"/>
    <w:rsid w:val="00BF7746"/>
    <w:rsid w:val="00C00547"/>
    <w:rsid w:val="00C0078A"/>
    <w:rsid w:val="00C00F4F"/>
    <w:rsid w:val="00C01865"/>
    <w:rsid w:val="00C026DE"/>
    <w:rsid w:val="00C029E7"/>
    <w:rsid w:val="00C03215"/>
    <w:rsid w:val="00C03262"/>
    <w:rsid w:val="00C036B7"/>
    <w:rsid w:val="00C0397F"/>
    <w:rsid w:val="00C03B61"/>
    <w:rsid w:val="00C04187"/>
    <w:rsid w:val="00C044BA"/>
    <w:rsid w:val="00C049E3"/>
    <w:rsid w:val="00C04C94"/>
    <w:rsid w:val="00C0589C"/>
    <w:rsid w:val="00C05D58"/>
    <w:rsid w:val="00C05F8B"/>
    <w:rsid w:val="00C06806"/>
    <w:rsid w:val="00C07982"/>
    <w:rsid w:val="00C07AB5"/>
    <w:rsid w:val="00C07FEE"/>
    <w:rsid w:val="00C104B7"/>
    <w:rsid w:val="00C10938"/>
    <w:rsid w:val="00C10A37"/>
    <w:rsid w:val="00C12E8D"/>
    <w:rsid w:val="00C13488"/>
    <w:rsid w:val="00C1380F"/>
    <w:rsid w:val="00C13D7B"/>
    <w:rsid w:val="00C14D41"/>
    <w:rsid w:val="00C167AC"/>
    <w:rsid w:val="00C16E53"/>
    <w:rsid w:val="00C1711A"/>
    <w:rsid w:val="00C172AF"/>
    <w:rsid w:val="00C175BF"/>
    <w:rsid w:val="00C1768A"/>
    <w:rsid w:val="00C20021"/>
    <w:rsid w:val="00C202C7"/>
    <w:rsid w:val="00C20448"/>
    <w:rsid w:val="00C207C9"/>
    <w:rsid w:val="00C210A7"/>
    <w:rsid w:val="00C2141B"/>
    <w:rsid w:val="00C215B5"/>
    <w:rsid w:val="00C21EE4"/>
    <w:rsid w:val="00C221E1"/>
    <w:rsid w:val="00C22AE7"/>
    <w:rsid w:val="00C22CFD"/>
    <w:rsid w:val="00C23540"/>
    <w:rsid w:val="00C23606"/>
    <w:rsid w:val="00C236D6"/>
    <w:rsid w:val="00C23B57"/>
    <w:rsid w:val="00C2460D"/>
    <w:rsid w:val="00C24663"/>
    <w:rsid w:val="00C2477C"/>
    <w:rsid w:val="00C24A4F"/>
    <w:rsid w:val="00C25601"/>
    <w:rsid w:val="00C258B4"/>
    <w:rsid w:val="00C25F71"/>
    <w:rsid w:val="00C26144"/>
    <w:rsid w:val="00C26466"/>
    <w:rsid w:val="00C276A9"/>
    <w:rsid w:val="00C30A1E"/>
    <w:rsid w:val="00C30CF6"/>
    <w:rsid w:val="00C3185C"/>
    <w:rsid w:val="00C320C1"/>
    <w:rsid w:val="00C328A3"/>
    <w:rsid w:val="00C32BB3"/>
    <w:rsid w:val="00C33256"/>
    <w:rsid w:val="00C333D3"/>
    <w:rsid w:val="00C334E0"/>
    <w:rsid w:val="00C33C22"/>
    <w:rsid w:val="00C34008"/>
    <w:rsid w:val="00C341B4"/>
    <w:rsid w:val="00C34B39"/>
    <w:rsid w:val="00C36537"/>
    <w:rsid w:val="00C40B4F"/>
    <w:rsid w:val="00C40D95"/>
    <w:rsid w:val="00C41369"/>
    <w:rsid w:val="00C42785"/>
    <w:rsid w:val="00C42B4F"/>
    <w:rsid w:val="00C435D0"/>
    <w:rsid w:val="00C43CB8"/>
    <w:rsid w:val="00C444E4"/>
    <w:rsid w:val="00C44600"/>
    <w:rsid w:val="00C454AF"/>
    <w:rsid w:val="00C457CD"/>
    <w:rsid w:val="00C47298"/>
    <w:rsid w:val="00C478B1"/>
    <w:rsid w:val="00C47A7C"/>
    <w:rsid w:val="00C50354"/>
    <w:rsid w:val="00C505DC"/>
    <w:rsid w:val="00C50C8E"/>
    <w:rsid w:val="00C514EA"/>
    <w:rsid w:val="00C51BB2"/>
    <w:rsid w:val="00C52317"/>
    <w:rsid w:val="00C52C9B"/>
    <w:rsid w:val="00C53450"/>
    <w:rsid w:val="00C5419C"/>
    <w:rsid w:val="00C5435D"/>
    <w:rsid w:val="00C54E47"/>
    <w:rsid w:val="00C55863"/>
    <w:rsid w:val="00C55D51"/>
    <w:rsid w:val="00C57E1E"/>
    <w:rsid w:val="00C57F9E"/>
    <w:rsid w:val="00C613A8"/>
    <w:rsid w:val="00C61500"/>
    <w:rsid w:val="00C619C9"/>
    <w:rsid w:val="00C61B84"/>
    <w:rsid w:val="00C61DA4"/>
    <w:rsid w:val="00C61F0E"/>
    <w:rsid w:val="00C61F81"/>
    <w:rsid w:val="00C622BB"/>
    <w:rsid w:val="00C62A3E"/>
    <w:rsid w:val="00C63488"/>
    <w:rsid w:val="00C63A67"/>
    <w:rsid w:val="00C63E08"/>
    <w:rsid w:val="00C6444F"/>
    <w:rsid w:val="00C64900"/>
    <w:rsid w:val="00C64B92"/>
    <w:rsid w:val="00C64EC1"/>
    <w:rsid w:val="00C655E8"/>
    <w:rsid w:val="00C671BE"/>
    <w:rsid w:val="00C67981"/>
    <w:rsid w:val="00C67999"/>
    <w:rsid w:val="00C7048C"/>
    <w:rsid w:val="00C70BF3"/>
    <w:rsid w:val="00C70DA6"/>
    <w:rsid w:val="00C70DEB"/>
    <w:rsid w:val="00C710FB"/>
    <w:rsid w:val="00C71282"/>
    <w:rsid w:val="00C71DD9"/>
    <w:rsid w:val="00C7245A"/>
    <w:rsid w:val="00C73857"/>
    <w:rsid w:val="00C73C68"/>
    <w:rsid w:val="00C73CF7"/>
    <w:rsid w:val="00C74531"/>
    <w:rsid w:val="00C7459D"/>
    <w:rsid w:val="00C74A3D"/>
    <w:rsid w:val="00C761BE"/>
    <w:rsid w:val="00C76C8D"/>
    <w:rsid w:val="00C76CEF"/>
    <w:rsid w:val="00C77F58"/>
    <w:rsid w:val="00C8058F"/>
    <w:rsid w:val="00C81826"/>
    <w:rsid w:val="00C818DF"/>
    <w:rsid w:val="00C81A87"/>
    <w:rsid w:val="00C81E32"/>
    <w:rsid w:val="00C81FD9"/>
    <w:rsid w:val="00C8272B"/>
    <w:rsid w:val="00C829B6"/>
    <w:rsid w:val="00C82B47"/>
    <w:rsid w:val="00C82B4D"/>
    <w:rsid w:val="00C82E04"/>
    <w:rsid w:val="00C82FA3"/>
    <w:rsid w:val="00C8301D"/>
    <w:rsid w:val="00C83905"/>
    <w:rsid w:val="00C83B1C"/>
    <w:rsid w:val="00C83CE8"/>
    <w:rsid w:val="00C83DDC"/>
    <w:rsid w:val="00C83FDD"/>
    <w:rsid w:val="00C84A81"/>
    <w:rsid w:val="00C85B18"/>
    <w:rsid w:val="00C85B44"/>
    <w:rsid w:val="00C8606C"/>
    <w:rsid w:val="00C86B89"/>
    <w:rsid w:val="00C87447"/>
    <w:rsid w:val="00C87C07"/>
    <w:rsid w:val="00C9064B"/>
    <w:rsid w:val="00C909DF"/>
    <w:rsid w:val="00C91D65"/>
    <w:rsid w:val="00C91EFC"/>
    <w:rsid w:val="00C92087"/>
    <w:rsid w:val="00C9227A"/>
    <w:rsid w:val="00C92FFD"/>
    <w:rsid w:val="00C93792"/>
    <w:rsid w:val="00C93F34"/>
    <w:rsid w:val="00C941D9"/>
    <w:rsid w:val="00C94645"/>
    <w:rsid w:val="00C94F6C"/>
    <w:rsid w:val="00C9571E"/>
    <w:rsid w:val="00C95BBB"/>
    <w:rsid w:val="00C96045"/>
    <w:rsid w:val="00C9690B"/>
    <w:rsid w:val="00C96B9D"/>
    <w:rsid w:val="00C97643"/>
    <w:rsid w:val="00C9795D"/>
    <w:rsid w:val="00C97DFC"/>
    <w:rsid w:val="00C97EC6"/>
    <w:rsid w:val="00CA020D"/>
    <w:rsid w:val="00CA05C7"/>
    <w:rsid w:val="00CA0662"/>
    <w:rsid w:val="00CA07E8"/>
    <w:rsid w:val="00CA0862"/>
    <w:rsid w:val="00CA0AAF"/>
    <w:rsid w:val="00CA0CE9"/>
    <w:rsid w:val="00CA0F37"/>
    <w:rsid w:val="00CA1397"/>
    <w:rsid w:val="00CA1484"/>
    <w:rsid w:val="00CA1569"/>
    <w:rsid w:val="00CA1A8C"/>
    <w:rsid w:val="00CA3578"/>
    <w:rsid w:val="00CA384E"/>
    <w:rsid w:val="00CA4117"/>
    <w:rsid w:val="00CA42F6"/>
    <w:rsid w:val="00CA4ACA"/>
    <w:rsid w:val="00CA4ED3"/>
    <w:rsid w:val="00CA5070"/>
    <w:rsid w:val="00CA5125"/>
    <w:rsid w:val="00CA53CD"/>
    <w:rsid w:val="00CA53D0"/>
    <w:rsid w:val="00CA6338"/>
    <w:rsid w:val="00CA6BF5"/>
    <w:rsid w:val="00CA6C1E"/>
    <w:rsid w:val="00CA6F3B"/>
    <w:rsid w:val="00CA719C"/>
    <w:rsid w:val="00CA766A"/>
    <w:rsid w:val="00CA7F5B"/>
    <w:rsid w:val="00CB1283"/>
    <w:rsid w:val="00CB19A2"/>
    <w:rsid w:val="00CB1F55"/>
    <w:rsid w:val="00CB204B"/>
    <w:rsid w:val="00CB3C29"/>
    <w:rsid w:val="00CB3DF5"/>
    <w:rsid w:val="00CB3F3F"/>
    <w:rsid w:val="00CB5040"/>
    <w:rsid w:val="00CB51A6"/>
    <w:rsid w:val="00CB5811"/>
    <w:rsid w:val="00CB6BA5"/>
    <w:rsid w:val="00CB7534"/>
    <w:rsid w:val="00CB7692"/>
    <w:rsid w:val="00CB77F3"/>
    <w:rsid w:val="00CC0431"/>
    <w:rsid w:val="00CC11AE"/>
    <w:rsid w:val="00CC1F9C"/>
    <w:rsid w:val="00CC28EF"/>
    <w:rsid w:val="00CC436F"/>
    <w:rsid w:val="00CC4CF3"/>
    <w:rsid w:val="00CC5404"/>
    <w:rsid w:val="00CC5535"/>
    <w:rsid w:val="00CC6065"/>
    <w:rsid w:val="00CC60EA"/>
    <w:rsid w:val="00CC62C8"/>
    <w:rsid w:val="00CC7970"/>
    <w:rsid w:val="00CC7DB5"/>
    <w:rsid w:val="00CD04A7"/>
    <w:rsid w:val="00CD05E5"/>
    <w:rsid w:val="00CD0B5C"/>
    <w:rsid w:val="00CD0F31"/>
    <w:rsid w:val="00CD101B"/>
    <w:rsid w:val="00CD11E5"/>
    <w:rsid w:val="00CD18B0"/>
    <w:rsid w:val="00CD20AE"/>
    <w:rsid w:val="00CD2317"/>
    <w:rsid w:val="00CD272C"/>
    <w:rsid w:val="00CD2819"/>
    <w:rsid w:val="00CD3495"/>
    <w:rsid w:val="00CD36A5"/>
    <w:rsid w:val="00CD3A0C"/>
    <w:rsid w:val="00CD3EAA"/>
    <w:rsid w:val="00CD3F4E"/>
    <w:rsid w:val="00CD49DB"/>
    <w:rsid w:val="00CD5340"/>
    <w:rsid w:val="00CD5DDD"/>
    <w:rsid w:val="00CD75F7"/>
    <w:rsid w:val="00CE00BC"/>
    <w:rsid w:val="00CE0504"/>
    <w:rsid w:val="00CE106A"/>
    <w:rsid w:val="00CE165D"/>
    <w:rsid w:val="00CE182E"/>
    <w:rsid w:val="00CE1C48"/>
    <w:rsid w:val="00CE2589"/>
    <w:rsid w:val="00CE2959"/>
    <w:rsid w:val="00CE4944"/>
    <w:rsid w:val="00CE4AF0"/>
    <w:rsid w:val="00CE4BD0"/>
    <w:rsid w:val="00CE4C42"/>
    <w:rsid w:val="00CE4D51"/>
    <w:rsid w:val="00CE4F6C"/>
    <w:rsid w:val="00CE5029"/>
    <w:rsid w:val="00CE54EA"/>
    <w:rsid w:val="00CE5D07"/>
    <w:rsid w:val="00CE6B9F"/>
    <w:rsid w:val="00CE748D"/>
    <w:rsid w:val="00CE7555"/>
    <w:rsid w:val="00CF0D33"/>
    <w:rsid w:val="00CF0EEB"/>
    <w:rsid w:val="00CF106B"/>
    <w:rsid w:val="00CF15CA"/>
    <w:rsid w:val="00CF19BA"/>
    <w:rsid w:val="00CF2521"/>
    <w:rsid w:val="00CF2863"/>
    <w:rsid w:val="00CF32CD"/>
    <w:rsid w:val="00CF35AF"/>
    <w:rsid w:val="00CF3643"/>
    <w:rsid w:val="00CF39F2"/>
    <w:rsid w:val="00CF3DE3"/>
    <w:rsid w:val="00CF456A"/>
    <w:rsid w:val="00CF473C"/>
    <w:rsid w:val="00CF5472"/>
    <w:rsid w:val="00CF6C55"/>
    <w:rsid w:val="00CF75B9"/>
    <w:rsid w:val="00D00292"/>
    <w:rsid w:val="00D00B76"/>
    <w:rsid w:val="00D01442"/>
    <w:rsid w:val="00D027B6"/>
    <w:rsid w:val="00D02C00"/>
    <w:rsid w:val="00D0419F"/>
    <w:rsid w:val="00D04BA3"/>
    <w:rsid w:val="00D04FC6"/>
    <w:rsid w:val="00D055AD"/>
    <w:rsid w:val="00D05A8D"/>
    <w:rsid w:val="00D0625C"/>
    <w:rsid w:val="00D06594"/>
    <w:rsid w:val="00D06E07"/>
    <w:rsid w:val="00D0726A"/>
    <w:rsid w:val="00D0774A"/>
    <w:rsid w:val="00D107E5"/>
    <w:rsid w:val="00D10F12"/>
    <w:rsid w:val="00D11482"/>
    <w:rsid w:val="00D1225A"/>
    <w:rsid w:val="00D12AD6"/>
    <w:rsid w:val="00D142C4"/>
    <w:rsid w:val="00D1435C"/>
    <w:rsid w:val="00D14CBD"/>
    <w:rsid w:val="00D14EED"/>
    <w:rsid w:val="00D15053"/>
    <w:rsid w:val="00D156A6"/>
    <w:rsid w:val="00D1572D"/>
    <w:rsid w:val="00D15ED1"/>
    <w:rsid w:val="00D17035"/>
    <w:rsid w:val="00D200A9"/>
    <w:rsid w:val="00D201B6"/>
    <w:rsid w:val="00D203D4"/>
    <w:rsid w:val="00D21DDE"/>
    <w:rsid w:val="00D22992"/>
    <w:rsid w:val="00D22F9B"/>
    <w:rsid w:val="00D23DAE"/>
    <w:rsid w:val="00D23DF3"/>
    <w:rsid w:val="00D2475C"/>
    <w:rsid w:val="00D24C0E"/>
    <w:rsid w:val="00D24FF8"/>
    <w:rsid w:val="00D25966"/>
    <w:rsid w:val="00D25FF8"/>
    <w:rsid w:val="00D266BA"/>
    <w:rsid w:val="00D27269"/>
    <w:rsid w:val="00D27738"/>
    <w:rsid w:val="00D27761"/>
    <w:rsid w:val="00D31EC9"/>
    <w:rsid w:val="00D32AAA"/>
    <w:rsid w:val="00D33078"/>
    <w:rsid w:val="00D332FD"/>
    <w:rsid w:val="00D33556"/>
    <w:rsid w:val="00D33BFA"/>
    <w:rsid w:val="00D34CE8"/>
    <w:rsid w:val="00D360C9"/>
    <w:rsid w:val="00D370EE"/>
    <w:rsid w:val="00D371A4"/>
    <w:rsid w:val="00D37C02"/>
    <w:rsid w:val="00D400F3"/>
    <w:rsid w:val="00D4053E"/>
    <w:rsid w:val="00D41197"/>
    <w:rsid w:val="00D414E1"/>
    <w:rsid w:val="00D41C03"/>
    <w:rsid w:val="00D422AD"/>
    <w:rsid w:val="00D43787"/>
    <w:rsid w:val="00D43C65"/>
    <w:rsid w:val="00D44225"/>
    <w:rsid w:val="00D44E3C"/>
    <w:rsid w:val="00D46735"/>
    <w:rsid w:val="00D4768D"/>
    <w:rsid w:val="00D50CDB"/>
    <w:rsid w:val="00D51B44"/>
    <w:rsid w:val="00D52606"/>
    <w:rsid w:val="00D541F1"/>
    <w:rsid w:val="00D54D75"/>
    <w:rsid w:val="00D5511B"/>
    <w:rsid w:val="00D5616F"/>
    <w:rsid w:val="00D56A17"/>
    <w:rsid w:val="00D60E23"/>
    <w:rsid w:val="00D60E27"/>
    <w:rsid w:val="00D6270E"/>
    <w:rsid w:val="00D63835"/>
    <w:rsid w:val="00D63BDB"/>
    <w:rsid w:val="00D63C7A"/>
    <w:rsid w:val="00D641AC"/>
    <w:rsid w:val="00D643DF"/>
    <w:rsid w:val="00D64B13"/>
    <w:rsid w:val="00D64D9A"/>
    <w:rsid w:val="00D656FE"/>
    <w:rsid w:val="00D659E0"/>
    <w:rsid w:val="00D6630C"/>
    <w:rsid w:val="00D66DEB"/>
    <w:rsid w:val="00D67414"/>
    <w:rsid w:val="00D67967"/>
    <w:rsid w:val="00D7051F"/>
    <w:rsid w:val="00D70D07"/>
    <w:rsid w:val="00D70EC2"/>
    <w:rsid w:val="00D71183"/>
    <w:rsid w:val="00D711FE"/>
    <w:rsid w:val="00D716F3"/>
    <w:rsid w:val="00D719EC"/>
    <w:rsid w:val="00D72E88"/>
    <w:rsid w:val="00D73186"/>
    <w:rsid w:val="00D73FF7"/>
    <w:rsid w:val="00D74399"/>
    <w:rsid w:val="00D74785"/>
    <w:rsid w:val="00D74AD8"/>
    <w:rsid w:val="00D755DC"/>
    <w:rsid w:val="00D7609F"/>
    <w:rsid w:val="00D76567"/>
    <w:rsid w:val="00D76906"/>
    <w:rsid w:val="00D77C35"/>
    <w:rsid w:val="00D77D0C"/>
    <w:rsid w:val="00D800CF"/>
    <w:rsid w:val="00D80281"/>
    <w:rsid w:val="00D80D0D"/>
    <w:rsid w:val="00D813EC"/>
    <w:rsid w:val="00D81AB5"/>
    <w:rsid w:val="00D81E23"/>
    <w:rsid w:val="00D827BD"/>
    <w:rsid w:val="00D83691"/>
    <w:rsid w:val="00D83D4F"/>
    <w:rsid w:val="00D83FF5"/>
    <w:rsid w:val="00D84666"/>
    <w:rsid w:val="00D84E94"/>
    <w:rsid w:val="00D859C7"/>
    <w:rsid w:val="00D85B1A"/>
    <w:rsid w:val="00D85B4C"/>
    <w:rsid w:val="00D86639"/>
    <w:rsid w:val="00D86A84"/>
    <w:rsid w:val="00D86E1B"/>
    <w:rsid w:val="00D873F1"/>
    <w:rsid w:val="00D8742E"/>
    <w:rsid w:val="00D8749A"/>
    <w:rsid w:val="00D87CAB"/>
    <w:rsid w:val="00D90055"/>
    <w:rsid w:val="00D90E97"/>
    <w:rsid w:val="00D91AF5"/>
    <w:rsid w:val="00D928B4"/>
    <w:rsid w:val="00D92C61"/>
    <w:rsid w:val="00D92F10"/>
    <w:rsid w:val="00D9415D"/>
    <w:rsid w:val="00D944B0"/>
    <w:rsid w:val="00D94AC7"/>
    <w:rsid w:val="00D95A81"/>
    <w:rsid w:val="00D96070"/>
    <w:rsid w:val="00D96B06"/>
    <w:rsid w:val="00D97156"/>
    <w:rsid w:val="00D97E1B"/>
    <w:rsid w:val="00DA0F4D"/>
    <w:rsid w:val="00DA1369"/>
    <w:rsid w:val="00DA14FB"/>
    <w:rsid w:val="00DA1FBD"/>
    <w:rsid w:val="00DA1FD5"/>
    <w:rsid w:val="00DA334D"/>
    <w:rsid w:val="00DA33A4"/>
    <w:rsid w:val="00DA33AF"/>
    <w:rsid w:val="00DA357A"/>
    <w:rsid w:val="00DA36A7"/>
    <w:rsid w:val="00DA3A4C"/>
    <w:rsid w:val="00DA4687"/>
    <w:rsid w:val="00DA509B"/>
    <w:rsid w:val="00DA7041"/>
    <w:rsid w:val="00DA718A"/>
    <w:rsid w:val="00DA773D"/>
    <w:rsid w:val="00DA7D5C"/>
    <w:rsid w:val="00DA7EEB"/>
    <w:rsid w:val="00DA7F99"/>
    <w:rsid w:val="00DB01B6"/>
    <w:rsid w:val="00DB053F"/>
    <w:rsid w:val="00DB09FB"/>
    <w:rsid w:val="00DB0C4A"/>
    <w:rsid w:val="00DB1719"/>
    <w:rsid w:val="00DB3BE7"/>
    <w:rsid w:val="00DB4864"/>
    <w:rsid w:val="00DB49DA"/>
    <w:rsid w:val="00DB50B8"/>
    <w:rsid w:val="00DB53A8"/>
    <w:rsid w:val="00DB5608"/>
    <w:rsid w:val="00DB58AE"/>
    <w:rsid w:val="00DB5D97"/>
    <w:rsid w:val="00DB63CE"/>
    <w:rsid w:val="00DB6402"/>
    <w:rsid w:val="00DB68F0"/>
    <w:rsid w:val="00DB6E5F"/>
    <w:rsid w:val="00DC0149"/>
    <w:rsid w:val="00DC042E"/>
    <w:rsid w:val="00DC11FF"/>
    <w:rsid w:val="00DC16E0"/>
    <w:rsid w:val="00DC25B1"/>
    <w:rsid w:val="00DC31D4"/>
    <w:rsid w:val="00DC3578"/>
    <w:rsid w:val="00DC3C81"/>
    <w:rsid w:val="00DC4AC3"/>
    <w:rsid w:val="00DC5680"/>
    <w:rsid w:val="00DC6617"/>
    <w:rsid w:val="00DD005E"/>
    <w:rsid w:val="00DD01AE"/>
    <w:rsid w:val="00DD062A"/>
    <w:rsid w:val="00DD06D0"/>
    <w:rsid w:val="00DD0CA8"/>
    <w:rsid w:val="00DD0D70"/>
    <w:rsid w:val="00DD0D78"/>
    <w:rsid w:val="00DD1F17"/>
    <w:rsid w:val="00DD3207"/>
    <w:rsid w:val="00DD33C3"/>
    <w:rsid w:val="00DD363F"/>
    <w:rsid w:val="00DD3A1D"/>
    <w:rsid w:val="00DD3DF5"/>
    <w:rsid w:val="00DD4A68"/>
    <w:rsid w:val="00DD4B8F"/>
    <w:rsid w:val="00DD597C"/>
    <w:rsid w:val="00DD5AC8"/>
    <w:rsid w:val="00DD688B"/>
    <w:rsid w:val="00DE00EF"/>
    <w:rsid w:val="00DE0B25"/>
    <w:rsid w:val="00DE10B7"/>
    <w:rsid w:val="00DE1702"/>
    <w:rsid w:val="00DE1C41"/>
    <w:rsid w:val="00DE1D0E"/>
    <w:rsid w:val="00DE1E81"/>
    <w:rsid w:val="00DE1FDE"/>
    <w:rsid w:val="00DE24B7"/>
    <w:rsid w:val="00DE2C34"/>
    <w:rsid w:val="00DE2C8C"/>
    <w:rsid w:val="00DE2DED"/>
    <w:rsid w:val="00DE32E4"/>
    <w:rsid w:val="00DE3B32"/>
    <w:rsid w:val="00DE3CB2"/>
    <w:rsid w:val="00DE3E40"/>
    <w:rsid w:val="00DE47E0"/>
    <w:rsid w:val="00DE4A2D"/>
    <w:rsid w:val="00DE552C"/>
    <w:rsid w:val="00DE656A"/>
    <w:rsid w:val="00DE6B6D"/>
    <w:rsid w:val="00DE707A"/>
    <w:rsid w:val="00DE70A5"/>
    <w:rsid w:val="00DE7445"/>
    <w:rsid w:val="00DE798F"/>
    <w:rsid w:val="00DE79D6"/>
    <w:rsid w:val="00DE7A9B"/>
    <w:rsid w:val="00DF03C2"/>
    <w:rsid w:val="00DF0464"/>
    <w:rsid w:val="00DF0B15"/>
    <w:rsid w:val="00DF0C1F"/>
    <w:rsid w:val="00DF0F0E"/>
    <w:rsid w:val="00DF1734"/>
    <w:rsid w:val="00DF2535"/>
    <w:rsid w:val="00DF2C19"/>
    <w:rsid w:val="00DF2C3D"/>
    <w:rsid w:val="00DF3D48"/>
    <w:rsid w:val="00DF40F8"/>
    <w:rsid w:val="00DF4AC8"/>
    <w:rsid w:val="00DF5F4C"/>
    <w:rsid w:val="00DF6712"/>
    <w:rsid w:val="00DF7546"/>
    <w:rsid w:val="00DF7B9D"/>
    <w:rsid w:val="00E00264"/>
    <w:rsid w:val="00E00C4C"/>
    <w:rsid w:val="00E018E1"/>
    <w:rsid w:val="00E01C20"/>
    <w:rsid w:val="00E01C78"/>
    <w:rsid w:val="00E021C3"/>
    <w:rsid w:val="00E023E3"/>
    <w:rsid w:val="00E02A64"/>
    <w:rsid w:val="00E031A8"/>
    <w:rsid w:val="00E0371B"/>
    <w:rsid w:val="00E037A3"/>
    <w:rsid w:val="00E0413B"/>
    <w:rsid w:val="00E0461E"/>
    <w:rsid w:val="00E047CE"/>
    <w:rsid w:val="00E047DF"/>
    <w:rsid w:val="00E04904"/>
    <w:rsid w:val="00E05130"/>
    <w:rsid w:val="00E052D7"/>
    <w:rsid w:val="00E056CF"/>
    <w:rsid w:val="00E057CE"/>
    <w:rsid w:val="00E05D3F"/>
    <w:rsid w:val="00E06314"/>
    <w:rsid w:val="00E06C66"/>
    <w:rsid w:val="00E075A8"/>
    <w:rsid w:val="00E07A6E"/>
    <w:rsid w:val="00E07D86"/>
    <w:rsid w:val="00E10A81"/>
    <w:rsid w:val="00E11FEB"/>
    <w:rsid w:val="00E129DD"/>
    <w:rsid w:val="00E12FD2"/>
    <w:rsid w:val="00E13DAF"/>
    <w:rsid w:val="00E15863"/>
    <w:rsid w:val="00E1633A"/>
    <w:rsid w:val="00E1640C"/>
    <w:rsid w:val="00E16ABF"/>
    <w:rsid w:val="00E204BE"/>
    <w:rsid w:val="00E20C4F"/>
    <w:rsid w:val="00E20F0B"/>
    <w:rsid w:val="00E21320"/>
    <w:rsid w:val="00E21CEC"/>
    <w:rsid w:val="00E2337A"/>
    <w:rsid w:val="00E233A7"/>
    <w:rsid w:val="00E24285"/>
    <w:rsid w:val="00E24931"/>
    <w:rsid w:val="00E24D53"/>
    <w:rsid w:val="00E25D0F"/>
    <w:rsid w:val="00E25F37"/>
    <w:rsid w:val="00E260DB"/>
    <w:rsid w:val="00E267C2"/>
    <w:rsid w:val="00E270EC"/>
    <w:rsid w:val="00E27E52"/>
    <w:rsid w:val="00E30D08"/>
    <w:rsid w:val="00E3228D"/>
    <w:rsid w:val="00E326FF"/>
    <w:rsid w:val="00E331EC"/>
    <w:rsid w:val="00E3405E"/>
    <w:rsid w:val="00E3480A"/>
    <w:rsid w:val="00E34C67"/>
    <w:rsid w:val="00E351AC"/>
    <w:rsid w:val="00E354F7"/>
    <w:rsid w:val="00E36728"/>
    <w:rsid w:val="00E36ABD"/>
    <w:rsid w:val="00E37095"/>
    <w:rsid w:val="00E37282"/>
    <w:rsid w:val="00E41B7B"/>
    <w:rsid w:val="00E42791"/>
    <w:rsid w:val="00E43E92"/>
    <w:rsid w:val="00E44186"/>
    <w:rsid w:val="00E44248"/>
    <w:rsid w:val="00E44758"/>
    <w:rsid w:val="00E44A66"/>
    <w:rsid w:val="00E4745B"/>
    <w:rsid w:val="00E4756C"/>
    <w:rsid w:val="00E47673"/>
    <w:rsid w:val="00E47940"/>
    <w:rsid w:val="00E47B68"/>
    <w:rsid w:val="00E47D91"/>
    <w:rsid w:val="00E50EC4"/>
    <w:rsid w:val="00E51191"/>
    <w:rsid w:val="00E517B9"/>
    <w:rsid w:val="00E51DA4"/>
    <w:rsid w:val="00E5265D"/>
    <w:rsid w:val="00E5285B"/>
    <w:rsid w:val="00E53515"/>
    <w:rsid w:val="00E539E2"/>
    <w:rsid w:val="00E539ED"/>
    <w:rsid w:val="00E53C35"/>
    <w:rsid w:val="00E53EC5"/>
    <w:rsid w:val="00E54142"/>
    <w:rsid w:val="00E54D2E"/>
    <w:rsid w:val="00E56A9F"/>
    <w:rsid w:val="00E574FD"/>
    <w:rsid w:val="00E57A34"/>
    <w:rsid w:val="00E60477"/>
    <w:rsid w:val="00E61480"/>
    <w:rsid w:val="00E614AC"/>
    <w:rsid w:val="00E615BD"/>
    <w:rsid w:val="00E61616"/>
    <w:rsid w:val="00E619E8"/>
    <w:rsid w:val="00E61DB2"/>
    <w:rsid w:val="00E61F0B"/>
    <w:rsid w:val="00E62279"/>
    <w:rsid w:val="00E623A9"/>
    <w:rsid w:val="00E623C3"/>
    <w:rsid w:val="00E628FC"/>
    <w:rsid w:val="00E62972"/>
    <w:rsid w:val="00E62D74"/>
    <w:rsid w:val="00E630CB"/>
    <w:rsid w:val="00E6383A"/>
    <w:rsid w:val="00E64CBC"/>
    <w:rsid w:val="00E65D26"/>
    <w:rsid w:val="00E66292"/>
    <w:rsid w:val="00E669D0"/>
    <w:rsid w:val="00E67F44"/>
    <w:rsid w:val="00E71395"/>
    <w:rsid w:val="00E71439"/>
    <w:rsid w:val="00E71B72"/>
    <w:rsid w:val="00E71EC1"/>
    <w:rsid w:val="00E7206E"/>
    <w:rsid w:val="00E729B6"/>
    <w:rsid w:val="00E72D72"/>
    <w:rsid w:val="00E73779"/>
    <w:rsid w:val="00E754B8"/>
    <w:rsid w:val="00E75608"/>
    <w:rsid w:val="00E75C82"/>
    <w:rsid w:val="00E76A41"/>
    <w:rsid w:val="00E774D3"/>
    <w:rsid w:val="00E77DB6"/>
    <w:rsid w:val="00E80539"/>
    <w:rsid w:val="00E80796"/>
    <w:rsid w:val="00E809EF"/>
    <w:rsid w:val="00E832BD"/>
    <w:rsid w:val="00E833B1"/>
    <w:rsid w:val="00E83564"/>
    <w:rsid w:val="00E83D95"/>
    <w:rsid w:val="00E84971"/>
    <w:rsid w:val="00E8575B"/>
    <w:rsid w:val="00E86436"/>
    <w:rsid w:val="00E8648C"/>
    <w:rsid w:val="00E87028"/>
    <w:rsid w:val="00E87BD5"/>
    <w:rsid w:val="00E902B4"/>
    <w:rsid w:val="00E92552"/>
    <w:rsid w:val="00E926AA"/>
    <w:rsid w:val="00E9296D"/>
    <w:rsid w:val="00E92E10"/>
    <w:rsid w:val="00E93A8A"/>
    <w:rsid w:val="00E93ADC"/>
    <w:rsid w:val="00E93FD8"/>
    <w:rsid w:val="00E9413A"/>
    <w:rsid w:val="00E94B88"/>
    <w:rsid w:val="00E94EC7"/>
    <w:rsid w:val="00E95160"/>
    <w:rsid w:val="00E956F3"/>
    <w:rsid w:val="00E95A64"/>
    <w:rsid w:val="00E9602C"/>
    <w:rsid w:val="00E963DA"/>
    <w:rsid w:val="00E96624"/>
    <w:rsid w:val="00E96F15"/>
    <w:rsid w:val="00E96F4E"/>
    <w:rsid w:val="00E97430"/>
    <w:rsid w:val="00E97F7A"/>
    <w:rsid w:val="00EA0743"/>
    <w:rsid w:val="00EA0D24"/>
    <w:rsid w:val="00EA1129"/>
    <w:rsid w:val="00EA1DAA"/>
    <w:rsid w:val="00EA232D"/>
    <w:rsid w:val="00EA28F3"/>
    <w:rsid w:val="00EA2B48"/>
    <w:rsid w:val="00EA376C"/>
    <w:rsid w:val="00EA3B9F"/>
    <w:rsid w:val="00EA4380"/>
    <w:rsid w:val="00EA49B6"/>
    <w:rsid w:val="00EA5246"/>
    <w:rsid w:val="00EA5701"/>
    <w:rsid w:val="00EA5F6A"/>
    <w:rsid w:val="00EA61BA"/>
    <w:rsid w:val="00EA627C"/>
    <w:rsid w:val="00EA749A"/>
    <w:rsid w:val="00EA74E1"/>
    <w:rsid w:val="00EA78C4"/>
    <w:rsid w:val="00EB02C0"/>
    <w:rsid w:val="00EB0B6C"/>
    <w:rsid w:val="00EB117D"/>
    <w:rsid w:val="00EB13AC"/>
    <w:rsid w:val="00EB2138"/>
    <w:rsid w:val="00EB36F1"/>
    <w:rsid w:val="00EB3D52"/>
    <w:rsid w:val="00EB4695"/>
    <w:rsid w:val="00EB4DF7"/>
    <w:rsid w:val="00EB55CB"/>
    <w:rsid w:val="00EB5B99"/>
    <w:rsid w:val="00EB61D0"/>
    <w:rsid w:val="00EB66E3"/>
    <w:rsid w:val="00EB676D"/>
    <w:rsid w:val="00EB68E9"/>
    <w:rsid w:val="00EB6C71"/>
    <w:rsid w:val="00EB7A82"/>
    <w:rsid w:val="00EC0311"/>
    <w:rsid w:val="00EC0BD2"/>
    <w:rsid w:val="00EC0C24"/>
    <w:rsid w:val="00EC1799"/>
    <w:rsid w:val="00EC1F71"/>
    <w:rsid w:val="00EC2211"/>
    <w:rsid w:val="00EC22E5"/>
    <w:rsid w:val="00EC2549"/>
    <w:rsid w:val="00EC3039"/>
    <w:rsid w:val="00EC3DA0"/>
    <w:rsid w:val="00EC54BB"/>
    <w:rsid w:val="00EC6172"/>
    <w:rsid w:val="00EC6291"/>
    <w:rsid w:val="00EC65D3"/>
    <w:rsid w:val="00EC6C07"/>
    <w:rsid w:val="00EC7DB1"/>
    <w:rsid w:val="00EC7E63"/>
    <w:rsid w:val="00ED0847"/>
    <w:rsid w:val="00ED161E"/>
    <w:rsid w:val="00ED2358"/>
    <w:rsid w:val="00ED2A43"/>
    <w:rsid w:val="00ED2DCF"/>
    <w:rsid w:val="00ED33E2"/>
    <w:rsid w:val="00ED34FE"/>
    <w:rsid w:val="00ED3939"/>
    <w:rsid w:val="00ED39BA"/>
    <w:rsid w:val="00ED427F"/>
    <w:rsid w:val="00ED455D"/>
    <w:rsid w:val="00ED50E0"/>
    <w:rsid w:val="00ED59A9"/>
    <w:rsid w:val="00ED5E0F"/>
    <w:rsid w:val="00ED602F"/>
    <w:rsid w:val="00ED60FE"/>
    <w:rsid w:val="00ED6425"/>
    <w:rsid w:val="00ED64F1"/>
    <w:rsid w:val="00ED6859"/>
    <w:rsid w:val="00ED704B"/>
    <w:rsid w:val="00EE1DAF"/>
    <w:rsid w:val="00EE2207"/>
    <w:rsid w:val="00EE247F"/>
    <w:rsid w:val="00EE40D0"/>
    <w:rsid w:val="00EE43BE"/>
    <w:rsid w:val="00EE4AC6"/>
    <w:rsid w:val="00EE4E13"/>
    <w:rsid w:val="00EE570B"/>
    <w:rsid w:val="00EE5924"/>
    <w:rsid w:val="00EE5DD3"/>
    <w:rsid w:val="00EE6868"/>
    <w:rsid w:val="00EE7D04"/>
    <w:rsid w:val="00EE7ED9"/>
    <w:rsid w:val="00EF00D2"/>
    <w:rsid w:val="00EF06FB"/>
    <w:rsid w:val="00EF0CDF"/>
    <w:rsid w:val="00EF2916"/>
    <w:rsid w:val="00EF2B34"/>
    <w:rsid w:val="00EF379E"/>
    <w:rsid w:val="00EF3CAA"/>
    <w:rsid w:val="00EF4A55"/>
    <w:rsid w:val="00EF5714"/>
    <w:rsid w:val="00EF5ECE"/>
    <w:rsid w:val="00EF68FE"/>
    <w:rsid w:val="00EF703B"/>
    <w:rsid w:val="00EF7135"/>
    <w:rsid w:val="00EF7D4B"/>
    <w:rsid w:val="00F013C7"/>
    <w:rsid w:val="00F0182A"/>
    <w:rsid w:val="00F0207A"/>
    <w:rsid w:val="00F026C7"/>
    <w:rsid w:val="00F02788"/>
    <w:rsid w:val="00F03922"/>
    <w:rsid w:val="00F04178"/>
    <w:rsid w:val="00F047DB"/>
    <w:rsid w:val="00F04C89"/>
    <w:rsid w:val="00F05AE0"/>
    <w:rsid w:val="00F061D7"/>
    <w:rsid w:val="00F067E2"/>
    <w:rsid w:val="00F0685C"/>
    <w:rsid w:val="00F0778C"/>
    <w:rsid w:val="00F07B9F"/>
    <w:rsid w:val="00F07FA9"/>
    <w:rsid w:val="00F10A55"/>
    <w:rsid w:val="00F10A89"/>
    <w:rsid w:val="00F112B0"/>
    <w:rsid w:val="00F113A4"/>
    <w:rsid w:val="00F11C21"/>
    <w:rsid w:val="00F12612"/>
    <w:rsid w:val="00F13B4D"/>
    <w:rsid w:val="00F14C0C"/>
    <w:rsid w:val="00F15C94"/>
    <w:rsid w:val="00F15D88"/>
    <w:rsid w:val="00F15E4B"/>
    <w:rsid w:val="00F16710"/>
    <w:rsid w:val="00F174C7"/>
    <w:rsid w:val="00F20171"/>
    <w:rsid w:val="00F2048E"/>
    <w:rsid w:val="00F210C1"/>
    <w:rsid w:val="00F212A3"/>
    <w:rsid w:val="00F219F6"/>
    <w:rsid w:val="00F21D30"/>
    <w:rsid w:val="00F21F46"/>
    <w:rsid w:val="00F22072"/>
    <w:rsid w:val="00F22BC1"/>
    <w:rsid w:val="00F22F56"/>
    <w:rsid w:val="00F230B0"/>
    <w:rsid w:val="00F23C81"/>
    <w:rsid w:val="00F23DA0"/>
    <w:rsid w:val="00F24602"/>
    <w:rsid w:val="00F251F7"/>
    <w:rsid w:val="00F25623"/>
    <w:rsid w:val="00F25B33"/>
    <w:rsid w:val="00F267DE"/>
    <w:rsid w:val="00F26D14"/>
    <w:rsid w:val="00F26D5B"/>
    <w:rsid w:val="00F26DF6"/>
    <w:rsid w:val="00F270C9"/>
    <w:rsid w:val="00F2750C"/>
    <w:rsid w:val="00F27AE9"/>
    <w:rsid w:val="00F27E57"/>
    <w:rsid w:val="00F30518"/>
    <w:rsid w:val="00F3061B"/>
    <w:rsid w:val="00F30625"/>
    <w:rsid w:val="00F320AC"/>
    <w:rsid w:val="00F325DB"/>
    <w:rsid w:val="00F32DA1"/>
    <w:rsid w:val="00F33BC7"/>
    <w:rsid w:val="00F34BAD"/>
    <w:rsid w:val="00F35242"/>
    <w:rsid w:val="00F371B5"/>
    <w:rsid w:val="00F371CC"/>
    <w:rsid w:val="00F3765F"/>
    <w:rsid w:val="00F42404"/>
    <w:rsid w:val="00F42851"/>
    <w:rsid w:val="00F428AF"/>
    <w:rsid w:val="00F44473"/>
    <w:rsid w:val="00F44AA6"/>
    <w:rsid w:val="00F44CF4"/>
    <w:rsid w:val="00F44D2E"/>
    <w:rsid w:val="00F44FBF"/>
    <w:rsid w:val="00F45474"/>
    <w:rsid w:val="00F461F2"/>
    <w:rsid w:val="00F46332"/>
    <w:rsid w:val="00F467B0"/>
    <w:rsid w:val="00F468F2"/>
    <w:rsid w:val="00F471D3"/>
    <w:rsid w:val="00F47F70"/>
    <w:rsid w:val="00F50A8A"/>
    <w:rsid w:val="00F51255"/>
    <w:rsid w:val="00F53052"/>
    <w:rsid w:val="00F54085"/>
    <w:rsid w:val="00F553CA"/>
    <w:rsid w:val="00F556A3"/>
    <w:rsid w:val="00F55E82"/>
    <w:rsid w:val="00F55E99"/>
    <w:rsid w:val="00F55EAE"/>
    <w:rsid w:val="00F55F57"/>
    <w:rsid w:val="00F5633A"/>
    <w:rsid w:val="00F5655B"/>
    <w:rsid w:val="00F5655D"/>
    <w:rsid w:val="00F56AE5"/>
    <w:rsid w:val="00F571C5"/>
    <w:rsid w:val="00F571C6"/>
    <w:rsid w:val="00F605FF"/>
    <w:rsid w:val="00F61983"/>
    <w:rsid w:val="00F61CDC"/>
    <w:rsid w:val="00F6242D"/>
    <w:rsid w:val="00F628E0"/>
    <w:rsid w:val="00F6354F"/>
    <w:rsid w:val="00F63D3D"/>
    <w:rsid w:val="00F63E91"/>
    <w:rsid w:val="00F63F0C"/>
    <w:rsid w:val="00F64BEC"/>
    <w:rsid w:val="00F64CBB"/>
    <w:rsid w:val="00F6502C"/>
    <w:rsid w:val="00F65308"/>
    <w:rsid w:val="00F65EE4"/>
    <w:rsid w:val="00F663E7"/>
    <w:rsid w:val="00F66CB2"/>
    <w:rsid w:val="00F672F7"/>
    <w:rsid w:val="00F700B4"/>
    <w:rsid w:val="00F70C99"/>
    <w:rsid w:val="00F70FA6"/>
    <w:rsid w:val="00F71086"/>
    <w:rsid w:val="00F71B47"/>
    <w:rsid w:val="00F72685"/>
    <w:rsid w:val="00F729BC"/>
    <w:rsid w:val="00F72ECF"/>
    <w:rsid w:val="00F7313D"/>
    <w:rsid w:val="00F73950"/>
    <w:rsid w:val="00F742B7"/>
    <w:rsid w:val="00F742EE"/>
    <w:rsid w:val="00F74A82"/>
    <w:rsid w:val="00F74AED"/>
    <w:rsid w:val="00F752B4"/>
    <w:rsid w:val="00F75A4A"/>
    <w:rsid w:val="00F763ED"/>
    <w:rsid w:val="00F768FF"/>
    <w:rsid w:val="00F775E2"/>
    <w:rsid w:val="00F803EB"/>
    <w:rsid w:val="00F80DED"/>
    <w:rsid w:val="00F814F6"/>
    <w:rsid w:val="00F81A1E"/>
    <w:rsid w:val="00F81CD0"/>
    <w:rsid w:val="00F8351E"/>
    <w:rsid w:val="00F83773"/>
    <w:rsid w:val="00F83AA8"/>
    <w:rsid w:val="00F84875"/>
    <w:rsid w:val="00F8490C"/>
    <w:rsid w:val="00F84AF1"/>
    <w:rsid w:val="00F85019"/>
    <w:rsid w:val="00F851FE"/>
    <w:rsid w:val="00F85263"/>
    <w:rsid w:val="00F8548C"/>
    <w:rsid w:val="00F85EED"/>
    <w:rsid w:val="00F8694B"/>
    <w:rsid w:val="00F86B58"/>
    <w:rsid w:val="00F87870"/>
    <w:rsid w:val="00F9020A"/>
    <w:rsid w:val="00F9090B"/>
    <w:rsid w:val="00F91004"/>
    <w:rsid w:val="00F92641"/>
    <w:rsid w:val="00F93528"/>
    <w:rsid w:val="00F94156"/>
    <w:rsid w:val="00F9473C"/>
    <w:rsid w:val="00F95A0C"/>
    <w:rsid w:val="00F95C7B"/>
    <w:rsid w:val="00F96136"/>
    <w:rsid w:val="00F965F1"/>
    <w:rsid w:val="00F966D6"/>
    <w:rsid w:val="00F97494"/>
    <w:rsid w:val="00F97B6D"/>
    <w:rsid w:val="00F97E17"/>
    <w:rsid w:val="00F97F48"/>
    <w:rsid w:val="00FA0523"/>
    <w:rsid w:val="00FA0969"/>
    <w:rsid w:val="00FA1317"/>
    <w:rsid w:val="00FA17D2"/>
    <w:rsid w:val="00FA2279"/>
    <w:rsid w:val="00FA235F"/>
    <w:rsid w:val="00FA29C8"/>
    <w:rsid w:val="00FA2A44"/>
    <w:rsid w:val="00FA2A58"/>
    <w:rsid w:val="00FA2F39"/>
    <w:rsid w:val="00FA376D"/>
    <w:rsid w:val="00FA3AD3"/>
    <w:rsid w:val="00FA4038"/>
    <w:rsid w:val="00FA473D"/>
    <w:rsid w:val="00FA49A1"/>
    <w:rsid w:val="00FA58EF"/>
    <w:rsid w:val="00FA6474"/>
    <w:rsid w:val="00FA653D"/>
    <w:rsid w:val="00FA7399"/>
    <w:rsid w:val="00FA7680"/>
    <w:rsid w:val="00FA78D9"/>
    <w:rsid w:val="00FB02C4"/>
    <w:rsid w:val="00FB034D"/>
    <w:rsid w:val="00FB044B"/>
    <w:rsid w:val="00FB0E2B"/>
    <w:rsid w:val="00FB100F"/>
    <w:rsid w:val="00FB163A"/>
    <w:rsid w:val="00FB27FA"/>
    <w:rsid w:val="00FB3067"/>
    <w:rsid w:val="00FB346C"/>
    <w:rsid w:val="00FB361C"/>
    <w:rsid w:val="00FB5040"/>
    <w:rsid w:val="00FB57A0"/>
    <w:rsid w:val="00FB59EA"/>
    <w:rsid w:val="00FB5B09"/>
    <w:rsid w:val="00FB5F47"/>
    <w:rsid w:val="00FB60E8"/>
    <w:rsid w:val="00FB69A7"/>
    <w:rsid w:val="00FB6C2F"/>
    <w:rsid w:val="00FB6DEF"/>
    <w:rsid w:val="00FB708C"/>
    <w:rsid w:val="00FB7123"/>
    <w:rsid w:val="00FC01BA"/>
    <w:rsid w:val="00FC0598"/>
    <w:rsid w:val="00FC08F3"/>
    <w:rsid w:val="00FC0E0C"/>
    <w:rsid w:val="00FC1D4D"/>
    <w:rsid w:val="00FC1E21"/>
    <w:rsid w:val="00FC1FAC"/>
    <w:rsid w:val="00FC301F"/>
    <w:rsid w:val="00FC3078"/>
    <w:rsid w:val="00FC4519"/>
    <w:rsid w:val="00FC4CC4"/>
    <w:rsid w:val="00FC561D"/>
    <w:rsid w:val="00FC5DB4"/>
    <w:rsid w:val="00FC5E70"/>
    <w:rsid w:val="00FC6243"/>
    <w:rsid w:val="00FC6676"/>
    <w:rsid w:val="00FC6709"/>
    <w:rsid w:val="00FC70D4"/>
    <w:rsid w:val="00FC7831"/>
    <w:rsid w:val="00FC78CF"/>
    <w:rsid w:val="00FC7A47"/>
    <w:rsid w:val="00FD0226"/>
    <w:rsid w:val="00FD02E0"/>
    <w:rsid w:val="00FD0FF1"/>
    <w:rsid w:val="00FD14B7"/>
    <w:rsid w:val="00FD1D49"/>
    <w:rsid w:val="00FD1E68"/>
    <w:rsid w:val="00FD2C2B"/>
    <w:rsid w:val="00FD306D"/>
    <w:rsid w:val="00FD3533"/>
    <w:rsid w:val="00FD4D12"/>
    <w:rsid w:val="00FD520B"/>
    <w:rsid w:val="00FD5D1C"/>
    <w:rsid w:val="00FD7396"/>
    <w:rsid w:val="00FD73A0"/>
    <w:rsid w:val="00FD7F06"/>
    <w:rsid w:val="00FE0BD6"/>
    <w:rsid w:val="00FE1E05"/>
    <w:rsid w:val="00FE2058"/>
    <w:rsid w:val="00FE2AD1"/>
    <w:rsid w:val="00FE2FA0"/>
    <w:rsid w:val="00FE4709"/>
    <w:rsid w:val="00FE4FDD"/>
    <w:rsid w:val="00FE56E8"/>
    <w:rsid w:val="00FE5B30"/>
    <w:rsid w:val="00FE5BF6"/>
    <w:rsid w:val="00FE6267"/>
    <w:rsid w:val="00FE65D9"/>
    <w:rsid w:val="00FE76DC"/>
    <w:rsid w:val="00FF03D1"/>
    <w:rsid w:val="00FF0B79"/>
    <w:rsid w:val="00FF0E93"/>
    <w:rsid w:val="00FF1CFB"/>
    <w:rsid w:val="00FF1E83"/>
    <w:rsid w:val="00FF1EA9"/>
    <w:rsid w:val="00FF249B"/>
    <w:rsid w:val="00FF28BF"/>
    <w:rsid w:val="00FF3831"/>
    <w:rsid w:val="00FF3C26"/>
    <w:rsid w:val="00FF3E0F"/>
    <w:rsid w:val="00FF44D6"/>
    <w:rsid w:val="00FF4BB5"/>
    <w:rsid w:val="00FF5033"/>
    <w:rsid w:val="00FF5B53"/>
    <w:rsid w:val="00FF5CD4"/>
    <w:rsid w:val="00FF638E"/>
    <w:rsid w:val="00FF6A6A"/>
    <w:rsid w:val="00FF7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uiPriority w:val="99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erChar">
    <w:name w:val="Header Char"/>
    <w:link w:val="Header"/>
    <w:rsid w:val="007839BC"/>
    <w:rPr>
      <w:rFonts w:ascii="Arial" w:hAnsi="Arial"/>
      <w:sz w:val="18"/>
      <w:szCs w:val="18"/>
    </w:rPr>
  </w:style>
  <w:style w:type="character" w:styleId="Emphasis">
    <w:name w:val="Emphasis"/>
    <w:basedOn w:val="DefaultParagraphFont"/>
    <w:qFormat/>
    <w:rsid w:val="002C613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uiPriority w:val="99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erChar">
    <w:name w:val="Header Char"/>
    <w:link w:val="Header"/>
    <w:rsid w:val="007839BC"/>
    <w:rPr>
      <w:rFonts w:ascii="Arial" w:hAnsi="Arial"/>
      <w:sz w:val="18"/>
      <w:szCs w:val="18"/>
    </w:rPr>
  </w:style>
  <w:style w:type="character" w:styleId="Emphasis">
    <w:name w:val="Emphasis"/>
    <w:basedOn w:val="DefaultParagraphFont"/>
    <w:qFormat/>
    <w:rsid w:val="002C613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923508-D522-4E53-A17A-12EA34FE3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17</Pages>
  <Words>5739</Words>
  <Characters>32716</Characters>
  <Application>Microsoft Office Word</Application>
  <DocSecurity>4</DocSecurity>
  <Lines>272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38379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creator>tadsong_h22</dc:creator>
  <cp:lastModifiedBy>(TP) Somjai Manodamrongtham</cp:lastModifiedBy>
  <cp:revision>2</cp:revision>
  <cp:lastPrinted>2017-11-08T02:42:00Z</cp:lastPrinted>
  <dcterms:created xsi:type="dcterms:W3CDTF">2017-11-10T02:46:00Z</dcterms:created>
  <dcterms:modified xsi:type="dcterms:W3CDTF">2017-11-10T02:46:00Z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