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783" w:rsidRDefault="00DD2783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Sect="00D8661F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  <w:bookmarkStart w:id="0" w:name="_GoBack"/>
      <w:bookmarkEnd w:id="0"/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" w:name="ExtraText"/>
    </w:p>
    <w:bookmarkEnd w:id="1"/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:rsidR="000B48E4" w:rsidRDefault="00AB4240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 xml:space="preserve">บริษัท </w:t>
      </w:r>
      <w:r w:rsidR="00C33220">
        <w:rPr>
          <w:rFonts w:ascii="Angsana New" w:hAnsi="Angsana New" w:hint="cs"/>
          <w:sz w:val="52"/>
          <w:szCs w:val="52"/>
          <w:cs/>
        </w:rPr>
        <w:t>ผลิตภัณฑ์คอนกรีตชลบุรี</w:t>
      </w:r>
      <w:r w:rsidR="001646F0">
        <w:rPr>
          <w:rFonts w:ascii="Angsana New" w:hAnsi="Angsana New" w:hint="cs"/>
          <w:sz w:val="52"/>
          <w:szCs w:val="52"/>
          <w:cs/>
        </w:rPr>
        <w:t xml:space="preserve"> จำกัด (มหาชน) </w:t>
      </w:r>
      <w:r w:rsidR="006C4A9C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DA7A38" w:rsidRPr="00436641" w:rsidRDefault="00DA7A38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</w:pP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83761" w:rsidRPr="00436641" w:rsidRDefault="005E13AB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03708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F83761" w:rsidRPr="009E61A2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 w:rsidRPr="00436641">
        <w:rPr>
          <w:rFonts w:ascii="Angsana New" w:hAnsi="Angsana New"/>
          <w:sz w:val="32"/>
          <w:szCs w:val="32"/>
          <w:cs/>
        </w:rPr>
        <w:t>สำหรับ</w:t>
      </w:r>
      <w:r w:rsidR="00203708" w:rsidRPr="00436641">
        <w:rPr>
          <w:rFonts w:ascii="Angsana New" w:hAnsi="Angsana New" w:hint="cs"/>
          <w:sz w:val="32"/>
          <w:szCs w:val="32"/>
          <w:cs/>
        </w:rPr>
        <w:t>งวดบัญชี</w:t>
      </w:r>
      <w:r w:rsidRPr="004366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E61A2">
        <w:rPr>
          <w:rFonts w:ascii="Angsana New" w:hAnsi="Angsana New"/>
          <w:sz w:val="32"/>
          <w:szCs w:val="32"/>
        </w:rPr>
        <w:t>30</w:t>
      </w:r>
      <w:r w:rsidR="00B22267">
        <w:rPr>
          <w:rFonts w:ascii="Angsana New" w:hAnsi="Angsana New" w:hint="cs"/>
          <w:sz w:val="32"/>
          <w:szCs w:val="32"/>
          <w:cs/>
        </w:rPr>
        <w:t xml:space="preserve"> </w:t>
      </w:r>
      <w:r w:rsidR="00431217">
        <w:rPr>
          <w:rFonts w:ascii="Angsana New" w:hAnsi="Angsana New" w:hint="cs"/>
          <w:sz w:val="32"/>
          <w:szCs w:val="32"/>
          <w:cs/>
        </w:rPr>
        <w:t>กันยายน</w:t>
      </w:r>
      <w:r w:rsidR="00B22267">
        <w:rPr>
          <w:rFonts w:ascii="Angsana New" w:hAnsi="Angsana New" w:hint="cs"/>
          <w:sz w:val="32"/>
          <w:szCs w:val="32"/>
          <w:cs/>
        </w:rPr>
        <w:t xml:space="preserve"> 2560</w:t>
      </w: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/>
          <w:sz w:val="32"/>
          <w:szCs w:val="32"/>
          <w:lang w:eastAsia="ja-JP"/>
        </w:rPr>
      </w:pPr>
      <w:r w:rsidRPr="00436641">
        <w:rPr>
          <w:rFonts w:ascii="Angsana New" w:hAnsi="Angsana New"/>
          <w:sz w:val="32"/>
          <w:szCs w:val="32"/>
          <w:cs/>
        </w:rPr>
        <w:t>แล</w:t>
      </w:r>
      <w:r w:rsidRPr="00436641">
        <w:rPr>
          <w:rFonts w:ascii="Angsana New" w:eastAsia="MS Mincho" w:hAnsi="Angsana New" w:hint="cs"/>
          <w:sz w:val="32"/>
          <w:szCs w:val="32"/>
          <w:cs/>
          <w:lang w:eastAsia="ja-JP"/>
        </w:rPr>
        <w:t>ะ</w:t>
      </w:r>
      <w:r w:rsidRPr="00436641">
        <w:rPr>
          <w:rFonts w:ascii="Angsana New" w:hAnsi="Angsana New"/>
          <w:sz w:val="32"/>
          <w:szCs w:val="32"/>
          <w:cs/>
        </w:rPr>
        <w:t>รายงาน</w:t>
      </w:r>
      <w:r w:rsidR="007B0429" w:rsidRPr="00436641">
        <w:rPr>
          <w:rFonts w:ascii="Angsana New" w:hAnsi="Angsana New" w:hint="cs"/>
          <w:sz w:val="32"/>
          <w:szCs w:val="32"/>
          <w:cs/>
        </w:rPr>
        <w:t>การสอบทาน</w:t>
      </w:r>
      <w:r w:rsidR="005E13A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5E13AB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  <w:r w:rsidR="005E13AB">
        <w:rPr>
          <w:rFonts w:ascii="Angsana New" w:hAnsi="Angsana New" w:hint="cs"/>
          <w:sz w:val="32"/>
          <w:szCs w:val="32"/>
          <w:cs/>
        </w:rPr>
        <w:t>โดย</w:t>
      </w:r>
      <w:r w:rsidRPr="0043664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Pr="00436641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CA778A" w:rsidRPr="00436641" w:rsidRDefault="00CA778A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i/>
          <w:iCs/>
          <w:sz w:val="48"/>
          <w:szCs w:val="48"/>
        </w:rPr>
      </w:pPr>
      <w:r w:rsidRPr="0043664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190804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3664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E904D8" w:rsidRDefault="001646F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32"/>
          <w:szCs w:val="32"/>
        </w:rPr>
      </w:pPr>
      <w:r>
        <w:br w:type="page"/>
      </w:r>
    </w:p>
    <w:p w:rsidR="00BA7240" w:rsidRDefault="00BA724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9934F8" w:rsidRDefault="009934F8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9934F8" w:rsidRDefault="009934F8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9934F8" w:rsidRDefault="009934F8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9934F8" w:rsidRDefault="009934F8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9934F8" w:rsidRDefault="009934F8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E46F06" w:rsidRDefault="00E46F06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38653B" w:rsidRDefault="0038653B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FD17F0" w:rsidRPr="009B3BFA" w:rsidRDefault="00FD17F0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B3BFA">
        <w:rPr>
          <w:rFonts w:ascii="Angsana New" w:hAnsi="Angsana New"/>
          <w:sz w:val="30"/>
          <w:szCs w:val="30"/>
          <w:cs/>
        </w:rPr>
        <w:t>รายงาน</w:t>
      </w:r>
      <w:r w:rsidRPr="009B3BFA">
        <w:rPr>
          <w:rFonts w:ascii="Angsana New" w:hAnsi="Angsana New" w:hint="cs"/>
          <w:sz w:val="30"/>
          <w:szCs w:val="30"/>
          <w:cs/>
        </w:rPr>
        <w:t>การสอบทาน</w:t>
      </w:r>
      <w:r w:rsidR="005E13AB" w:rsidRPr="009B3BFA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9B3BFA">
        <w:rPr>
          <w:rFonts w:ascii="Angsana New" w:hAnsi="Angsana New" w:hint="cs"/>
          <w:sz w:val="30"/>
          <w:szCs w:val="30"/>
          <w:cs/>
        </w:rPr>
        <w:t>โดย</w:t>
      </w:r>
      <w:r w:rsidRPr="009B3BF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FD17F0" w:rsidRPr="009B3BFA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u w:val="single"/>
        </w:rPr>
      </w:pPr>
    </w:p>
    <w:p w:rsidR="00FD17F0" w:rsidRPr="009B3BFA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B3BFA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9B3BFA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9B3BFA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C33220" w:rsidRPr="009B3BFA">
        <w:rPr>
          <w:rFonts w:ascii="Angsana New" w:hAnsi="Angsana New"/>
          <w:b/>
          <w:bCs/>
          <w:sz w:val="30"/>
          <w:szCs w:val="30"/>
          <w:cs/>
        </w:rPr>
        <w:t>ผลิตภัณฑ์คอนกรีตชลบุรี</w:t>
      </w:r>
      <w:r w:rsidRPr="009B3BFA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Pr="009B3BFA">
        <w:rPr>
          <w:rFonts w:ascii="Angsana New" w:hAnsi="Angsana New"/>
          <w:b/>
          <w:bCs/>
          <w:sz w:val="30"/>
          <w:szCs w:val="30"/>
        </w:rPr>
        <w:t>(</w:t>
      </w:r>
      <w:r w:rsidRPr="009B3BFA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9B3BFA">
        <w:rPr>
          <w:rFonts w:ascii="Angsana New" w:hAnsi="Angsana New"/>
          <w:b/>
          <w:bCs/>
          <w:sz w:val="30"/>
          <w:szCs w:val="30"/>
        </w:rPr>
        <w:t>)</w:t>
      </w:r>
    </w:p>
    <w:p w:rsidR="00FD17F0" w:rsidRPr="009B3BFA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A61DD" w:rsidRPr="009B3BFA" w:rsidRDefault="001A61DD" w:rsidP="001A6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9B3BFA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9B3BFA">
        <w:rPr>
          <w:rFonts w:ascii="Angsana New" w:hAnsi="Angsana New" w:hint="cs"/>
          <w:sz w:val="30"/>
          <w:szCs w:val="30"/>
          <w:cs/>
        </w:rPr>
        <w:t>งบการเงิน</w:t>
      </w:r>
      <w:r w:rsidR="009E5928" w:rsidRPr="009B3BFA">
        <w:rPr>
          <w:rFonts w:ascii="Angsana New" w:hAnsi="Angsana New" w:hint="cs"/>
          <w:sz w:val="30"/>
          <w:szCs w:val="30"/>
          <w:cs/>
        </w:rPr>
        <w:t>รวม</w:t>
      </w:r>
      <w:r w:rsidRPr="009B3BFA">
        <w:rPr>
          <w:rFonts w:ascii="Angsana New" w:hAnsi="Angsana New" w:hint="cs"/>
          <w:sz w:val="30"/>
          <w:szCs w:val="30"/>
          <w:cs/>
        </w:rPr>
        <w:t>ของ</w:t>
      </w:r>
      <w:r w:rsidRPr="009B3BFA">
        <w:rPr>
          <w:rFonts w:ascii="Angsana New" w:hAnsi="Angsana New"/>
          <w:sz w:val="30"/>
          <w:szCs w:val="30"/>
          <w:cs/>
        </w:rPr>
        <w:t xml:space="preserve">บริษัท ผลิตภัณฑ์คอนกรีตชลบุรี จำกัด </w:t>
      </w:r>
      <w:r w:rsidRPr="009B3BFA">
        <w:rPr>
          <w:rFonts w:ascii="Angsana New" w:hAnsi="Angsana New"/>
          <w:sz w:val="30"/>
          <w:szCs w:val="30"/>
        </w:rPr>
        <w:t>(</w:t>
      </w:r>
      <w:r w:rsidRPr="009B3BFA">
        <w:rPr>
          <w:rFonts w:ascii="Angsana New" w:hAnsi="Angsana New"/>
          <w:sz w:val="30"/>
          <w:szCs w:val="30"/>
          <w:cs/>
        </w:rPr>
        <w:t>มหาชน</w:t>
      </w:r>
      <w:r w:rsidRPr="009B3BFA">
        <w:rPr>
          <w:rFonts w:ascii="Angsana New" w:hAnsi="Angsana New"/>
          <w:sz w:val="30"/>
          <w:szCs w:val="30"/>
        </w:rPr>
        <w:t>)</w:t>
      </w:r>
      <w:r w:rsidRPr="009B3BFA">
        <w:rPr>
          <w:rFonts w:ascii="Angsana New" w:hAnsi="Angsana New" w:hint="cs"/>
          <w:sz w:val="30"/>
          <w:szCs w:val="30"/>
          <w:cs/>
        </w:rPr>
        <w:t xml:space="preserve"> และบริษัทย่อยซึ่งประกอบด้วย </w:t>
      </w:r>
      <w:r w:rsidRPr="009B3BFA">
        <w:rPr>
          <w:rFonts w:ascii="Angsana New" w:hAnsi="Angsana New"/>
          <w:sz w:val="30"/>
          <w:szCs w:val="30"/>
          <w:cs/>
        </w:rPr>
        <w:t>งบ</w:t>
      </w:r>
      <w:r w:rsidRPr="009B3BFA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9B3BFA">
        <w:rPr>
          <w:rFonts w:ascii="Angsana New" w:hAnsi="Angsana New"/>
          <w:sz w:val="30"/>
          <w:szCs w:val="30"/>
          <w:cs/>
        </w:rPr>
        <w:t>รวม ณ</w:t>
      </w:r>
      <w:r w:rsidRPr="009B3BFA">
        <w:rPr>
          <w:rFonts w:ascii="Angsana New" w:hAnsi="Angsana New" w:hint="cs"/>
          <w:sz w:val="30"/>
          <w:szCs w:val="30"/>
          <w:cs/>
        </w:rPr>
        <w:t xml:space="preserve"> วันที่ </w:t>
      </w:r>
      <w:r w:rsidR="009E61A2" w:rsidRPr="009B3BFA">
        <w:rPr>
          <w:rFonts w:ascii="Angsana New" w:hAnsi="Angsana New" w:hint="cs"/>
          <w:sz w:val="30"/>
          <w:szCs w:val="30"/>
          <w:cs/>
        </w:rPr>
        <w:t xml:space="preserve">30 </w:t>
      </w:r>
      <w:r w:rsidR="00431217">
        <w:rPr>
          <w:rFonts w:ascii="Angsana New" w:hAnsi="Angsana New" w:hint="cs"/>
          <w:sz w:val="30"/>
          <w:szCs w:val="30"/>
          <w:cs/>
        </w:rPr>
        <w:t>กันยายน</w:t>
      </w:r>
      <w:r w:rsidR="00B22267" w:rsidRPr="009B3BFA">
        <w:rPr>
          <w:rFonts w:ascii="Angsana New" w:hAnsi="Angsana New" w:hint="cs"/>
          <w:sz w:val="30"/>
          <w:szCs w:val="30"/>
          <w:cs/>
        </w:rPr>
        <w:t xml:space="preserve"> 2560</w:t>
      </w:r>
      <w:r w:rsidRPr="009B3BFA">
        <w:rPr>
          <w:rFonts w:ascii="Angsana New" w:hAnsi="Angsana New" w:hint="cs"/>
          <w:sz w:val="30"/>
          <w:szCs w:val="30"/>
          <w:cs/>
        </w:rPr>
        <w:t xml:space="preserve"> และงบกำไรขาดทุนเบ็ดเสร็จรวม</w:t>
      </w:r>
      <w:r w:rsidR="009E5928" w:rsidRPr="009B3BFA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431217">
        <w:rPr>
          <w:rFonts w:ascii="Angsana New" w:hAnsi="Angsana New" w:hint="cs"/>
          <w:sz w:val="30"/>
          <w:szCs w:val="30"/>
          <w:cs/>
        </w:rPr>
        <w:t>เก้า</w:t>
      </w:r>
      <w:r w:rsidR="009E61A2" w:rsidRPr="009B3BFA">
        <w:rPr>
          <w:rFonts w:ascii="Angsana New" w:hAnsi="Angsana New" w:hint="cs"/>
          <w:sz w:val="30"/>
          <w:szCs w:val="30"/>
          <w:cs/>
        </w:rPr>
        <w:t>เดือนสิ้นสุดวันเดียวกัน</w:t>
      </w:r>
      <w:r w:rsidRPr="009B3BFA">
        <w:rPr>
          <w:rFonts w:ascii="Angsana New" w:hAnsi="Angsana New"/>
          <w:sz w:val="30"/>
          <w:szCs w:val="30"/>
        </w:rPr>
        <w:t xml:space="preserve"> </w:t>
      </w:r>
      <w:r w:rsidR="009E61A2" w:rsidRPr="009B3BFA">
        <w:rPr>
          <w:rFonts w:ascii="Angsana New" w:hAnsi="Angsana New" w:hint="cs"/>
          <w:sz w:val="30"/>
          <w:szCs w:val="30"/>
          <w:cs/>
        </w:rPr>
        <w:t>และ</w:t>
      </w:r>
      <w:r w:rsidRPr="009B3BFA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431217">
        <w:rPr>
          <w:rFonts w:ascii="Angsana New" w:hAnsi="Angsana New" w:hint="cs"/>
          <w:sz w:val="30"/>
          <w:szCs w:val="30"/>
          <w:cs/>
        </w:rPr>
        <w:t>เก้า</w:t>
      </w:r>
      <w:r w:rsidRPr="009B3BFA">
        <w:rPr>
          <w:rFonts w:ascii="Angsana New" w:hAnsi="Angsana New"/>
          <w:sz w:val="30"/>
          <w:szCs w:val="30"/>
          <w:cs/>
        </w:rPr>
        <w:t>เดือนสิ้นสุด</w:t>
      </w:r>
      <w:r w:rsidRPr="009B3BFA">
        <w:rPr>
          <w:rFonts w:ascii="Angsana New" w:hAnsi="Angsana New" w:hint="cs"/>
          <w:sz w:val="30"/>
          <w:szCs w:val="30"/>
          <w:cs/>
        </w:rPr>
        <w:t>วันเดียวกันและหมายเหตุประกอบงบการเงินรวมแบบย่อ</w:t>
      </w:r>
      <w:r w:rsidRPr="009B3BFA">
        <w:rPr>
          <w:rFonts w:ascii="Angsana New" w:hAnsi="Angsana New"/>
          <w:sz w:val="30"/>
          <w:szCs w:val="30"/>
        </w:rPr>
        <w:t xml:space="preserve"> </w:t>
      </w:r>
      <w:r w:rsidRPr="009B3BFA">
        <w:rPr>
          <w:rFonts w:ascii="Angsana New" w:hAnsi="Angsana New" w:hint="cs"/>
          <w:sz w:val="30"/>
          <w:szCs w:val="30"/>
          <w:cs/>
        </w:rPr>
        <w:t>และได้สอบทานงบการเงินเฉพาะกิจการของ</w:t>
      </w:r>
      <w:r w:rsidRPr="009B3BFA">
        <w:rPr>
          <w:rFonts w:ascii="Angsana New" w:hAnsi="Angsana New"/>
          <w:sz w:val="30"/>
          <w:szCs w:val="30"/>
          <w:cs/>
        </w:rPr>
        <w:t xml:space="preserve">บริษัท ผลิตภัณฑ์คอนกรีตชลบุรี จำกัด </w:t>
      </w:r>
      <w:r w:rsidRPr="009B3BFA">
        <w:rPr>
          <w:rFonts w:ascii="Angsana New" w:hAnsi="Angsana New"/>
          <w:sz w:val="30"/>
          <w:szCs w:val="30"/>
        </w:rPr>
        <w:t>(</w:t>
      </w:r>
      <w:r w:rsidRPr="009B3BFA">
        <w:rPr>
          <w:rFonts w:ascii="Angsana New" w:hAnsi="Angsana New"/>
          <w:sz w:val="30"/>
          <w:szCs w:val="30"/>
          <w:cs/>
        </w:rPr>
        <w:t>มหาชน</w:t>
      </w:r>
      <w:r w:rsidRPr="009B3BFA">
        <w:rPr>
          <w:rFonts w:ascii="Angsana New" w:hAnsi="Angsana New"/>
          <w:sz w:val="30"/>
          <w:szCs w:val="30"/>
        </w:rPr>
        <w:t>)</w:t>
      </w:r>
      <w:r w:rsidR="00044618" w:rsidRPr="009B3BFA">
        <w:rPr>
          <w:rFonts w:ascii="Angsana New" w:hAnsi="Angsana New" w:hint="cs"/>
          <w:sz w:val="30"/>
          <w:szCs w:val="30"/>
          <w:cs/>
        </w:rPr>
        <w:t xml:space="preserve"> ซึ่งประกอบด้วย </w:t>
      </w:r>
      <w:r w:rsidRPr="009B3BFA">
        <w:rPr>
          <w:rFonts w:ascii="Angsana New" w:hAnsi="Angsana New" w:hint="cs"/>
          <w:sz w:val="30"/>
          <w:szCs w:val="30"/>
          <w:cs/>
        </w:rPr>
        <w:t>งบแสดงฐานะการเงิน</w:t>
      </w:r>
      <w:r w:rsidRPr="009B3BFA">
        <w:rPr>
          <w:rFonts w:ascii="Angsana New" w:hAnsi="Angsana New"/>
          <w:sz w:val="30"/>
          <w:szCs w:val="30"/>
          <w:cs/>
        </w:rPr>
        <w:t xml:space="preserve"> ณ วันที่ 3</w:t>
      </w:r>
      <w:r w:rsidR="009E61A2" w:rsidRPr="009B3BFA">
        <w:rPr>
          <w:rFonts w:ascii="Angsana New" w:hAnsi="Angsana New" w:hint="cs"/>
          <w:sz w:val="30"/>
          <w:szCs w:val="30"/>
          <w:cs/>
        </w:rPr>
        <w:t>0</w:t>
      </w:r>
      <w:r w:rsidRPr="009B3BFA">
        <w:rPr>
          <w:rFonts w:ascii="Angsana New" w:hAnsi="Angsana New"/>
          <w:sz w:val="30"/>
          <w:szCs w:val="30"/>
          <w:cs/>
        </w:rPr>
        <w:t xml:space="preserve"> </w:t>
      </w:r>
      <w:r w:rsidR="00431217">
        <w:rPr>
          <w:rFonts w:ascii="Angsana New" w:hAnsi="Angsana New" w:hint="cs"/>
          <w:sz w:val="30"/>
          <w:szCs w:val="30"/>
          <w:cs/>
        </w:rPr>
        <w:t>กันยายน</w:t>
      </w:r>
      <w:r w:rsidRPr="009B3BFA">
        <w:rPr>
          <w:rFonts w:ascii="Angsana New" w:hAnsi="Angsana New"/>
          <w:sz w:val="30"/>
          <w:szCs w:val="30"/>
          <w:cs/>
        </w:rPr>
        <w:t xml:space="preserve"> 25</w:t>
      </w:r>
      <w:r w:rsidR="00B22267" w:rsidRPr="009B3BFA">
        <w:rPr>
          <w:rFonts w:ascii="Angsana New" w:hAnsi="Angsana New"/>
          <w:sz w:val="30"/>
          <w:szCs w:val="30"/>
        </w:rPr>
        <w:t>60</w:t>
      </w:r>
      <w:r w:rsidRPr="009B3BFA">
        <w:rPr>
          <w:rFonts w:ascii="Angsana New" w:hAnsi="Angsana New"/>
          <w:sz w:val="30"/>
          <w:szCs w:val="30"/>
        </w:rPr>
        <w:t xml:space="preserve"> </w:t>
      </w:r>
      <w:r w:rsidRPr="009B3BFA">
        <w:rPr>
          <w:rFonts w:ascii="Angsana New" w:hAnsi="Angsana New" w:hint="cs"/>
          <w:sz w:val="30"/>
          <w:szCs w:val="30"/>
          <w:cs/>
        </w:rPr>
        <w:t>และ</w:t>
      </w:r>
      <w:r w:rsidRPr="009B3BFA">
        <w:rPr>
          <w:rFonts w:ascii="Angsana New" w:hAnsi="Angsana New"/>
          <w:sz w:val="30"/>
          <w:szCs w:val="30"/>
          <w:cs/>
        </w:rPr>
        <w:t>งบกำไรขาดทุน</w:t>
      </w:r>
      <w:r w:rsidRPr="009B3BFA">
        <w:rPr>
          <w:rFonts w:ascii="Angsana New" w:hAnsi="Angsana New" w:hint="cs"/>
          <w:sz w:val="30"/>
          <w:szCs w:val="30"/>
          <w:cs/>
        </w:rPr>
        <w:t>เบ็ดเสร็จ</w:t>
      </w:r>
      <w:r w:rsidR="009E61A2" w:rsidRPr="009B3BFA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431217">
        <w:rPr>
          <w:rFonts w:ascii="Angsana New" w:hAnsi="Angsana New" w:hint="cs"/>
          <w:sz w:val="30"/>
          <w:szCs w:val="30"/>
          <w:cs/>
        </w:rPr>
        <w:t>เก้า</w:t>
      </w:r>
      <w:r w:rsidR="009E61A2" w:rsidRPr="009B3BFA">
        <w:rPr>
          <w:rFonts w:ascii="Angsana New" w:hAnsi="Angsana New" w:hint="cs"/>
          <w:sz w:val="30"/>
          <w:szCs w:val="30"/>
          <w:cs/>
        </w:rPr>
        <w:t>เดือนสิ้นสุดวันเดียวกัน</w:t>
      </w:r>
      <w:r w:rsidRPr="009B3BFA">
        <w:rPr>
          <w:rFonts w:ascii="Angsana New" w:hAnsi="Angsana New" w:hint="cs"/>
          <w:sz w:val="30"/>
          <w:szCs w:val="30"/>
          <w:cs/>
        </w:rPr>
        <w:t xml:space="preserve"> </w:t>
      </w:r>
      <w:r w:rsidR="009E61A2" w:rsidRPr="009B3BFA">
        <w:rPr>
          <w:rFonts w:ascii="Angsana New" w:hAnsi="Angsana New" w:hint="cs"/>
          <w:sz w:val="30"/>
          <w:szCs w:val="30"/>
          <w:cs/>
        </w:rPr>
        <w:t>และ</w:t>
      </w:r>
      <w:r w:rsidRPr="009B3BFA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431217">
        <w:rPr>
          <w:rFonts w:ascii="Angsana New" w:hAnsi="Angsana New" w:hint="cs"/>
          <w:sz w:val="30"/>
          <w:szCs w:val="30"/>
          <w:cs/>
        </w:rPr>
        <w:t>เก้า</w:t>
      </w:r>
      <w:r w:rsidRPr="009B3BFA">
        <w:rPr>
          <w:rFonts w:ascii="Angsana New" w:hAnsi="Angsana New"/>
          <w:sz w:val="30"/>
          <w:szCs w:val="30"/>
          <w:cs/>
        </w:rPr>
        <w:t>เดือนสิ้นสุด</w:t>
      </w:r>
      <w:r w:rsidRPr="009B3BFA">
        <w:rPr>
          <w:rFonts w:ascii="Angsana New" w:hAnsi="Angsana New" w:hint="cs"/>
          <w:sz w:val="30"/>
          <w:szCs w:val="30"/>
          <w:cs/>
        </w:rPr>
        <w:t xml:space="preserve">วันเดียวกันและหมายเหตุประกอบงบการเงินแบบย่อ </w:t>
      </w:r>
      <w:r w:rsidRPr="009B3BFA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9B3BFA">
        <w:rPr>
          <w:rFonts w:ascii="Angsana New" w:hAnsi="Angsana New"/>
          <w:sz w:val="30"/>
          <w:szCs w:val="30"/>
        </w:rPr>
        <w:t xml:space="preserve"> 34 </w:t>
      </w:r>
      <w:r w:rsidRPr="009B3BFA">
        <w:rPr>
          <w:rFonts w:ascii="Angsana New" w:hAnsi="Angsana New"/>
          <w:sz w:val="30"/>
          <w:szCs w:val="30"/>
          <w:cs/>
        </w:rPr>
        <w:t>เรื่อง</w:t>
      </w:r>
      <w:r w:rsidRPr="009B3BFA">
        <w:rPr>
          <w:rFonts w:ascii="Angsana New" w:hAnsi="Angsana New"/>
          <w:sz w:val="30"/>
          <w:szCs w:val="30"/>
        </w:rPr>
        <w:t xml:space="preserve"> “</w:t>
      </w:r>
      <w:r w:rsidR="00C17FA0" w:rsidRPr="009B3BFA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9B3BFA">
        <w:rPr>
          <w:rFonts w:ascii="Angsana New" w:hAnsi="Angsana New"/>
          <w:sz w:val="30"/>
          <w:szCs w:val="30"/>
        </w:rPr>
        <w:t xml:space="preserve">” </w:t>
      </w:r>
      <w:r w:rsidR="00F20C83" w:rsidRPr="009B3BFA">
        <w:rPr>
          <w:rFonts w:ascii="Angsana New" w:hAnsi="Angsana New" w:hint="cs"/>
          <w:sz w:val="30"/>
          <w:szCs w:val="30"/>
          <w:cs/>
        </w:rPr>
        <w:t xml:space="preserve"> </w:t>
      </w:r>
      <w:r w:rsidRPr="009B3BFA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9B3BFA">
        <w:rPr>
          <w:rFonts w:ascii="Angsana New" w:hAnsi="Angsana New" w:hint="cs"/>
          <w:sz w:val="30"/>
          <w:szCs w:val="30"/>
          <w:cs/>
        </w:rPr>
        <w:t xml:space="preserve"> </w:t>
      </w:r>
    </w:p>
    <w:p w:rsidR="00FD17F0" w:rsidRPr="009B3BFA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D5E0A" w:rsidRPr="009B3BFA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B3BFA">
        <w:rPr>
          <w:rFonts w:ascii="Angsana New" w:hAnsi="Angsana New" w:hint="cs"/>
          <w:b/>
          <w:bCs/>
          <w:sz w:val="30"/>
          <w:szCs w:val="30"/>
          <w:cs/>
        </w:rPr>
        <w:t>ขอบเขตการสอบทาน</w:t>
      </w:r>
    </w:p>
    <w:p w:rsidR="006D5E0A" w:rsidRPr="009B3BFA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E0A88" w:rsidRPr="009B3BFA" w:rsidRDefault="005E0A88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B3BFA">
        <w:rPr>
          <w:rFonts w:ascii="Angsana New" w:hAnsi="Angsana New"/>
          <w:sz w:val="30"/>
          <w:szCs w:val="30"/>
          <w:cs/>
        </w:rPr>
        <w:t>ข้าพเจ้า</w:t>
      </w:r>
      <w:r w:rsidR="006D5E0A" w:rsidRPr="009B3BFA">
        <w:rPr>
          <w:rFonts w:ascii="Angsana New" w:hAnsi="Angsana New"/>
          <w:sz w:val="30"/>
          <w:szCs w:val="30"/>
          <w:cs/>
        </w:rPr>
        <w:t>ได้ปฏิบัติงานสอบทานตามมาตรฐาน</w:t>
      </w:r>
      <w:r w:rsidR="006D5E0A" w:rsidRPr="009B3BFA">
        <w:rPr>
          <w:rFonts w:ascii="Angsana New" w:hAnsi="Angsana New" w:hint="cs"/>
          <w:sz w:val="30"/>
          <w:szCs w:val="30"/>
          <w:cs/>
        </w:rPr>
        <w:t>งาน</w:t>
      </w:r>
      <w:r w:rsidRPr="009B3BFA">
        <w:rPr>
          <w:rFonts w:ascii="Angsana New" w:hAnsi="Angsana New"/>
          <w:sz w:val="30"/>
          <w:szCs w:val="30"/>
          <w:cs/>
        </w:rPr>
        <w:t>สอบทาน</w:t>
      </w:r>
      <w:r w:rsidR="006D5E0A" w:rsidRPr="009B3BFA">
        <w:rPr>
          <w:rFonts w:ascii="Angsana New" w:hAnsi="Angsana New" w:hint="cs"/>
          <w:sz w:val="30"/>
          <w:szCs w:val="30"/>
          <w:cs/>
        </w:rPr>
        <w:t xml:space="preserve"> รหัส </w:t>
      </w:r>
      <w:r w:rsidR="006D5E0A" w:rsidRPr="009B3BFA">
        <w:rPr>
          <w:rFonts w:ascii="Angsana New" w:hAnsi="Angsana New"/>
          <w:sz w:val="30"/>
          <w:szCs w:val="30"/>
        </w:rPr>
        <w:t>2410</w:t>
      </w:r>
      <w:r w:rsidR="006D5E0A" w:rsidRPr="009B3BFA">
        <w:rPr>
          <w:rFonts w:ascii="Angsana New" w:hAnsi="Angsana New" w:hint="cs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 w:rsidR="00E46F06">
        <w:rPr>
          <w:rFonts w:ascii="Angsana New" w:hAnsi="Angsana New" w:hint="cs"/>
          <w:sz w:val="30"/>
          <w:szCs w:val="30"/>
          <w:cs/>
        </w:rPr>
        <w:t>ีและการวิเคราะห์เปรียบเทียบและวิ</w:t>
      </w:r>
      <w:r w:rsidR="006D5E0A" w:rsidRPr="009B3BFA">
        <w:rPr>
          <w:rFonts w:ascii="Angsana New" w:hAnsi="Angsana New" w:hint="cs"/>
          <w:sz w:val="30"/>
          <w:szCs w:val="30"/>
          <w:cs/>
        </w:rPr>
        <w:t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16829" w:rsidRPr="009B3BFA">
        <w:rPr>
          <w:rFonts w:ascii="Angsana New" w:hAnsi="Angsana New" w:hint="cs"/>
          <w:sz w:val="30"/>
          <w:szCs w:val="30"/>
          <w:cs/>
        </w:rPr>
        <w:t>ได้ความเชื่อมั่</w:t>
      </w:r>
      <w:r w:rsidR="006D5E0A" w:rsidRPr="009B3BFA">
        <w:rPr>
          <w:rFonts w:ascii="Angsana New" w:hAnsi="Angsana New" w:hint="cs"/>
          <w:sz w:val="30"/>
          <w:szCs w:val="30"/>
          <w:cs/>
        </w:rPr>
        <w:t>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6D5E0A" w:rsidRPr="009B3BFA">
        <w:rPr>
          <w:rFonts w:ascii="Angsana New" w:hAnsi="Angsana New"/>
          <w:sz w:val="30"/>
          <w:szCs w:val="30"/>
          <w:cs/>
        </w:rPr>
        <w:t xml:space="preserve"> </w:t>
      </w:r>
    </w:p>
    <w:p w:rsidR="007C5546" w:rsidRPr="009B3BFA" w:rsidRDefault="007C554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D5E0A" w:rsidRPr="009B3BFA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B3BFA">
        <w:rPr>
          <w:rFonts w:ascii="Angsana New" w:hAnsi="Angsana New" w:hint="cs"/>
          <w:b/>
          <w:bCs/>
          <w:sz w:val="30"/>
          <w:szCs w:val="30"/>
          <w:cs/>
        </w:rPr>
        <w:t>ข้อสรุป</w:t>
      </w:r>
    </w:p>
    <w:p w:rsidR="006D5E0A" w:rsidRPr="009B3BFA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A7C4E" w:rsidRPr="009B3BFA" w:rsidRDefault="002A7C4E" w:rsidP="002A7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B3BFA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9B3BFA">
        <w:rPr>
          <w:rFonts w:ascii="Angsana New" w:hAnsi="Angsana New" w:hint="cs"/>
          <w:sz w:val="30"/>
          <w:szCs w:val="30"/>
          <w:cs/>
        </w:rPr>
        <w:t>ข้างต้น</w:t>
      </w:r>
      <w:r w:rsidRPr="009B3BFA">
        <w:rPr>
          <w:rFonts w:ascii="Angsana New" w:hAnsi="Angsana New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9B3BFA">
        <w:rPr>
          <w:rFonts w:ascii="Angsana New" w:hAnsi="Angsana New"/>
          <w:sz w:val="30"/>
          <w:szCs w:val="30"/>
        </w:rPr>
        <w:t xml:space="preserve">34 </w:t>
      </w:r>
      <w:r w:rsidRPr="009B3BFA">
        <w:rPr>
          <w:rFonts w:ascii="Angsana New" w:hAnsi="Angsana New"/>
          <w:sz w:val="30"/>
          <w:szCs w:val="30"/>
          <w:cs/>
        </w:rPr>
        <w:t xml:space="preserve">เรื่อง </w:t>
      </w:r>
      <w:r w:rsidRPr="009B3BFA">
        <w:rPr>
          <w:rFonts w:ascii="Angsana New" w:hAnsi="Angsana New" w:hint="cs"/>
          <w:sz w:val="30"/>
          <w:szCs w:val="30"/>
          <w:cs/>
        </w:rPr>
        <w:t>“การรายงานทาง</w:t>
      </w:r>
      <w:r w:rsidRPr="009B3BFA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9B3BFA">
        <w:rPr>
          <w:rFonts w:ascii="Angsana New" w:hAnsi="Angsana New" w:hint="cs"/>
          <w:sz w:val="30"/>
          <w:szCs w:val="30"/>
          <w:cs/>
        </w:rPr>
        <w:t>”</w:t>
      </w:r>
      <w:r w:rsidRPr="009B3BFA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 </w:t>
      </w:r>
    </w:p>
    <w:p w:rsidR="009E61A2" w:rsidRPr="009934F8" w:rsidRDefault="009E61A2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EC2AE7" w:rsidRDefault="00EC2AE7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847856" w:rsidRDefault="00847856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847856" w:rsidRDefault="00847856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E46F06" w:rsidRDefault="00E46F06" w:rsidP="00847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47856" w:rsidRPr="009B3BFA" w:rsidRDefault="00847856" w:rsidP="00847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B3BFA">
        <w:rPr>
          <w:rFonts w:ascii="Angsana New" w:hAnsi="Angsana New" w:hint="cs"/>
          <w:b/>
          <w:bCs/>
          <w:sz w:val="30"/>
          <w:szCs w:val="30"/>
          <w:cs/>
        </w:rPr>
        <w:t>เรื่องอื่น</w:t>
      </w:r>
    </w:p>
    <w:p w:rsidR="00847856" w:rsidRPr="009B3BFA" w:rsidRDefault="00847856" w:rsidP="00847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47856" w:rsidRPr="009B3BFA" w:rsidRDefault="00847856" w:rsidP="00847856">
      <w:pPr>
        <w:ind w:right="117"/>
        <w:jc w:val="thaiDistribute"/>
        <w:rPr>
          <w:rFonts w:ascii="Angsana New" w:hAnsi="Angsana New"/>
          <w:sz w:val="30"/>
          <w:szCs w:val="30"/>
        </w:rPr>
      </w:pPr>
      <w:r w:rsidRPr="009B3BFA">
        <w:rPr>
          <w:rFonts w:ascii="Angsana New" w:hAnsi="Angsana New"/>
          <w:sz w:val="30"/>
          <w:szCs w:val="30"/>
          <w:cs/>
        </w:rPr>
        <w:t>งบ</w:t>
      </w:r>
      <w:r w:rsidRPr="009B3BFA">
        <w:rPr>
          <w:rFonts w:ascii="Angsana New" w:hAnsi="Angsana New" w:hint="cs"/>
          <w:sz w:val="30"/>
          <w:szCs w:val="30"/>
          <w:cs/>
        </w:rPr>
        <w:t>แสดงฐานะ</w:t>
      </w:r>
      <w:r w:rsidRPr="009B3BFA">
        <w:rPr>
          <w:rFonts w:ascii="Angsana New" w:hAnsi="Angsana New"/>
          <w:sz w:val="30"/>
          <w:szCs w:val="30"/>
          <w:cs/>
        </w:rPr>
        <w:t>การเงิน</w:t>
      </w:r>
      <w:r w:rsidRPr="009B3BFA">
        <w:rPr>
          <w:rFonts w:ascii="Angsana New" w:hAnsi="Angsana New" w:hint="cs"/>
          <w:sz w:val="30"/>
          <w:szCs w:val="30"/>
          <w:cs/>
        </w:rPr>
        <w:t>รวม</w:t>
      </w:r>
      <w:r w:rsidRPr="009B3BFA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Pr="009B3BFA">
        <w:rPr>
          <w:rFonts w:ascii="Angsana New" w:eastAsia="Brush Script MT" w:hAnsi="Angsana New" w:hint="cs"/>
          <w:sz w:val="30"/>
          <w:szCs w:val="30"/>
          <w:cs/>
        </w:rPr>
        <w:t xml:space="preserve">ผลิตภัณฑ์คอนกรีตชลบุรี </w:t>
      </w:r>
      <w:r w:rsidRPr="009B3BFA">
        <w:rPr>
          <w:rFonts w:ascii="Angsana New" w:hAnsi="Angsana New"/>
          <w:sz w:val="30"/>
          <w:szCs w:val="30"/>
          <w:cs/>
        </w:rPr>
        <w:t xml:space="preserve">จำกัด </w:t>
      </w:r>
      <w:r w:rsidRPr="009B3BFA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9B3BFA">
        <w:rPr>
          <w:rFonts w:ascii="Angsana New" w:hAnsi="Angsana New"/>
          <w:sz w:val="30"/>
          <w:szCs w:val="30"/>
          <w:cs/>
        </w:rPr>
        <w:t>และบริษัทย่อย</w:t>
      </w:r>
      <w:r w:rsidRPr="009B3BFA">
        <w:rPr>
          <w:rFonts w:ascii="Angsana New" w:hAnsi="Angsana New" w:hint="cs"/>
          <w:sz w:val="30"/>
          <w:szCs w:val="30"/>
          <w:cs/>
        </w:rPr>
        <w:t xml:space="preserve"> ณ วันที่ 31 ธันวาคม 2559 และงบแสดงฐานะการเงินของบริษัท </w:t>
      </w:r>
      <w:r w:rsidRPr="009B3BFA">
        <w:rPr>
          <w:rFonts w:ascii="Angsana New" w:eastAsia="Brush Script MT" w:hAnsi="Angsana New" w:hint="cs"/>
          <w:sz w:val="30"/>
          <w:szCs w:val="30"/>
          <w:cs/>
        </w:rPr>
        <w:t xml:space="preserve">ผลิตภัณฑ์คอนกรีตชลบุรี </w:t>
      </w:r>
      <w:r w:rsidRPr="009B3BFA">
        <w:rPr>
          <w:rFonts w:ascii="Angsana New" w:hAnsi="Angsana New" w:hint="cs"/>
          <w:sz w:val="30"/>
          <w:szCs w:val="30"/>
          <w:cs/>
        </w:rPr>
        <w:t xml:space="preserve">จำกัด (มหาชน) ณ </w:t>
      </w:r>
      <w:r w:rsidRPr="009B3BFA">
        <w:rPr>
          <w:rFonts w:ascii="Angsana New" w:hAnsi="Angsana New"/>
          <w:sz w:val="30"/>
          <w:szCs w:val="30"/>
          <w:cs/>
        </w:rPr>
        <w:t xml:space="preserve">วันที่ </w:t>
      </w:r>
      <w:r w:rsidRPr="009B3BFA">
        <w:rPr>
          <w:rFonts w:ascii="Angsana New" w:hAnsi="Angsana New"/>
          <w:sz w:val="30"/>
          <w:szCs w:val="30"/>
        </w:rPr>
        <w:t>31</w:t>
      </w:r>
      <w:r w:rsidRPr="009B3BFA">
        <w:rPr>
          <w:rFonts w:ascii="Angsana New" w:hAnsi="Angsana New"/>
          <w:sz w:val="30"/>
          <w:szCs w:val="30"/>
          <w:cs/>
        </w:rPr>
        <w:t xml:space="preserve"> </w:t>
      </w:r>
      <w:r w:rsidRPr="009B3BFA">
        <w:rPr>
          <w:rFonts w:ascii="Angsana New" w:hAnsi="Angsana New" w:hint="cs"/>
          <w:sz w:val="30"/>
          <w:szCs w:val="30"/>
          <w:cs/>
        </w:rPr>
        <w:t>ธันว</w:t>
      </w:r>
      <w:r w:rsidRPr="009B3BFA">
        <w:rPr>
          <w:rFonts w:ascii="Angsana New" w:hAnsi="Angsana New"/>
          <w:sz w:val="30"/>
          <w:szCs w:val="30"/>
          <w:cs/>
        </w:rPr>
        <w:t>าคม</w:t>
      </w:r>
      <w:r w:rsidRPr="009B3BFA">
        <w:rPr>
          <w:rFonts w:ascii="Angsana New" w:hAnsi="Angsana New"/>
          <w:sz w:val="30"/>
          <w:szCs w:val="30"/>
        </w:rPr>
        <w:t xml:space="preserve"> 2559 </w:t>
      </w:r>
      <w:r w:rsidRPr="009B3BFA"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</w:t>
      </w:r>
      <w:r w:rsidRPr="009B3BFA">
        <w:rPr>
          <w:rFonts w:ascii="Angsana New" w:hAnsi="Angsana New"/>
          <w:sz w:val="30"/>
          <w:szCs w:val="30"/>
          <w:cs/>
        </w:rPr>
        <w:t>ตามรายงานลงวันที่</w:t>
      </w:r>
      <w:r w:rsidRPr="009B3BFA">
        <w:rPr>
          <w:rFonts w:ascii="Angsana New" w:hAnsi="Angsana New"/>
          <w:sz w:val="30"/>
          <w:szCs w:val="30"/>
        </w:rPr>
        <w:t xml:space="preserve"> 28</w:t>
      </w:r>
      <w:r w:rsidRPr="009B3BFA">
        <w:rPr>
          <w:rFonts w:ascii="Angsana New" w:hAnsi="Angsana New"/>
          <w:sz w:val="30"/>
          <w:szCs w:val="30"/>
          <w:cs/>
        </w:rPr>
        <w:t xml:space="preserve"> </w:t>
      </w:r>
      <w:r w:rsidRPr="009B3BFA">
        <w:rPr>
          <w:rFonts w:ascii="Angsana New" w:hAnsi="Angsana New" w:hint="cs"/>
          <w:sz w:val="30"/>
          <w:szCs w:val="30"/>
          <w:cs/>
        </w:rPr>
        <w:t>กุมภาพันธ์</w:t>
      </w:r>
      <w:r w:rsidRPr="009B3BFA">
        <w:rPr>
          <w:rFonts w:ascii="Angsana New" w:hAnsi="Angsana New"/>
          <w:sz w:val="30"/>
          <w:szCs w:val="30"/>
          <w:cs/>
        </w:rPr>
        <w:t xml:space="preserve"> </w:t>
      </w:r>
      <w:r w:rsidRPr="009B3BFA">
        <w:rPr>
          <w:rFonts w:ascii="Angsana New" w:hAnsi="Angsana New"/>
          <w:sz w:val="30"/>
          <w:szCs w:val="30"/>
        </w:rPr>
        <w:t xml:space="preserve">2560 </w:t>
      </w:r>
      <w:r w:rsidR="00F10154"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="004B6B13" w:rsidRPr="009B3BFA">
        <w:rPr>
          <w:rFonts w:ascii="Angsana New" w:hAnsi="Angsana New" w:hint="cs"/>
          <w:sz w:val="30"/>
          <w:szCs w:val="30"/>
          <w:cs/>
        </w:rPr>
        <w:t>งบกำไรขาดทุนเบ็ดเสร็จรวมสำหรับงวดสามเดือนและ</w:t>
      </w:r>
      <w:r w:rsidR="00431217">
        <w:rPr>
          <w:rFonts w:ascii="Angsana New" w:hAnsi="Angsana New" w:hint="cs"/>
          <w:sz w:val="30"/>
          <w:szCs w:val="30"/>
          <w:cs/>
        </w:rPr>
        <w:t>เก้า</w:t>
      </w:r>
      <w:r w:rsidR="004B6B13" w:rsidRPr="009B3BF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30 </w:t>
      </w:r>
      <w:r w:rsidR="00431217">
        <w:rPr>
          <w:rFonts w:ascii="Angsana New" w:hAnsi="Angsana New" w:hint="cs"/>
          <w:sz w:val="30"/>
          <w:szCs w:val="30"/>
          <w:cs/>
        </w:rPr>
        <w:t>กันยายน</w:t>
      </w:r>
      <w:r w:rsidR="004B6B13" w:rsidRPr="009B3BFA">
        <w:rPr>
          <w:rFonts w:ascii="Angsana New" w:hAnsi="Angsana New" w:hint="cs"/>
          <w:sz w:val="30"/>
          <w:szCs w:val="30"/>
          <w:cs/>
        </w:rPr>
        <w:t xml:space="preserve"> 2559 และ</w:t>
      </w:r>
      <w:r w:rsidRPr="009B3BFA">
        <w:rPr>
          <w:rFonts w:ascii="Angsana New" w:hAnsi="Angsana New" w:hint="cs"/>
          <w:sz w:val="30"/>
          <w:szCs w:val="30"/>
          <w:cs/>
        </w:rPr>
        <w:t>งบแสดงการ</w:t>
      </w:r>
      <w:r w:rsidR="004B6B13" w:rsidRPr="009B3BFA">
        <w:rPr>
          <w:rFonts w:ascii="Angsana New" w:hAnsi="Angsana New" w:hint="cs"/>
          <w:sz w:val="30"/>
          <w:szCs w:val="30"/>
          <w:cs/>
        </w:rPr>
        <w:t>เปลี่ยนแปลงส่วนของผู้ถือหุ้นรวมและงบกระแสเงินสดรวมสำหรับงวด</w:t>
      </w:r>
      <w:r w:rsidR="00431217">
        <w:rPr>
          <w:rFonts w:ascii="Angsana New" w:hAnsi="Angsana New" w:hint="cs"/>
          <w:sz w:val="30"/>
          <w:szCs w:val="30"/>
          <w:cs/>
        </w:rPr>
        <w:t>เก้า</w:t>
      </w:r>
      <w:r w:rsidRPr="009B3BF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30 </w:t>
      </w:r>
      <w:r w:rsidR="00431217">
        <w:rPr>
          <w:rFonts w:ascii="Angsana New" w:hAnsi="Angsana New" w:hint="cs"/>
          <w:sz w:val="30"/>
          <w:szCs w:val="30"/>
          <w:cs/>
        </w:rPr>
        <w:t>กันยายน</w:t>
      </w:r>
      <w:r w:rsidRPr="009B3BFA">
        <w:rPr>
          <w:rFonts w:ascii="Angsana New" w:hAnsi="Angsana New" w:hint="cs"/>
          <w:sz w:val="30"/>
          <w:szCs w:val="30"/>
          <w:cs/>
        </w:rPr>
        <w:t xml:space="preserve"> </w:t>
      </w:r>
      <w:r w:rsidRPr="009B3BFA">
        <w:rPr>
          <w:rFonts w:ascii="Angsana New" w:hAnsi="Angsana New"/>
          <w:sz w:val="30"/>
          <w:szCs w:val="30"/>
        </w:rPr>
        <w:t>2559</w:t>
      </w:r>
      <w:r w:rsidRPr="009B3BFA">
        <w:rPr>
          <w:rFonts w:ascii="Angsana New" w:hAnsi="Angsana New" w:hint="cs"/>
          <w:sz w:val="30"/>
          <w:szCs w:val="30"/>
          <w:cs/>
        </w:rPr>
        <w:t xml:space="preserve"> ของบริษัท </w:t>
      </w:r>
      <w:r w:rsidRPr="009B3BFA">
        <w:rPr>
          <w:rFonts w:ascii="Angsana New" w:eastAsia="Brush Script MT" w:hAnsi="Angsana New" w:hint="cs"/>
          <w:sz w:val="30"/>
          <w:szCs w:val="30"/>
          <w:cs/>
        </w:rPr>
        <w:t>ผลิตภัณฑ์คอนกรีตชลบุรี</w:t>
      </w:r>
      <w:r w:rsidRPr="009B3BFA">
        <w:rPr>
          <w:rFonts w:ascii="Angsana New" w:hAnsi="Angsana New" w:hint="cs"/>
          <w:sz w:val="30"/>
          <w:szCs w:val="30"/>
          <w:cs/>
        </w:rPr>
        <w:t xml:space="preserve"> จำกัด (มหาชน) และบริษัทย่อย และงบกำไรขาดทุนเบ็ดเสร็จ</w:t>
      </w:r>
      <w:r w:rsidR="00671F1C" w:rsidRPr="009B3BFA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431217">
        <w:rPr>
          <w:rFonts w:ascii="Angsana New" w:hAnsi="Angsana New" w:hint="cs"/>
          <w:sz w:val="30"/>
          <w:szCs w:val="30"/>
          <w:cs/>
        </w:rPr>
        <w:t>เก้า</w:t>
      </w:r>
      <w:r w:rsidR="00671F1C" w:rsidRPr="009B3BF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30 </w:t>
      </w:r>
      <w:r w:rsidR="00431217">
        <w:rPr>
          <w:rFonts w:ascii="Angsana New" w:hAnsi="Angsana New" w:hint="cs"/>
          <w:sz w:val="30"/>
          <w:szCs w:val="30"/>
          <w:cs/>
        </w:rPr>
        <w:t>กันยายน</w:t>
      </w:r>
      <w:r w:rsidR="00671F1C" w:rsidRPr="009B3BFA">
        <w:rPr>
          <w:rFonts w:ascii="Angsana New" w:hAnsi="Angsana New" w:hint="cs"/>
          <w:sz w:val="30"/>
          <w:szCs w:val="30"/>
          <w:cs/>
        </w:rPr>
        <w:t xml:space="preserve"> 2559 และ</w:t>
      </w:r>
      <w:r w:rsidRPr="009B3BFA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</w:t>
      </w:r>
      <w:r w:rsidR="00671F1C" w:rsidRPr="009B3BFA">
        <w:rPr>
          <w:rFonts w:ascii="Angsana New" w:hAnsi="Angsana New" w:hint="cs"/>
          <w:sz w:val="30"/>
          <w:szCs w:val="30"/>
          <w:cs/>
        </w:rPr>
        <w:t>และงบกระแสเงินสดสำหรับงวด</w:t>
      </w:r>
      <w:r w:rsidR="00431217">
        <w:rPr>
          <w:rFonts w:ascii="Angsana New" w:hAnsi="Angsana New" w:hint="cs"/>
          <w:sz w:val="30"/>
          <w:szCs w:val="30"/>
          <w:cs/>
        </w:rPr>
        <w:t>เก้า</w:t>
      </w:r>
      <w:r w:rsidRPr="009B3BFA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9B3BFA">
        <w:rPr>
          <w:rFonts w:ascii="Angsana New" w:hAnsi="Angsana New"/>
          <w:sz w:val="30"/>
          <w:szCs w:val="30"/>
        </w:rPr>
        <w:t xml:space="preserve"> </w:t>
      </w:r>
      <w:r w:rsidRPr="009B3BFA">
        <w:rPr>
          <w:rFonts w:ascii="Angsana New" w:hAnsi="Angsana New" w:hint="cs"/>
          <w:sz w:val="30"/>
          <w:szCs w:val="30"/>
          <w:cs/>
        </w:rPr>
        <w:t xml:space="preserve">30 </w:t>
      </w:r>
      <w:r w:rsidR="00431217">
        <w:rPr>
          <w:rFonts w:ascii="Angsana New" w:hAnsi="Angsana New" w:hint="cs"/>
          <w:sz w:val="30"/>
          <w:szCs w:val="30"/>
          <w:cs/>
        </w:rPr>
        <w:t>กันยายน</w:t>
      </w:r>
      <w:r w:rsidRPr="009B3BFA">
        <w:rPr>
          <w:rFonts w:ascii="Angsana New" w:hAnsi="Angsana New" w:hint="cs"/>
          <w:sz w:val="30"/>
          <w:szCs w:val="30"/>
          <w:cs/>
        </w:rPr>
        <w:t xml:space="preserve"> </w:t>
      </w:r>
      <w:r w:rsidRPr="009B3BFA">
        <w:rPr>
          <w:rFonts w:ascii="Angsana New" w:hAnsi="Angsana New"/>
          <w:sz w:val="30"/>
          <w:szCs w:val="30"/>
        </w:rPr>
        <w:t>2559</w:t>
      </w:r>
      <w:r w:rsidRPr="009B3BFA">
        <w:rPr>
          <w:rFonts w:ascii="Angsana New" w:hAnsi="Angsana New" w:hint="cs"/>
          <w:sz w:val="30"/>
          <w:szCs w:val="30"/>
          <w:cs/>
        </w:rPr>
        <w:t xml:space="preserve">  ของบริษัท </w:t>
      </w:r>
      <w:r w:rsidRPr="009B3BFA">
        <w:rPr>
          <w:rFonts w:ascii="Angsana New" w:eastAsia="Brush Script MT" w:hAnsi="Angsana New" w:hint="cs"/>
          <w:sz w:val="30"/>
          <w:szCs w:val="30"/>
          <w:cs/>
        </w:rPr>
        <w:t xml:space="preserve">ผลิตภัณฑ์คอนกรีตชลบุรี </w:t>
      </w:r>
      <w:r w:rsidRPr="009B3BFA">
        <w:rPr>
          <w:rFonts w:ascii="Angsana New" w:hAnsi="Angsana New" w:hint="cs"/>
          <w:sz w:val="30"/>
          <w:szCs w:val="30"/>
          <w:cs/>
        </w:rPr>
        <w:t xml:space="preserve">จำกัด (มหาชน)  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9B3BFA">
        <w:rPr>
          <w:rFonts w:ascii="Angsana New" w:hAnsi="Angsana New"/>
          <w:sz w:val="30"/>
          <w:szCs w:val="30"/>
        </w:rPr>
        <w:t>34</w:t>
      </w:r>
      <w:r w:rsidRPr="009B3BFA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8D28EA" w:rsidRPr="009B3BFA">
        <w:rPr>
          <w:rFonts w:ascii="Angsana New" w:hAnsi="Angsana New"/>
          <w:sz w:val="30"/>
          <w:szCs w:val="30"/>
        </w:rPr>
        <w:t>“</w:t>
      </w:r>
      <w:r w:rsidR="00FD5790" w:rsidRPr="009B3BFA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8D28EA" w:rsidRPr="009B3BFA">
        <w:rPr>
          <w:rFonts w:ascii="Angsana New" w:hAnsi="Angsana New"/>
          <w:sz w:val="30"/>
          <w:szCs w:val="30"/>
        </w:rPr>
        <w:t>”</w:t>
      </w:r>
      <w:r w:rsidR="00FD5790" w:rsidRPr="009B3BFA">
        <w:rPr>
          <w:rFonts w:ascii="Angsana New" w:hAnsi="Angsana New" w:hint="cs"/>
          <w:sz w:val="30"/>
          <w:szCs w:val="30"/>
          <w:cs/>
        </w:rPr>
        <w:t xml:space="preserve"> </w:t>
      </w:r>
      <w:r w:rsidRPr="009B3BFA">
        <w:rPr>
          <w:rFonts w:ascii="Angsana New" w:hAnsi="Angsana New" w:hint="cs"/>
          <w:sz w:val="30"/>
          <w:szCs w:val="30"/>
          <w:cs/>
        </w:rPr>
        <w:t xml:space="preserve">ในสาระสำคัญ ตามรายงานลงวันที่ </w:t>
      </w:r>
      <w:r w:rsidR="00431217" w:rsidRPr="00431217">
        <w:rPr>
          <w:rFonts w:ascii="Angsana New" w:hAnsi="Angsana New"/>
          <w:sz w:val="30"/>
          <w:szCs w:val="30"/>
        </w:rPr>
        <w:t xml:space="preserve">12 </w:t>
      </w:r>
      <w:r w:rsidR="00431217" w:rsidRPr="00431217">
        <w:rPr>
          <w:rFonts w:ascii="Angsana New" w:hAnsi="Angsana New" w:hint="cs"/>
          <w:sz w:val="30"/>
          <w:szCs w:val="30"/>
          <w:cs/>
        </w:rPr>
        <w:t>พฤศจิกายน</w:t>
      </w:r>
      <w:r w:rsidRPr="00431217">
        <w:rPr>
          <w:rFonts w:ascii="Angsana New" w:hAnsi="Angsana New" w:hint="cs"/>
          <w:sz w:val="30"/>
          <w:szCs w:val="30"/>
          <w:cs/>
        </w:rPr>
        <w:t xml:space="preserve"> </w:t>
      </w:r>
      <w:r w:rsidRPr="00431217">
        <w:rPr>
          <w:rFonts w:ascii="Angsana New" w:hAnsi="Angsana New"/>
          <w:sz w:val="30"/>
          <w:szCs w:val="30"/>
        </w:rPr>
        <w:t>2559</w:t>
      </w:r>
      <w:r w:rsidRPr="009B3BFA">
        <w:rPr>
          <w:rFonts w:ascii="Angsana New" w:hAnsi="Angsana New" w:hint="cs"/>
          <w:sz w:val="30"/>
          <w:szCs w:val="30"/>
          <w:cs/>
        </w:rPr>
        <w:t xml:space="preserve"> </w:t>
      </w:r>
    </w:p>
    <w:p w:rsidR="00847856" w:rsidRPr="009B3BFA" w:rsidRDefault="00847856" w:rsidP="00847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847856" w:rsidRPr="009B3BFA" w:rsidRDefault="00847856" w:rsidP="00847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847856" w:rsidRPr="009B3BFA" w:rsidRDefault="00847856" w:rsidP="00847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847856" w:rsidRPr="009B3BFA" w:rsidRDefault="00847856" w:rsidP="00847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847856" w:rsidRPr="009B3BFA" w:rsidRDefault="00847856" w:rsidP="00847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9B3BFA">
        <w:rPr>
          <w:rFonts w:ascii="Angsana New" w:hAnsi="Angsana New"/>
          <w:sz w:val="30"/>
          <w:szCs w:val="30"/>
          <w:cs/>
        </w:rPr>
        <w:t>(</w:t>
      </w:r>
      <w:r w:rsidRPr="009B3BFA">
        <w:rPr>
          <w:rFonts w:ascii="Angsana New" w:hAnsi="Angsana New" w:hint="cs"/>
          <w:sz w:val="30"/>
          <w:szCs w:val="30"/>
          <w:cs/>
        </w:rPr>
        <w:t>นางสาววราภรณ์ วารีเศวตสุวรรณ</w:t>
      </w:r>
      <w:r w:rsidRPr="009B3BFA">
        <w:rPr>
          <w:rFonts w:ascii="Angsana New" w:hAnsi="Angsana New"/>
          <w:sz w:val="30"/>
          <w:szCs w:val="30"/>
          <w:cs/>
        </w:rPr>
        <w:t>)</w:t>
      </w:r>
    </w:p>
    <w:p w:rsidR="00847856" w:rsidRPr="009B3BFA" w:rsidRDefault="00847856" w:rsidP="00847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9B3BF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847856" w:rsidRPr="009B3BFA" w:rsidRDefault="00847856" w:rsidP="00847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9B3BFA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9B3BFA">
        <w:rPr>
          <w:rFonts w:ascii="Angsana New" w:hAnsi="Angsana New" w:hint="cs"/>
          <w:sz w:val="30"/>
          <w:szCs w:val="30"/>
          <w:cs/>
        </w:rPr>
        <w:t>5087</w:t>
      </w:r>
    </w:p>
    <w:p w:rsidR="00847856" w:rsidRPr="009B3BFA" w:rsidRDefault="00847856" w:rsidP="00847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47856" w:rsidRPr="009B3BFA" w:rsidRDefault="00847856" w:rsidP="00847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9B3BFA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:rsidR="00847856" w:rsidRPr="009B3BFA" w:rsidRDefault="00847856" w:rsidP="00847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9B3BFA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847856" w:rsidRPr="009B3BFA" w:rsidRDefault="00BE0FEA" w:rsidP="00847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E46F06">
        <w:rPr>
          <w:rFonts w:ascii="Angsana New" w:hAnsi="Angsana New"/>
          <w:sz w:val="30"/>
          <w:szCs w:val="30"/>
        </w:rPr>
        <w:t>1</w:t>
      </w:r>
      <w:r w:rsidR="00E46F06" w:rsidRPr="00E46F06">
        <w:rPr>
          <w:rFonts w:ascii="Angsana New" w:hAnsi="Angsana New"/>
          <w:sz w:val="30"/>
          <w:szCs w:val="30"/>
        </w:rPr>
        <w:t>1</w:t>
      </w:r>
      <w:r w:rsidR="00847856" w:rsidRPr="00E46F06">
        <w:rPr>
          <w:rFonts w:ascii="Angsana New" w:hAnsi="Angsana New"/>
          <w:sz w:val="30"/>
          <w:szCs w:val="30"/>
        </w:rPr>
        <w:t xml:space="preserve"> </w:t>
      </w:r>
      <w:r w:rsidR="00431217" w:rsidRPr="00E46F06">
        <w:rPr>
          <w:rFonts w:ascii="Angsana New" w:hAnsi="Angsana New" w:hint="cs"/>
          <w:sz w:val="30"/>
          <w:szCs w:val="30"/>
          <w:cs/>
        </w:rPr>
        <w:t>พฤศจิกายน</w:t>
      </w:r>
      <w:r w:rsidR="00847856" w:rsidRPr="00E46F06">
        <w:rPr>
          <w:rFonts w:ascii="Angsana New" w:hAnsi="Angsana New"/>
          <w:sz w:val="30"/>
          <w:szCs w:val="30"/>
          <w:cs/>
        </w:rPr>
        <w:t xml:space="preserve"> </w:t>
      </w:r>
      <w:r w:rsidR="00847856" w:rsidRPr="00E46F06">
        <w:rPr>
          <w:rFonts w:ascii="Angsana New" w:hAnsi="Angsana New"/>
          <w:sz w:val="30"/>
          <w:szCs w:val="30"/>
        </w:rPr>
        <w:t>2560</w:t>
      </w:r>
    </w:p>
    <w:p w:rsidR="00847856" w:rsidRDefault="00847856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DF7DD9" w:rsidRPr="009934F8" w:rsidRDefault="00DF7DD9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sectPr w:rsidR="00DF7DD9" w:rsidRPr="009934F8" w:rsidSect="00151FBA">
      <w:headerReference w:type="default" r:id="rId12"/>
      <w:footerReference w:type="default" r:id="rId13"/>
      <w:footerReference w:type="first" r:id="rId14"/>
      <w:type w:val="continuous"/>
      <w:pgSz w:w="11909" w:h="16834" w:code="9"/>
      <w:pgMar w:top="1440" w:right="1152" w:bottom="0" w:left="1440" w:header="475" w:footer="59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05C" w:rsidRDefault="004D505C">
      <w:r>
        <w:separator/>
      </w:r>
    </w:p>
  </w:endnote>
  <w:endnote w:type="continuationSeparator" w:id="0">
    <w:p w:rsidR="004D505C" w:rsidRDefault="004D5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B20" w:rsidRDefault="002750F5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B20" w:rsidRDefault="002750F5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A77D2">
      <w:rPr>
        <w:rStyle w:val="PageNumber"/>
        <w:noProof/>
      </w:rPr>
      <w:t>0</w: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B20" w:rsidRDefault="00857B20" w:rsidP="003242F2">
    <w:pPr>
      <w:pStyle w:val="Footer"/>
      <w:jc w:val="right"/>
    </w:pPr>
    <w:r>
      <w:tab/>
      <w:t>0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B20" w:rsidRDefault="002750F5" w:rsidP="00F50F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A77D2">
      <w:rPr>
        <w:rStyle w:val="PageNumber"/>
        <w:noProof/>
      </w:rPr>
      <w:t>2</w:t>
    </w:r>
    <w:r>
      <w:rPr>
        <w:rStyle w:val="PageNumber"/>
      </w:rPr>
      <w:fldChar w:fldCharType="end"/>
    </w:r>
  </w:p>
  <w:p w:rsidR="00857B20" w:rsidRPr="00E95A64" w:rsidRDefault="00857B20" w:rsidP="00A03C74">
    <w:pPr>
      <w:tabs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B20" w:rsidRPr="00D66E49" w:rsidRDefault="00857B20" w:rsidP="00A03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jc w:val="right"/>
      <w:rPr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  <w:cs/>
      </w:rPr>
      <w:tab/>
    </w:r>
    <w:r w:rsidRPr="00D66E49">
      <w:rPr>
        <w:rStyle w:val="PageNumber"/>
        <w:rFonts w:ascii="Angsana New" w:hAnsi="Angsana New"/>
        <w:sz w:val="30"/>
        <w:szCs w:val="3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05C" w:rsidRDefault="004D505C">
      <w:r>
        <w:separator/>
      </w:r>
    </w:p>
  </w:footnote>
  <w:footnote w:type="continuationSeparator" w:id="0">
    <w:p w:rsidR="004D505C" w:rsidRDefault="004D50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B20" w:rsidRDefault="00857B20" w:rsidP="00D0316B">
    <w:pPr>
      <w:pStyle w:val="Header"/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  <w:r>
      <w:rPr>
        <w:rFonts w:ascii="Angsana New" w:hAnsi="Angsana New"/>
        <w:b/>
        <w:bCs/>
        <w:sz w:val="34"/>
        <w:szCs w:val="34"/>
      </w:rPr>
      <w:t xml:space="preserve"> </w:t>
    </w:r>
  </w:p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122D7D76"/>
    <w:multiLevelType w:val="hybridMultilevel"/>
    <w:tmpl w:val="3A74D622"/>
    <w:lvl w:ilvl="0" w:tplc="83F0336C">
      <w:start w:val="2"/>
      <w:numFmt w:val="thaiLetters"/>
      <w:lvlText w:val="%1)"/>
      <w:lvlJc w:val="left"/>
      <w:pPr>
        <w:tabs>
          <w:tab w:val="num" w:pos="1037"/>
        </w:tabs>
        <w:ind w:left="103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1">
    <w:nsid w:val="1CEB0E7B"/>
    <w:multiLevelType w:val="multilevel"/>
    <w:tmpl w:val="A6C0B7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0"/>
        </w:tabs>
        <w:ind w:left="10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0"/>
        </w:tabs>
        <w:ind w:left="13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0"/>
        </w:tabs>
        <w:ind w:left="17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0"/>
        </w:tabs>
        <w:ind w:left="20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20"/>
        </w:tabs>
        <w:ind w:left="24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0"/>
        </w:tabs>
        <w:ind w:left="27360" w:hanging="1440"/>
      </w:pPr>
      <w:rPr>
        <w:rFonts w:hint="default"/>
      </w:rPr>
    </w:lvl>
  </w:abstractNum>
  <w:abstractNum w:abstractNumId="12">
    <w:nsid w:val="24B8571D"/>
    <w:multiLevelType w:val="multilevel"/>
    <w:tmpl w:val="B16E5518"/>
    <w:lvl w:ilvl="0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30B83BD1"/>
    <w:multiLevelType w:val="hybridMultilevel"/>
    <w:tmpl w:val="828C9C14"/>
    <w:lvl w:ilvl="0" w:tplc="638A2D2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554E248">
      <w:start w:val="10"/>
      <w:numFmt w:val="thaiLetters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48EF29D7"/>
    <w:multiLevelType w:val="hybridMultilevel"/>
    <w:tmpl w:val="BF6C101E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9">
    <w:nsid w:val="53AD5D8D"/>
    <w:multiLevelType w:val="hybridMultilevel"/>
    <w:tmpl w:val="055624BC"/>
    <w:lvl w:ilvl="0" w:tplc="AB7EA2DA">
      <w:start w:val="4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>
    <w:nsid w:val="712D1576"/>
    <w:multiLevelType w:val="hybridMultilevel"/>
    <w:tmpl w:val="AA202FB0"/>
    <w:lvl w:ilvl="0" w:tplc="FBFC7A12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76CD7786"/>
    <w:multiLevelType w:val="hybridMultilevel"/>
    <w:tmpl w:val="8434226A"/>
    <w:lvl w:ilvl="0" w:tplc="C3F8B27A">
      <w:start w:val="5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>
    <w:nsid w:val="775378C6"/>
    <w:multiLevelType w:val="hybridMultilevel"/>
    <w:tmpl w:val="79E23310"/>
    <w:lvl w:ilvl="0" w:tplc="8B00E562">
      <w:start w:val="2"/>
      <w:numFmt w:val="thaiLett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92AD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AC58B4">
      <w:start w:val="8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563B14"/>
    <w:multiLevelType w:val="hybridMultilevel"/>
    <w:tmpl w:val="547807AC"/>
    <w:lvl w:ilvl="0" w:tplc="46266BF8">
      <w:start w:val="2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0"/>
  </w:num>
  <w:num w:numId="14">
    <w:abstractNumId w:val="15"/>
  </w:num>
  <w:num w:numId="15">
    <w:abstractNumId w:val="17"/>
  </w:num>
  <w:num w:numId="16">
    <w:abstractNumId w:val="18"/>
  </w:num>
  <w:num w:numId="17">
    <w:abstractNumId w:val="22"/>
  </w:num>
  <w:num w:numId="18">
    <w:abstractNumId w:val="10"/>
  </w:num>
  <w:num w:numId="19">
    <w:abstractNumId w:val="21"/>
  </w:num>
  <w:num w:numId="20">
    <w:abstractNumId w:val="11"/>
  </w:num>
  <w:num w:numId="21">
    <w:abstractNumId w:val="19"/>
  </w:num>
  <w:num w:numId="22">
    <w:abstractNumId w:val="14"/>
  </w:num>
  <w:num w:numId="23">
    <w:abstractNumId w:val="23"/>
  </w:num>
  <w:num w:numId="24">
    <w:abstractNumId w:val="24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6E6"/>
    <w:rsid w:val="0000100A"/>
    <w:rsid w:val="0000153E"/>
    <w:rsid w:val="00003227"/>
    <w:rsid w:val="000032E3"/>
    <w:rsid w:val="0000423F"/>
    <w:rsid w:val="00005376"/>
    <w:rsid w:val="000060C1"/>
    <w:rsid w:val="000069E9"/>
    <w:rsid w:val="00006A26"/>
    <w:rsid w:val="000076A2"/>
    <w:rsid w:val="00007F7B"/>
    <w:rsid w:val="000112DA"/>
    <w:rsid w:val="000117B0"/>
    <w:rsid w:val="00011B30"/>
    <w:rsid w:val="0001223B"/>
    <w:rsid w:val="000125C1"/>
    <w:rsid w:val="00013416"/>
    <w:rsid w:val="00013942"/>
    <w:rsid w:val="00016282"/>
    <w:rsid w:val="00017841"/>
    <w:rsid w:val="00017F8E"/>
    <w:rsid w:val="0002004E"/>
    <w:rsid w:val="00020E42"/>
    <w:rsid w:val="00022604"/>
    <w:rsid w:val="00022E74"/>
    <w:rsid w:val="0002330A"/>
    <w:rsid w:val="00025171"/>
    <w:rsid w:val="000260F1"/>
    <w:rsid w:val="000264A4"/>
    <w:rsid w:val="000268B9"/>
    <w:rsid w:val="0003046A"/>
    <w:rsid w:val="000321EB"/>
    <w:rsid w:val="00032C38"/>
    <w:rsid w:val="00032E12"/>
    <w:rsid w:val="0003360D"/>
    <w:rsid w:val="00034035"/>
    <w:rsid w:val="0003484F"/>
    <w:rsid w:val="000351B2"/>
    <w:rsid w:val="00037D9B"/>
    <w:rsid w:val="00040C07"/>
    <w:rsid w:val="00042052"/>
    <w:rsid w:val="00042A87"/>
    <w:rsid w:val="00043537"/>
    <w:rsid w:val="00044618"/>
    <w:rsid w:val="000451F8"/>
    <w:rsid w:val="00046FBF"/>
    <w:rsid w:val="0004786F"/>
    <w:rsid w:val="00047EC7"/>
    <w:rsid w:val="00052224"/>
    <w:rsid w:val="00052D77"/>
    <w:rsid w:val="00054F9F"/>
    <w:rsid w:val="00055C32"/>
    <w:rsid w:val="00057813"/>
    <w:rsid w:val="000601D3"/>
    <w:rsid w:val="00060AA0"/>
    <w:rsid w:val="00061853"/>
    <w:rsid w:val="000624A8"/>
    <w:rsid w:val="00062681"/>
    <w:rsid w:val="0006476B"/>
    <w:rsid w:val="00064929"/>
    <w:rsid w:val="00065A39"/>
    <w:rsid w:val="00065D19"/>
    <w:rsid w:val="0006628A"/>
    <w:rsid w:val="000668B4"/>
    <w:rsid w:val="00066D45"/>
    <w:rsid w:val="00067110"/>
    <w:rsid w:val="00067E38"/>
    <w:rsid w:val="00070738"/>
    <w:rsid w:val="00070E33"/>
    <w:rsid w:val="000725DD"/>
    <w:rsid w:val="00072CA7"/>
    <w:rsid w:val="00073731"/>
    <w:rsid w:val="0007532D"/>
    <w:rsid w:val="00076C83"/>
    <w:rsid w:val="00077B9D"/>
    <w:rsid w:val="00080735"/>
    <w:rsid w:val="00080C8F"/>
    <w:rsid w:val="0008156D"/>
    <w:rsid w:val="0008191F"/>
    <w:rsid w:val="00083E1D"/>
    <w:rsid w:val="00084564"/>
    <w:rsid w:val="00086012"/>
    <w:rsid w:val="00086831"/>
    <w:rsid w:val="00086AF0"/>
    <w:rsid w:val="00086D61"/>
    <w:rsid w:val="00087252"/>
    <w:rsid w:val="000872CD"/>
    <w:rsid w:val="00090340"/>
    <w:rsid w:val="0009064C"/>
    <w:rsid w:val="0009113E"/>
    <w:rsid w:val="0009181C"/>
    <w:rsid w:val="0009208F"/>
    <w:rsid w:val="000925AC"/>
    <w:rsid w:val="00092A02"/>
    <w:rsid w:val="000930C3"/>
    <w:rsid w:val="000940EF"/>
    <w:rsid w:val="00094104"/>
    <w:rsid w:val="00095A80"/>
    <w:rsid w:val="00097821"/>
    <w:rsid w:val="000A1842"/>
    <w:rsid w:val="000A1960"/>
    <w:rsid w:val="000A3466"/>
    <w:rsid w:val="000A3CC9"/>
    <w:rsid w:val="000A5EEE"/>
    <w:rsid w:val="000A688F"/>
    <w:rsid w:val="000A7201"/>
    <w:rsid w:val="000B0518"/>
    <w:rsid w:val="000B0E11"/>
    <w:rsid w:val="000B14D0"/>
    <w:rsid w:val="000B2AAA"/>
    <w:rsid w:val="000B48E4"/>
    <w:rsid w:val="000B492A"/>
    <w:rsid w:val="000B6C88"/>
    <w:rsid w:val="000C0DEA"/>
    <w:rsid w:val="000C12B8"/>
    <w:rsid w:val="000C1603"/>
    <w:rsid w:val="000C1864"/>
    <w:rsid w:val="000C1955"/>
    <w:rsid w:val="000C1F89"/>
    <w:rsid w:val="000C204F"/>
    <w:rsid w:val="000C2594"/>
    <w:rsid w:val="000C3790"/>
    <w:rsid w:val="000C3E4D"/>
    <w:rsid w:val="000C406D"/>
    <w:rsid w:val="000C4350"/>
    <w:rsid w:val="000C4AFD"/>
    <w:rsid w:val="000C4DC3"/>
    <w:rsid w:val="000C512E"/>
    <w:rsid w:val="000C5941"/>
    <w:rsid w:val="000C6128"/>
    <w:rsid w:val="000D05CA"/>
    <w:rsid w:val="000D074F"/>
    <w:rsid w:val="000D120A"/>
    <w:rsid w:val="000D1A6D"/>
    <w:rsid w:val="000D269A"/>
    <w:rsid w:val="000D300A"/>
    <w:rsid w:val="000D6C83"/>
    <w:rsid w:val="000D7B32"/>
    <w:rsid w:val="000E2BFD"/>
    <w:rsid w:val="000E2CF8"/>
    <w:rsid w:val="000E5047"/>
    <w:rsid w:val="000E5311"/>
    <w:rsid w:val="000E5352"/>
    <w:rsid w:val="000E5AF1"/>
    <w:rsid w:val="000E733D"/>
    <w:rsid w:val="000F005D"/>
    <w:rsid w:val="000F093D"/>
    <w:rsid w:val="000F146E"/>
    <w:rsid w:val="000F1B02"/>
    <w:rsid w:val="000F1F11"/>
    <w:rsid w:val="000F3226"/>
    <w:rsid w:val="000F383D"/>
    <w:rsid w:val="000F4C57"/>
    <w:rsid w:val="000F5085"/>
    <w:rsid w:val="000F5B6B"/>
    <w:rsid w:val="000F60A9"/>
    <w:rsid w:val="000F6528"/>
    <w:rsid w:val="000F79A6"/>
    <w:rsid w:val="001006FF"/>
    <w:rsid w:val="00101B39"/>
    <w:rsid w:val="00101BE6"/>
    <w:rsid w:val="00101E71"/>
    <w:rsid w:val="0010252C"/>
    <w:rsid w:val="00105088"/>
    <w:rsid w:val="00105847"/>
    <w:rsid w:val="001062AF"/>
    <w:rsid w:val="00107710"/>
    <w:rsid w:val="00110354"/>
    <w:rsid w:val="00110C25"/>
    <w:rsid w:val="001112F9"/>
    <w:rsid w:val="001114CA"/>
    <w:rsid w:val="0011210F"/>
    <w:rsid w:val="00113FAE"/>
    <w:rsid w:val="001147C9"/>
    <w:rsid w:val="001151B0"/>
    <w:rsid w:val="00115AA8"/>
    <w:rsid w:val="001164E3"/>
    <w:rsid w:val="00117CA0"/>
    <w:rsid w:val="0012167A"/>
    <w:rsid w:val="001228AE"/>
    <w:rsid w:val="00124AC3"/>
    <w:rsid w:val="00125735"/>
    <w:rsid w:val="00126E20"/>
    <w:rsid w:val="001317BA"/>
    <w:rsid w:val="00131EFE"/>
    <w:rsid w:val="00132477"/>
    <w:rsid w:val="00132BBB"/>
    <w:rsid w:val="00134ED7"/>
    <w:rsid w:val="00135740"/>
    <w:rsid w:val="00135985"/>
    <w:rsid w:val="00137196"/>
    <w:rsid w:val="001401BD"/>
    <w:rsid w:val="001403B1"/>
    <w:rsid w:val="00140AFD"/>
    <w:rsid w:val="0014123F"/>
    <w:rsid w:val="00141848"/>
    <w:rsid w:val="00142274"/>
    <w:rsid w:val="001451C4"/>
    <w:rsid w:val="0014526A"/>
    <w:rsid w:val="00145421"/>
    <w:rsid w:val="00146D9D"/>
    <w:rsid w:val="00147B98"/>
    <w:rsid w:val="00151210"/>
    <w:rsid w:val="00151FBA"/>
    <w:rsid w:val="0015214B"/>
    <w:rsid w:val="00152888"/>
    <w:rsid w:val="00155C28"/>
    <w:rsid w:val="00156072"/>
    <w:rsid w:val="0015655B"/>
    <w:rsid w:val="001605B1"/>
    <w:rsid w:val="00162816"/>
    <w:rsid w:val="001646F0"/>
    <w:rsid w:val="001647A3"/>
    <w:rsid w:val="00165259"/>
    <w:rsid w:val="00166F80"/>
    <w:rsid w:val="00170CFB"/>
    <w:rsid w:val="00170F57"/>
    <w:rsid w:val="001725BB"/>
    <w:rsid w:val="00173427"/>
    <w:rsid w:val="00174B80"/>
    <w:rsid w:val="001752CD"/>
    <w:rsid w:val="0017612E"/>
    <w:rsid w:val="00176876"/>
    <w:rsid w:val="0018077F"/>
    <w:rsid w:val="001809E1"/>
    <w:rsid w:val="00181D6B"/>
    <w:rsid w:val="00183635"/>
    <w:rsid w:val="00184EF2"/>
    <w:rsid w:val="00185EC9"/>
    <w:rsid w:val="001865F1"/>
    <w:rsid w:val="00186EDC"/>
    <w:rsid w:val="00187000"/>
    <w:rsid w:val="00187024"/>
    <w:rsid w:val="00190804"/>
    <w:rsid w:val="0019191D"/>
    <w:rsid w:val="0019345A"/>
    <w:rsid w:val="0019346C"/>
    <w:rsid w:val="001941D5"/>
    <w:rsid w:val="0019655F"/>
    <w:rsid w:val="00197804"/>
    <w:rsid w:val="001A0740"/>
    <w:rsid w:val="001A0D92"/>
    <w:rsid w:val="001A0FE8"/>
    <w:rsid w:val="001A2538"/>
    <w:rsid w:val="001A36A1"/>
    <w:rsid w:val="001A4F9B"/>
    <w:rsid w:val="001A5955"/>
    <w:rsid w:val="001A5BA6"/>
    <w:rsid w:val="001A61DD"/>
    <w:rsid w:val="001A6973"/>
    <w:rsid w:val="001A7037"/>
    <w:rsid w:val="001A7738"/>
    <w:rsid w:val="001A7A27"/>
    <w:rsid w:val="001A7EF1"/>
    <w:rsid w:val="001B0C78"/>
    <w:rsid w:val="001B1640"/>
    <w:rsid w:val="001B296A"/>
    <w:rsid w:val="001B2C21"/>
    <w:rsid w:val="001B2DB1"/>
    <w:rsid w:val="001B3DE2"/>
    <w:rsid w:val="001B3FD7"/>
    <w:rsid w:val="001B47A9"/>
    <w:rsid w:val="001B4AF2"/>
    <w:rsid w:val="001B5D92"/>
    <w:rsid w:val="001B79CD"/>
    <w:rsid w:val="001C0C3D"/>
    <w:rsid w:val="001C1033"/>
    <w:rsid w:val="001C10FF"/>
    <w:rsid w:val="001C1A8B"/>
    <w:rsid w:val="001C238B"/>
    <w:rsid w:val="001C27DB"/>
    <w:rsid w:val="001C2B48"/>
    <w:rsid w:val="001C38C1"/>
    <w:rsid w:val="001C4458"/>
    <w:rsid w:val="001C49EB"/>
    <w:rsid w:val="001C60A9"/>
    <w:rsid w:val="001C62DE"/>
    <w:rsid w:val="001C7A14"/>
    <w:rsid w:val="001C7A79"/>
    <w:rsid w:val="001D0609"/>
    <w:rsid w:val="001D0E5A"/>
    <w:rsid w:val="001D30F3"/>
    <w:rsid w:val="001D62F4"/>
    <w:rsid w:val="001D6EEA"/>
    <w:rsid w:val="001E07F9"/>
    <w:rsid w:val="001E0898"/>
    <w:rsid w:val="001E10B3"/>
    <w:rsid w:val="001E10E0"/>
    <w:rsid w:val="001E130F"/>
    <w:rsid w:val="001E154F"/>
    <w:rsid w:val="001E1A61"/>
    <w:rsid w:val="001E1F4F"/>
    <w:rsid w:val="001E2696"/>
    <w:rsid w:val="001E2DD6"/>
    <w:rsid w:val="001E2F0C"/>
    <w:rsid w:val="001E2F55"/>
    <w:rsid w:val="001E3434"/>
    <w:rsid w:val="001E35DD"/>
    <w:rsid w:val="001E71C4"/>
    <w:rsid w:val="001E77D4"/>
    <w:rsid w:val="001E790F"/>
    <w:rsid w:val="001E7B35"/>
    <w:rsid w:val="001E7F70"/>
    <w:rsid w:val="001F0046"/>
    <w:rsid w:val="001F069A"/>
    <w:rsid w:val="001F2872"/>
    <w:rsid w:val="001F29AB"/>
    <w:rsid w:val="001F3486"/>
    <w:rsid w:val="001F4AFF"/>
    <w:rsid w:val="001F4E2E"/>
    <w:rsid w:val="001F5ED5"/>
    <w:rsid w:val="001F5F6E"/>
    <w:rsid w:val="001F60C5"/>
    <w:rsid w:val="001F6AE8"/>
    <w:rsid w:val="001F6C42"/>
    <w:rsid w:val="001F7047"/>
    <w:rsid w:val="001F737E"/>
    <w:rsid w:val="001F77EE"/>
    <w:rsid w:val="002000D7"/>
    <w:rsid w:val="00201AC9"/>
    <w:rsid w:val="00201B87"/>
    <w:rsid w:val="00201FA0"/>
    <w:rsid w:val="00203093"/>
    <w:rsid w:val="00203708"/>
    <w:rsid w:val="00204EF7"/>
    <w:rsid w:val="00205943"/>
    <w:rsid w:val="002106A2"/>
    <w:rsid w:val="002106E7"/>
    <w:rsid w:val="002111E4"/>
    <w:rsid w:val="00211B08"/>
    <w:rsid w:val="00213143"/>
    <w:rsid w:val="00215C6D"/>
    <w:rsid w:val="00215C6E"/>
    <w:rsid w:val="00216B05"/>
    <w:rsid w:val="00216CF4"/>
    <w:rsid w:val="00216E9A"/>
    <w:rsid w:val="00217627"/>
    <w:rsid w:val="00217807"/>
    <w:rsid w:val="00221B34"/>
    <w:rsid w:val="00222D7B"/>
    <w:rsid w:val="00223518"/>
    <w:rsid w:val="0022443E"/>
    <w:rsid w:val="00224837"/>
    <w:rsid w:val="00225FB2"/>
    <w:rsid w:val="0022620D"/>
    <w:rsid w:val="00227289"/>
    <w:rsid w:val="0022742B"/>
    <w:rsid w:val="00227920"/>
    <w:rsid w:val="00227ADA"/>
    <w:rsid w:val="0023126F"/>
    <w:rsid w:val="00231E67"/>
    <w:rsid w:val="00233476"/>
    <w:rsid w:val="00235420"/>
    <w:rsid w:val="002359D1"/>
    <w:rsid w:val="002378DD"/>
    <w:rsid w:val="0024130A"/>
    <w:rsid w:val="0024132C"/>
    <w:rsid w:val="00241E9F"/>
    <w:rsid w:val="00241F21"/>
    <w:rsid w:val="00242FEE"/>
    <w:rsid w:val="002463CE"/>
    <w:rsid w:val="002463CF"/>
    <w:rsid w:val="00246876"/>
    <w:rsid w:val="00247B06"/>
    <w:rsid w:val="00247E6B"/>
    <w:rsid w:val="002507F6"/>
    <w:rsid w:val="0025131B"/>
    <w:rsid w:val="00251901"/>
    <w:rsid w:val="002532AD"/>
    <w:rsid w:val="00254DD0"/>
    <w:rsid w:val="00257881"/>
    <w:rsid w:val="0026190F"/>
    <w:rsid w:val="00261E25"/>
    <w:rsid w:val="00262B7D"/>
    <w:rsid w:val="002636C3"/>
    <w:rsid w:val="0026453D"/>
    <w:rsid w:val="00264AC2"/>
    <w:rsid w:val="00264FC5"/>
    <w:rsid w:val="00265AA3"/>
    <w:rsid w:val="00266057"/>
    <w:rsid w:val="002722F8"/>
    <w:rsid w:val="00272699"/>
    <w:rsid w:val="002732DE"/>
    <w:rsid w:val="002750F5"/>
    <w:rsid w:val="00277166"/>
    <w:rsid w:val="002775FC"/>
    <w:rsid w:val="00277798"/>
    <w:rsid w:val="00280F20"/>
    <w:rsid w:val="0028173E"/>
    <w:rsid w:val="00282B32"/>
    <w:rsid w:val="00285912"/>
    <w:rsid w:val="002878A0"/>
    <w:rsid w:val="00290178"/>
    <w:rsid w:val="00290F5A"/>
    <w:rsid w:val="00292C2A"/>
    <w:rsid w:val="00293227"/>
    <w:rsid w:val="00293264"/>
    <w:rsid w:val="002944D4"/>
    <w:rsid w:val="002947CF"/>
    <w:rsid w:val="00295470"/>
    <w:rsid w:val="00295D22"/>
    <w:rsid w:val="00296E8B"/>
    <w:rsid w:val="002A150A"/>
    <w:rsid w:val="002A1C24"/>
    <w:rsid w:val="002A3A5F"/>
    <w:rsid w:val="002A617D"/>
    <w:rsid w:val="002A7C4E"/>
    <w:rsid w:val="002B02B4"/>
    <w:rsid w:val="002B0649"/>
    <w:rsid w:val="002B2DB2"/>
    <w:rsid w:val="002B351F"/>
    <w:rsid w:val="002B3CAF"/>
    <w:rsid w:val="002B3EA2"/>
    <w:rsid w:val="002B4DF8"/>
    <w:rsid w:val="002B7E48"/>
    <w:rsid w:val="002C09A2"/>
    <w:rsid w:val="002C1D77"/>
    <w:rsid w:val="002C1E64"/>
    <w:rsid w:val="002C2C89"/>
    <w:rsid w:val="002C3064"/>
    <w:rsid w:val="002C359F"/>
    <w:rsid w:val="002C35FC"/>
    <w:rsid w:val="002C3779"/>
    <w:rsid w:val="002C4968"/>
    <w:rsid w:val="002C6470"/>
    <w:rsid w:val="002C64E7"/>
    <w:rsid w:val="002C65F4"/>
    <w:rsid w:val="002C6EBA"/>
    <w:rsid w:val="002C6F4B"/>
    <w:rsid w:val="002C7941"/>
    <w:rsid w:val="002D145B"/>
    <w:rsid w:val="002D3E47"/>
    <w:rsid w:val="002D4026"/>
    <w:rsid w:val="002D414A"/>
    <w:rsid w:val="002D4FDC"/>
    <w:rsid w:val="002E0661"/>
    <w:rsid w:val="002E56A1"/>
    <w:rsid w:val="002E665C"/>
    <w:rsid w:val="002E6DF0"/>
    <w:rsid w:val="002E7BB7"/>
    <w:rsid w:val="002F09CE"/>
    <w:rsid w:val="002F2E12"/>
    <w:rsid w:val="002F729A"/>
    <w:rsid w:val="00300875"/>
    <w:rsid w:val="0030090C"/>
    <w:rsid w:val="00302BE8"/>
    <w:rsid w:val="00302E7A"/>
    <w:rsid w:val="00302EB7"/>
    <w:rsid w:val="0030347E"/>
    <w:rsid w:val="00304BEA"/>
    <w:rsid w:val="00305250"/>
    <w:rsid w:val="00306FD9"/>
    <w:rsid w:val="003102F0"/>
    <w:rsid w:val="00310B0D"/>
    <w:rsid w:val="00311CE0"/>
    <w:rsid w:val="00312086"/>
    <w:rsid w:val="003138CF"/>
    <w:rsid w:val="0031729F"/>
    <w:rsid w:val="00317F6E"/>
    <w:rsid w:val="0032051D"/>
    <w:rsid w:val="00320C3A"/>
    <w:rsid w:val="00321189"/>
    <w:rsid w:val="00322136"/>
    <w:rsid w:val="003242F2"/>
    <w:rsid w:val="00324E03"/>
    <w:rsid w:val="00325D54"/>
    <w:rsid w:val="0032618C"/>
    <w:rsid w:val="0032636A"/>
    <w:rsid w:val="00326719"/>
    <w:rsid w:val="00327258"/>
    <w:rsid w:val="00330070"/>
    <w:rsid w:val="003309B4"/>
    <w:rsid w:val="0033330D"/>
    <w:rsid w:val="003333E7"/>
    <w:rsid w:val="0033361D"/>
    <w:rsid w:val="00333F55"/>
    <w:rsid w:val="003347E2"/>
    <w:rsid w:val="0033513A"/>
    <w:rsid w:val="003361A7"/>
    <w:rsid w:val="00336486"/>
    <w:rsid w:val="00336A22"/>
    <w:rsid w:val="00336A85"/>
    <w:rsid w:val="00336F3C"/>
    <w:rsid w:val="00337110"/>
    <w:rsid w:val="00337328"/>
    <w:rsid w:val="00341A0C"/>
    <w:rsid w:val="00341D85"/>
    <w:rsid w:val="00343BFB"/>
    <w:rsid w:val="00344DDD"/>
    <w:rsid w:val="0034519E"/>
    <w:rsid w:val="003455AE"/>
    <w:rsid w:val="00345980"/>
    <w:rsid w:val="003469D7"/>
    <w:rsid w:val="00346AB9"/>
    <w:rsid w:val="0034779C"/>
    <w:rsid w:val="0035012D"/>
    <w:rsid w:val="00350925"/>
    <w:rsid w:val="00350A66"/>
    <w:rsid w:val="00352543"/>
    <w:rsid w:val="00353BEE"/>
    <w:rsid w:val="00353CA1"/>
    <w:rsid w:val="00353D61"/>
    <w:rsid w:val="00353FD5"/>
    <w:rsid w:val="003543AD"/>
    <w:rsid w:val="0035734D"/>
    <w:rsid w:val="00360C77"/>
    <w:rsid w:val="0036205A"/>
    <w:rsid w:val="00362524"/>
    <w:rsid w:val="003633A2"/>
    <w:rsid w:val="00364EFB"/>
    <w:rsid w:val="0036504B"/>
    <w:rsid w:val="00365DB5"/>
    <w:rsid w:val="00365E4D"/>
    <w:rsid w:val="00367171"/>
    <w:rsid w:val="00370053"/>
    <w:rsid w:val="00371132"/>
    <w:rsid w:val="0037226C"/>
    <w:rsid w:val="00376769"/>
    <w:rsid w:val="00380F12"/>
    <w:rsid w:val="003815BA"/>
    <w:rsid w:val="00382BD2"/>
    <w:rsid w:val="00383794"/>
    <w:rsid w:val="003837FE"/>
    <w:rsid w:val="00385C4C"/>
    <w:rsid w:val="0038653B"/>
    <w:rsid w:val="00387D65"/>
    <w:rsid w:val="003909BA"/>
    <w:rsid w:val="003911CF"/>
    <w:rsid w:val="003916BB"/>
    <w:rsid w:val="00391CB8"/>
    <w:rsid w:val="00394197"/>
    <w:rsid w:val="0039478B"/>
    <w:rsid w:val="003959E5"/>
    <w:rsid w:val="003A0254"/>
    <w:rsid w:val="003A31FD"/>
    <w:rsid w:val="003A3FBC"/>
    <w:rsid w:val="003A567D"/>
    <w:rsid w:val="003A5E56"/>
    <w:rsid w:val="003A7700"/>
    <w:rsid w:val="003A7C7D"/>
    <w:rsid w:val="003B1238"/>
    <w:rsid w:val="003B40BE"/>
    <w:rsid w:val="003B4C62"/>
    <w:rsid w:val="003B52C8"/>
    <w:rsid w:val="003B579D"/>
    <w:rsid w:val="003B59A2"/>
    <w:rsid w:val="003C110E"/>
    <w:rsid w:val="003C2E0A"/>
    <w:rsid w:val="003C3219"/>
    <w:rsid w:val="003C3466"/>
    <w:rsid w:val="003C4239"/>
    <w:rsid w:val="003C44BC"/>
    <w:rsid w:val="003C4566"/>
    <w:rsid w:val="003C5C47"/>
    <w:rsid w:val="003C5FD6"/>
    <w:rsid w:val="003C64BB"/>
    <w:rsid w:val="003C76E2"/>
    <w:rsid w:val="003D0128"/>
    <w:rsid w:val="003D07F8"/>
    <w:rsid w:val="003D1C43"/>
    <w:rsid w:val="003D3226"/>
    <w:rsid w:val="003D3571"/>
    <w:rsid w:val="003D493D"/>
    <w:rsid w:val="003D5521"/>
    <w:rsid w:val="003D5A83"/>
    <w:rsid w:val="003D5F57"/>
    <w:rsid w:val="003D6888"/>
    <w:rsid w:val="003E0CF6"/>
    <w:rsid w:val="003E0F00"/>
    <w:rsid w:val="003E1D93"/>
    <w:rsid w:val="003E2D47"/>
    <w:rsid w:val="003E3457"/>
    <w:rsid w:val="003E5298"/>
    <w:rsid w:val="003E5B01"/>
    <w:rsid w:val="003E5FA6"/>
    <w:rsid w:val="003E671F"/>
    <w:rsid w:val="003E689B"/>
    <w:rsid w:val="003E7324"/>
    <w:rsid w:val="003E73EA"/>
    <w:rsid w:val="003F05A8"/>
    <w:rsid w:val="003F07F3"/>
    <w:rsid w:val="003F0B7B"/>
    <w:rsid w:val="003F101B"/>
    <w:rsid w:val="003F29BB"/>
    <w:rsid w:val="003F2FE1"/>
    <w:rsid w:val="003F3F36"/>
    <w:rsid w:val="003F3F77"/>
    <w:rsid w:val="003F4E22"/>
    <w:rsid w:val="003F6AE5"/>
    <w:rsid w:val="003F6CF5"/>
    <w:rsid w:val="003F798C"/>
    <w:rsid w:val="003F7BA0"/>
    <w:rsid w:val="003F7BE1"/>
    <w:rsid w:val="0040267C"/>
    <w:rsid w:val="00402990"/>
    <w:rsid w:val="00403B4D"/>
    <w:rsid w:val="00403C0D"/>
    <w:rsid w:val="00407706"/>
    <w:rsid w:val="004077A5"/>
    <w:rsid w:val="00407F70"/>
    <w:rsid w:val="0041137E"/>
    <w:rsid w:val="004117E6"/>
    <w:rsid w:val="00412FB6"/>
    <w:rsid w:val="0041370F"/>
    <w:rsid w:val="004143FD"/>
    <w:rsid w:val="00415A12"/>
    <w:rsid w:val="00415F44"/>
    <w:rsid w:val="00420315"/>
    <w:rsid w:val="0042053A"/>
    <w:rsid w:val="00420C29"/>
    <w:rsid w:val="00420FE2"/>
    <w:rsid w:val="00421BD1"/>
    <w:rsid w:val="004220A6"/>
    <w:rsid w:val="004221EF"/>
    <w:rsid w:val="00422C2D"/>
    <w:rsid w:val="004232B5"/>
    <w:rsid w:val="00424D0C"/>
    <w:rsid w:val="00425AF6"/>
    <w:rsid w:val="0042612B"/>
    <w:rsid w:val="0042762D"/>
    <w:rsid w:val="00427969"/>
    <w:rsid w:val="00430A17"/>
    <w:rsid w:val="00430BFC"/>
    <w:rsid w:val="00431217"/>
    <w:rsid w:val="004341B8"/>
    <w:rsid w:val="0043432E"/>
    <w:rsid w:val="00434999"/>
    <w:rsid w:val="004365D0"/>
    <w:rsid w:val="00436641"/>
    <w:rsid w:val="004366A9"/>
    <w:rsid w:val="004423E9"/>
    <w:rsid w:val="004464A1"/>
    <w:rsid w:val="0044719E"/>
    <w:rsid w:val="00447A30"/>
    <w:rsid w:val="00447DDC"/>
    <w:rsid w:val="004507D9"/>
    <w:rsid w:val="004513D1"/>
    <w:rsid w:val="00452144"/>
    <w:rsid w:val="00452A88"/>
    <w:rsid w:val="0045318E"/>
    <w:rsid w:val="004538A8"/>
    <w:rsid w:val="00454B7E"/>
    <w:rsid w:val="00455194"/>
    <w:rsid w:val="00455EFE"/>
    <w:rsid w:val="004568D7"/>
    <w:rsid w:val="0045788B"/>
    <w:rsid w:val="004579D1"/>
    <w:rsid w:val="00457C4D"/>
    <w:rsid w:val="004614B6"/>
    <w:rsid w:val="00461787"/>
    <w:rsid w:val="00462809"/>
    <w:rsid w:val="00462F55"/>
    <w:rsid w:val="004639CC"/>
    <w:rsid w:val="004654F4"/>
    <w:rsid w:val="0046600D"/>
    <w:rsid w:val="00466512"/>
    <w:rsid w:val="00467A34"/>
    <w:rsid w:val="00471790"/>
    <w:rsid w:val="00471D27"/>
    <w:rsid w:val="00471D8C"/>
    <w:rsid w:val="00472263"/>
    <w:rsid w:val="0047236A"/>
    <w:rsid w:val="00473DFE"/>
    <w:rsid w:val="0047515D"/>
    <w:rsid w:val="00475266"/>
    <w:rsid w:val="004756C2"/>
    <w:rsid w:val="00475B4B"/>
    <w:rsid w:val="00475F36"/>
    <w:rsid w:val="00477808"/>
    <w:rsid w:val="00480EC7"/>
    <w:rsid w:val="004824B2"/>
    <w:rsid w:val="004825CE"/>
    <w:rsid w:val="00482BEE"/>
    <w:rsid w:val="0048412C"/>
    <w:rsid w:val="00487799"/>
    <w:rsid w:val="00487F84"/>
    <w:rsid w:val="00490100"/>
    <w:rsid w:val="00491C42"/>
    <w:rsid w:val="00493CB0"/>
    <w:rsid w:val="00494064"/>
    <w:rsid w:val="00494A1D"/>
    <w:rsid w:val="00494E4F"/>
    <w:rsid w:val="004956AF"/>
    <w:rsid w:val="004956E8"/>
    <w:rsid w:val="00497159"/>
    <w:rsid w:val="004A1580"/>
    <w:rsid w:val="004A15D0"/>
    <w:rsid w:val="004A244A"/>
    <w:rsid w:val="004A28EA"/>
    <w:rsid w:val="004A4B7F"/>
    <w:rsid w:val="004A55A8"/>
    <w:rsid w:val="004A63FE"/>
    <w:rsid w:val="004A7855"/>
    <w:rsid w:val="004B0B9A"/>
    <w:rsid w:val="004B3662"/>
    <w:rsid w:val="004B3A94"/>
    <w:rsid w:val="004B44B7"/>
    <w:rsid w:val="004B6011"/>
    <w:rsid w:val="004B6B13"/>
    <w:rsid w:val="004B7164"/>
    <w:rsid w:val="004B78B2"/>
    <w:rsid w:val="004B7D4B"/>
    <w:rsid w:val="004C0A37"/>
    <w:rsid w:val="004C181C"/>
    <w:rsid w:val="004C1D42"/>
    <w:rsid w:val="004C3AFA"/>
    <w:rsid w:val="004C465D"/>
    <w:rsid w:val="004C47ED"/>
    <w:rsid w:val="004C5658"/>
    <w:rsid w:val="004C5F62"/>
    <w:rsid w:val="004C77E2"/>
    <w:rsid w:val="004C7DBE"/>
    <w:rsid w:val="004D4913"/>
    <w:rsid w:val="004D505C"/>
    <w:rsid w:val="004D5EDE"/>
    <w:rsid w:val="004D783E"/>
    <w:rsid w:val="004D7E8B"/>
    <w:rsid w:val="004E21B7"/>
    <w:rsid w:val="004E239A"/>
    <w:rsid w:val="004E32CA"/>
    <w:rsid w:val="004E3559"/>
    <w:rsid w:val="004E4616"/>
    <w:rsid w:val="004E49DF"/>
    <w:rsid w:val="004E4A53"/>
    <w:rsid w:val="004E5915"/>
    <w:rsid w:val="004E65B4"/>
    <w:rsid w:val="004E7755"/>
    <w:rsid w:val="004F01CE"/>
    <w:rsid w:val="004F1A2A"/>
    <w:rsid w:val="004F2835"/>
    <w:rsid w:val="004F336E"/>
    <w:rsid w:val="004F49A1"/>
    <w:rsid w:val="004F5771"/>
    <w:rsid w:val="004F634B"/>
    <w:rsid w:val="0050066D"/>
    <w:rsid w:val="0050153B"/>
    <w:rsid w:val="00501E8D"/>
    <w:rsid w:val="00502E00"/>
    <w:rsid w:val="00503C4E"/>
    <w:rsid w:val="00504B50"/>
    <w:rsid w:val="00505342"/>
    <w:rsid w:val="005059F4"/>
    <w:rsid w:val="00505A39"/>
    <w:rsid w:val="00506B62"/>
    <w:rsid w:val="005076FD"/>
    <w:rsid w:val="00507905"/>
    <w:rsid w:val="00507BBD"/>
    <w:rsid w:val="00513654"/>
    <w:rsid w:val="00513E74"/>
    <w:rsid w:val="00514150"/>
    <w:rsid w:val="00515821"/>
    <w:rsid w:val="0051632D"/>
    <w:rsid w:val="005165C7"/>
    <w:rsid w:val="00516EC0"/>
    <w:rsid w:val="00517612"/>
    <w:rsid w:val="00517B90"/>
    <w:rsid w:val="00517CF8"/>
    <w:rsid w:val="00522BB1"/>
    <w:rsid w:val="00523837"/>
    <w:rsid w:val="00524659"/>
    <w:rsid w:val="00526FA3"/>
    <w:rsid w:val="0052737B"/>
    <w:rsid w:val="00530C32"/>
    <w:rsid w:val="00530DF5"/>
    <w:rsid w:val="00532CAC"/>
    <w:rsid w:val="00533A1D"/>
    <w:rsid w:val="00534564"/>
    <w:rsid w:val="00535433"/>
    <w:rsid w:val="00535C0B"/>
    <w:rsid w:val="00537D7B"/>
    <w:rsid w:val="0054051D"/>
    <w:rsid w:val="00541CA5"/>
    <w:rsid w:val="005422DF"/>
    <w:rsid w:val="00542545"/>
    <w:rsid w:val="005430B7"/>
    <w:rsid w:val="005433E4"/>
    <w:rsid w:val="005471D4"/>
    <w:rsid w:val="00550234"/>
    <w:rsid w:val="00550939"/>
    <w:rsid w:val="00551394"/>
    <w:rsid w:val="00551D44"/>
    <w:rsid w:val="005540C9"/>
    <w:rsid w:val="00554F82"/>
    <w:rsid w:val="00555326"/>
    <w:rsid w:val="005562B2"/>
    <w:rsid w:val="00557692"/>
    <w:rsid w:val="00560950"/>
    <w:rsid w:val="00561B9B"/>
    <w:rsid w:val="005620B0"/>
    <w:rsid w:val="00562421"/>
    <w:rsid w:val="00562B9B"/>
    <w:rsid w:val="005639CE"/>
    <w:rsid w:val="00563EF5"/>
    <w:rsid w:val="00565922"/>
    <w:rsid w:val="00565AFD"/>
    <w:rsid w:val="00565FDA"/>
    <w:rsid w:val="00566173"/>
    <w:rsid w:val="005663ED"/>
    <w:rsid w:val="005673C1"/>
    <w:rsid w:val="00567D51"/>
    <w:rsid w:val="00570370"/>
    <w:rsid w:val="00570D40"/>
    <w:rsid w:val="00573616"/>
    <w:rsid w:val="00573712"/>
    <w:rsid w:val="005750F6"/>
    <w:rsid w:val="00575B3F"/>
    <w:rsid w:val="005760F3"/>
    <w:rsid w:val="005767A6"/>
    <w:rsid w:val="005769EA"/>
    <w:rsid w:val="00580579"/>
    <w:rsid w:val="005814A5"/>
    <w:rsid w:val="00581E7E"/>
    <w:rsid w:val="00583FCD"/>
    <w:rsid w:val="005850EE"/>
    <w:rsid w:val="005860AD"/>
    <w:rsid w:val="0058621F"/>
    <w:rsid w:val="00586881"/>
    <w:rsid w:val="0058691B"/>
    <w:rsid w:val="005869D4"/>
    <w:rsid w:val="005873A3"/>
    <w:rsid w:val="00587E1F"/>
    <w:rsid w:val="00591D1B"/>
    <w:rsid w:val="00597281"/>
    <w:rsid w:val="0059760B"/>
    <w:rsid w:val="005A04E5"/>
    <w:rsid w:val="005A17E9"/>
    <w:rsid w:val="005A17F1"/>
    <w:rsid w:val="005A1B18"/>
    <w:rsid w:val="005A1B85"/>
    <w:rsid w:val="005A3712"/>
    <w:rsid w:val="005A41A8"/>
    <w:rsid w:val="005A4754"/>
    <w:rsid w:val="005A5BAF"/>
    <w:rsid w:val="005A5DA2"/>
    <w:rsid w:val="005A74CB"/>
    <w:rsid w:val="005B09B5"/>
    <w:rsid w:val="005B7E74"/>
    <w:rsid w:val="005B7EEB"/>
    <w:rsid w:val="005C07BA"/>
    <w:rsid w:val="005C0B9D"/>
    <w:rsid w:val="005C105A"/>
    <w:rsid w:val="005C140C"/>
    <w:rsid w:val="005C21EC"/>
    <w:rsid w:val="005C437E"/>
    <w:rsid w:val="005C4587"/>
    <w:rsid w:val="005C53FE"/>
    <w:rsid w:val="005C5580"/>
    <w:rsid w:val="005C6704"/>
    <w:rsid w:val="005C739E"/>
    <w:rsid w:val="005C74C2"/>
    <w:rsid w:val="005C7A1F"/>
    <w:rsid w:val="005D06EF"/>
    <w:rsid w:val="005D2D37"/>
    <w:rsid w:val="005D3530"/>
    <w:rsid w:val="005D3E58"/>
    <w:rsid w:val="005D5D55"/>
    <w:rsid w:val="005E011C"/>
    <w:rsid w:val="005E0A88"/>
    <w:rsid w:val="005E1022"/>
    <w:rsid w:val="005E13AB"/>
    <w:rsid w:val="005E202F"/>
    <w:rsid w:val="005E23FF"/>
    <w:rsid w:val="005E2497"/>
    <w:rsid w:val="005E27ED"/>
    <w:rsid w:val="005E293E"/>
    <w:rsid w:val="005E32DB"/>
    <w:rsid w:val="005E3426"/>
    <w:rsid w:val="005E4052"/>
    <w:rsid w:val="005E41A2"/>
    <w:rsid w:val="005E4A97"/>
    <w:rsid w:val="005E4D00"/>
    <w:rsid w:val="005E5C85"/>
    <w:rsid w:val="005E6393"/>
    <w:rsid w:val="005E694C"/>
    <w:rsid w:val="005E7108"/>
    <w:rsid w:val="005E7FC7"/>
    <w:rsid w:val="005F02CE"/>
    <w:rsid w:val="005F0515"/>
    <w:rsid w:val="005F18D0"/>
    <w:rsid w:val="005F22DB"/>
    <w:rsid w:val="005F5934"/>
    <w:rsid w:val="005F6DA6"/>
    <w:rsid w:val="005F70D2"/>
    <w:rsid w:val="006018BE"/>
    <w:rsid w:val="006020F6"/>
    <w:rsid w:val="0060251B"/>
    <w:rsid w:val="006026A6"/>
    <w:rsid w:val="00602911"/>
    <w:rsid w:val="00603FB0"/>
    <w:rsid w:val="006045A0"/>
    <w:rsid w:val="00606553"/>
    <w:rsid w:val="006066E6"/>
    <w:rsid w:val="00607DEA"/>
    <w:rsid w:val="00610729"/>
    <w:rsid w:val="00611C57"/>
    <w:rsid w:val="0061334B"/>
    <w:rsid w:val="0061352D"/>
    <w:rsid w:val="00614ED4"/>
    <w:rsid w:val="006150FC"/>
    <w:rsid w:val="00615648"/>
    <w:rsid w:val="00617479"/>
    <w:rsid w:val="006218E4"/>
    <w:rsid w:val="0062232A"/>
    <w:rsid w:val="006224B6"/>
    <w:rsid w:val="0062326E"/>
    <w:rsid w:val="006246B3"/>
    <w:rsid w:val="006254A9"/>
    <w:rsid w:val="00625648"/>
    <w:rsid w:val="006301E5"/>
    <w:rsid w:val="00631072"/>
    <w:rsid w:val="006313F4"/>
    <w:rsid w:val="006332C4"/>
    <w:rsid w:val="006342DC"/>
    <w:rsid w:val="0063530D"/>
    <w:rsid w:val="006356B6"/>
    <w:rsid w:val="00636DBB"/>
    <w:rsid w:val="0064140C"/>
    <w:rsid w:val="006419DB"/>
    <w:rsid w:val="00642F38"/>
    <w:rsid w:val="006438B1"/>
    <w:rsid w:val="00644996"/>
    <w:rsid w:val="00645F8C"/>
    <w:rsid w:val="006478F9"/>
    <w:rsid w:val="0065023C"/>
    <w:rsid w:val="0065141D"/>
    <w:rsid w:val="00651B47"/>
    <w:rsid w:val="006526B2"/>
    <w:rsid w:val="00652BF4"/>
    <w:rsid w:val="006549E8"/>
    <w:rsid w:val="00654AEF"/>
    <w:rsid w:val="00655695"/>
    <w:rsid w:val="00655CF1"/>
    <w:rsid w:val="0065621D"/>
    <w:rsid w:val="00657E25"/>
    <w:rsid w:val="0066136F"/>
    <w:rsid w:val="00662149"/>
    <w:rsid w:val="00663DB1"/>
    <w:rsid w:val="00664337"/>
    <w:rsid w:val="00666EC1"/>
    <w:rsid w:val="00670724"/>
    <w:rsid w:val="006719DC"/>
    <w:rsid w:val="00671C52"/>
    <w:rsid w:val="00671F1C"/>
    <w:rsid w:val="00675E72"/>
    <w:rsid w:val="006761B1"/>
    <w:rsid w:val="00677307"/>
    <w:rsid w:val="00677CF8"/>
    <w:rsid w:val="00682BB9"/>
    <w:rsid w:val="0068436B"/>
    <w:rsid w:val="00684F10"/>
    <w:rsid w:val="0068555C"/>
    <w:rsid w:val="00685F36"/>
    <w:rsid w:val="006863AB"/>
    <w:rsid w:val="0068703A"/>
    <w:rsid w:val="006874BC"/>
    <w:rsid w:val="00693228"/>
    <w:rsid w:val="006933DF"/>
    <w:rsid w:val="006942A6"/>
    <w:rsid w:val="0069438D"/>
    <w:rsid w:val="00695B77"/>
    <w:rsid w:val="0069617D"/>
    <w:rsid w:val="0069649C"/>
    <w:rsid w:val="006976B9"/>
    <w:rsid w:val="006A074A"/>
    <w:rsid w:val="006A2640"/>
    <w:rsid w:val="006A2AC1"/>
    <w:rsid w:val="006A3358"/>
    <w:rsid w:val="006A367E"/>
    <w:rsid w:val="006A4A93"/>
    <w:rsid w:val="006A5455"/>
    <w:rsid w:val="006A54B9"/>
    <w:rsid w:val="006A708C"/>
    <w:rsid w:val="006A74E4"/>
    <w:rsid w:val="006A7B85"/>
    <w:rsid w:val="006B00BD"/>
    <w:rsid w:val="006B1784"/>
    <w:rsid w:val="006B19C5"/>
    <w:rsid w:val="006B2310"/>
    <w:rsid w:val="006B2322"/>
    <w:rsid w:val="006B2E68"/>
    <w:rsid w:val="006B2F4F"/>
    <w:rsid w:val="006B3288"/>
    <w:rsid w:val="006B3EAB"/>
    <w:rsid w:val="006B46B8"/>
    <w:rsid w:val="006B6437"/>
    <w:rsid w:val="006C1D3C"/>
    <w:rsid w:val="006C33C3"/>
    <w:rsid w:val="006C413F"/>
    <w:rsid w:val="006C468D"/>
    <w:rsid w:val="006C4A9C"/>
    <w:rsid w:val="006C4C52"/>
    <w:rsid w:val="006C57A2"/>
    <w:rsid w:val="006C5D92"/>
    <w:rsid w:val="006C5DBB"/>
    <w:rsid w:val="006D0B98"/>
    <w:rsid w:val="006D1E0C"/>
    <w:rsid w:val="006D2244"/>
    <w:rsid w:val="006D3066"/>
    <w:rsid w:val="006D3254"/>
    <w:rsid w:val="006D4BED"/>
    <w:rsid w:val="006D5E0A"/>
    <w:rsid w:val="006E01B6"/>
    <w:rsid w:val="006E099D"/>
    <w:rsid w:val="006E1F0C"/>
    <w:rsid w:val="006E26AA"/>
    <w:rsid w:val="006E2823"/>
    <w:rsid w:val="006E34C1"/>
    <w:rsid w:val="006E34F9"/>
    <w:rsid w:val="006E3B83"/>
    <w:rsid w:val="006E5307"/>
    <w:rsid w:val="006E588C"/>
    <w:rsid w:val="006E659F"/>
    <w:rsid w:val="006E75D4"/>
    <w:rsid w:val="006E7DB8"/>
    <w:rsid w:val="006F19FF"/>
    <w:rsid w:val="006F32AA"/>
    <w:rsid w:val="006F552D"/>
    <w:rsid w:val="006F772A"/>
    <w:rsid w:val="00702D90"/>
    <w:rsid w:val="00703CA2"/>
    <w:rsid w:val="007044A3"/>
    <w:rsid w:val="0070670F"/>
    <w:rsid w:val="00707755"/>
    <w:rsid w:val="00707842"/>
    <w:rsid w:val="00707E8B"/>
    <w:rsid w:val="007126C9"/>
    <w:rsid w:val="00712DF1"/>
    <w:rsid w:val="0071339D"/>
    <w:rsid w:val="007146AF"/>
    <w:rsid w:val="00715930"/>
    <w:rsid w:val="00720EC1"/>
    <w:rsid w:val="007210D7"/>
    <w:rsid w:val="00721895"/>
    <w:rsid w:val="00721E57"/>
    <w:rsid w:val="007220EE"/>
    <w:rsid w:val="00722D8D"/>
    <w:rsid w:val="00722FD9"/>
    <w:rsid w:val="007231DE"/>
    <w:rsid w:val="00723B1D"/>
    <w:rsid w:val="00723DFB"/>
    <w:rsid w:val="00726053"/>
    <w:rsid w:val="0072628F"/>
    <w:rsid w:val="00726918"/>
    <w:rsid w:val="00727D0B"/>
    <w:rsid w:val="00730027"/>
    <w:rsid w:val="007304F1"/>
    <w:rsid w:val="0073082C"/>
    <w:rsid w:val="00731208"/>
    <w:rsid w:val="0073132C"/>
    <w:rsid w:val="00732A83"/>
    <w:rsid w:val="0073313E"/>
    <w:rsid w:val="007331B5"/>
    <w:rsid w:val="00734F81"/>
    <w:rsid w:val="00736597"/>
    <w:rsid w:val="00736CD2"/>
    <w:rsid w:val="00737E98"/>
    <w:rsid w:val="00740308"/>
    <w:rsid w:val="00741772"/>
    <w:rsid w:val="00741991"/>
    <w:rsid w:val="0074297F"/>
    <w:rsid w:val="00744248"/>
    <w:rsid w:val="00745019"/>
    <w:rsid w:val="00746C48"/>
    <w:rsid w:val="00746FEC"/>
    <w:rsid w:val="00752599"/>
    <w:rsid w:val="0075371B"/>
    <w:rsid w:val="0075386A"/>
    <w:rsid w:val="007546A8"/>
    <w:rsid w:val="00755866"/>
    <w:rsid w:val="00755FFD"/>
    <w:rsid w:val="007609C7"/>
    <w:rsid w:val="00760CFE"/>
    <w:rsid w:val="00761466"/>
    <w:rsid w:val="0076347B"/>
    <w:rsid w:val="00764294"/>
    <w:rsid w:val="00764503"/>
    <w:rsid w:val="00765D06"/>
    <w:rsid w:val="00770EC0"/>
    <w:rsid w:val="00772C72"/>
    <w:rsid w:val="0077544D"/>
    <w:rsid w:val="00776279"/>
    <w:rsid w:val="007774F8"/>
    <w:rsid w:val="00777A4C"/>
    <w:rsid w:val="00781095"/>
    <w:rsid w:val="007817FD"/>
    <w:rsid w:val="00781FC0"/>
    <w:rsid w:val="0078254A"/>
    <w:rsid w:val="00783555"/>
    <w:rsid w:val="007855DD"/>
    <w:rsid w:val="00785EC8"/>
    <w:rsid w:val="00786077"/>
    <w:rsid w:val="00786218"/>
    <w:rsid w:val="00787A8A"/>
    <w:rsid w:val="00787E44"/>
    <w:rsid w:val="007931D3"/>
    <w:rsid w:val="00795828"/>
    <w:rsid w:val="00796CBD"/>
    <w:rsid w:val="0079757B"/>
    <w:rsid w:val="007976BF"/>
    <w:rsid w:val="00797CBF"/>
    <w:rsid w:val="007A00C1"/>
    <w:rsid w:val="007A03BA"/>
    <w:rsid w:val="007A1605"/>
    <w:rsid w:val="007A25D5"/>
    <w:rsid w:val="007A279F"/>
    <w:rsid w:val="007A2BCD"/>
    <w:rsid w:val="007A35FF"/>
    <w:rsid w:val="007A6102"/>
    <w:rsid w:val="007A65B9"/>
    <w:rsid w:val="007B0429"/>
    <w:rsid w:val="007B2CAE"/>
    <w:rsid w:val="007B4273"/>
    <w:rsid w:val="007B64F9"/>
    <w:rsid w:val="007B6A76"/>
    <w:rsid w:val="007C0925"/>
    <w:rsid w:val="007C306D"/>
    <w:rsid w:val="007C3200"/>
    <w:rsid w:val="007C32AE"/>
    <w:rsid w:val="007C35BB"/>
    <w:rsid w:val="007C3C7E"/>
    <w:rsid w:val="007C4E06"/>
    <w:rsid w:val="007C4EE6"/>
    <w:rsid w:val="007C5546"/>
    <w:rsid w:val="007C717C"/>
    <w:rsid w:val="007C7D78"/>
    <w:rsid w:val="007D0CC6"/>
    <w:rsid w:val="007D2255"/>
    <w:rsid w:val="007D3883"/>
    <w:rsid w:val="007D3970"/>
    <w:rsid w:val="007D4547"/>
    <w:rsid w:val="007D6A5D"/>
    <w:rsid w:val="007D6F44"/>
    <w:rsid w:val="007D7ED4"/>
    <w:rsid w:val="007E03E2"/>
    <w:rsid w:val="007E05A1"/>
    <w:rsid w:val="007E0663"/>
    <w:rsid w:val="007E0828"/>
    <w:rsid w:val="007E2136"/>
    <w:rsid w:val="007E5DD5"/>
    <w:rsid w:val="007E6468"/>
    <w:rsid w:val="007E7ED7"/>
    <w:rsid w:val="007F0B70"/>
    <w:rsid w:val="007F0FC6"/>
    <w:rsid w:val="007F1EE2"/>
    <w:rsid w:val="007F35D1"/>
    <w:rsid w:val="007F35FF"/>
    <w:rsid w:val="007F37F7"/>
    <w:rsid w:val="007F42A8"/>
    <w:rsid w:val="007F4333"/>
    <w:rsid w:val="007F471C"/>
    <w:rsid w:val="007F47B7"/>
    <w:rsid w:val="007F5954"/>
    <w:rsid w:val="007F6D2D"/>
    <w:rsid w:val="0080133D"/>
    <w:rsid w:val="00801F9B"/>
    <w:rsid w:val="00802570"/>
    <w:rsid w:val="00805161"/>
    <w:rsid w:val="00810D8C"/>
    <w:rsid w:val="00811582"/>
    <w:rsid w:val="00811651"/>
    <w:rsid w:val="00812086"/>
    <w:rsid w:val="008124E1"/>
    <w:rsid w:val="00812DA1"/>
    <w:rsid w:val="00812F2E"/>
    <w:rsid w:val="00813E16"/>
    <w:rsid w:val="00816E2B"/>
    <w:rsid w:val="00820F27"/>
    <w:rsid w:val="008248B4"/>
    <w:rsid w:val="00825A7C"/>
    <w:rsid w:val="0082634D"/>
    <w:rsid w:val="00826780"/>
    <w:rsid w:val="00826B36"/>
    <w:rsid w:val="00827F46"/>
    <w:rsid w:val="0083005A"/>
    <w:rsid w:val="00830542"/>
    <w:rsid w:val="008306D7"/>
    <w:rsid w:val="008324E4"/>
    <w:rsid w:val="00832510"/>
    <w:rsid w:val="00834232"/>
    <w:rsid w:val="00835287"/>
    <w:rsid w:val="00835FE9"/>
    <w:rsid w:val="0083617C"/>
    <w:rsid w:val="00836BF7"/>
    <w:rsid w:val="00837C6F"/>
    <w:rsid w:val="00840688"/>
    <w:rsid w:val="00841451"/>
    <w:rsid w:val="008415CD"/>
    <w:rsid w:val="008417CB"/>
    <w:rsid w:val="008428D0"/>
    <w:rsid w:val="00842AFB"/>
    <w:rsid w:val="00843694"/>
    <w:rsid w:val="00844420"/>
    <w:rsid w:val="008451A3"/>
    <w:rsid w:val="008451BC"/>
    <w:rsid w:val="008467FD"/>
    <w:rsid w:val="0084779D"/>
    <w:rsid w:val="00847856"/>
    <w:rsid w:val="008501AA"/>
    <w:rsid w:val="008525C4"/>
    <w:rsid w:val="008525F8"/>
    <w:rsid w:val="00852AB8"/>
    <w:rsid w:val="00853B1A"/>
    <w:rsid w:val="00853EFF"/>
    <w:rsid w:val="008567F1"/>
    <w:rsid w:val="00856FA9"/>
    <w:rsid w:val="00857B20"/>
    <w:rsid w:val="00861B29"/>
    <w:rsid w:val="0086349E"/>
    <w:rsid w:val="0086432F"/>
    <w:rsid w:val="0086443C"/>
    <w:rsid w:val="00865E27"/>
    <w:rsid w:val="00867014"/>
    <w:rsid w:val="008674ED"/>
    <w:rsid w:val="00867E78"/>
    <w:rsid w:val="00870513"/>
    <w:rsid w:val="008705BF"/>
    <w:rsid w:val="00871C47"/>
    <w:rsid w:val="0087272E"/>
    <w:rsid w:val="00875EEF"/>
    <w:rsid w:val="008760CE"/>
    <w:rsid w:val="00876558"/>
    <w:rsid w:val="0087694D"/>
    <w:rsid w:val="00877A17"/>
    <w:rsid w:val="00877BD4"/>
    <w:rsid w:val="00882279"/>
    <w:rsid w:val="008823C2"/>
    <w:rsid w:val="00882419"/>
    <w:rsid w:val="0088255F"/>
    <w:rsid w:val="00882DAB"/>
    <w:rsid w:val="00885839"/>
    <w:rsid w:val="00886676"/>
    <w:rsid w:val="0088686B"/>
    <w:rsid w:val="00886ADA"/>
    <w:rsid w:val="00886D7A"/>
    <w:rsid w:val="00890F8C"/>
    <w:rsid w:val="00891144"/>
    <w:rsid w:val="008924A1"/>
    <w:rsid w:val="0089279A"/>
    <w:rsid w:val="00894295"/>
    <w:rsid w:val="008969BD"/>
    <w:rsid w:val="00896BE0"/>
    <w:rsid w:val="00896D74"/>
    <w:rsid w:val="00896FB0"/>
    <w:rsid w:val="00897500"/>
    <w:rsid w:val="008A05B4"/>
    <w:rsid w:val="008A10B1"/>
    <w:rsid w:val="008A199B"/>
    <w:rsid w:val="008A3F3A"/>
    <w:rsid w:val="008A48A9"/>
    <w:rsid w:val="008A54E7"/>
    <w:rsid w:val="008A7874"/>
    <w:rsid w:val="008A7D1C"/>
    <w:rsid w:val="008A7D65"/>
    <w:rsid w:val="008B1D21"/>
    <w:rsid w:val="008B257E"/>
    <w:rsid w:val="008B2688"/>
    <w:rsid w:val="008B50BF"/>
    <w:rsid w:val="008B7080"/>
    <w:rsid w:val="008C0EF2"/>
    <w:rsid w:val="008C16C7"/>
    <w:rsid w:val="008C1C9D"/>
    <w:rsid w:val="008C2847"/>
    <w:rsid w:val="008C2BF4"/>
    <w:rsid w:val="008C339E"/>
    <w:rsid w:val="008C4E66"/>
    <w:rsid w:val="008C596F"/>
    <w:rsid w:val="008C722C"/>
    <w:rsid w:val="008D23D4"/>
    <w:rsid w:val="008D279B"/>
    <w:rsid w:val="008D28EA"/>
    <w:rsid w:val="008D491D"/>
    <w:rsid w:val="008D4C77"/>
    <w:rsid w:val="008D4F07"/>
    <w:rsid w:val="008D5EE2"/>
    <w:rsid w:val="008D77A5"/>
    <w:rsid w:val="008D77D4"/>
    <w:rsid w:val="008E0C5F"/>
    <w:rsid w:val="008E0E55"/>
    <w:rsid w:val="008E1C91"/>
    <w:rsid w:val="008E2AC3"/>
    <w:rsid w:val="008E34FD"/>
    <w:rsid w:val="008E4DA1"/>
    <w:rsid w:val="008E4E0C"/>
    <w:rsid w:val="008E4E87"/>
    <w:rsid w:val="008E4F4A"/>
    <w:rsid w:val="008E52C5"/>
    <w:rsid w:val="008E67B9"/>
    <w:rsid w:val="008E6CF2"/>
    <w:rsid w:val="008E759F"/>
    <w:rsid w:val="008F2719"/>
    <w:rsid w:val="008F2B90"/>
    <w:rsid w:val="008F3D51"/>
    <w:rsid w:val="008F3D6A"/>
    <w:rsid w:val="008F4AB8"/>
    <w:rsid w:val="008F5FC7"/>
    <w:rsid w:val="008F5FCC"/>
    <w:rsid w:val="008F6152"/>
    <w:rsid w:val="008F67F0"/>
    <w:rsid w:val="008F7744"/>
    <w:rsid w:val="0090121C"/>
    <w:rsid w:val="00901284"/>
    <w:rsid w:val="0090143F"/>
    <w:rsid w:val="009015BE"/>
    <w:rsid w:val="00901A8E"/>
    <w:rsid w:val="00902D35"/>
    <w:rsid w:val="00904D51"/>
    <w:rsid w:val="0090518D"/>
    <w:rsid w:val="009053A4"/>
    <w:rsid w:val="009070F5"/>
    <w:rsid w:val="00907227"/>
    <w:rsid w:val="00907321"/>
    <w:rsid w:val="0090741A"/>
    <w:rsid w:val="009078F7"/>
    <w:rsid w:val="00910764"/>
    <w:rsid w:val="00911AE2"/>
    <w:rsid w:val="00912851"/>
    <w:rsid w:val="00913C7E"/>
    <w:rsid w:val="00914474"/>
    <w:rsid w:val="00914984"/>
    <w:rsid w:val="00915256"/>
    <w:rsid w:val="009161D9"/>
    <w:rsid w:val="00916F66"/>
    <w:rsid w:val="00917B47"/>
    <w:rsid w:val="00920027"/>
    <w:rsid w:val="00922828"/>
    <w:rsid w:val="009238F5"/>
    <w:rsid w:val="00924AB4"/>
    <w:rsid w:val="00924AEF"/>
    <w:rsid w:val="00925A6E"/>
    <w:rsid w:val="00927AB0"/>
    <w:rsid w:val="0093089D"/>
    <w:rsid w:val="00930BBB"/>
    <w:rsid w:val="00932821"/>
    <w:rsid w:val="00933B12"/>
    <w:rsid w:val="00933D2A"/>
    <w:rsid w:val="0093629F"/>
    <w:rsid w:val="00942BAD"/>
    <w:rsid w:val="009434ED"/>
    <w:rsid w:val="00946EFE"/>
    <w:rsid w:val="00950921"/>
    <w:rsid w:val="00951464"/>
    <w:rsid w:val="00952FC7"/>
    <w:rsid w:val="009534E0"/>
    <w:rsid w:val="00955120"/>
    <w:rsid w:val="0095620B"/>
    <w:rsid w:val="00960164"/>
    <w:rsid w:val="009609C6"/>
    <w:rsid w:val="00960F29"/>
    <w:rsid w:val="00961194"/>
    <w:rsid w:val="009636EB"/>
    <w:rsid w:val="009656AF"/>
    <w:rsid w:val="0096723F"/>
    <w:rsid w:val="00967C9E"/>
    <w:rsid w:val="00971039"/>
    <w:rsid w:val="00971CEB"/>
    <w:rsid w:val="0097298D"/>
    <w:rsid w:val="00974527"/>
    <w:rsid w:val="00974AB1"/>
    <w:rsid w:val="00974AC9"/>
    <w:rsid w:val="00977D94"/>
    <w:rsid w:val="009802E6"/>
    <w:rsid w:val="00981547"/>
    <w:rsid w:val="00981ED2"/>
    <w:rsid w:val="0098294A"/>
    <w:rsid w:val="009838CC"/>
    <w:rsid w:val="009842E5"/>
    <w:rsid w:val="00985041"/>
    <w:rsid w:val="00985185"/>
    <w:rsid w:val="00987696"/>
    <w:rsid w:val="00990522"/>
    <w:rsid w:val="00990BE9"/>
    <w:rsid w:val="009915E0"/>
    <w:rsid w:val="00991ABD"/>
    <w:rsid w:val="00991C08"/>
    <w:rsid w:val="0099291B"/>
    <w:rsid w:val="00992BB5"/>
    <w:rsid w:val="009934F8"/>
    <w:rsid w:val="00994107"/>
    <w:rsid w:val="00996BC9"/>
    <w:rsid w:val="009A1083"/>
    <w:rsid w:val="009A18B5"/>
    <w:rsid w:val="009A36A6"/>
    <w:rsid w:val="009A3E1F"/>
    <w:rsid w:val="009A4852"/>
    <w:rsid w:val="009A60C8"/>
    <w:rsid w:val="009A6198"/>
    <w:rsid w:val="009B162C"/>
    <w:rsid w:val="009B1946"/>
    <w:rsid w:val="009B223A"/>
    <w:rsid w:val="009B31F9"/>
    <w:rsid w:val="009B3BFA"/>
    <w:rsid w:val="009B3EEE"/>
    <w:rsid w:val="009B4E56"/>
    <w:rsid w:val="009B4F8C"/>
    <w:rsid w:val="009B5CC5"/>
    <w:rsid w:val="009B6EC3"/>
    <w:rsid w:val="009B70DB"/>
    <w:rsid w:val="009C061C"/>
    <w:rsid w:val="009C1E4F"/>
    <w:rsid w:val="009C2853"/>
    <w:rsid w:val="009C43C5"/>
    <w:rsid w:val="009C45C7"/>
    <w:rsid w:val="009C473E"/>
    <w:rsid w:val="009C50E3"/>
    <w:rsid w:val="009C5A64"/>
    <w:rsid w:val="009C69DE"/>
    <w:rsid w:val="009C76D9"/>
    <w:rsid w:val="009D107B"/>
    <w:rsid w:val="009D2EE5"/>
    <w:rsid w:val="009D4120"/>
    <w:rsid w:val="009D46AD"/>
    <w:rsid w:val="009D4898"/>
    <w:rsid w:val="009D4F6A"/>
    <w:rsid w:val="009D4FBB"/>
    <w:rsid w:val="009D6674"/>
    <w:rsid w:val="009D674B"/>
    <w:rsid w:val="009D724E"/>
    <w:rsid w:val="009D7E77"/>
    <w:rsid w:val="009E0C6D"/>
    <w:rsid w:val="009E0CCE"/>
    <w:rsid w:val="009E1C2E"/>
    <w:rsid w:val="009E1F9A"/>
    <w:rsid w:val="009E21DB"/>
    <w:rsid w:val="009E2995"/>
    <w:rsid w:val="009E3330"/>
    <w:rsid w:val="009E4041"/>
    <w:rsid w:val="009E4558"/>
    <w:rsid w:val="009E4F6C"/>
    <w:rsid w:val="009E5668"/>
    <w:rsid w:val="009E5928"/>
    <w:rsid w:val="009E61A2"/>
    <w:rsid w:val="009F0578"/>
    <w:rsid w:val="009F1592"/>
    <w:rsid w:val="009F1858"/>
    <w:rsid w:val="009F2B71"/>
    <w:rsid w:val="009F3AF5"/>
    <w:rsid w:val="009F4DAB"/>
    <w:rsid w:val="009F578B"/>
    <w:rsid w:val="00A00434"/>
    <w:rsid w:val="00A0069C"/>
    <w:rsid w:val="00A0089A"/>
    <w:rsid w:val="00A01F5D"/>
    <w:rsid w:val="00A02EDB"/>
    <w:rsid w:val="00A02F70"/>
    <w:rsid w:val="00A03C74"/>
    <w:rsid w:val="00A05C21"/>
    <w:rsid w:val="00A06114"/>
    <w:rsid w:val="00A06C74"/>
    <w:rsid w:val="00A11B78"/>
    <w:rsid w:val="00A120A7"/>
    <w:rsid w:val="00A12FE1"/>
    <w:rsid w:val="00A14778"/>
    <w:rsid w:val="00A16436"/>
    <w:rsid w:val="00A16AE5"/>
    <w:rsid w:val="00A2022C"/>
    <w:rsid w:val="00A2119A"/>
    <w:rsid w:val="00A21F1E"/>
    <w:rsid w:val="00A23CAA"/>
    <w:rsid w:val="00A24F3C"/>
    <w:rsid w:val="00A25103"/>
    <w:rsid w:val="00A25755"/>
    <w:rsid w:val="00A25ED1"/>
    <w:rsid w:val="00A274D7"/>
    <w:rsid w:val="00A3029B"/>
    <w:rsid w:val="00A30957"/>
    <w:rsid w:val="00A30D47"/>
    <w:rsid w:val="00A313FD"/>
    <w:rsid w:val="00A317A5"/>
    <w:rsid w:val="00A33767"/>
    <w:rsid w:val="00A374CB"/>
    <w:rsid w:val="00A41072"/>
    <w:rsid w:val="00A41AE7"/>
    <w:rsid w:val="00A4203D"/>
    <w:rsid w:val="00A456B3"/>
    <w:rsid w:val="00A45CCD"/>
    <w:rsid w:val="00A46657"/>
    <w:rsid w:val="00A46CEE"/>
    <w:rsid w:val="00A50B67"/>
    <w:rsid w:val="00A50CEB"/>
    <w:rsid w:val="00A51699"/>
    <w:rsid w:val="00A52BD1"/>
    <w:rsid w:val="00A54465"/>
    <w:rsid w:val="00A54A7C"/>
    <w:rsid w:val="00A54BDD"/>
    <w:rsid w:val="00A5508F"/>
    <w:rsid w:val="00A55706"/>
    <w:rsid w:val="00A55890"/>
    <w:rsid w:val="00A56C3F"/>
    <w:rsid w:val="00A60717"/>
    <w:rsid w:val="00A60F14"/>
    <w:rsid w:val="00A6203F"/>
    <w:rsid w:val="00A63039"/>
    <w:rsid w:val="00A631E2"/>
    <w:rsid w:val="00A6437C"/>
    <w:rsid w:val="00A6487D"/>
    <w:rsid w:val="00A64D4A"/>
    <w:rsid w:val="00A66785"/>
    <w:rsid w:val="00A66E2B"/>
    <w:rsid w:val="00A6764B"/>
    <w:rsid w:val="00A67D0E"/>
    <w:rsid w:val="00A713F5"/>
    <w:rsid w:val="00A72D91"/>
    <w:rsid w:val="00A7731D"/>
    <w:rsid w:val="00A7743E"/>
    <w:rsid w:val="00A82BA8"/>
    <w:rsid w:val="00A8327A"/>
    <w:rsid w:val="00A838F5"/>
    <w:rsid w:val="00A83971"/>
    <w:rsid w:val="00A83A94"/>
    <w:rsid w:val="00A84387"/>
    <w:rsid w:val="00A84F11"/>
    <w:rsid w:val="00A85127"/>
    <w:rsid w:val="00A86142"/>
    <w:rsid w:val="00A861F6"/>
    <w:rsid w:val="00A86269"/>
    <w:rsid w:val="00A869BF"/>
    <w:rsid w:val="00A87EB5"/>
    <w:rsid w:val="00A90FA5"/>
    <w:rsid w:val="00A9194D"/>
    <w:rsid w:val="00A91EC9"/>
    <w:rsid w:val="00A92883"/>
    <w:rsid w:val="00A942E8"/>
    <w:rsid w:val="00A961A1"/>
    <w:rsid w:val="00A963CB"/>
    <w:rsid w:val="00A97049"/>
    <w:rsid w:val="00A9760C"/>
    <w:rsid w:val="00AA01CA"/>
    <w:rsid w:val="00AA14D4"/>
    <w:rsid w:val="00AA1C35"/>
    <w:rsid w:val="00AA25E7"/>
    <w:rsid w:val="00AA4224"/>
    <w:rsid w:val="00AA447F"/>
    <w:rsid w:val="00AA5D9C"/>
    <w:rsid w:val="00AA5E0F"/>
    <w:rsid w:val="00AA73A9"/>
    <w:rsid w:val="00AA783C"/>
    <w:rsid w:val="00AB1822"/>
    <w:rsid w:val="00AB2599"/>
    <w:rsid w:val="00AB2A0B"/>
    <w:rsid w:val="00AB3C87"/>
    <w:rsid w:val="00AB4240"/>
    <w:rsid w:val="00AB74AE"/>
    <w:rsid w:val="00AC0961"/>
    <w:rsid w:val="00AC1316"/>
    <w:rsid w:val="00AC18E1"/>
    <w:rsid w:val="00AC1D2D"/>
    <w:rsid w:val="00AC442B"/>
    <w:rsid w:val="00AC5A1C"/>
    <w:rsid w:val="00AC65E1"/>
    <w:rsid w:val="00AC7B4E"/>
    <w:rsid w:val="00AC7D41"/>
    <w:rsid w:val="00AC7D93"/>
    <w:rsid w:val="00AD1E27"/>
    <w:rsid w:val="00AD20C7"/>
    <w:rsid w:val="00AD26B6"/>
    <w:rsid w:val="00AD2776"/>
    <w:rsid w:val="00AD27B8"/>
    <w:rsid w:val="00AD4AC3"/>
    <w:rsid w:val="00AD4E1C"/>
    <w:rsid w:val="00AD535F"/>
    <w:rsid w:val="00AD5D0D"/>
    <w:rsid w:val="00AD6E46"/>
    <w:rsid w:val="00AD766E"/>
    <w:rsid w:val="00AD7CC9"/>
    <w:rsid w:val="00AE2197"/>
    <w:rsid w:val="00AE21DE"/>
    <w:rsid w:val="00AE3107"/>
    <w:rsid w:val="00AE3AC7"/>
    <w:rsid w:val="00AE4139"/>
    <w:rsid w:val="00AE493F"/>
    <w:rsid w:val="00AE5E0D"/>
    <w:rsid w:val="00AE6849"/>
    <w:rsid w:val="00AE69E9"/>
    <w:rsid w:val="00AE6BD1"/>
    <w:rsid w:val="00AE7847"/>
    <w:rsid w:val="00AF08DD"/>
    <w:rsid w:val="00AF0910"/>
    <w:rsid w:val="00AF0D5A"/>
    <w:rsid w:val="00AF0D78"/>
    <w:rsid w:val="00AF11A9"/>
    <w:rsid w:val="00AF3AA6"/>
    <w:rsid w:val="00AF5DED"/>
    <w:rsid w:val="00AF5F12"/>
    <w:rsid w:val="00AF62A5"/>
    <w:rsid w:val="00AF767D"/>
    <w:rsid w:val="00B00608"/>
    <w:rsid w:val="00B0064D"/>
    <w:rsid w:val="00B02581"/>
    <w:rsid w:val="00B02D3B"/>
    <w:rsid w:val="00B03010"/>
    <w:rsid w:val="00B03A81"/>
    <w:rsid w:val="00B05844"/>
    <w:rsid w:val="00B05A82"/>
    <w:rsid w:val="00B063DA"/>
    <w:rsid w:val="00B06E1C"/>
    <w:rsid w:val="00B07042"/>
    <w:rsid w:val="00B10077"/>
    <w:rsid w:val="00B136E5"/>
    <w:rsid w:val="00B1413D"/>
    <w:rsid w:val="00B144D1"/>
    <w:rsid w:val="00B146A6"/>
    <w:rsid w:val="00B209F4"/>
    <w:rsid w:val="00B22267"/>
    <w:rsid w:val="00B22E09"/>
    <w:rsid w:val="00B235C1"/>
    <w:rsid w:val="00B23DCA"/>
    <w:rsid w:val="00B25D2F"/>
    <w:rsid w:val="00B26873"/>
    <w:rsid w:val="00B26A4C"/>
    <w:rsid w:val="00B27075"/>
    <w:rsid w:val="00B279AC"/>
    <w:rsid w:val="00B304F7"/>
    <w:rsid w:val="00B329FD"/>
    <w:rsid w:val="00B32B67"/>
    <w:rsid w:val="00B33095"/>
    <w:rsid w:val="00B34464"/>
    <w:rsid w:val="00B3456C"/>
    <w:rsid w:val="00B3573C"/>
    <w:rsid w:val="00B40144"/>
    <w:rsid w:val="00B416A2"/>
    <w:rsid w:val="00B416FD"/>
    <w:rsid w:val="00B41875"/>
    <w:rsid w:val="00B41A3B"/>
    <w:rsid w:val="00B41B41"/>
    <w:rsid w:val="00B42846"/>
    <w:rsid w:val="00B433BC"/>
    <w:rsid w:val="00B43995"/>
    <w:rsid w:val="00B46212"/>
    <w:rsid w:val="00B475C6"/>
    <w:rsid w:val="00B4768F"/>
    <w:rsid w:val="00B506AE"/>
    <w:rsid w:val="00B50AF0"/>
    <w:rsid w:val="00B50D4F"/>
    <w:rsid w:val="00B50F41"/>
    <w:rsid w:val="00B51649"/>
    <w:rsid w:val="00B51992"/>
    <w:rsid w:val="00B543FB"/>
    <w:rsid w:val="00B5553F"/>
    <w:rsid w:val="00B56644"/>
    <w:rsid w:val="00B567ED"/>
    <w:rsid w:val="00B572D2"/>
    <w:rsid w:val="00B60624"/>
    <w:rsid w:val="00B60A86"/>
    <w:rsid w:val="00B60E65"/>
    <w:rsid w:val="00B61596"/>
    <w:rsid w:val="00B62C4D"/>
    <w:rsid w:val="00B64AC0"/>
    <w:rsid w:val="00B64E73"/>
    <w:rsid w:val="00B6516E"/>
    <w:rsid w:val="00B65D0C"/>
    <w:rsid w:val="00B6750B"/>
    <w:rsid w:val="00B67B67"/>
    <w:rsid w:val="00B70741"/>
    <w:rsid w:val="00B70B77"/>
    <w:rsid w:val="00B70CDD"/>
    <w:rsid w:val="00B728D0"/>
    <w:rsid w:val="00B72AC3"/>
    <w:rsid w:val="00B730DE"/>
    <w:rsid w:val="00B7328F"/>
    <w:rsid w:val="00B73BFF"/>
    <w:rsid w:val="00B753E7"/>
    <w:rsid w:val="00B75540"/>
    <w:rsid w:val="00B762E9"/>
    <w:rsid w:val="00B7631F"/>
    <w:rsid w:val="00B767A6"/>
    <w:rsid w:val="00B767D9"/>
    <w:rsid w:val="00B76A55"/>
    <w:rsid w:val="00B770F1"/>
    <w:rsid w:val="00B80CFE"/>
    <w:rsid w:val="00B8304F"/>
    <w:rsid w:val="00B832AB"/>
    <w:rsid w:val="00B9304F"/>
    <w:rsid w:val="00B9354E"/>
    <w:rsid w:val="00B942D9"/>
    <w:rsid w:val="00B94BE6"/>
    <w:rsid w:val="00B95430"/>
    <w:rsid w:val="00B95861"/>
    <w:rsid w:val="00B95E90"/>
    <w:rsid w:val="00B968D9"/>
    <w:rsid w:val="00B97FE3"/>
    <w:rsid w:val="00BA14EF"/>
    <w:rsid w:val="00BA2377"/>
    <w:rsid w:val="00BA2D9E"/>
    <w:rsid w:val="00BA476A"/>
    <w:rsid w:val="00BA4B8A"/>
    <w:rsid w:val="00BA4C19"/>
    <w:rsid w:val="00BA5A28"/>
    <w:rsid w:val="00BA7240"/>
    <w:rsid w:val="00BA769C"/>
    <w:rsid w:val="00BA77C4"/>
    <w:rsid w:val="00BA7BF6"/>
    <w:rsid w:val="00BB1093"/>
    <w:rsid w:val="00BB222D"/>
    <w:rsid w:val="00BB2E6B"/>
    <w:rsid w:val="00BB5831"/>
    <w:rsid w:val="00BB5866"/>
    <w:rsid w:val="00BB6AA3"/>
    <w:rsid w:val="00BC37A9"/>
    <w:rsid w:val="00BC4631"/>
    <w:rsid w:val="00BC4E62"/>
    <w:rsid w:val="00BC78BF"/>
    <w:rsid w:val="00BD0161"/>
    <w:rsid w:val="00BD0EAF"/>
    <w:rsid w:val="00BD11F7"/>
    <w:rsid w:val="00BD15BD"/>
    <w:rsid w:val="00BD25B6"/>
    <w:rsid w:val="00BD5093"/>
    <w:rsid w:val="00BD5C5E"/>
    <w:rsid w:val="00BD61E2"/>
    <w:rsid w:val="00BD6DC5"/>
    <w:rsid w:val="00BE0433"/>
    <w:rsid w:val="00BE0A25"/>
    <w:rsid w:val="00BE0FEA"/>
    <w:rsid w:val="00BE18F3"/>
    <w:rsid w:val="00BE2AB9"/>
    <w:rsid w:val="00BE4378"/>
    <w:rsid w:val="00BE4876"/>
    <w:rsid w:val="00BF09DA"/>
    <w:rsid w:val="00BF150A"/>
    <w:rsid w:val="00BF23EE"/>
    <w:rsid w:val="00BF2E0D"/>
    <w:rsid w:val="00BF3BFE"/>
    <w:rsid w:val="00BF7274"/>
    <w:rsid w:val="00BF7ADE"/>
    <w:rsid w:val="00BF7B7F"/>
    <w:rsid w:val="00C01A21"/>
    <w:rsid w:val="00C020D2"/>
    <w:rsid w:val="00C02100"/>
    <w:rsid w:val="00C027D5"/>
    <w:rsid w:val="00C04A62"/>
    <w:rsid w:val="00C052F0"/>
    <w:rsid w:val="00C055D7"/>
    <w:rsid w:val="00C05755"/>
    <w:rsid w:val="00C06CFA"/>
    <w:rsid w:val="00C07D8F"/>
    <w:rsid w:val="00C100C9"/>
    <w:rsid w:val="00C111BF"/>
    <w:rsid w:val="00C12B59"/>
    <w:rsid w:val="00C12C99"/>
    <w:rsid w:val="00C131FE"/>
    <w:rsid w:val="00C159A5"/>
    <w:rsid w:val="00C15FA2"/>
    <w:rsid w:val="00C167AC"/>
    <w:rsid w:val="00C16CD1"/>
    <w:rsid w:val="00C16F5F"/>
    <w:rsid w:val="00C17FA0"/>
    <w:rsid w:val="00C216E5"/>
    <w:rsid w:val="00C22FAA"/>
    <w:rsid w:val="00C230E4"/>
    <w:rsid w:val="00C237BA"/>
    <w:rsid w:val="00C23B97"/>
    <w:rsid w:val="00C25024"/>
    <w:rsid w:val="00C2511E"/>
    <w:rsid w:val="00C25B36"/>
    <w:rsid w:val="00C25ECC"/>
    <w:rsid w:val="00C27F37"/>
    <w:rsid w:val="00C30756"/>
    <w:rsid w:val="00C3110F"/>
    <w:rsid w:val="00C32978"/>
    <w:rsid w:val="00C32D43"/>
    <w:rsid w:val="00C33220"/>
    <w:rsid w:val="00C33291"/>
    <w:rsid w:val="00C340A1"/>
    <w:rsid w:val="00C341E8"/>
    <w:rsid w:val="00C34865"/>
    <w:rsid w:val="00C34EB6"/>
    <w:rsid w:val="00C367C6"/>
    <w:rsid w:val="00C375E6"/>
    <w:rsid w:val="00C37713"/>
    <w:rsid w:val="00C37B70"/>
    <w:rsid w:val="00C40167"/>
    <w:rsid w:val="00C421C0"/>
    <w:rsid w:val="00C4326C"/>
    <w:rsid w:val="00C43551"/>
    <w:rsid w:val="00C43672"/>
    <w:rsid w:val="00C458CF"/>
    <w:rsid w:val="00C463A0"/>
    <w:rsid w:val="00C46770"/>
    <w:rsid w:val="00C468A9"/>
    <w:rsid w:val="00C47345"/>
    <w:rsid w:val="00C502EE"/>
    <w:rsid w:val="00C50D8E"/>
    <w:rsid w:val="00C54AA4"/>
    <w:rsid w:val="00C566F2"/>
    <w:rsid w:val="00C60BD3"/>
    <w:rsid w:val="00C60E37"/>
    <w:rsid w:val="00C6268D"/>
    <w:rsid w:val="00C62FE4"/>
    <w:rsid w:val="00C64554"/>
    <w:rsid w:val="00C6519F"/>
    <w:rsid w:val="00C6561B"/>
    <w:rsid w:val="00C67066"/>
    <w:rsid w:val="00C710FE"/>
    <w:rsid w:val="00C71208"/>
    <w:rsid w:val="00C7172E"/>
    <w:rsid w:val="00C72319"/>
    <w:rsid w:val="00C72784"/>
    <w:rsid w:val="00C732DB"/>
    <w:rsid w:val="00C73EA8"/>
    <w:rsid w:val="00C73ECE"/>
    <w:rsid w:val="00C745FB"/>
    <w:rsid w:val="00C74626"/>
    <w:rsid w:val="00C76261"/>
    <w:rsid w:val="00C77B51"/>
    <w:rsid w:val="00C8108D"/>
    <w:rsid w:val="00C8121B"/>
    <w:rsid w:val="00C81F0A"/>
    <w:rsid w:val="00C823DB"/>
    <w:rsid w:val="00C826B2"/>
    <w:rsid w:val="00C83207"/>
    <w:rsid w:val="00C83426"/>
    <w:rsid w:val="00C854EF"/>
    <w:rsid w:val="00C858FA"/>
    <w:rsid w:val="00C86E81"/>
    <w:rsid w:val="00C905AF"/>
    <w:rsid w:val="00C9383D"/>
    <w:rsid w:val="00C95163"/>
    <w:rsid w:val="00C96816"/>
    <w:rsid w:val="00CA0D10"/>
    <w:rsid w:val="00CA1BDB"/>
    <w:rsid w:val="00CA1D9C"/>
    <w:rsid w:val="00CA240E"/>
    <w:rsid w:val="00CA2A1D"/>
    <w:rsid w:val="00CA3353"/>
    <w:rsid w:val="00CA358D"/>
    <w:rsid w:val="00CA4939"/>
    <w:rsid w:val="00CA4FA0"/>
    <w:rsid w:val="00CA573E"/>
    <w:rsid w:val="00CA5803"/>
    <w:rsid w:val="00CA6C61"/>
    <w:rsid w:val="00CA778A"/>
    <w:rsid w:val="00CB1A99"/>
    <w:rsid w:val="00CB28E0"/>
    <w:rsid w:val="00CB2DD8"/>
    <w:rsid w:val="00CB4DFE"/>
    <w:rsid w:val="00CB4EBF"/>
    <w:rsid w:val="00CB4FCE"/>
    <w:rsid w:val="00CB619F"/>
    <w:rsid w:val="00CB6F97"/>
    <w:rsid w:val="00CB79CB"/>
    <w:rsid w:val="00CC24F7"/>
    <w:rsid w:val="00CC3655"/>
    <w:rsid w:val="00CC3ECC"/>
    <w:rsid w:val="00CC416C"/>
    <w:rsid w:val="00CC42A9"/>
    <w:rsid w:val="00CC5FE1"/>
    <w:rsid w:val="00CC6669"/>
    <w:rsid w:val="00CC6844"/>
    <w:rsid w:val="00CC69A0"/>
    <w:rsid w:val="00CC7B06"/>
    <w:rsid w:val="00CD026E"/>
    <w:rsid w:val="00CD15ED"/>
    <w:rsid w:val="00CD32CD"/>
    <w:rsid w:val="00CD356C"/>
    <w:rsid w:val="00CD3BEC"/>
    <w:rsid w:val="00CD44D9"/>
    <w:rsid w:val="00CD4E2E"/>
    <w:rsid w:val="00CD75E6"/>
    <w:rsid w:val="00CD7B2C"/>
    <w:rsid w:val="00CE18FB"/>
    <w:rsid w:val="00CE1B13"/>
    <w:rsid w:val="00CE1BD4"/>
    <w:rsid w:val="00CE3519"/>
    <w:rsid w:val="00CE3A01"/>
    <w:rsid w:val="00CE40A4"/>
    <w:rsid w:val="00CE4C8A"/>
    <w:rsid w:val="00CE61E9"/>
    <w:rsid w:val="00CE7870"/>
    <w:rsid w:val="00CE7CDD"/>
    <w:rsid w:val="00CF0739"/>
    <w:rsid w:val="00CF08FD"/>
    <w:rsid w:val="00CF0A95"/>
    <w:rsid w:val="00CF1080"/>
    <w:rsid w:val="00CF1716"/>
    <w:rsid w:val="00CF1794"/>
    <w:rsid w:val="00CF21F8"/>
    <w:rsid w:val="00CF312B"/>
    <w:rsid w:val="00CF3481"/>
    <w:rsid w:val="00CF46EF"/>
    <w:rsid w:val="00CF6350"/>
    <w:rsid w:val="00D011AD"/>
    <w:rsid w:val="00D0125C"/>
    <w:rsid w:val="00D01D10"/>
    <w:rsid w:val="00D0206C"/>
    <w:rsid w:val="00D0316B"/>
    <w:rsid w:val="00D0432E"/>
    <w:rsid w:val="00D059C2"/>
    <w:rsid w:val="00D06AA0"/>
    <w:rsid w:val="00D06EA0"/>
    <w:rsid w:val="00D07032"/>
    <w:rsid w:val="00D07704"/>
    <w:rsid w:val="00D10071"/>
    <w:rsid w:val="00D11101"/>
    <w:rsid w:val="00D111EF"/>
    <w:rsid w:val="00D149D0"/>
    <w:rsid w:val="00D2034A"/>
    <w:rsid w:val="00D2072A"/>
    <w:rsid w:val="00D20A53"/>
    <w:rsid w:val="00D20F26"/>
    <w:rsid w:val="00D20F6B"/>
    <w:rsid w:val="00D23249"/>
    <w:rsid w:val="00D23EE9"/>
    <w:rsid w:val="00D2402D"/>
    <w:rsid w:val="00D24E6E"/>
    <w:rsid w:val="00D2529F"/>
    <w:rsid w:val="00D267E0"/>
    <w:rsid w:val="00D31E6B"/>
    <w:rsid w:val="00D3236A"/>
    <w:rsid w:val="00D3336A"/>
    <w:rsid w:val="00D33744"/>
    <w:rsid w:val="00D337DF"/>
    <w:rsid w:val="00D3489D"/>
    <w:rsid w:val="00D34FB6"/>
    <w:rsid w:val="00D36D01"/>
    <w:rsid w:val="00D40565"/>
    <w:rsid w:val="00D41450"/>
    <w:rsid w:val="00D41855"/>
    <w:rsid w:val="00D45234"/>
    <w:rsid w:val="00D45CA0"/>
    <w:rsid w:val="00D46A6D"/>
    <w:rsid w:val="00D46C28"/>
    <w:rsid w:val="00D47794"/>
    <w:rsid w:val="00D51267"/>
    <w:rsid w:val="00D51376"/>
    <w:rsid w:val="00D52A75"/>
    <w:rsid w:val="00D536C4"/>
    <w:rsid w:val="00D5418B"/>
    <w:rsid w:val="00D54E72"/>
    <w:rsid w:val="00D55F5D"/>
    <w:rsid w:val="00D56320"/>
    <w:rsid w:val="00D57A54"/>
    <w:rsid w:val="00D6038C"/>
    <w:rsid w:val="00D62A7B"/>
    <w:rsid w:val="00D63792"/>
    <w:rsid w:val="00D63941"/>
    <w:rsid w:val="00D64A28"/>
    <w:rsid w:val="00D655FC"/>
    <w:rsid w:val="00D6579A"/>
    <w:rsid w:val="00D66359"/>
    <w:rsid w:val="00D674EA"/>
    <w:rsid w:val="00D7067F"/>
    <w:rsid w:val="00D7244B"/>
    <w:rsid w:val="00D73058"/>
    <w:rsid w:val="00D73126"/>
    <w:rsid w:val="00D7453B"/>
    <w:rsid w:val="00D748B6"/>
    <w:rsid w:val="00D7607E"/>
    <w:rsid w:val="00D7647D"/>
    <w:rsid w:val="00D767D7"/>
    <w:rsid w:val="00D7726B"/>
    <w:rsid w:val="00D8069A"/>
    <w:rsid w:val="00D808F9"/>
    <w:rsid w:val="00D81DEB"/>
    <w:rsid w:val="00D82191"/>
    <w:rsid w:val="00D822FA"/>
    <w:rsid w:val="00D8506C"/>
    <w:rsid w:val="00D85136"/>
    <w:rsid w:val="00D8661F"/>
    <w:rsid w:val="00D91831"/>
    <w:rsid w:val="00D91B00"/>
    <w:rsid w:val="00D93539"/>
    <w:rsid w:val="00D935DA"/>
    <w:rsid w:val="00D93CD1"/>
    <w:rsid w:val="00D94397"/>
    <w:rsid w:val="00D95274"/>
    <w:rsid w:val="00D97BF4"/>
    <w:rsid w:val="00D97FA4"/>
    <w:rsid w:val="00DA0285"/>
    <w:rsid w:val="00DA0D34"/>
    <w:rsid w:val="00DA2EA9"/>
    <w:rsid w:val="00DA3E33"/>
    <w:rsid w:val="00DA5C19"/>
    <w:rsid w:val="00DA6144"/>
    <w:rsid w:val="00DA71E4"/>
    <w:rsid w:val="00DA77D2"/>
    <w:rsid w:val="00DA7A38"/>
    <w:rsid w:val="00DB0944"/>
    <w:rsid w:val="00DB098E"/>
    <w:rsid w:val="00DB0A21"/>
    <w:rsid w:val="00DB181B"/>
    <w:rsid w:val="00DB1D00"/>
    <w:rsid w:val="00DB4E88"/>
    <w:rsid w:val="00DC065F"/>
    <w:rsid w:val="00DC18C9"/>
    <w:rsid w:val="00DC1E17"/>
    <w:rsid w:val="00DC20A9"/>
    <w:rsid w:val="00DC408E"/>
    <w:rsid w:val="00DC5FF4"/>
    <w:rsid w:val="00DC64F3"/>
    <w:rsid w:val="00DC6CD9"/>
    <w:rsid w:val="00DC7CCB"/>
    <w:rsid w:val="00DD0DB6"/>
    <w:rsid w:val="00DD2241"/>
    <w:rsid w:val="00DD2783"/>
    <w:rsid w:val="00DD36ED"/>
    <w:rsid w:val="00DD37CB"/>
    <w:rsid w:val="00DD44FC"/>
    <w:rsid w:val="00DD6031"/>
    <w:rsid w:val="00DD696E"/>
    <w:rsid w:val="00DD7C78"/>
    <w:rsid w:val="00DD7CE7"/>
    <w:rsid w:val="00DE03DA"/>
    <w:rsid w:val="00DE2867"/>
    <w:rsid w:val="00DE3CB3"/>
    <w:rsid w:val="00DE4EDD"/>
    <w:rsid w:val="00DE5560"/>
    <w:rsid w:val="00DE57E6"/>
    <w:rsid w:val="00DE65D7"/>
    <w:rsid w:val="00DE66DF"/>
    <w:rsid w:val="00DE7638"/>
    <w:rsid w:val="00DF2B43"/>
    <w:rsid w:val="00DF2E8B"/>
    <w:rsid w:val="00DF3D7B"/>
    <w:rsid w:val="00DF4406"/>
    <w:rsid w:val="00DF4ACC"/>
    <w:rsid w:val="00DF7198"/>
    <w:rsid w:val="00DF7D52"/>
    <w:rsid w:val="00DF7DD9"/>
    <w:rsid w:val="00E01A35"/>
    <w:rsid w:val="00E0295A"/>
    <w:rsid w:val="00E046F0"/>
    <w:rsid w:val="00E04AFF"/>
    <w:rsid w:val="00E04EA6"/>
    <w:rsid w:val="00E04EB7"/>
    <w:rsid w:val="00E06581"/>
    <w:rsid w:val="00E06FCC"/>
    <w:rsid w:val="00E0781E"/>
    <w:rsid w:val="00E10BB0"/>
    <w:rsid w:val="00E12986"/>
    <w:rsid w:val="00E149F0"/>
    <w:rsid w:val="00E14C6C"/>
    <w:rsid w:val="00E171CB"/>
    <w:rsid w:val="00E1744A"/>
    <w:rsid w:val="00E20053"/>
    <w:rsid w:val="00E20573"/>
    <w:rsid w:val="00E216FD"/>
    <w:rsid w:val="00E23690"/>
    <w:rsid w:val="00E240FE"/>
    <w:rsid w:val="00E2414F"/>
    <w:rsid w:val="00E253C5"/>
    <w:rsid w:val="00E263D3"/>
    <w:rsid w:val="00E26A52"/>
    <w:rsid w:val="00E3097B"/>
    <w:rsid w:val="00E30A4D"/>
    <w:rsid w:val="00E30EA9"/>
    <w:rsid w:val="00E316CB"/>
    <w:rsid w:val="00E322BF"/>
    <w:rsid w:val="00E33998"/>
    <w:rsid w:val="00E347E0"/>
    <w:rsid w:val="00E34A50"/>
    <w:rsid w:val="00E3503C"/>
    <w:rsid w:val="00E41048"/>
    <w:rsid w:val="00E41404"/>
    <w:rsid w:val="00E4164F"/>
    <w:rsid w:val="00E41710"/>
    <w:rsid w:val="00E4245F"/>
    <w:rsid w:val="00E426BD"/>
    <w:rsid w:val="00E429B5"/>
    <w:rsid w:val="00E4324C"/>
    <w:rsid w:val="00E44D4D"/>
    <w:rsid w:val="00E46F06"/>
    <w:rsid w:val="00E473AC"/>
    <w:rsid w:val="00E47ABF"/>
    <w:rsid w:val="00E51D30"/>
    <w:rsid w:val="00E52084"/>
    <w:rsid w:val="00E530B4"/>
    <w:rsid w:val="00E54618"/>
    <w:rsid w:val="00E5635C"/>
    <w:rsid w:val="00E5797F"/>
    <w:rsid w:val="00E579DA"/>
    <w:rsid w:val="00E61219"/>
    <w:rsid w:val="00E61E4B"/>
    <w:rsid w:val="00E627DD"/>
    <w:rsid w:val="00E62FF6"/>
    <w:rsid w:val="00E63838"/>
    <w:rsid w:val="00E63886"/>
    <w:rsid w:val="00E64DC5"/>
    <w:rsid w:val="00E6501B"/>
    <w:rsid w:val="00E661DD"/>
    <w:rsid w:val="00E66393"/>
    <w:rsid w:val="00E6728D"/>
    <w:rsid w:val="00E70BE5"/>
    <w:rsid w:val="00E713E9"/>
    <w:rsid w:val="00E725C6"/>
    <w:rsid w:val="00E731E8"/>
    <w:rsid w:val="00E744AB"/>
    <w:rsid w:val="00E80066"/>
    <w:rsid w:val="00E80508"/>
    <w:rsid w:val="00E80576"/>
    <w:rsid w:val="00E81BB3"/>
    <w:rsid w:val="00E82DDB"/>
    <w:rsid w:val="00E84703"/>
    <w:rsid w:val="00E8517D"/>
    <w:rsid w:val="00E904D8"/>
    <w:rsid w:val="00E906D9"/>
    <w:rsid w:val="00E90A48"/>
    <w:rsid w:val="00E90B5F"/>
    <w:rsid w:val="00E91181"/>
    <w:rsid w:val="00E91654"/>
    <w:rsid w:val="00E927F7"/>
    <w:rsid w:val="00E94D58"/>
    <w:rsid w:val="00E956E4"/>
    <w:rsid w:val="00E9601A"/>
    <w:rsid w:val="00E9663F"/>
    <w:rsid w:val="00E96E9E"/>
    <w:rsid w:val="00E97872"/>
    <w:rsid w:val="00E97E03"/>
    <w:rsid w:val="00EA0673"/>
    <w:rsid w:val="00EA13BF"/>
    <w:rsid w:val="00EA2804"/>
    <w:rsid w:val="00EA2A4C"/>
    <w:rsid w:val="00EA3455"/>
    <w:rsid w:val="00EA3635"/>
    <w:rsid w:val="00EA3D67"/>
    <w:rsid w:val="00EA40B7"/>
    <w:rsid w:val="00EA40EE"/>
    <w:rsid w:val="00EA520D"/>
    <w:rsid w:val="00EA7BCD"/>
    <w:rsid w:val="00EB0036"/>
    <w:rsid w:val="00EB00F5"/>
    <w:rsid w:val="00EB0270"/>
    <w:rsid w:val="00EB08A7"/>
    <w:rsid w:val="00EB1596"/>
    <w:rsid w:val="00EB2BF6"/>
    <w:rsid w:val="00EB2E6C"/>
    <w:rsid w:val="00EB300D"/>
    <w:rsid w:val="00EB3646"/>
    <w:rsid w:val="00EB5C52"/>
    <w:rsid w:val="00EB6347"/>
    <w:rsid w:val="00EB6FD5"/>
    <w:rsid w:val="00EB700D"/>
    <w:rsid w:val="00EB72C5"/>
    <w:rsid w:val="00EC0D8A"/>
    <w:rsid w:val="00EC0EC6"/>
    <w:rsid w:val="00EC1004"/>
    <w:rsid w:val="00EC12A2"/>
    <w:rsid w:val="00EC24CF"/>
    <w:rsid w:val="00EC28D3"/>
    <w:rsid w:val="00EC2AE7"/>
    <w:rsid w:val="00EC3787"/>
    <w:rsid w:val="00EC7D54"/>
    <w:rsid w:val="00ED0F3C"/>
    <w:rsid w:val="00ED1A89"/>
    <w:rsid w:val="00ED2363"/>
    <w:rsid w:val="00ED39E8"/>
    <w:rsid w:val="00ED4414"/>
    <w:rsid w:val="00ED46BB"/>
    <w:rsid w:val="00ED4C5F"/>
    <w:rsid w:val="00ED4E5F"/>
    <w:rsid w:val="00ED4E97"/>
    <w:rsid w:val="00ED710F"/>
    <w:rsid w:val="00EE14BF"/>
    <w:rsid w:val="00EE160F"/>
    <w:rsid w:val="00EE1ABD"/>
    <w:rsid w:val="00EE1E80"/>
    <w:rsid w:val="00EE26B5"/>
    <w:rsid w:val="00EE4607"/>
    <w:rsid w:val="00EE4F1D"/>
    <w:rsid w:val="00EE4F67"/>
    <w:rsid w:val="00EE51B3"/>
    <w:rsid w:val="00EE58F6"/>
    <w:rsid w:val="00EE6ABE"/>
    <w:rsid w:val="00EE75B6"/>
    <w:rsid w:val="00EE7E13"/>
    <w:rsid w:val="00EF294C"/>
    <w:rsid w:val="00EF32AA"/>
    <w:rsid w:val="00EF3C2D"/>
    <w:rsid w:val="00EF6DF0"/>
    <w:rsid w:val="00EF6F72"/>
    <w:rsid w:val="00EF7319"/>
    <w:rsid w:val="00EF764E"/>
    <w:rsid w:val="00F00966"/>
    <w:rsid w:val="00F0283B"/>
    <w:rsid w:val="00F02890"/>
    <w:rsid w:val="00F036C7"/>
    <w:rsid w:val="00F03B11"/>
    <w:rsid w:val="00F044F8"/>
    <w:rsid w:val="00F04EE3"/>
    <w:rsid w:val="00F053E6"/>
    <w:rsid w:val="00F0580F"/>
    <w:rsid w:val="00F0716F"/>
    <w:rsid w:val="00F10154"/>
    <w:rsid w:val="00F1046A"/>
    <w:rsid w:val="00F10C74"/>
    <w:rsid w:val="00F11210"/>
    <w:rsid w:val="00F11528"/>
    <w:rsid w:val="00F120A7"/>
    <w:rsid w:val="00F15AE7"/>
    <w:rsid w:val="00F16829"/>
    <w:rsid w:val="00F17277"/>
    <w:rsid w:val="00F17C2A"/>
    <w:rsid w:val="00F20C83"/>
    <w:rsid w:val="00F22865"/>
    <w:rsid w:val="00F22D29"/>
    <w:rsid w:val="00F2348A"/>
    <w:rsid w:val="00F254C5"/>
    <w:rsid w:val="00F25EE8"/>
    <w:rsid w:val="00F26369"/>
    <w:rsid w:val="00F30514"/>
    <w:rsid w:val="00F3088D"/>
    <w:rsid w:val="00F317E4"/>
    <w:rsid w:val="00F326DA"/>
    <w:rsid w:val="00F3343E"/>
    <w:rsid w:val="00F34E74"/>
    <w:rsid w:val="00F358E1"/>
    <w:rsid w:val="00F35B43"/>
    <w:rsid w:val="00F370FA"/>
    <w:rsid w:val="00F4057F"/>
    <w:rsid w:val="00F41211"/>
    <w:rsid w:val="00F415DE"/>
    <w:rsid w:val="00F41884"/>
    <w:rsid w:val="00F41894"/>
    <w:rsid w:val="00F42836"/>
    <w:rsid w:val="00F429EC"/>
    <w:rsid w:val="00F447DC"/>
    <w:rsid w:val="00F44FB7"/>
    <w:rsid w:val="00F450EE"/>
    <w:rsid w:val="00F46CB7"/>
    <w:rsid w:val="00F47953"/>
    <w:rsid w:val="00F47EF1"/>
    <w:rsid w:val="00F50FF4"/>
    <w:rsid w:val="00F527DB"/>
    <w:rsid w:val="00F53F13"/>
    <w:rsid w:val="00F53F55"/>
    <w:rsid w:val="00F546FD"/>
    <w:rsid w:val="00F54D1B"/>
    <w:rsid w:val="00F56583"/>
    <w:rsid w:val="00F57EA2"/>
    <w:rsid w:val="00F607D0"/>
    <w:rsid w:val="00F61607"/>
    <w:rsid w:val="00F64972"/>
    <w:rsid w:val="00F65EFC"/>
    <w:rsid w:val="00F70C8B"/>
    <w:rsid w:val="00F71813"/>
    <w:rsid w:val="00F72101"/>
    <w:rsid w:val="00F729BA"/>
    <w:rsid w:val="00F73BB1"/>
    <w:rsid w:val="00F74010"/>
    <w:rsid w:val="00F74F32"/>
    <w:rsid w:val="00F750FC"/>
    <w:rsid w:val="00F75810"/>
    <w:rsid w:val="00F76C45"/>
    <w:rsid w:val="00F76C8C"/>
    <w:rsid w:val="00F77392"/>
    <w:rsid w:val="00F77D2A"/>
    <w:rsid w:val="00F804CA"/>
    <w:rsid w:val="00F80604"/>
    <w:rsid w:val="00F80831"/>
    <w:rsid w:val="00F81B39"/>
    <w:rsid w:val="00F826C0"/>
    <w:rsid w:val="00F83761"/>
    <w:rsid w:val="00F83BB9"/>
    <w:rsid w:val="00F84F29"/>
    <w:rsid w:val="00F86044"/>
    <w:rsid w:val="00F86C37"/>
    <w:rsid w:val="00F878CA"/>
    <w:rsid w:val="00F9233B"/>
    <w:rsid w:val="00F93ACA"/>
    <w:rsid w:val="00F95897"/>
    <w:rsid w:val="00F95FDD"/>
    <w:rsid w:val="00F97509"/>
    <w:rsid w:val="00F97642"/>
    <w:rsid w:val="00FA22EA"/>
    <w:rsid w:val="00FA3B6C"/>
    <w:rsid w:val="00FA3B76"/>
    <w:rsid w:val="00FA3D3E"/>
    <w:rsid w:val="00FA3DDB"/>
    <w:rsid w:val="00FA6C2B"/>
    <w:rsid w:val="00FA70F0"/>
    <w:rsid w:val="00FA78E6"/>
    <w:rsid w:val="00FB1498"/>
    <w:rsid w:val="00FB4545"/>
    <w:rsid w:val="00FB5F0E"/>
    <w:rsid w:val="00FB5F5C"/>
    <w:rsid w:val="00FB6A2D"/>
    <w:rsid w:val="00FB6DDD"/>
    <w:rsid w:val="00FB6EAF"/>
    <w:rsid w:val="00FB7829"/>
    <w:rsid w:val="00FC097B"/>
    <w:rsid w:val="00FC13C9"/>
    <w:rsid w:val="00FC15AE"/>
    <w:rsid w:val="00FC1D45"/>
    <w:rsid w:val="00FC381B"/>
    <w:rsid w:val="00FC4E46"/>
    <w:rsid w:val="00FC5CFE"/>
    <w:rsid w:val="00FC638F"/>
    <w:rsid w:val="00FC69D6"/>
    <w:rsid w:val="00FD17F0"/>
    <w:rsid w:val="00FD2578"/>
    <w:rsid w:val="00FD2AE8"/>
    <w:rsid w:val="00FD3F93"/>
    <w:rsid w:val="00FD3FE6"/>
    <w:rsid w:val="00FD4AC4"/>
    <w:rsid w:val="00FD4ED1"/>
    <w:rsid w:val="00FD5790"/>
    <w:rsid w:val="00FD5EDF"/>
    <w:rsid w:val="00FD63A9"/>
    <w:rsid w:val="00FD79CE"/>
    <w:rsid w:val="00FE085A"/>
    <w:rsid w:val="00FE0871"/>
    <w:rsid w:val="00FE09D2"/>
    <w:rsid w:val="00FE0A63"/>
    <w:rsid w:val="00FE109D"/>
    <w:rsid w:val="00FE153A"/>
    <w:rsid w:val="00FE2524"/>
    <w:rsid w:val="00FE3F15"/>
    <w:rsid w:val="00FE42C3"/>
    <w:rsid w:val="00FE4EAF"/>
    <w:rsid w:val="00FE65A7"/>
    <w:rsid w:val="00FF1BEF"/>
    <w:rsid w:val="00FF2AF7"/>
    <w:rsid w:val="00FF2EB3"/>
    <w:rsid w:val="00FF3AEC"/>
    <w:rsid w:val="00FF3B98"/>
    <w:rsid w:val="00FF41A7"/>
    <w:rsid w:val="00FF4441"/>
    <w:rsid w:val="00FF47EB"/>
    <w:rsid w:val="00FF6282"/>
    <w:rsid w:val="00FF6D9C"/>
    <w:rsid w:val="00FF76EA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025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025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025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1025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0252C"/>
    <w:rPr>
      <w:b/>
      <w:bCs/>
    </w:rPr>
  </w:style>
  <w:style w:type="paragraph" w:styleId="ListBullet">
    <w:name w:val="List Bullet"/>
    <w:basedOn w:val="Normal"/>
    <w:rsid w:val="001025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025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025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025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025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025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025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0252C"/>
    <w:pPr>
      <w:ind w:left="284"/>
    </w:pPr>
  </w:style>
  <w:style w:type="paragraph" w:customStyle="1" w:styleId="AAFrameAddress">
    <w:name w:val="AA Frame Address"/>
    <w:basedOn w:val="Heading1"/>
    <w:rsid w:val="001025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025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025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025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025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025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0252C"/>
    <w:pPr>
      <w:ind w:left="851" w:hanging="284"/>
    </w:pPr>
  </w:style>
  <w:style w:type="paragraph" w:styleId="Index4">
    <w:name w:val="index 4"/>
    <w:basedOn w:val="Normal"/>
    <w:next w:val="Normal"/>
    <w:semiHidden/>
    <w:rsid w:val="0010252C"/>
    <w:pPr>
      <w:ind w:left="1135" w:hanging="284"/>
    </w:pPr>
  </w:style>
  <w:style w:type="paragraph" w:styleId="Index6">
    <w:name w:val="index 6"/>
    <w:basedOn w:val="Normal"/>
    <w:next w:val="Normal"/>
    <w:semiHidden/>
    <w:rsid w:val="0010252C"/>
    <w:pPr>
      <w:ind w:left="1702" w:hanging="284"/>
    </w:pPr>
  </w:style>
  <w:style w:type="paragraph" w:styleId="Index5">
    <w:name w:val="index 5"/>
    <w:basedOn w:val="Normal"/>
    <w:next w:val="Normal"/>
    <w:semiHidden/>
    <w:rsid w:val="0010252C"/>
    <w:pPr>
      <w:ind w:left="1418" w:hanging="284"/>
    </w:pPr>
  </w:style>
  <w:style w:type="paragraph" w:styleId="Index7">
    <w:name w:val="index 7"/>
    <w:basedOn w:val="Normal"/>
    <w:next w:val="Normal"/>
    <w:semiHidden/>
    <w:rsid w:val="0010252C"/>
    <w:pPr>
      <w:ind w:left="1985" w:hanging="284"/>
    </w:pPr>
  </w:style>
  <w:style w:type="paragraph" w:styleId="Index8">
    <w:name w:val="index 8"/>
    <w:basedOn w:val="Normal"/>
    <w:next w:val="Normal"/>
    <w:semiHidden/>
    <w:rsid w:val="0010252C"/>
    <w:pPr>
      <w:ind w:left="2269" w:hanging="284"/>
    </w:pPr>
  </w:style>
  <w:style w:type="paragraph" w:styleId="Index9">
    <w:name w:val="index 9"/>
    <w:basedOn w:val="Normal"/>
    <w:next w:val="Normal"/>
    <w:semiHidden/>
    <w:rsid w:val="0010252C"/>
    <w:pPr>
      <w:ind w:left="2552" w:hanging="284"/>
    </w:pPr>
  </w:style>
  <w:style w:type="paragraph" w:styleId="TOC2">
    <w:name w:val="toc 2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0252C"/>
    <w:pPr>
      <w:ind w:left="851"/>
    </w:pPr>
  </w:style>
  <w:style w:type="paragraph" w:styleId="TOC5">
    <w:name w:val="toc 5"/>
    <w:basedOn w:val="Normal"/>
    <w:next w:val="Normal"/>
    <w:semiHidden/>
    <w:rsid w:val="0010252C"/>
    <w:pPr>
      <w:ind w:left="1134"/>
    </w:pPr>
  </w:style>
  <w:style w:type="paragraph" w:styleId="TOC6">
    <w:name w:val="toc 6"/>
    <w:basedOn w:val="Normal"/>
    <w:next w:val="Normal"/>
    <w:semiHidden/>
    <w:rsid w:val="0010252C"/>
    <w:pPr>
      <w:ind w:left="1418"/>
    </w:pPr>
  </w:style>
  <w:style w:type="paragraph" w:styleId="TOC7">
    <w:name w:val="toc 7"/>
    <w:basedOn w:val="Normal"/>
    <w:next w:val="Normal"/>
    <w:semiHidden/>
    <w:rsid w:val="0010252C"/>
    <w:pPr>
      <w:ind w:left="1701"/>
    </w:pPr>
  </w:style>
  <w:style w:type="paragraph" w:styleId="TOC8">
    <w:name w:val="toc 8"/>
    <w:basedOn w:val="Normal"/>
    <w:next w:val="Normal"/>
    <w:semiHidden/>
    <w:rsid w:val="0010252C"/>
    <w:pPr>
      <w:ind w:left="1985"/>
    </w:pPr>
  </w:style>
  <w:style w:type="paragraph" w:styleId="TOC9">
    <w:name w:val="toc 9"/>
    <w:basedOn w:val="Normal"/>
    <w:next w:val="Normal"/>
    <w:semiHidden/>
    <w:rsid w:val="0010252C"/>
    <w:pPr>
      <w:ind w:left="2268"/>
    </w:pPr>
  </w:style>
  <w:style w:type="paragraph" w:styleId="TableofFigures">
    <w:name w:val="table of figures"/>
    <w:basedOn w:val="Normal"/>
    <w:next w:val="Normal"/>
    <w:semiHidden/>
    <w:rsid w:val="0010252C"/>
    <w:pPr>
      <w:ind w:left="567" w:hanging="567"/>
    </w:pPr>
  </w:style>
  <w:style w:type="paragraph" w:styleId="ListBullet5">
    <w:name w:val="List Bullet 5"/>
    <w:basedOn w:val="Normal"/>
    <w:rsid w:val="001025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0252C"/>
    <w:pPr>
      <w:spacing w:after="120"/>
    </w:pPr>
  </w:style>
  <w:style w:type="paragraph" w:styleId="BodyTextFirstIndent">
    <w:name w:val="Body Text First Indent"/>
    <w:basedOn w:val="BodyText"/>
    <w:rsid w:val="0010252C"/>
    <w:pPr>
      <w:ind w:firstLine="284"/>
    </w:pPr>
  </w:style>
  <w:style w:type="paragraph" w:styleId="BodyTextIndent">
    <w:name w:val="Body Text Indent"/>
    <w:basedOn w:val="Normal"/>
    <w:rsid w:val="0010252C"/>
    <w:pPr>
      <w:spacing w:after="120"/>
      <w:ind w:left="283"/>
    </w:pPr>
  </w:style>
  <w:style w:type="paragraph" w:styleId="BodyTextFirstIndent2">
    <w:name w:val="Body Text First Indent 2"/>
    <w:basedOn w:val="BodyTextIndent"/>
    <w:rsid w:val="0010252C"/>
    <w:pPr>
      <w:ind w:left="284" w:firstLine="284"/>
    </w:pPr>
  </w:style>
  <w:style w:type="character" w:styleId="Strong">
    <w:name w:val="Strong"/>
    <w:basedOn w:val="DefaultParagraphFont"/>
    <w:qFormat/>
    <w:rsid w:val="001025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1025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025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025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1025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025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025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0252C"/>
    <w:pPr>
      <w:framePr w:h="1054" w:wrap="around" w:y="5920"/>
    </w:pPr>
  </w:style>
  <w:style w:type="paragraph" w:customStyle="1" w:styleId="ReportHeading3">
    <w:name w:val="ReportHeading3"/>
    <w:basedOn w:val="ReportHeading2"/>
    <w:rsid w:val="0010252C"/>
    <w:pPr>
      <w:framePr w:h="443" w:wrap="around" w:y="8223"/>
    </w:pPr>
  </w:style>
  <w:style w:type="paragraph" w:customStyle="1" w:styleId="a">
    <w:name w:val="¢éÍ¤ÇÒÁ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025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025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025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025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025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025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10252C"/>
  </w:style>
  <w:style w:type="paragraph" w:styleId="BodyText2">
    <w:name w:val="Body Text 2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1025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">
    <w:name w:val="EmailStyle93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4C5F"/>
    <w:rPr>
      <w:rFonts w:ascii="Arial" w:hAnsi="Arial" w:cs="Angsana New"/>
      <w:sz w:val="18"/>
      <w:szCs w:val="18"/>
      <w:lang w:val="en-US" w:eastAsia="en-US"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025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025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025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1025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0252C"/>
    <w:rPr>
      <w:b/>
      <w:bCs/>
    </w:rPr>
  </w:style>
  <w:style w:type="paragraph" w:styleId="ListBullet">
    <w:name w:val="List Bullet"/>
    <w:basedOn w:val="Normal"/>
    <w:rsid w:val="001025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025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025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025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025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025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025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0252C"/>
    <w:pPr>
      <w:ind w:left="284"/>
    </w:pPr>
  </w:style>
  <w:style w:type="paragraph" w:customStyle="1" w:styleId="AAFrameAddress">
    <w:name w:val="AA Frame Address"/>
    <w:basedOn w:val="Heading1"/>
    <w:rsid w:val="001025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025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025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025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025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025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0252C"/>
    <w:pPr>
      <w:ind w:left="851" w:hanging="284"/>
    </w:pPr>
  </w:style>
  <w:style w:type="paragraph" w:styleId="Index4">
    <w:name w:val="index 4"/>
    <w:basedOn w:val="Normal"/>
    <w:next w:val="Normal"/>
    <w:semiHidden/>
    <w:rsid w:val="0010252C"/>
    <w:pPr>
      <w:ind w:left="1135" w:hanging="284"/>
    </w:pPr>
  </w:style>
  <w:style w:type="paragraph" w:styleId="Index6">
    <w:name w:val="index 6"/>
    <w:basedOn w:val="Normal"/>
    <w:next w:val="Normal"/>
    <w:semiHidden/>
    <w:rsid w:val="0010252C"/>
    <w:pPr>
      <w:ind w:left="1702" w:hanging="284"/>
    </w:pPr>
  </w:style>
  <w:style w:type="paragraph" w:styleId="Index5">
    <w:name w:val="index 5"/>
    <w:basedOn w:val="Normal"/>
    <w:next w:val="Normal"/>
    <w:semiHidden/>
    <w:rsid w:val="0010252C"/>
    <w:pPr>
      <w:ind w:left="1418" w:hanging="284"/>
    </w:pPr>
  </w:style>
  <w:style w:type="paragraph" w:styleId="Index7">
    <w:name w:val="index 7"/>
    <w:basedOn w:val="Normal"/>
    <w:next w:val="Normal"/>
    <w:semiHidden/>
    <w:rsid w:val="0010252C"/>
    <w:pPr>
      <w:ind w:left="1985" w:hanging="284"/>
    </w:pPr>
  </w:style>
  <w:style w:type="paragraph" w:styleId="Index8">
    <w:name w:val="index 8"/>
    <w:basedOn w:val="Normal"/>
    <w:next w:val="Normal"/>
    <w:semiHidden/>
    <w:rsid w:val="0010252C"/>
    <w:pPr>
      <w:ind w:left="2269" w:hanging="284"/>
    </w:pPr>
  </w:style>
  <w:style w:type="paragraph" w:styleId="Index9">
    <w:name w:val="index 9"/>
    <w:basedOn w:val="Normal"/>
    <w:next w:val="Normal"/>
    <w:semiHidden/>
    <w:rsid w:val="0010252C"/>
    <w:pPr>
      <w:ind w:left="2552" w:hanging="284"/>
    </w:pPr>
  </w:style>
  <w:style w:type="paragraph" w:styleId="TOC2">
    <w:name w:val="toc 2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0252C"/>
    <w:pPr>
      <w:ind w:left="851"/>
    </w:pPr>
  </w:style>
  <w:style w:type="paragraph" w:styleId="TOC5">
    <w:name w:val="toc 5"/>
    <w:basedOn w:val="Normal"/>
    <w:next w:val="Normal"/>
    <w:semiHidden/>
    <w:rsid w:val="0010252C"/>
    <w:pPr>
      <w:ind w:left="1134"/>
    </w:pPr>
  </w:style>
  <w:style w:type="paragraph" w:styleId="TOC6">
    <w:name w:val="toc 6"/>
    <w:basedOn w:val="Normal"/>
    <w:next w:val="Normal"/>
    <w:semiHidden/>
    <w:rsid w:val="0010252C"/>
    <w:pPr>
      <w:ind w:left="1418"/>
    </w:pPr>
  </w:style>
  <w:style w:type="paragraph" w:styleId="TOC7">
    <w:name w:val="toc 7"/>
    <w:basedOn w:val="Normal"/>
    <w:next w:val="Normal"/>
    <w:semiHidden/>
    <w:rsid w:val="0010252C"/>
    <w:pPr>
      <w:ind w:left="1701"/>
    </w:pPr>
  </w:style>
  <w:style w:type="paragraph" w:styleId="TOC8">
    <w:name w:val="toc 8"/>
    <w:basedOn w:val="Normal"/>
    <w:next w:val="Normal"/>
    <w:semiHidden/>
    <w:rsid w:val="0010252C"/>
    <w:pPr>
      <w:ind w:left="1985"/>
    </w:pPr>
  </w:style>
  <w:style w:type="paragraph" w:styleId="TOC9">
    <w:name w:val="toc 9"/>
    <w:basedOn w:val="Normal"/>
    <w:next w:val="Normal"/>
    <w:semiHidden/>
    <w:rsid w:val="0010252C"/>
    <w:pPr>
      <w:ind w:left="2268"/>
    </w:pPr>
  </w:style>
  <w:style w:type="paragraph" w:styleId="TableofFigures">
    <w:name w:val="table of figures"/>
    <w:basedOn w:val="Normal"/>
    <w:next w:val="Normal"/>
    <w:semiHidden/>
    <w:rsid w:val="0010252C"/>
    <w:pPr>
      <w:ind w:left="567" w:hanging="567"/>
    </w:pPr>
  </w:style>
  <w:style w:type="paragraph" w:styleId="ListBullet5">
    <w:name w:val="List Bullet 5"/>
    <w:basedOn w:val="Normal"/>
    <w:rsid w:val="001025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0252C"/>
    <w:pPr>
      <w:spacing w:after="120"/>
    </w:pPr>
  </w:style>
  <w:style w:type="paragraph" w:styleId="BodyTextFirstIndent">
    <w:name w:val="Body Text First Indent"/>
    <w:basedOn w:val="BodyText"/>
    <w:rsid w:val="0010252C"/>
    <w:pPr>
      <w:ind w:firstLine="284"/>
    </w:pPr>
  </w:style>
  <w:style w:type="paragraph" w:styleId="BodyTextIndent">
    <w:name w:val="Body Text Indent"/>
    <w:basedOn w:val="Normal"/>
    <w:rsid w:val="0010252C"/>
    <w:pPr>
      <w:spacing w:after="120"/>
      <w:ind w:left="283"/>
    </w:pPr>
  </w:style>
  <w:style w:type="paragraph" w:styleId="BodyTextFirstIndent2">
    <w:name w:val="Body Text First Indent 2"/>
    <w:basedOn w:val="BodyTextIndent"/>
    <w:rsid w:val="0010252C"/>
    <w:pPr>
      <w:ind w:left="284" w:firstLine="284"/>
    </w:pPr>
  </w:style>
  <w:style w:type="character" w:styleId="Strong">
    <w:name w:val="Strong"/>
    <w:basedOn w:val="DefaultParagraphFont"/>
    <w:qFormat/>
    <w:rsid w:val="001025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1025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025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025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1025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025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025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0252C"/>
    <w:pPr>
      <w:framePr w:h="1054" w:wrap="around" w:y="5920"/>
    </w:pPr>
  </w:style>
  <w:style w:type="paragraph" w:customStyle="1" w:styleId="ReportHeading3">
    <w:name w:val="ReportHeading3"/>
    <w:basedOn w:val="ReportHeading2"/>
    <w:rsid w:val="0010252C"/>
    <w:pPr>
      <w:framePr w:h="443" w:wrap="around" w:y="8223"/>
    </w:pPr>
  </w:style>
  <w:style w:type="paragraph" w:customStyle="1" w:styleId="a">
    <w:name w:val="¢éÍ¤ÇÒÁ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025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025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025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025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025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025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10252C"/>
  </w:style>
  <w:style w:type="paragraph" w:styleId="BodyText2">
    <w:name w:val="Body Text 2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1025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">
    <w:name w:val="EmailStyle93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4C5F"/>
    <w:rPr>
      <w:rFonts w:ascii="Arial" w:hAnsi="Arial" w:cs="Angsana New"/>
      <w:sz w:val="18"/>
      <w:szCs w:val="18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SARINYA JANTARASENA</cp:lastModifiedBy>
  <cp:revision>2</cp:revision>
  <cp:lastPrinted>2017-08-11T02:13:00Z</cp:lastPrinted>
  <dcterms:created xsi:type="dcterms:W3CDTF">2017-11-11T08:41:00Z</dcterms:created>
  <dcterms:modified xsi:type="dcterms:W3CDTF">2017-11-11T08:41:00Z</dcterms:modified>
</cp:coreProperties>
</file>