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0"/>
          <w:szCs w:val="30"/>
        </w:rPr>
      </w:pPr>
      <w:r w:rsidRPr="003A577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A577E">
        <w:rPr>
          <w:rFonts w:ascii="Angsana New" w:hAnsi="Angsana New"/>
          <w:b/>
          <w:bCs/>
          <w:sz w:val="30"/>
          <w:szCs w:val="30"/>
        </w:rPr>
        <w:tab/>
      </w:r>
      <w:r w:rsidRPr="003A577E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C73657" w:rsidRPr="003A577E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2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C73657" w:rsidRPr="003A577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5E21CF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3</w:t>
      </w:r>
      <w:r w:rsidR="005E21CF" w:rsidRPr="003A577E">
        <w:rPr>
          <w:rFonts w:ascii="Angsana New" w:hAnsi="Angsana New" w:hint="cs"/>
          <w:sz w:val="30"/>
          <w:szCs w:val="30"/>
          <w:cs/>
        </w:rPr>
        <w:tab/>
      </w:r>
      <w:r w:rsidR="00A10A7C" w:rsidRPr="003A577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4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A10A7C" w:rsidRPr="003A577E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5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A10A7C" w:rsidRPr="003A577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6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7F7544" w:rsidRPr="003A577E">
        <w:rPr>
          <w:rFonts w:ascii="Angsana New" w:hAnsi="Angsana New"/>
          <w:sz w:val="30"/>
          <w:szCs w:val="30"/>
          <w:cs/>
        </w:rPr>
        <w:t>เงินลงทุนใน</w:t>
      </w:r>
      <w:r w:rsidR="007F7544" w:rsidRPr="003A577E">
        <w:rPr>
          <w:rFonts w:ascii="Angsana New" w:hAnsi="Angsana New" w:hint="cs"/>
          <w:sz w:val="30"/>
          <w:szCs w:val="30"/>
          <w:cs/>
        </w:rPr>
        <w:t>การร่วมค้าและ</w:t>
      </w:r>
      <w:r w:rsidR="007F7544" w:rsidRPr="003A577E">
        <w:rPr>
          <w:rFonts w:ascii="Angsana New" w:hAnsi="Angsana New"/>
          <w:sz w:val="30"/>
          <w:szCs w:val="30"/>
          <w:cs/>
        </w:rPr>
        <w:t>บริษัทร่วม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7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A10A7C" w:rsidRPr="003A577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EB451B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8</w:t>
      </w:r>
      <w:r w:rsidR="00C73657" w:rsidRPr="003A577E">
        <w:rPr>
          <w:rFonts w:ascii="Angsana New" w:hAnsi="Angsana New"/>
          <w:sz w:val="30"/>
          <w:szCs w:val="30"/>
          <w:cs/>
        </w:rPr>
        <w:tab/>
      </w:r>
      <w:r w:rsidR="008E5BEB" w:rsidRPr="003A577E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9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1F7367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10</w:t>
      </w:r>
      <w:r w:rsidR="001F7367">
        <w:rPr>
          <w:rFonts w:ascii="Angsana New" w:hAnsi="Angsana New"/>
          <w:sz w:val="30"/>
          <w:szCs w:val="30"/>
        </w:rPr>
        <w:tab/>
      </w:r>
      <w:r w:rsidR="001F7367">
        <w:rPr>
          <w:rFonts w:ascii="Angsana New" w:hAnsi="Angsana New" w:hint="cs"/>
          <w:sz w:val="30"/>
          <w:szCs w:val="30"/>
          <w:cs/>
        </w:rPr>
        <w:t>ค่าใช้จ่ายภาษีเงินได้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 w:hint="cs"/>
          <w:sz w:val="30"/>
          <w:szCs w:val="30"/>
        </w:rPr>
        <w:t>1</w:t>
      </w:r>
      <w:r w:rsidRPr="008835E9">
        <w:rPr>
          <w:rFonts w:ascii="Angsana New" w:hAnsi="Angsana New"/>
          <w:sz w:val="30"/>
          <w:szCs w:val="30"/>
        </w:rPr>
        <w:t>1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12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 w:hint="cs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4D2130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13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4D2130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8835E9">
        <w:rPr>
          <w:rFonts w:ascii="Angsana New" w:hAnsi="Angsana New"/>
          <w:sz w:val="30"/>
          <w:szCs w:val="30"/>
        </w:rPr>
        <w:t>14</w:t>
      </w:r>
      <w:r w:rsidR="004D2130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15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6A3302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16</w:t>
      </w:r>
      <w:r w:rsidR="006A3302">
        <w:rPr>
          <w:rFonts w:ascii="Angsana New" w:hAnsi="Angsana New"/>
          <w:sz w:val="30"/>
          <w:szCs w:val="30"/>
        </w:rPr>
        <w:tab/>
      </w:r>
      <w:r w:rsidR="006A3302" w:rsidRPr="006A330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769FD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17</w:t>
      </w:r>
      <w:r w:rsidR="00C73657" w:rsidRPr="003A577E">
        <w:rPr>
          <w:rFonts w:ascii="Angsana New" w:hAnsi="Angsana New"/>
          <w:sz w:val="30"/>
          <w:szCs w:val="30"/>
        </w:rPr>
        <w:tab/>
      </w:r>
      <w:r w:rsidR="008E5BEB" w:rsidRPr="003A577E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1F7367" w:rsidRPr="003A577E" w:rsidRDefault="001F736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</w:rPr>
        <w:br w:type="page"/>
      </w:r>
      <w:r w:rsidRPr="003A577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22D7" w:rsidRPr="003A577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577E">
        <w:rPr>
          <w:rFonts w:ascii="Angsana New" w:hAnsi="Angsana New"/>
          <w:sz w:val="30"/>
          <w:szCs w:val="30"/>
          <w:cs/>
        </w:rPr>
        <w:t>นี้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9979AC" w:rsidRPr="003A577E" w:rsidRDefault="009979AC" w:rsidP="0099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>งบการเงิน</w:t>
      </w:r>
      <w:r w:rsidRPr="003A577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577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13</w:t>
      </w:r>
      <w:r w:rsidR="00392ADC" w:rsidRPr="003A577E">
        <w:rPr>
          <w:rFonts w:ascii="Angsana New" w:hAnsi="Angsana New"/>
          <w:sz w:val="30"/>
          <w:szCs w:val="30"/>
        </w:rPr>
        <w:t xml:space="preserve"> </w:t>
      </w:r>
      <w:r w:rsidR="00392ADC" w:rsidRPr="003A577E">
        <w:rPr>
          <w:rFonts w:ascii="Angsana New" w:hAnsi="Angsana New" w:hint="cs"/>
          <w:sz w:val="30"/>
          <w:szCs w:val="30"/>
          <w:cs/>
        </w:rPr>
        <w:t>พฤศจิกายน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8835E9">
        <w:rPr>
          <w:rFonts w:ascii="Angsana New" w:hAnsi="Angsana New"/>
          <w:b/>
          <w:bCs/>
          <w:sz w:val="30"/>
          <w:szCs w:val="30"/>
        </w:rPr>
        <w:t>1</w:t>
      </w:r>
      <w:r w:rsidR="00C73657" w:rsidRPr="003A577E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C73657" w:rsidRPr="003A577E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lang w:val="en-US"/>
        </w:rPr>
      </w:pPr>
    </w:p>
    <w:p w:rsidR="00C73657" w:rsidRPr="003A577E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577E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3A57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577E">
        <w:rPr>
          <w:rFonts w:ascii="Angsana New" w:hAnsi="Angsana New" w:cs="Angsana New"/>
          <w:sz w:val="30"/>
          <w:szCs w:val="30"/>
          <w:lang w:val="en-US"/>
        </w:rPr>
        <w:t>“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3A577E">
        <w:rPr>
          <w:rFonts w:ascii="Angsana New" w:hAnsi="Angsana New" w:cs="Angsana New"/>
          <w:sz w:val="30"/>
          <w:szCs w:val="30"/>
          <w:lang w:val="en-US"/>
        </w:rPr>
        <w:t>”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A577E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A577E">
        <w:rPr>
          <w:rFonts w:ascii="Angsana New" w:hAnsi="Angsana New" w:cs="Angsana New"/>
          <w:sz w:val="30"/>
          <w:szCs w:val="30"/>
          <w:cs/>
        </w:rPr>
        <w:t>และมี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3A577E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:rsidR="00C73657" w:rsidRPr="003A577E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3150"/>
        <w:gridCol w:w="272"/>
        <w:gridCol w:w="5589"/>
        <w:gridCol w:w="36"/>
      </w:tblGrid>
      <w:tr w:rsidR="00C73657" w:rsidRPr="003A577E" w:rsidTr="00091290">
        <w:tc>
          <w:tcPr>
            <w:tcW w:w="3150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72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625" w:type="dxa"/>
            <w:gridSpan w:val="2"/>
          </w:tcPr>
          <w:p w:rsidR="00C73657" w:rsidRPr="003A577E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 xml:space="preserve"> ศูนย์เอนเนอร์ยี่ คอมเพล็กซ์ อาคารเอ ชั้น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C73657" w:rsidRPr="003A577E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 แขวงจตุจักร เขตจตุจักร กรุงเทพมหานคร</w:t>
            </w:r>
          </w:p>
          <w:p w:rsidR="00C73657" w:rsidRPr="003A577E" w:rsidRDefault="008835E9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10900</w:t>
            </w:r>
            <w:r w:rsidR="00C73657" w:rsidRPr="003A577E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C73657" w:rsidRPr="003A577E" w:rsidTr="00091290">
        <w:trPr>
          <w:gridAfter w:val="1"/>
          <w:wAfter w:w="36" w:type="dxa"/>
        </w:trPr>
        <w:tc>
          <w:tcPr>
            <w:tcW w:w="3150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89" w:type="dxa"/>
          </w:tcPr>
          <w:p w:rsidR="00C73657" w:rsidRPr="003A577E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73657" w:rsidRPr="003A577E" w:rsidTr="00091290">
        <w:trPr>
          <w:gridAfter w:val="1"/>
          <w:wAfter w:w="36" w:type="dxa"/>
        </w:trPr>
        <w:tc>
          <w:tcPr>
            <w:tcW w:w="3150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72" w:type="dxa"/>
          </w:tcPr>
          <w:p w:rsidR="00C73657" w:rsidRPr="003A577E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589" w:type="dxa"/>
          </w:tcPr>
          <w:p w:rsidR="00C73657" w:rsidRPr="003A577E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หมู่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ถนนสุขุมวิท กม.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ตำบล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ทุ่งสุขลา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:rsidR="00C73657" w:rsidRPr="003A577E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ศรีราชา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20230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ประเทศไทย</w:t>
            </w:r>
          </w:p>
        </w:tc>
      </w:tr>
    </w:tbl>
    <w:p w:rsidR="00C73657" w:rsidRPr="003A577E" w:rsidRDefault="00C73657" w:rsidP="00C73657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73657" w:rsidRPr="003A577E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577E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8835E9" w:rsidRPr="008835E9">
        <w:rPr>
          <w:rFonts w:ascii="Angsana New" w:hAnsi="Angsana New" w:cs="Angsana New"/>
          <w:sz w:val="30"/>
          <w:szCs w:val="30"/>
          <w:lang w:val="en-US"/>
        </w:rPr>
        <w:t>26</w:t>
      </w:r>
      <w:r w:rsidRPr="003A577E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8835E9" w:rsidRPr="008835E9">
        <w:rPr>
          <w:rFonts w:ascii="Angsana New" w:hAnsi="Angsana New" w:cs="Angsana New"/>
          <w:sz w:val="30"/>
          <w:szCs w:val="30"/>
          <w:lang w:val="en-US"/>
        </w:rPr>
        <w:t>2547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(</w:t>
      </w:r>
      <w:r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ปตท.</w:t>
      </w:r>
      <w:r w:rsidRPr="003A577E">
        <w:rPr>
          <w:rFonts w:ascii="Angsana New" w:hAnsi="Angsana New"/>
          <w:sz w:val="30"/>
          <w:szCs w:val="30"/>
        </w:rPr>
        <w:t>”</w:t>
      </w:r>
      <w:r w:rsidRPr="003A577E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4C1030" w:rsidRPr="003A577E">
        <w:rPr>
          <w:rFonts w:ascii="Angsana New" w:hAnsi="Angsana New"/>
          <w:sz w:val="30"/>
          <w:szCs w:val="30"/>
        </w:rPr>
        <w:t xml:space="preserve">    </w:t>
      </w:r>
      <w:r w:rsidRPr="003A577E">
        <w:rPr>
          <w:rFonts w:ascii="Angsana New" w:hAnsi="Angsana New"/>
          <w:sz w:val="30"/>
          <w:szCs w:val="30"/>
          <w:cs/>
        </w:rPr>
        <w:t>และ ปตท. เป็นผู้ถือหุ้นรายใหญ่</w:t>
      </w:r>
      <w:r w:rsidR="00C9761D" w:rsidRPr="003A577E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3A577E">
        <w:rPr>
          <w:rFonts w:ascii="Angsana New" w:hAnsi="Angsana New"/>
          <w:sz w:val="30"/>
          <w:szCs w:val="30"/>
          <w:cs/>
        </w:rPr>
        <w:t>ของบริษัท โดยมีอัตราส่วนการถือหุ้นร้อยละ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 w:hint="cs"/>
          <w:sz w:val="30"/>
          <w:szCs w:val="30"/>
        </w:rPr>
        <w:t>49</w:t>
      </w:r>
      <w:r w:rsidRPr="003A577E">
        <w:rPr>
          <w:rFonts w:ascii="Angsana New" w:hAnsi="Angsana New" w:hint="cs"/>
          <w:sz w:val="30"/>
          <w:szCs w:val="30"/>
          <w:cs/>
        </w:rPr>
        <w:t>.</w:t>
      </w:r>
      <w:r w:rsidR="008835E9" w:rsidRPr="008835E9">
        <w:rPr>
          <w:rFonts w:ascii="Angsana New" w:hAnsi="Angsana New" w:hint="cs"/>
          <w:sz w:val="30"/>
          <w:szCs w:val="30"/>
        </w:rPr>
        <w:t>1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ของทุนที่ออกและชำระแล้วของบริษั</w:t>
      </w:r>
      <w:r w:rsidR="00DB0A88" w:rsidRPr="003A577E">
        <w:rPr>
          <w:rFonts w:ascii="Angsana New" w:hAnsi="Angsana New"/>
          <w:sz w:val="30"/>
          <w:szCs w:val="30"/>
          <w:cs/>
        </w:rPr>
        <w:t xml:space="preserve">ท ณ 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="00703B19" w:rsidRPr="003A577E">
        <w:rPr>
          <w:rFonts w:ascii="Angsana New" w:hAnsi="Angsana New"/>
          <w:sz w:val="30"/>
          <w:szCs w:val="30"/>
        </w:rPr>
        <w:t xml:space="preserve"> </w:t>
      </w:r>
      <w:r w:rsidR="0082093D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9979AC" w:rsidRPr="003A577E">
        <w:rPr>
          <w:rFonts w:ascii="Angsana New" w:hAnsi="Angsana New"/>
          <w:i/>
          <w:iCs/>
          <w:sz w:val="30"/>
          <w:szCs w:val="30"/>
        </w:rPr>
        <w:t>(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31</w:t>
      </w:r>
      <w:r w:rsidR="009979AC" w:rsidRPr="003A577E">
        <w:rPr>
          <w:rFonts w:ascii="Angsana New" w:hAnsi="Angsana New"/>
          <w:i/>
          <w:iCs/>
          <w:sz w:val="30"/>
          <w:szCs w:val="30"/>
        </w:rPr>
        <w:t xml:space="preserve"> </w:t>
      </w:r>
      <w:r w:rsidR="009979AC" w:rsidRPr="003A577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2559</w:t>
      </w:r>
      <w:r w:rsidR="009979AC" w:rsidRPr="003A577E">
        <w:rPr>
          <w:rFonts w:ascii="Angsana New" w:hAnsi="Angsana New"/>
          <w:i/>
          <w:iCs/>
          <w:sz w:val="30"/>
          <w:szCs w:val="30"/>
        </w:rPr>
        <w:t xml:space="preserve">: </w:t>
      </w:r>
      <w:r w:rsidR="009979AC" w:rsidRPr="003A577E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9979AC" w:rsidRPr="003A57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 w:hint="cs"/>
          <w:i/>
          <w:iCs/>
          <w:sz w:val="30"/>
          <w:szCs w:val="30"/>
        </w:rPr>
        <w:t>49</w:t>
      </w:r>
      <w:r w:rsidR="009979AC" w:rsidRPr="003A577E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835E9" w:rsidRPr="008835E9">
        <w:rPr>
          <w:rFonts w:ascii="Angsana New" w:hAnsi="Angsana New" w:hint="cs"/>
          <w:i/>
          <w:iCs/>
          <w:sz w:val="30"/>
          <w:szCs w:val="30"/>
        </w:rPr>
        <w:t>1</w:t>
      </w:r>
      <w:r w:rsidR="009979AC" w:rsidRPr="003A577E">
        <w:rPr>
          <w:rFonts w:ascii="Angsana New" w:hAnsi="Angsana New"/>
          <w:i/>
          <w:iCs/>
          <w:sz w:val="30"/>
          <w:szCs w:val="30"/>
        </w:rPr>
        <w:t>)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รายละเอียดของบริษัทย่อยที่บริษัทถือหุ้นทั้งทางตรงและทางอ้อม ณ 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="00703B19" w:rsidRPr="003A577E">
        <w:rPr>
          <w:rFonts w:ascii="Angsana New" w:hAnsi="Angsana New"/>
          <w:sz w:val="30"/>
          <w:szCs w:val="30"/>
        </w:rPr>
        <w:t xml:space="preserve"> </w:t>
      </w:r>
      <w:r w:rsidR="0082093D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532EE5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DB0A88" w:rsidRPr="003A577E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8835E9" w:rsidRPr="008835E9">
        <w:rPr>
          <w:rFonts w:ascii="Angsana New" w:hAnsi="Angsana New" w:hint="cs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430"/>
        <w:gridCol w:w="1170"/>
        <w:gridCol w:w="1080"/>
        <w:gridCol w:w="1051"/>
      </w:tblGrid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31" w:type="dxa"/>
            <w:gridSpan w:val="2"/>
            <w:vAlign w:val="bottom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C73657" w:rsidRPr="003A577E" w:rsidRDefault="00C73657" w:rsidP="001046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C73657" w:rsidRPr="003A577E" w:rsidRDefault="008835E9" w:rsidP="0082093D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32EE5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82093D"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51" w:type="dxa"/>
            <w:vAlign w:val="bottom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C73657"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73657" w:rsidRPr="003A577E" w:rsidRDefault="008835E9" w:rsidP="00EC234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051" w:type="dxa"/>
            <w:vAlign w:val="bottom"/>
          </w:tcPr>
          <w:p w:rsidR="00C73657" w:rsidRPr="003A577E" w:rsidRDefault="008835E9" w:rsidP="00EC234A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</w:t>
            </w:r>
            <w:r w:rsidR="0055434F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และจำหน่าย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พาราไซลีน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1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3A577E" w:rsidRDefault="00C73657" w:rsidP="0055434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DF70D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น้ำมันหล่อลื่นพื้นฐาน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C73657" w:rsidRPr="003A577E" w:rsidRDefault="00C73657" w:rsidP="00C73657">
      <w:pPr>
        <w:spacing w:line="240" w:lineRule="auto"/>
        <w:ind w:right="-43"/>
        <w:rPr>
          <w:rFonts w:ascii="Angsana New" w:hAnsi="Angsana New"/>
          <w:sz w:val="2"/>
          <w:szCs w:val="2"/>
        </w:rPr>
      </w:pPr>
      <w:r w:rsidRPr="003A577E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430"/>
        <w:gridCol w:w="1170"/>
        <w:gridCol w:w="1080"/>
        <w:gridCol w:w="1080"/>
      </w:tblGrid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03B19" w:rsidRPr="003A577E" w:rsidTr="00091290">
        <w:trPr>
          <w:cantSplit/>
        </w:trPr>
        <w:tc>
          <w:tcPr>
            <w:tcW w:w="3600" w:type="dxa"/>
          </w:tcPr>
          <w:p w:rsidR="00703B19" w:rsidRPr="003A577E" w:rsidRDefault="00703B19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03B19" w:rsidRPr="003A577E" w:rsidRDefault="00703B19" w:rsidP="001046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703B19" w:rsidRPr="003A577E" w:rsidRDefault="00703B19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03B19" w:rsidRPr="003A577E" w:rsidRDefault="008835E9" w:rsidP="0082093D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03B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82093D"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703B19" w:rsidRPr="003A577E" w:rsidRDefault="008835E9" w:rsidP="00254031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03B19"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703B19"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D4A7F" w:rsidRPr="003A577E" w:rsidTr="00091290">
        <w:trPr>
          <w:cantSplit/>
        </w:trPr>
        <w:tc>
          <w:tcPr>
            <w:tcW w:w="3600" w:type="dxa"/>
          </w:tcPr>
          <w:p w:rsidR="008D4A7F" w:rsidRPr="003A577E" w:rsidRDefault="008D4A7F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8D4A7F" w:rsidRPr="003A577E" w:rsidRDefault="008D4A7F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D4A7F" w:rsidRPr="003A577E" w:rsidRDefault="008D4A7F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D4A7F" w:rsidRPr="003A577E" w:rsidRDefault="008835E9" w:rsidP="006F7DE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080" w:type="dxa"/>
            <w:vAlign w:val="bottom"/>
          </w:tcPr>
          <w:p w:rsidR="008D4A7F" w:rsidRPr="003A577E" w:rsidRDefault="008835E9" w:rsidP="006F7DE6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3A577E" w:rsidRDefault="00C73657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="00DF70D7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="00254031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</w:t>
            </w: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</w:t>
            </w:r>
            <w:r w:rsidR="00254031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</w:t>
            </w: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ให้บริการบริหารงานด้าน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การจัดการและบริการอื่น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ลงทุนในธุรกิจผลิตภัณฑ์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สารทำละลายและ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3A577E" w:rsidRDefault="00EC234A" w:rsidP="00254031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ลงทุนในธุรกิจเอทานอล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และผลิตภัณฑ์ในกลุ่ม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DF70D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430" w:type="dxa"/>
          </w:tcPr>
          <w:p w:rsidR="00EC234A" w:rsidRPr="003A577E" w:rsidRDefault="00EC234A" w:rsidP="0004391F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="0004391F" w:rsidRPr="003A577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3A577E" w:rsidRDefault="00EC234A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 </w:t>
            </w:r>
            <w:r w:rsidR="00254031" w:rsidRPr="003A577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</w:t>
            </w:r>
            <w:r w:rsidR="0004391F" w:rsidRPr="003A577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</w:t>
            </w:r>
            <w:r w:rsidR="0004391F" w:rsidRPr="003A577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</w:t>
            </w: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และไอน้ำ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254031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254031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04391F" w:rsidRPr="003A577E" w:rsidTr="00091290">
        <w:trPr>
          <w:cantSplit/>
        </w:trPr>
        <w:tc>
          <w:tcPr>
            <w:tcW w:w="3600" w:type="dxa"/>
          </w:tcPr>
          <w:p w:rsidR="0004391F" w:rsidRPr="003A577E" w:rsidRDefault="0004391F" w:rsidP="000439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430" w:type="dxa"/>
          </w:tcPr>
          <w:p w:rsidR="0004391F" w:rsidRPr="003A577E" w:rsidRDefault="0004391F" w:rsidP="0004391F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3A577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70" w:type="dxa"/>
          </w:tcPr>
          <w:p w:rsidR="0004391F" w:rsidRPr="003A577E" w:rsidRDefault="0004391F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04391F" w:rsidRPr="003A577E" w:rsidRDefault="0004391F" w:rsidP="000439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04391F" w:rsidRPr="003A577E" w:rsidRDefault="0004391F" w:rsidP="000439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4391F" w:rsidRPr="003A577E" w:rsidTr="00091290">
        <w:trPr>
          <w:cantSplit/>
        </w:trPr>
        <w:tc>
          <w:tcPr>
            <w:tcW w:w="3600" w:type="dxa"/>
          </w:tcPr>
          <w:p w:rsidR="0004391F" w:rsidRPr="003A577E" w:rsidRDefault="0004391F" w:rsidP="000439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04391F" w:rsidRPr="003A577E" w:rsidRDefault="0004391F" w:rsidP="0004391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   </w:t>
            </w:r>
            <w:r w:rsidRPr="003A577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70" w:type="dxa"/>
          </w:tcPr>
          <w:p w:rsidR="0004391F" w:rsidRPr="003A577E" w:rsidRDefault="0004391F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04391F" w:rsidRPr="003A577E" w:rsidRDefault="008835E9" w:rsidP="000439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04391F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04391F" w:rsidRPr="003A577E" w:rsidRDefault="008835E9" w:rsidP="000439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04391F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สารทำละลายและ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3A577E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</w:t>
            </w: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สารทำละลายและ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สารทำละลายและ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C234A" w:rsidRPr="003A577E" w:rsidTr="00091290">
        <w:trPr>
          <w:cantSplit/>
        </w:trPr>
        <w:tc>
          <w:tcPr>
            <w:tcW w:w="3600" w:type="dxa"/>
          </w:tcPr>
          <w:p w:rsidR="00EC234A" w:rsidRPr="003A577E" w:rsidRDefault="00EC234A" w:rsidP="003B49AE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3A577E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70" w:type="dxa"/>
          </w:tcPr>
          <w:p w:rsidR="00EC234A" w:rsidRPr="003A577E" w:rsidRDefault="00EC234A" w:rsidP="00ED61E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EC234A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EC234A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42411" w:rsidRPr="003A577E" w:rsidTr="00091290">
        <w:trPr>
          <w:cantSplit/>
        </w:trPr>
        <w:tc>
          <w:tcPr>
            <w:tcW w:w="3600" w:type="dxa"/>
          </w:tcPr>
          <w:p w:rsidR="00442411" w:rsidRPr="003A577E" w:rsidRDefault="00442411" w:rsidP="00CF797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A577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ทรัพย์ทิพย์</w:t>
            </w:r>
            <w:r w:rsidRPr="003A577E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442411" w:rsidRPr="003A577E" w:rsidRDefault="00442411" w:rsidP="00CF797B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="000375E3"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70" w:type="dxa"/>
          </w:tcPr>
          <w:p w:rsidR="00442411" w:rsidRPr="003A577E" w:rsidRDefault="00442411" w:rsidP="00ED61E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42411" w:rsidRPr="003A577E" w:rsidRDefault="00442411" w:rsidP="00CF7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42411" w:rsidRPr="003A577E" w:rsidRDefault="00442411" w:rsidP="00CF79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442411" w:rsidRPr="003A577E" w:rsidTr="00091290">
        <w:trPr>
          <w:cantSplit/>
        </w:trPr>
        <w:tc>
          <w:tcPr>
            <w:tcW w:w="3600" w:type="dxa"/>
          </w:tcPr>
          <w:p w:rsidR="00442411" w:rsidRPr="003A577E" w:rsidRDefault="00442411" w:rsidP="00CF797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42411" w:rsidRPr="003A577E" w:rsidRDefault="00442411" w:rsidP="00037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13005B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</w:t>
            </w:r>
          </w:p>
        </w:tc>
        <w:tc>
          <w:tcPr>
            <w:tcW w:w="1170" w:type="dxa"/>
          </w:tcPr>
          <w:p w:rsidR="00442411" w:rsidRPr="003A577E" w:rsidRDefault="00442411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442411" w:rsidRPr="003A577E" w:rsidRDefault="008835E9" w:rsidP="00CF797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442411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442411" w:rsidRPr="003A577E" w:rsidRDefault="008835E9" w:rsidP="00CF797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442411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03B19" w:rsidRPr="003A577E" w:rsidTr="00091290">
        <w:trPr>
          <w:cantSplit/>
        </w:trPr>
        <w:tc>
          <w:tcPr>
            <w:tcW w:w="3600" w:type="dxa"/>
          </w:tcPr>
          <w:p w:rsidR="00703B19" w:rsidRPr="003A577E" w:rsidRDefault="00703B19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03B19" w:rsidRPr="003A577E" w:rsidRDefault="00703B19" w:rsidP="0010467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703B19" w:rsidRPr="003A577E" w:rsidRDefault="00703B19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03B19" w:rsidRPr="003A577E" w:rsidRDefault="008835E9" w:rsidP="0082093D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03B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82093D" w:rsidRPr="003A57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703B19" w:rsidRPr="003A577E" w:rsidRDefault="008835E9" w:rsidP="006F7DE6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03B19"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D5B3A" w:rsidRPr="003A577E" w:rsidTr="00091290">
        <w:trPr>
          <w:cantSplit/>
        </w:trPr>
        <w:tc>
          <w:tcPr>
            <w:tcW w:w="3600" w:type="dxa"/>
          </w:tcPr>
          <w:p w:rsidR="008D5B3A" w:rsidRPr="003A577E" w:rsidRDefault="008D5B3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8D5B3A" w:rsidRPr="003A577E" w:rsidRDefault="008D5B3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D5B3A" w:rsidRPr="003A577E" w:rsidRDefault="008D5B3A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D5B3A" w:rsidRPr="003A577E" w:rsidRDefault="008835E9" w:rsidP="006F7DE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080" w:type="dxa"/>
            <w:vAlign w:val="bottom"/>
          </w:tcPr>
          <w:p w:rsidR="008D5B3A" w:rsidRPr="003A577E" w:rsidRDefault="008835E9" w:rsidP="006F7DE6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255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Thaioil Marine International Pte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ลงทุนในธุรกิจให้บริการ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C73657" w:rsidRPr="003A577E" w:rsidRDefault="00C73657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DF70D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C73657" w:rsidRPr="003A577E" w:rsidRDefault="00D9153E" w:rsidP="00D75E48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C73657"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170" w:type="dxa"/>
          </w:tcPr>
          <w:p w:rsidR="00C73657" w:rsidRPr="003A577E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3A577E" w:rsidRDefault="00C73657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DF70D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ให้บริการเดินเรือรับส่ง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="00DF70D7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ลูกเรือและสัมภาระทาง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3A577E" w:rsidTr="00091290">
        <w:trPr>
          <w:cantSplit/>
        </w:trPr>
        <w:tc>
          <w:tcPr>
            <w:tcW w:w="3600" w:type="dxa"/>
          </w:tcPr>
          <w:p w:rsidR="00C73657" w:rsidRPr="003A577E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3A577E" w:rsidRDefault="00C73657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="00DF70D7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ทะเลในอ่าวไทย</w:t>
            </w:r>
          </w:p>
        </w:tc>
        <w:tc>
          <w:tcPr>
            <w:tcW w:w="1170" w:type="dxa"/>
          </w:tcPr>
          <w:p w:rsidR="00C73657" w:rsidRPr="003A577E" w:rsidRDefault="00C73657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C73657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4D2CC4" w:rsidRPr="003A577E" w:rsidTr="00091290">
        <w:trPr>
          <w:cantSplit/>
        </w:trPr>
        <w:tc>
          <w:tcPr>
            <w:tcW w:w="3600" w:type="dxa"/>
          </w:tcPr>
          <w:p w:rsidR="004D2CC4" w:rsidRPr="003A577E" w:rsidRDefault="004D2CC4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430" w:type="dxa"/>
          </w:tcPr>
          <w:p w:rsidR="004D2CC4" w:rsidRPr="003A577E" w:rsidRDefault="004D2CC4" w:rsidP="004D2CC4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4D2CC4" w:rsidRPr="003A577E" w:rsidRDefault="004D2CC4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D2CC4" w:rsidRPr="003A577E" w:rsidRDefault="004D2CC4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D2CC4" w:rsidRPr="003A577E" w:rsidRDefault="004D2CC4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D2CC4" w:rsidRPr="003A577E" w:rsidTr="00091290">
        <w:trPr>
          <w:cantSplit/>
        </w:trPr>
        <w:tc>
          <w:tcPr>
            <w:tcW w:w="3600" w:type="dxa"/>
          </w:tcPr>
          <w:p w:rsidR="004D2CC4" w:rsidRPr="003A577E" w:rsidRDefault="004D2CC4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D2CC4" w:rsidRPr="003A577E" w:rsidRDefault="004D2CC4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  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ผลิตภัณฑ์สารลิเนียร์</w:t>
            </w:r>
          </w:p>
        </w:tc>
        <w:tc>
          <w:tcPr>
            <w:tcW w:w="1170" w:type="dxa"/>
          </w:tcPr>
          <w:p w:rsidR="004D2CC4" w:rsidRPr="003A577E" w:rsidRDefault="004D2CC4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D2CC4" w:rsidRPr="003A577E" w:rsidRDefault="004D2CC4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4D2CC4" w:rsidRPr="003A577E" w:rsidRDefault="004D2CC4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D2CC4" w:rsidRPr="003A577E" w:rsidTr="00091290">
        <w:trPr>
          <w:cantSplit/>
        </w:trPr>
        <w:tc>
          <w:tcPr>
            <w:tcW w:w="3600" w:type="dxa"/>
          </w:tcPr>
          <w:p w:rsidR="004D2CC4" w:rsidRPr="003A577E" w:rsidRDefault="004D2CC4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4D2CC4" w:rsidRPr="003A577E" w:rsidRDefault="00DF70D7" w:rsidP="00D75E48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</w:t>
            </w:r>
            <w:r w:rsidR="00D9153E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</w:t>
            </w:r>
            <w:r w:rsidR="004D2CC4" w:rsidRPr="003A577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แอลคิลเบนซีน</w:t>
            </w:r>
          </w:p>
        </w:tc>
        <w:tc>
          <w:tcPr>
            <w:tcW w:w="1170" w:type="dxa"/>
            <w:vAlign w:val="bottom"/>
          </w:tcPr>
          <w:p w:rsidR="004D2CC4" w:rsidRPr="003A577E" w:rsidRDefault="004D2CC4" w:rsidP="00ED61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:rsidR="004D2CC4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4D2CC4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:rsidR="004D2CC4" w:rsidRPr="003A577E" w:rsidRDefault="008835E9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4D2CC4" w:rsidRPr="003A577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680"/>
          <w:tab w:val="left" w:pos="284"/>
        </w:tabs>
        <w:ind w:left="284" w:right="-43" w:hanging="284"/>
        <w:rPr>
          <w:rFonts w:ascii="Angsana New" w:hAnsi="Angsana New"/>
          <w:sz w:val="22"/>
          <w:szCs w:val="22"/>
        </w:r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8835E9">
        <w:rPr>
          <w:rFonts w:ascii="Angsana New" w:hAnsi="Angsana New"/>
          <w:b/>
          <w:bCs/>
          <w:sz w:val="30"/>
          <w:szCs w:val="30"/>
        </w:rPr>
        <w:t>2</w:t>
      </w:r>
      <w:r w:rsidR="00C73657" w:rsidRPr="003A577E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C73657" w:rsidRPr="00BA0F24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3A577E" w:rsidRDefault="00C73657" w:rsidP="00C73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3657" w:rsidRPr="00BA0F24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4D2CC4" w:rsidRPr="003A577E" w:rsidRDefault="004D2CC4" w:rsidP="006F3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 w:rsidR="008835E9" w:rsidRPr="008835E9">
        <w:rPr>
          <w:rFonts w:ascii="Angsana New" w:hAnsi="Angsana New"/>
          <w:sz w:val="30"/>
          <w:szCs w:val="30"/>
        </w:rPr>
        <w:t>34</w:t>
      </w:r>
      <w:r w:rsidRPr="003A577E">
        <w:rPr>
          <w:rFonts w:ascii="Angsana New" w:hAnsi="Angsana New"/>
          <w:sz w:val="20"/>
          <w:szCs w:val="20"/>
        </w:rPr>
        <w:t xml:space="preserve"> 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) </w:t>
      </w:r>
      <w:r w:rsidR="005C6166" w:rsidRPr="003A577E">
        <w:rPr>
          <w:rFonts w:ascii="Angsana New" w:hAnsi="Angsana New"/>
          <w:sz w:val="30"/>
          <w:szCs w:val="30"/>
        </w:rPr>
        <w:br/>
      </w:r>
      <w:r w:rsidRPr="003A577E">
        <w:rPr>
          <w:rFonts w:ascii="Angsana New" w:hAnsi="Angsana New"/>
          <w:sz w:val="30"/>
          <w:szCs w:val="30"/>
          <w:cs/>
        </w:rPr>
        <w:t>เรื่อง</w:t>
      </w:r>
      <w:r w:rsidR="0057037E" w:rsidRPr="003A577E">
        <w:rPr>
          <w:rFonts w:ascii="Angsana New" w:hAnsi="Angsana New"/>
          <w:sz w:val="30"/>
          <w:szCs w:val="30"/>
        </w:rPr>
        <w:t xml:space="preserve"> </w:t>
      </w:r>
      <w:r w:rsidR="000548BE" w:rsidRPr="003A577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0548BE" w:rsidRPr="003A577E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A577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</w:t>
      </w:r>
      <w:r w:rsidR="00881A4F" w:rsidRPr="003A577E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881A4F" w:rsidRPr="003A577E">
        <w:rPr>
          <w:rFonts w:ascii="Angsana New" w:hAnsi="Angsana New"/>
          <w:sz w:val="30"/>
          <w:szCs w:val="30"/>
          <w:cs/>
        </w:rPr>
        <w:br/>
      </w:r>
      <w:r w:rsidRPr="003A577E">
        <w:rPr>
          <w:rFonts w:ascii="Angsana New" w:hAnsi="Angsana New"/>
          <w:sz w:val="30"/>
          <w:szCs w:val="30"/>
          <w:cs/>
        </w:rPr>
        <w:t>(</w:t>
      </w:r>
      <w:r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3A577E">
        <w:rPr>
          <w:rFonts w:ascii="Angsana New" w:hAnsi="Angsana New"/>
          <w:sz w:val="30"/>
          <w:szCs w:val="30"/>
        </w:rPr>
        <w:t>”</w:t>
      </w:r>
      <w:r w:rsidRPr="003A577E">
        <w:rPr>
          <w:rFonts w:ascii="Angsana New" w:hAnsi="Angsana New"/>
          <w:sz w:val="30"/>
          <w:szCs w:val="30"/>
          <w:cs/>
        </w:rPr>
        <w:t>) กฎระเบียบ และประกาศคณะกรรมการกำกับหลักทรัพย์และตลาดหลักทรัพย์ที่เกี่ยวข้อง</w:t>
      </w:r>
    </w:p>
    <w:p w:rsidR="004D2CC4" w:rsidRPr="00BA0F24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4D2CC4" w:rsidRPr="003A577E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8835E9" w:rsidRPr="008835E9">
        <w:rPr>
          <w:rFonts w:ascii="Angsana New" w:hAnsi="Angsana New" w:hint="cs"/>
          <w:sz w:val="30"/>
          <w:szCs w:val="30"/>
        </w:rPr>
        <w:t>31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          </w:t>
      </w:r>
      <w:r w:rsidRPr="003A577E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8835E9" w:rsidRPr="008835E9">
        <w:rPr>
          <w:rFonts w:ascii="Angsana New" w:hAnsi="Angsana New" w:hint="cs"/>
          <w:sz w:val="30"/>
          <w:szCs w:val="30"/>
        </w:rPr>
        <w:t>31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</w:p>
    <w:p w:rsidR="00442411" w:rsidRPr="00BA0F24" w:rsidRDefault="00442411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4D2CC4" w:rsidRPr="003A577E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  <w:cs/>
        </w:rPr>
        <w:t xml:space="preserve"> ธัน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</w:t>
      </w:r>
      <w:r w:rsidR="008D5B3A" w:rsidRPr="003A577E">
        <w:rPr>
          <w:rFonts w:ascii="Angsana New" w:hAnsi="Angsana New"/>
          <w:sz w:val="30"/>
          <w:szCs w:val="30"/>
          <w:cs/>
        </w:rPr>
        <w:t xml:space="preserve">่มในหรือหลังวันที่ </w:t>
      </w:r>
      <w:r w:rsidR="008835E9" w:rsidRPr="008835E9">
        <w:rPr>
          <w:rFonts w:ascii="Angsana New" w:hAnsi="Angsana New" w:hint="cs"/>
          <w:sz w:val="30"/>
          <w:szCs w:val="30"/>
        </w:rPr>
        <w:t>1</w:t>
      </w:r>
      <w:r w:rsidR="002B11AF" w:rsidRPr="003A577E">
        <w:rPr>
          <w:rFonts w:ascii="Angsana New" w:hAnsi="Angsana New"/>
          <w:sz w:val="30"/>
          <w:szCs w:val="30"/>
          <w:cs/>
        </w:rPr>
        <w:t xml:space="preserve"> มกราคม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4D2CC4" w:rsidRPr="003A577E" w:rsidRDefault="004D2CC4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3A577E">
        <w:rPr>
          <w:rFonts w:ascii="Angsana New" w:hAnsi="Angsana New"/>
          <w:b/>
          <w:bCs/>
          <w:sz w:val="30"/>
          <w:szCs w:val="30"/>
          <w:cs/>
        </w:rPr>
        <w:tab/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4D2CC4" w:rsidRPr="00BA0F24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:rsidR="004D2CC4" w:rsidRPr="003A577E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4D2CC4" w:rsidRPr="00BA0F24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73657" w:rsidRPr="003A577E" w:rsidRDefault="007E4D2B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3A577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C414F4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ใช้</w:t>
      </w:r>
      <w:r w:rsidR="00C414F4"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วิจารณญาณและการ</w:t>
      </w:r>
      <w:r w:rsidR="00C414F4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C73657" w:rsidRPr="00BA0F24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:rsidR="004D2CC4" w:rsidRPr="003A577E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4D2CC4" w:rsidRPr="00BA0F24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B11AF" w:rsidRPr="003A577E" w:rsidRDefault="004D2CC4" w:rsidP="00C4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</w:p>
    <w:p w:rsidR="004D2CC4" w:rsidRPr="00BA0F24" w:rsidRDefault="004D2CC4" w:rsidP="004D2CC4">
      <w:pPr>
        <w:pStyle w:val="PlainText"/>
        <w:ind w:left="540"/>
        <w:jc w:val="thaiDistribute"/>
        <w:rPr>
          <w:rFonts w:ascii="Angsana New" w:hAnsi="Angsana New"/>
          <w:sz w:val="24"/>
          <w:szCs w:val="24"/>
        </w:rPr>
      </w:pPr>
    </w:p>
    <w:p w:rsidR="00C73657" w:rsidRPr="003A577E" w:rsidRDefault="008835E9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8835E9">
        <w:rPr>
          <w:rFonts w:ascii="Angsana New" w:hAnsi="Angsana New" w:cs="Angsana New"/>
          <w:sz w:val="30"/>
          <w:szCs w:val="30"/>
          <w:u w:val="none"/>
        </w:rPr>
        <w:t>3</w:t>
      </w:r>
      <w:r w:rsidR="00C73657" w:rsidRPr="003A577E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C73657" w:rsidRPr="003A577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AD41F5" w:rsidRPr="00BA0F24" w:rsidRDefault="00AD41F5" w:rsidP="00AD4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3A577E" w:rsidRDefault="00D2230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392ADC" w:rsidRPr="003A577E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3A577E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D41F5" w:rsidRPr="00BA0F24" w:rsidRDefault="00AD41F5" w:rsidP="00AD4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930223" w:rsidRPr="003A577E" w:rsidRDefault="00C73657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DE0F7E" w:rsidRPr="003A577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E0F7E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มีดังนี้</w:t>
      </w:r>
    </w:p>
    <w:p w:rsidR="005C6166" w:rsidRPr="00BA0F24" w:rsidRDefault="005C6166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2" w:type="dxa"/>
        <w:tblInd w:w="450" w:type="dxa"/>
        <w:tblLook w:val="0000" w:firstRow="0" w:lastRow="0" w:firstColumn="0" w:lastColumn="0" w:noHBand="0" w:noVBand="0"/>
      </w:tblPr>
      <w:tblGrid>
        <w:gridCol w:w="4032"/>
        <w:gridCol w:w="270"/>
        <w:gridCol w:w="1146"/>
        <w:gridCol w:w="3814"/>
      </w:tblGrid>
      <w:tr w:rsidR="006903FB" w:rsidRPr="003A577E" w:rsidTr="00091290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03FB" w:rsidRPr="003A577E" w:rsidTr="00091290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6903FB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3FB" w:rsidRPr="003A577E" w:rsidRDefault="006903FB" w:rsidP="0069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3A577E">
              <w:rPr>
                <w:rFonts w:ascii="Angsana New" w:hAnsi="Angsana New"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Thaioil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3A577E">
              <w:rPr>
                <w:rFonts w:ascii="Angsana New" w:hAnsi="Angsana New"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/>
                <w:sz w:val="30"/>
                <w:szCs w:val="30"/>
              </w:rPr>
              <w:t>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ของบริษัทย่อยและ</w:t>
            </w:r>
            <w:r w:rsidRPr="003A577E">
              <w:rPr>
                <w:rFonts w:ascii="Angsana New" w:hAnsi="Angsana New"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/>
                <w:sz w:val="30"/>
                <w:szCs w:val="30"/>
              </w:rPr>
              <w:t>NYK MarineOne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ดิจิตอล โซลูชั่น จำกัด</w:t>
            </w:r>
            <w:r w:rsidR="00BA0F24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313ED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3ED0" w:rsidRPr="003A577E" w:rsidTr="00091290">
        <w:tc>
          <w:tcPr>
            <w:tcW w:w="4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แม่สอดพลังงานสะอาด จำกัด</w:t>
            </w:r>
            <w:r w:rsidR="00BA0F24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313ED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อุบล ไบโอ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โก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3A577E">
              <w:rPr>
                <w:rFonts w:ascii="Angsana New" w:hAnsi="Angsana New"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หรือมี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ซ์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แอนด์ เอนจิเนียริง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ab/>
              <w:t>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ไทยเอบีเอส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ไทยสไตรีนิคส์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ร่วมค้าทางอ้อมของบริษัทใหญ่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BA0F24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313ED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313ED0" w:rsidRPr="003A577E" w:rsidTr="0009129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3ED0" w:rsidRPr="003A577E" w:rsidRDefault="00313ED0" w:rsidP="0031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:rsidR="00930223" w:rsidRPr="003A577E" w:rsidRDefault="00930223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313ED0" w:rsidRPr="00D52B71" w:rsidRDefault="00313ED0" w:rsidP="002E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</w:rPr>
      </w:pPr>
    </w:p>
    <w:p w:rsidR="000548BE" w:rsidRDefault="00BA0F24" w:rsidP="00910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="00313ED0" w:rsidRPr="002E6570">
        <w:rPr>
          <w:rFonts w:ascii="Angsana New" w:hAnsi="Angsana New"/>
          <w:sz w:val="30"/>
          <w:szCs w:val="30"/>
        </w:rPr>
        <w:t xml:space="preserve">) </w:t>
      </w:r>
      <w:r w:rsidR="000548BE" w:rsidRPr="003A577E">
        <w:rPr>
          <w:rFonts w:ascii="Angsana New" w:hAnsi="Angsana New" w:hint="cs"/>
          <w:sz w:val="30"/>
          <w:szCs w:val="30"/>
          <w:cs/>
        </w:rPr>
        <w:t>เปลี่ยนชื่อจาก “</w:t>
      </w:r>
      <w:r w:rsidR="000548BE" w:rsidRPr="003A577E">
        <w:rPr>
          <w:rFonts w:ascii="Angsana New" w:hAnsi="Angsana New"/>
          <w:sz w:val="30"/>
          <w:szCs w:val="30"/>
          <w:cs/>
        </w:rPr>
        <w:t xml:space="preserve">บริษัท พีทีที 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ไอซีที </w:t>
      </w:r>
      <w:r w:rsidR="000548BE" w:rsidRPr="003A577E">
        <w:rPr>
          <w:rFonts w:ascii="Angsana New" w:hAnsi="Angsana New"/>
          <w:sz w:val="30"/>
          <w:szCs w:val="30"/>
          <w:cs/>
        </w:rPr>
        <w:t>โซลูชั่น</w:t>
      </w:r>
      <w:r w:rsidR="000548BE" w:rsidRPr="003A577E">
        <w:rPr>
          <w:rFonts w:ascii="Angsana New" w:hAnsi="Angsana New" w:hint="cs"/>
          <w:sz w:val="30"/>
          <w:szCs w:val="30"/>
          <w:cs/>
        </w:rPr>
        <w:t>ส์</w:t>
      </w:r>
      <w:r w:rsidR="000548BE" w:rsidRPr="003A577E">
        <w:rPr>
          <w:rFonts w:ascii="Angsana New" w:hAnsi="Angsana New"/>
          <w:sz w:val="30"/>
          <w:szCs w:val="30"/>
          <w:cs/>
        </w:rPr>
        <w:t xml:space="preserve"> จำกัด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” โดยมีผลตั้งแต่วันที่ </w:t>
      </w:r>
      <w:r w:rsidR="008835E9" w:rsidRPr="008835E9">
        <w:rPr>
          <w:rFonts w:ascii="Angsana New" w:hAnsi="Angsana New"/>
          <w:sz w:val="30"/>
          <w:szCs w:val="30"/>
        </w:rPr>
        <w:t>22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BA0F24" w:rsidRPr="003A577E" w:rsidRDefault="00BA0F24" w:rsidP="00910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548BE" w:rsidRPr="003A577E" w:rsidRDefault="00BA0F24" w:rsidP="00910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="00313ED0" w:rsidRPr="002E6570">
        <w:rPr>
          <w:rFonts w:ascii="Angsana New" w:hAnsi="Angsana New"/>
          <w:sz w:val="30"/>
          <w:szCs w:val="30"/>
        </w:rPr>
        <w:t>)</w:t>
      </w:r>
      <w:r w:rsidR="000548BE" w:rsidRPr="002E6570">
        <w:rPr>
          <w:rFonts w:ascii="Angsana New" w:hAnsi="Angsana New"/>
          <w:sz w:val="30"/>
          <w:szCs w:val="30"/>
        </w:rPr>
        <w:t xml:space="preserve"> 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835E9" w:rsidRPr="008835E9">
        <w:rPr>
          <w:rFonts w:ascii="Angsana New" w:hAnsi="Angsana New"/>
          <w:sz w:val="30"/>
          <w:szCs w:val="30"/>
        </w:rPr>
        <w:t>16</w:t>
      </w:r>
      <w:r w:rsidR="000548BE" w:rsidRPr="003A577E">
        <w:rPr>
          <w:rFonts w:ascii="Angsana New" w:hAnsi="Angsana New"/>
          <w:sz w:val="30"/>
          <w:szCs w:val="30"/>
        </w:rPr>
        <w:t xml:space="preserve"> 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0548BE" w:rsidRPr="003A577E">
        <w:rPr>
          <w:rFonts w:ascii="Angsana New" w:hAnsi="Angsana New"/>
          <w:sz w:val="30"/>
          <w:szCs w:val="30"/>
        </w:rPr>
        <w:t xml:space="preserve"> </w:t>
      </w:r>
      <w:r w:rsidR="000548BE" w:rsidRPr="003A577E">
        <w:rPr>
          <w:rFonts w:ascii="Angsana New" w:hAnsi="Angsana New" w:hint="cs"/>
          <w:sz w:val="30"/>
          <w:szCs w:val="30"/>
          <w:cs/>
        </w:rPr>
        <w:t xml:space="preserve">บริษัทไทยออยล์ เอทานอล จำกัด ซึ่งเป็นบริษัทย่อยของบริษัท ได้ขายหุ้นทั้งหมดที่ถืออยู่ในบริษัท แม่สอดพลังงานสะอาด จำกัด รายละเอียดตามที่เปิดเผยในหมายเหตุประกอบงบการเงินข้อ </w:t>
      </w:r>
      <w:r w:rsidR="008835E9" w:rsidRPr="008835E9">
        <w:rPr>
          <w:rFonts w:ascii="Angsana New" w:hAnsi="Angsana New"/>
          <w:sz w:val="30"/>
          <w:szCs w:val="30"/>
        </w:rPr>
        <w:t>6</w:t>
      </w:r>
      <w:r w:rsidR="000548BE" w:rsidRPr="003A577E">
        <w:rPr>
          <w:rFonts w:ascii="Angsana New" w:hAnsi="Angsana New"/>
          <w:sz w:val="30"/>
          <w:szCs w:val="30"/>
        </w:rPr>
        <w:t xml:space="preserve">        </w:t>
      </w:r>
      <w:r w:rsidR="000548BE" w:rsidRPr="003A577E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0548BE" w:rsidRPr="003A577E">
        <w:rPr>
          <w:rFonts w:ascii="Angsana New" w:hAnsi="Angsana New" w:hint="cs"/>
          <w:i/>
          <w:iCs/>
          <w:sz w:val="30"/>
          <w:szCs w:val="30"/>
          <w:cs/>
        </w:rPr>
        <w:t>การร่วมค้าและ</w:t>
      </w:r>
      <w:r w:rsidR="000548BE" w:rsidRPr="003A577E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</w:p>
    <w:p w:rsidR="00E51903" w:rsidRPr="003A577E" w:rsidRDefault="00853951" w:rsidP="00910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(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="00313ED0" w:rsidRPr="002E6570">
        <w:rPr>
          <w:rFonts w:ascii="Angsana New" w:hAnsi="Angsana New"/>
          <w:sz w:val="30"/>
          <w:szCs w:val="30"/>
        </w:rPr>
        <w:t>)</w:t>
      </w:r>
      <w:r w:rsidR="002E6570">
        <w:rPr>
          <w:rFonts w:ascii="Angsana New" w:hAnsi="Angsana New"/>
          <w:i/>
          <w:iCs/>
          <w:sz w:val="30"/>
          <w:szCs w:val="30"/>
        </w:rPr>
        <w:t xml:space="preserve"> 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835E9" w:rsidRPr="008835E9">
        <w:rPr>
          <w:rFonts w:ascii="Angsana New" w:hAnsi="Angsana New" w:hint="cs"/>
          <w:sz w:val="30"/>
          <w:szCs w:val="30"/>
        </w:rPr>
        <w:t>7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="008835E9" w:rsidRPr="008835E9">
        <w:rPr>
          <w:rFonts w:ascii="Angsana New" w:hAnsi="Angsana New" w:hint="cs"/>
          <w:sz w:val="30"/>
          <w:szCs w:val="30"/>
        </w:rPr>
        <w:t>560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บริษัทได้ลงทุนในบริษัท สานพลัง วิสาหกิจเพื่อสังคม จำกัด ร่วมกับบริษัทในกลุ่มปตท. โดยบริษัทถือหุ้นร้อยละ </w:t>
      </w:r>
      <w:r w:rsidR="008835E9" w:rsidRPr="008835E9">
        <w:rPr>
          <w:rFonts w:ascii="Angsana New" w:hAnsi="Angsana New" w:hint="cs"/>
          <w:sz w:val="30"/>
          <w:szCs w:val="30"/>
        </w:rPr>
        <w:t>15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บริษัทดังกล่าวมีทุนจดทะเบียนหุ้นสามัญจำนวน </w:t>
      </w:r>
      <w:r w:rsidR="008835E9" w:rsidRPr="008835E9">
        <w:rPr>
          <w:rFonts w:ascii="Angsana New" w:hAnsi="Angsana New" w:hint="cs"/>
          <w:sz w:val="30"/>
          <w:szCs w:val="30"/>
        </w:rPr>
        <w:t>1</w:t>
      </w:r>
      <w:r w:rsidR="007D2F71" w:rsidRPr="003A577E">
        <w:rPr>
          <w:rFonts w:ascii="Angsana New" w:hAnsi="Angsana New"/>
          <w:sz w:val="30"/>
          <w:szCs w:val="30"/>
        </w:rPr>
        <w:t xml:space="preserve"> 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8835E9" w:rsidRPr="008835E9">
        <w:rPr>
          <w:rFonts w:ascii="Angsana New" w:hAnsi="Angsana New" w:hint="cs"/>
          <w:sz w:val="30"/>
          <w:szCs w:val="30"/>
        </w:rPr>
        <w:t>10</w:t>
      </w:r>
      <w:r w:rsidR="007D2F71" w:rsidRPr="003A577E">
        <w:rPr>
          <w:rFonts w:ascii="Angsana New" w:hAnsi="Angsana New"/>
          <w:sz w:val="30"/>
          <w:szCs w:val="30"/>
        </w:rPr>
        <w:t xml:space="preserve"> 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บาท รวมทุนจดทะเบียนหุ้นสามัญ </w:t>
      </w:r>
      <w:r w:rsidR="008835E9" w:rsidRPr="008835E9">
        <w:rPr>
          <w:rFonts w:ascii="Angsana New" w:hAnsi="Angsana New" w:hint="cs"/>
          <w:sz w:val="30"/>
          <w:szCs w:val="30"/>
        </w:rPr>
        <w:t>10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ล้านบาท โดยเรียกชำระค่าหุ้นครั้งแรกร้อยละ </w:t>
      </w:r>
      <w:r w:rsidR="008835E9" w:rsidRPr="008835E9">
        <w:rPr>
          <w:rFonts w:ascii="Angsana New" w:hAnsi="Angsana New" w:hint="cs"/>
          <w:sz w:val="30"/>
          <w:szCs w:val="30"/>
        </w:rPr>
        <w:t>25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ของมูลค่าที่ตราไว้ คิดเป็นจำนวน </w:t>
      </w:r>
      <w:r w:rsidR="008835E9" w:rsidRPr="008835E9">
        <w:rPr>
          <w:rFonts w:ascii="Angsana New" w:hAnsi="Angsana New" w:hint="cs"/>
          <w:sz w:val="30"/>
          <w:szCs w:val="30"/>
        </w:rPr>
        <w:t>0</w:t>
      </w:r>
      <w:r w:rsidR="007D2F71" w:rsidRPr="003A577E">
        <w:rPr>
          <w:rFonts w:ascii="Angsana New" w:hAnsi="Angsana New" w:hint="cs"/>
          <w:sz w:val="30"/>
          <w:szCs w:val="30"/>
          <w:cs/>
        </w:rPr>
        <w:t>.</w:t>
      </w:r>
      <w:r w:rsidR="00E50AAD">
        <w:rPr>
          <w:rFonts w:ascii="Angsana New" w:hAnsi="Angsana New" w:hint="cs"/>
          <w:sz w:val="30"/>
          <w:szCs w:val="30"/>
        </w:rPr>
        <w:t>3</w:t>
      </w:r>
      <w:r w:rsidR="00E50AAD">
        <w:rPr>
          <w:rFonts w:ascii="Angsana New" w:hAnsi="Angsana New"/>
          <w:sz w:val="30"/>
          <w:szCs w:val="30"/>
        </w:rPr>
        <w:t>8</w:t>
      </w:r>
      <w:r w:rsidR="007D2F71" w:rsidRPr="003A577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7D2F71" w:rsidRPr="003C3C75" w:rsidRDefault="007D2F71" w:rsidP="000548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C33E5" w:rsidRPr="003A577E" w:rsidRDefault="004C33E5" w:rsidP="0091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65F3C" w:rsidRPr="003A577E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3A577E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4C33E5" w:rsidRPr="003C3C75" w:rsidRDefault="004C33E5" w:rsidP="004C3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960"/>
        <w:gridCol w:w="5328"/>
      </w:tblGrid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      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E6F7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รายได้จากการขายและการให้บริการ  </w:t>
            </w:r>
            <w:r w:rsidR="004C33E5"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ราคาตลาดรองรับ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4C33E5" w:rsidRPr="003A577E" w:rsidTr="00091290">
        <w:tc>
          <w:tcPr>
            <w:tcW w:w="3960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328" w:type="dxa"/>
            <w:shd w:val="clear" w:color="auto" w:fill="auto"/>
          </w:tcPr>
          <w:p w:rsidR="004C33E5" w:rsidRPr="003A577E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:rsidR="000D478C" w:rsidRPr="003C3C75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73657" w:rsidRPr="003A577E" w:rsidRDefault="00C73657" w:rsidP="0091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</w:t>
      </w:r>
      <w:r w:rsidR="00A00BA5" w:rsidRPr="003A577E">
        <w:rPr>
          <w:rFonts w:ascii="Angsana New" w:hAnsi="Angsana New"/>
          <w:sz w:val="30"/>
          <w:szCs w:val="30"/>
          <w:cs/>
        </w:rPr>
        <w:t>ับแต่ละงวดสามเดือน</w:t>
      </w:r>
      <w:r w:rsidR="00831251" w:rsidRPr="003A577E">
        <w:rPr>
          <w:rFonts w:ascii="Angsana New" w:hAnsi="Angsana New" w:hint="cs"/>
          <w:sz w:val="30"/>
          <w:szCs w:val="30"/>
          <w:cs/>
        </w:rPr>
        <w:t>และเก้า</w:t>
      </w:r>
      <w:r w:rsidR="003A34E1" w:rsidRPr="003A577E">
        <w:rPr>
          <w:rFonts w:ascii="Angsana New" w:hAnsi="Angsana New" w:hint="cs"/>
          <w:sz w:val="30"/>
          <w:szCs w:val="30"/>
          <w:cs/>
        </w:rPr>
        <w:t>เดือน</w:t>
      </w:r>
      <w:r w:rsidR="00A00BA5" w:rsidRPr="003A577E">
        <w:rPr>
          <w:rFonts w:ascii="Angsana New" w:hAnsi="Angsana New"/>
          <w:sz w:val="30"/>
          <w:szCs w:val="30"/>
          <w:cs/>
        </w:rPr>
        <w:t>สิ้นสุดวันที่</w:t>
      </w:r>
      <w:r w:rsidR="0057037E" w:rsidRPr="003A577E">
        <w:rPr>
          <w:rFonts w:ascii="Angsana New" w:hAnsi="Angsana New"/>
          <w:sz w:val="30"/>
          <w:szCs w:val="30"/>
        </w:rPr>
        <w:br/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4E6F75" w:rsidRPr="003A577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A00BA5"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="001F3A01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F23D2E" w:rsidRPr="003C3C75" w:rsidRDefault="000D478C" w:rsidP="000D478C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85"/>
        </w:tabs>
        <w:rPr>
          <w:sz w:val="30"/>
          <w:szCs w:val="30"/>
        </w:rPr>
      </w:pPr>
      <w:r w:rsidRPr="000D478C">
        <w:rPr>
          <w:sz w:val="14"/>
          <w:szCs w:val="18"/>
        </w:rPr>
        <w:tab/>
      </w:r>
    </w:p>
    <w:p w:rsidR="003A34E1" w:rsidRPr="003A577E" w:rsidRDefault="003A34E1" w:rsidP="0091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995748"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2560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9104DC" w:rsidRPr="003C3C75" w:rsidRDefault="009104DC" w:rsidP="0091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95" w:type="dxa"/>
        <w:tblInd w:w="450" w:type="dxa"/>
        <w:tblLook w:val="0000" w:firstRow="0" w:lastRow="0" w:firstColumn="0" w:lastColumn="0" w:noHBand="0" w:noVBand="0"/>
      </w:tblPr>
      <w:tblGrid>
        <w:gridCol w:w="3519"/>
        <w:gridCol w:w="16"/>
        <w:gridCol w:w="1264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1D2674" w:rsidRPr="003A577E" w:rsidTr="00091290">
        <w:trPr>
          <w:tblHeader/>
        </w:trPr>
        <w:tc>
          <w:tcPr>
            <w:tcW w:w="3535" w:type="dxa"/>
            <w:gridSpan w:val="2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rPr>
          <w:tblHeader/>
        </w:trPr>
        <w:tc>
          <w:tcPr>
            <w:tcW w:w="3535" w:type="dxa"/>
            <w:gridSpan w:val="2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D2674" w:rsidRPr="003A577E" w:rsidTr="00091290">
        <w:trPr>
          <w:tblHeader/>
        </w:trPr>
        <w:tc>
          <w:tcPr>
            <w:tcW w:w="3535" w:type="dxa"/>
            <w:gridSpan w:val="2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0" w:type="dxa"/>
            <w:gridSpan w:val="9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35" w:type="dxa"/>
            <w:gridSpan w:val="2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4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</w:t>
            </w:r>
            <w:r w:rsidR="008643F2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33</w:t>
            </w:r>
            <w:r w:rsidR="004E6F75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  <w:r w:rsidR="008643F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32</w:t>
            </w:r>
            <w:r w:rsidR="004E6F7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  <w:r w:rsidR="008643F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  <w:r w:rsidR="004E6F7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  <w:r w:rsidR="008643F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  <w:r w:rsidR="004E6F7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3D2E" w:rsidRPr="003A577E" w:rsidTr="00A84251">
        <w:tc>
          <w:tcPr>
            <w:tcW w:w="3519" w:type="dxa"/>
            <w:shd w:val="clear" w:color="auto" w:fill="auto"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A0F24" w:rsidRPr="003A577E" w:rsidTr="00BA0F24">
        <w:trPr>
          <w:trHeight w:val="470"/>
        </w:trPr>
        <w:tc>
          <w:tcPr>
            <w:tcW w:w="3519" w:type="dxa"/>
            <w:shd w:val="clear" w:color="auto" w:fill="auto"/>
          </w:tcPr>
          <w:p w:rsidR="00BA0F24" w:rsidRPr="003A577E" w:rsidRDefault="00BA0F24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BA0F24" w:rsidRPr="003A577E" w:rsidRDefault="00BA0F24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BA0F24" w:rsidRPr="003A577E" w:rsidRDefault="00BA0F24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BA0F24" w:rsidRPr="003A577E" w:rsidRDefault="00BA0F24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BA0F24" w:rsidRPr="003A577E" w:rsidRDefault="00BA0F24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BA0F24" w:rsidRPr="003A577E" w:rsidRDefault="00BA0F24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BA0F24" w:rsidRPr="003A577E" w:rsidRDefault="00BA0F24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BA0F24" w:rsidRPr="003A577E" w:rsidRDefault="00BA0F24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C3C75" w:rsidRPr="003A577E" w:rsidTr="00BA0F24">
        <w:trPr>
          <w:trHeight w:val="470"/>
        </w:trPr>
        <w:tc>
          <w:tcPr>
            <w:tcW w:w="3519" w:type="dxa"/>
            <w:shd w:val="clear" w:color="auto" w:fill="auto"/>
          </w:tcPr>
          <w:p w:rsidR="003C3C75" w:rsidRPr="003A577E" w:rsidRDefault="003C3C75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3C3C75" w:rsidRPr="003A577E" w:rsidRDefault="003C3C75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3C3C75" w:rsidRPr="003A577E" w:rsidRDefault="003C3C75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C3C75" w:rsidRPr="003A577E" w:rsidRDefault="003C3C75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3C3C75" w:rsidRPr="003A577E" w:rsidRDefault="003C3C75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3C3C75" w:rsidRPr="003A577E" w:rsidRDefault="003C3C75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3C3C75" w:rsidRPr="003A577E" w:rsidRDefault="003C3C75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3C3C75" w:rsidRPr="003A577E" w:rsidRDefault="003C3C75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3A577E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3A577E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</w:t>
            </w:r>
            <w:r w:rsidR="0098580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</w:t>
            </w:r>
            <w:r w:rsidR="004E6F7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4E6F75" w:rsidRPr="003A577E" w:rsidTr="00091290">
        <w:tc>
          <w:tcPr>
            <w:tcW w:w="3535" w:type="dxa"/>
            <w:gridSpan w:val="2"/>
            <w:shd w:val="clear" w:color="auto" w:fill="auto"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4E6F75" w:rsidRPr="003A577E" w:rsidRDefault="003A577E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3A577E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E6F75" w:rsidRPr="003A577E" w:rsidRDefault="008835E9" w:rsidP="0028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</w:t>
            </w:r>
            <w:r w:rsidR="002D09D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E6F75" w:rsidRPr="003A577E" w:rsidRDefault="004E6F75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E6F75" w:rsidRPr="003A577E" w:rsidRDefault="008835E9" w:rsidP="004E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  <w:r w:rsidR="004E6F7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9104D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9104D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3D2E" w:rsidRPr="003A577E" w:rsidTr="00A84251">
        <w:tc>
          <w:tcPr>
            <w:tcW w:w="3519" w:type="dxa"/>
            <w:shd w:val="clear" w:color="auto" w:fill="auto"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104DC" w:rsidRPr="003A577E" w:rsidTr="00091290">
        <w:trPr>
          <w:trHeight w:val="200"/>
        </w:trPr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104DC" w:rsidRPr="003A577E" w:rsidTr="00091290">
        <w:trPr>
          <w:trHeight w:val="200"/>
        </w:trPr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F23D2E" w:rsidRPr="003A577E" w:rsidTr="00A84251">
        <w:tc>
          <w:tcPr>
            <w:tcW w:w="3519" w:type="dxa"/>
            <w:shd w:val="clear" w:color="auto" w:fill="auto"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23D2E" w:rsidRPr="003A577E" w:rsidTr="00A84251">
        <w:tc>
          <w:tcPr>
            <w:tcW w:w="3519" w:type="dxa"/>
            <w:shd w:val="clear" w:color="auto" w:fill="auto"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4"/>
                <w:szCs w:val="24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9104D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9104D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3A577E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4DC" w:rsidRPr="003A577E" w:rsidTr="00091290">
        <w:tc>
          <w:tcPr>
            <w:tcW w:w="3535" w:type="dxa"/>
            <w:gridSpan w:val="2"/>
            <w:shd w:val="clear" w:color="auto" w:fill="auto"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ค่าตอบแทนกรรมการ</w:t>
            </w:r>
          </w:p>
        </w:tc>
        <w:tc>
          <w:tcPr>
            <w:tcW w:w="1264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9104DC" w:rsidRPr="003A577E" w:rsidRDefault="008835E9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9104DC" w:rsidRPr="003A577E" w:rsidRDefault="009104DC" w:rsidP="009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F23D2E" w:rsidRDefault="00F23D2E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31251" w:rsidRPr="003A577E" w:rsidRDefault="00831251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เก้าเ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ดือนสิ้นสุดวันที่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2560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DD2E01" w:rsidRPr="003A577E" w:rsidRDefault="00DD2E01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395" w:type="dxa"/>
        <w:tblInd w:w="450" w:type="dxa"/>
        <w:tblLook w:val="0000" w:firstRow="0" w:lastRow="0" w:firstColumn="0" w:lastColumn="0" w:noHBand="0" w:noVBand="0"/>
      </w:tblPr>
      <w:tblGrid>
        <w:gridCol w:w="3519"/>
        <w:gridCol w:w="1280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1D2674" w:rsidRPr="003A577E" w:rsidTr="00091290">
        <w:trPr>
          <w:tblHeader/>
        </w:trPr>
        <w:tc>
          <w:tcPr>
            <w:tcW w:w="3519" w:type="dxa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2" w:type="dxa"/>
            <w:gridSpan w:val="3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rPr>
          <w:tblHeader/>
        </w:trPr>
        <w:tc>
          <w:tcPr>
            <w:tcW w:w="3519" w:type="dxa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D2674" w:rsidRPr="003A577E" w:rsidTr="00091290">
        <w:trPr>
          <w:tblHeader/>
        </w:trPr>
        <w:tc>
          <w:tcPr>
            <w:tcW w:w="3519" w:type="dxa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6" w:type="dxa"/>
            <w:gridSpan w:val="9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19" w:type="dxa"/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111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94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107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79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74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73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70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082</w:t>
            </w: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D2E01" w:rsidRPr="003A577E" w:rsidTr="00091290">
        <w:trPr>
          <w:trHeight w:val="389"/>
        </w:trPr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DD2E01" w:rsidRPr="003A577E" w:rsidTr="00091290">
        <w:trPr>
          <w:trHeight w:val="389"/>
        </w:trPr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E01" w:rsidRPr="003A577E" w:rsidTr="00091290">
        <w:trPr>
          <w:trHeight w:val="182"/>
        </w:trPr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47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28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32</w:t>
            </w:r>
            <w:r w:rsidR="008713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DD2E01" w:rsidRPr="003A577E" w:rsidTr="00091290">
        <w:tc>
          <w:tcPr>
            <w:tcW w:w="3519" w:type="dxa"/>
            <w:shd w:val="clear" w:color="auto" w:fill="auto"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3A577E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</w:t>
            </w:r>
            <w:r w:rsidR="006F0990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DD2E01" w:rsidRPr="003A577E" w:rsidRDefault="00DD2E01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D2E01" w:rsidRPr="003A577E" w:rsidRDefault="008835E9" w:rsidP="00DD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  <w:r w:rsidR="00DD2E0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D478C" w:rsidRPr="003A577E" w:rsidTr="00091290">
        <w:tc>
          <w:tcPr>
            <w:tcW w:w="3519" w:type="dxa"/>
            <w:shd w:val="clear" w:color="auto" w:fill="auto"/>
          </w:tcPr>
          <w:p w:rsidR="000D478C" w:rsidRPr="003A577E" w:rsidRDefault="000D478C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0D478C" w:rsidRPr="003A577E" w:rsidRDefault="000D478C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0D478C" w:rsidRPr="003A577E" w:rsidRDefault="000D478C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0D478C" w:rsidRPr="003A577E" w:rsidRDefault="000D478C" w:rsidP="00F23D2E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0D478C" w:rsidRPr="003A577E" w:rsidRDefault="000D478C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0D478C" w:rsidRPr="003A577E" w:rsidRDefault="000D478C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0D478C" w:rsidRPr="003A577E" w:rsidRDefault="000D478C" w:rsidP="00F23D2E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0D478C" w:rsidRPr="003A577E" w:rsidRDefault="000D478C" w:rsidP="00F23D2E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F23D2E" w:rsidRPr="003A577E" w:rsidTr="007863AA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F23D2E" w:rsidRPr="003A577E" w:rsidTr="00A84251">
        <w:tc>
          <w:tcPr>
            <w:tcW w:w="3519" w:type="dxa"/>
            <w:shd w:val="clear" w:color="auto" w:fill="auto"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A8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854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A84251">
            <w:pPr>
              <w:pStyle w:val="a0"/>
              <w:tabs>
                <w:tab w:val="decimal" w:pos="911"/>
              </w:tabs>
              <w:ind w:right="-415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F23D2E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D2E" w:rsidRPr="003A577E" w:rsidTr="00091290">
        <w:tc>
          <w:tcPr>
            <w:tcW w:w="3519" w:type="dxa"/>
            <w:shd w:val="clear" w:color="auto" w:fill="auto"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80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64" w:type="dxa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23D2E" w:rsidRPr="003A577E" w:rsidRDefault="00F23D2E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23D2E" w:rsidRPr="003A577E" w:rsidRDefault="008835E9" w:rsidP="00F2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:rsidR="000D478C" w:rsidRPr="000D478C" w:rsidRDefault="009164E0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  <w:r w:rsidRPr="003A577E">
        <w:rPr>
          <w:rFonts w:ascii="Angsana New" w:hAnsi="Angsana New"/>
          <w:sz w:val="30"/>
          <w:szCs w:val="30"/>
        </w:rPr>
        <w:tab/>
      </w:r>
    </w:p>
    <w:p w:rsidR="00EF2D8D" w:rsidRPr="003A577E" w:rsidRDefault="000D478C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EF2D8D" w:rsidRPr="003A577E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="00620A4C" w:rsidRPr="003A577E">
        <w:rPr>
          <w:rFonts w:ascii="Angsana New" w:hAnsi="Angsana New"/>
          <w:sz w:val="30"/>
          <w:szCs w:val="30"/>
        </w:rPr>
        <w:t xml:space="preserve"> </w:t>
      </w:r>
      <w:r w:rsidR="003A5154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EA080B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24167E" w:rsidRPr="003A577E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="0024167E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31</w:t>
      </w:r>
      <w:r w:rsidR="006003B4" w:rsidRPr="003A57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="00EF2D8D" w:rsidRPr="003A577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F2D8D" w:rsidRPr="000D478C" w:rsidRDefault="00EF2D8D" w:rsidP="0060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sz w:val="20"/>
          <w:szCs w:val="20"/>
        </w:rPr>
      </w:pPr>
    </w:p>
    <w:p w:rsidR="00EF2D8D" w:rsidRPr="003A577E" w:rsidRDefault="00EF2D8D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="003A577E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4D258B" w:rsidRPr="000D478C" w:rsidRDefault="004D258B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9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91" w:type="dxa"/>
        <w:tblInd w:w="450" w:type="dxa"/>
        <w:tblLook w:val="0000" w:firstRow="0" w:lastRow="0" w:firstColumn="0" w:lastColumn="0" w:noHBand="0" w:noVBand="0"/>
      </w:tblPr>
      <w:tblGrid>
        <w:gridCol w:w="3519"/>
        <w:gridCol w:w="1251"/>
        <w:gridCol w:w="270"/>
        <w:gridCol w:w="1233"/>
        <w:gridCol w:w="270"/>
        <w:gridCol w:w="1287"/>
        <w:gridCol w:w="264"/>
        <w:gridCol w:w="6"/>
        <w:gridCol w:w="1285"/>
        <w:gridCol w:w="6"/>
      </w:tblGrid>
      <w:tr w:rsidR="001D2674" w:rsidRPr="003A577E" w:rsidTr="00091290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674" w:rsidRPr="003A577E" w:rsidTr="00091290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091290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2674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56B86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51903" w:rsidRPr="003A577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56B86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51903" w:rsidRPr="003A577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</w:tr>
      <w:tr w:rsidR="001D2674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D2674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903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1903" w:rsidRPr="003A577E" w:rsidRDefault="00E51903" w:rsidP="00E5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3A577E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3A577E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8835E9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56B86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8835E9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51903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</w:tr>
      <w:tr w:rsidR="00E51903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1903" w:rsidRPr="003A577E" w:rsidRDefault="00E51903" w:rsidP="00E5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3A577E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3A577E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8835E9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6B86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E51903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1903" w:rsidRPr="003A577E" w:rsidRDefault="008835E9" w:rsidP="00E5190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1903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</w:tr>
      <w:tr w:rsidR="00091290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290" w:rsidRPr="003A577E" w:rsidRDefault="00091290" w:rsidP="0009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3A577E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091290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3A577E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091290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8835E9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091290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290" w:rsidRPr="003A577E" w:rsidRDefault="008835E9" w:rsidP="00091290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3241CF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3241CF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3241CF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6B35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E55E4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  <w:r w:rsidR="003241CF" w:rsidRPr="003A5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3241CF" w:rsidRPr="003A577E" w:rsidTr="00091290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06A0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6A0" w:rsidRPr="003A577E" w:rsidRDefault="000B06A0" w:rsidP="00C1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8835E9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3A577E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8835E9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3A577E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06A0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6A0" w:rsidRPr="003A577E" w:rsidRDefault="000B06A0" w:rsidP="00C1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06A0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6A0" w:rsidRPr="003A577E" w:rsidRDefault="000B06A0" w:rsidP="00C1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8835E9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8835E9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3A577E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0B06A0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06A0" w:rsidRPr="003A577E" w:rsidRDefault="003A577E" w:rsidP="00C10DA5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โกบอล เคมิคอล จำ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กัด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(มหาชน)   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F4D5B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14F56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5F4D5B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104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641CD9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41CF" w:rsidRPr="003A577E" w:rsidTr="0009129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F4D5B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641CD9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5F4D5B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641CD9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</w:tr>
    </w:tbl>
    <w:p w:rsidR="003232EC" w:rsidRDefault="003232EC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3A577E" w:rsidRDefault="00C73657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ลูกหนี้อื่น </w:t>
      </w:r>
      <w:r w:rsidR="000B3CC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4D258B" w:rsidRPr="003A577E" w:rsidRDefault="004D258B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32" w:type="dxa"/>
        <w:tblInd w:w="450" w:type="dxa"/>
        <w:tblLook w:val="0000" w:firstRow="0" w:lastRow="0" w:firstColumn="0" w:lastColumn="0" w:noHBand="0" w:noVBand="0"/>
      </w:tblPr>
      <w:tblGrid>
        <w:gridCol w:w="3510"/>
        <w:gridCol w:w="1287"/>
        <w:gridCol w:w="236"/>
        <w:gridCol w:w="17"/>
        <w:gridCol w:w="1288"/>
        <w:gridCol w:w="236"/>
        <w:gridCol w:w="1315"/>
        <w:gridCol w:w="284"/>
        <w:gridCol w:w="1259"/>
      </w:tblGrid>
      <w:tr w:rsidR="001D2674" w:rsidRPr="003A577E" w:rsidTr="0009129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674" w:rsidRPr="003A577E" w:rsidTr="0009129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09129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7037E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528B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1C528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3A577E" w:rsidP="003E55E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1C528B" w:rsidP="001C5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28B" w:rsidRPr="003A577E" w:rsidRDefault="008835E9" w:rsidP="001C528B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1D2674" w:rsidRPr="003A577E" w:rsidTr="00091290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แม่สอดพลังงานสะอาด จำกัด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โกลบอล เพาเวอร์ ซินเนอร์ยี่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91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91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5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91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2674" w:rsidRPr="003A577E" w:rsidTr="00091290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3" w:right="5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99C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099C" w:rsidRPr="003A577E" w:rsidRDefault="0079099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79099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79099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79099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99C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พีทีที เมนเทนแนนซ์ แอนด์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B06A0"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เอนจิเนียริ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ง จำกัด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3" w:right="54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2674" w:rsidRPr="003A577E" w:rsidTr="0009129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968"/>
              </w:tabs>
              <w:ind w:left="-73" w:right="-12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899"/>
              </w:tabs>
              <w:ind w:left="-73" w:right="5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</w:tbl>
    <w:p w:rsidR="00AD517C" w:rsidRDefault="00AD517C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D517C" w:rsidRDefault="00AD517C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3A577E" w:rsidRDefault="00C73657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</w:t>
      </w:r>
    </w:p>
    <w:p w:rsidR="004D258B" w:rsidRPr="003A577E" w:rsidRDefault="004D258B" w:rsidP="007C5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 w:firstLine="18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14" w:type="dxa"/>
        <w:tblInd w:w="450" w:type="dxa"/>
        <w:tblLook w:val="0000" w:firstRow="0" w:lastRow="0" w:firstColumn="0" w:lastColumn="0" w:noHBand="0" w:noVBand="0"/>
      </w:tblPr>
      <w:tblGrid>
        <w:gridCol w:w="3589"/>
        <w:gridCol w:w="1234"/>
        <w:gridCol w:w="252"/>
        <w:gridCol w:w="1323"/>
        <w:gridCol w:w="243"/>
        <w:gridCol w:w="1234"/>
        <w:gridCol w:w="236"/>
        <w:gridCol w:w="1303"/>
      </w:tblGrid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D5C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4D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  <w:r w:rsidR="0079099C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C92D5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C92D5C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4D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92D5C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ออยล์ โซลเว้นท์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4D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92D5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C92D5C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4D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C92D5C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4D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  <w:r w:rsidR="0079099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  <w:r w:rsidR="00C92D5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1D2674" w:rsidRPr="003A577E" w:rsidTr="00091290">
        <w:trPr>
          <w:trHeight w:val="245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แม่สอดพลังงานสะอาด จำกัด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674" w:rsidRPr="003A577E" w:rsidTr="00091290"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pStyle w:val="a1"/>
              <w:tabs>
                <w:tab w:val="decimal" w:pos="954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1017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1017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79099C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1017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C92D5C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</w:tr>
    </w:tbl>
    <w:p w:rsidR="00620A4C" w:rsidRPr="003A577E" w:rsidRDefault="00620A4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C73657" w:rsidRPr="003A577E" w:rsidRDefault="00C73657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อัตราดอกเบี้ยในระหว่างงวด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="00F622C1" w:rsidRPr="003A577E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  ระยะสั้นตามตลาดเงิน </w:t>
      </w:r>
      <w:r w:rsidRPr="003A577E">
        <w:rPr>
          <w:rFonts w:ascii="Angsana New" w:hAnsi="Angsana New"/>
          <w:sz w:val="30"/>
          <w:szCs w:val="30"/>
        </w:rPr>
        <w:t xml:space="preserve">(MMR) </w:t>
      </w:r>
      <w:r w:rsidRPr="003A577E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3A577E">
        <w:rPr>
          <w:rFonts w:ascii="Angsana New" w:hAnsi="Angsana New"/>
          <w:sz w:val="30"/>
          <w:szCs w:val="30"/>
        </w:rPr>
        <w:t xml:space="preserve">(MLR) </w:t>
      </w:r>
      <w:r w:rsidRPr="003A577E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  <w:cs/>
        </w:rPr>
        <w:t xml:space="preserve"> แห่ง    หักด้วยอัตราส่วนลด</w:t>
      </w:r>
    </w:p>
    <w:p w:rsidR="003C5CA6" w:rsidRDefault="003C5CA6" w:rsidP="000A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C73657" w:rsidRDefault="00C73657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="003503FF" w:rsidRPr="003A577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503FF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620A4C" w:rsidRPr="003A577E">
        <w:rPr>
          <w:rFonts w:ascii="Angsana New" w:hAnsi="Angsana New"/>
          <w:sz w:val="30"/>
          <w:szCs w:val="30"/>
        </w:rPr>
        <w:t xml:space="preserve"> </w:t>
      </w:r>
      <w:r w:rsidR="00F622C1"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3503FF"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="003503FF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C5CA6" w:rsidRPr="003C5CA6" w:rsidRDefault="003C5CA6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29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9"/>
        <w:gridCol w:w="1170"/>
        <w:gridCol w:w="270"/>
        <w:gridCol w:w="1350"/>
        <w:gridCol w:w="270"/>
        <w:gridCol w:w="1280"/>
        <w:gridCol w:w="270"/>
        <w:gridCol w:w="1208"/>
      </w:tblGrid>
      <w:tr w:rsidR="001D2674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D2674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41CF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66048A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241CF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</w:tr>
      <w:tr w:rsidR="003241CF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93948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C183D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3241CF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66048A" w:rsidP="003241CF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293948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35E9" w:rsidRPr="008835E9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183D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35E9" w:rsidRPr="008835E9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Pr="003A577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241CF" w:rsidRPr="003A577E" w:rsidTr="00091290"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293948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3241CF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</w:p>
        </w:tc>
      </w:tr>
    </w:tbl>
    <w:p w:rsidR="00AD517C" w:rsidRDefault="00AD517C" w:rsidP="00C92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AD517C" w:rsidRDefault="00AD5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3232EC" w:rsidRPr="003A577E" w:rsidRDefault="00C92D5C" w:rsidP="00C92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 xml:space="preserve">ในเดือนกุมภาพันธ์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บริษัทย่อยแห่งหนึ่งได้ขายหุ้นทั้งหมดที่ถืออยู่ในบริษัท แม่สอดพลังงานสะอาด จำกัด ซึ่งเป็นบริษัทร่วมทางอ้อมให้ผู้ถือหุ้นเดิม ดังนั้นในงบการเงินรวมสำหรับงวด</w:t>
      </w:r>
      <w:r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กลุ่มบริษัทได้จัดประเภทบัญชีใหม่โดยเปลี่ยนจากบัญชี </w:t>
      </w:r>
      <w:r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3A577E">
        <w:rPr>
          <w:rFonts w:ascii="Angsana New" w:hAnsi="Angsana New"/>
          <w:sz w:val="30"/>
          <w:szCs w:val="30"/>
        </w:rPr>
        <w:t xml:space="preserve">” </w:t>
      </w:r>
      <w:r w:rsidRPr="003A577E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8835E9" w:rsidRPr="008835E9">
        <w:rPr>
          <w:rFonts w:ascii="Angsana New" w:hAnsi="Angsana New"/>
          <w:sz w:val="30"/>
          <w:szCs w:val="30"/>
        </w:rPr>
        <w:t>90</w:t>
      </w:r>
      <w:r w:rsidRPr="003A577E">
        <w:rPr>
          <w:rFonts w:ascii="Angsana New" w:hAnsi="Angsana New"/>
          <w:sz w:val="30"/>
          <w:szCs w:val="30"/>
          <w:cs/>
        </w:rPr>
        <w:t xml:space="preserve"> ล้านบาท เป็นบัญชี </w:t>
      </w:r>
      <w:r w:rsidR="004D5FB8"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</w:t>
      </w:r>
      <w:r w:rsidRPr="003A577E">
        <w:rPr>
          <w:rFonts w:ascii="Angsana New" w:hAnsi="Angsana New"/>
          <w:sz w:val="30"/>
          <w:szCs w:val="30"/>
        </w:rPr>
        <w:t xml:space="preserve">” </w:t>
      </w:r>
      <w:r w:rsidRPr="003A577E">
        <w:rPr>
          <w:rFonts w:ascii="Angsana New" w:hAnsi="Angsana New"/>
          <w:sz w:val="30"/>
          <w:szCs w:val="30"/>
          <w:cs/>
        </w:rPr>
        <w:t>โดย</w:t>
      </w:r>
      <w:r w:rsidRPr="003A577E">
        <w:rPr>
          <w:rFonts w:ascii="Angsana New" w:hAnsi="Angsana New" w:hint="cs"/>
          <w:sz w:val="30"/>
          <w:szCs w:val="30"/>
          <w:cs/>
        </w:rPr>
        <w:t>มี</w:t>
      </w:r>
      <w:r w:rsidRPr="003A577E">
        <w:rPr>
          <w:rFonts w:ascii="Angsana New" w:hAnsi="Angsana New"/>
          <w:sz w:val="30"/>
          <w:szCs w:val="30"/>
          <w:cs/>
        </w:rPr>
        <w:t>เงื่อนไข และข้อตกลงอื่นๆ เป็นไปตามสัญญาเดิม</w:t>
      </w:r>
    </w:p>
    <w:p w:rsidR="00C92D5C" w:rsidRPr="00F23D2E" w:rsidRDefault="00C92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C73657" w:rsidRPr="003A577E" w:rsidRDefault="00C73657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B3CC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241CF" w:rsidRPr="003A577E" w:rsidRDefault="003241CF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9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3513"/>
        <w:gridCol w:w="1194"/>
        <w:gridCol w:w="270"/>
        <w:gridCol w:w="1350"/>
        <w:gridCol w:w="270"/>
        <w:gridCol w:w="1278"/>
        <w:gridCol w:w="252"/>
        <w:gridCol w:w="1170"/>
      </w:tblGrid>
      <w:tr w:rsidR="001D2674" w:rsidRPr="003A577E" w:rsidTr="00091290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674" w:rsidRPr="003A577E" w:rsidTr="00091290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091290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  <w:r w:rsidR="00261060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  <w:r w:rsidR="00C92D5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  <w:r w:rsidR="00261060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92D5C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261060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C92D5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3C5CA6" w:rsidRPr="003A577E" w:rsidTr="00D52B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TOP</w:t>
            </w:r>
            <w:r w:rsidR="003A577E"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/>
                <w:sz w:val="30"/>
                <w:szCs w:val="30"/>
              </w:rPr>
              <w:t>NTL Pte. Ltd.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3C5CA6" w:rsidRPr="003A577E" w:rsidTr="00D52B71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แม่สอดพลังงานสะอาด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อุบล ไบโอ เอทานอล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D5C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8835E9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C92D5C" w:rsidP="00C92D5C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2D5C" w:rsidRPr="003A577E" w:rsidRDefault="003A577E" w:rsidP="00C92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037E" w:rsidRPr="003A577E" w:rsidTr="00091290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037E" w:rsidRPr="003A577E" w:rsidRDefault="0057037E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D478C" w:rsidRPr="003A577E" w:rsidTr="00091290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D478C" w:rsidRPr="003A577E" w:rsidTr="00091290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D517C" w:rsidRPr="003A577E" w:rsidTr="00091290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17C" w:rsidRPr="003A577E" w:rsidRDefault="00AD517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517C" w:rsidRPr="003A577E" w:rsidRDefault="00AD517C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พีทีที โกลบอล เคมิคอล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A577E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C9E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C9E" w:rsidRPr="003A577E" w:rsidRDefault="00C42C9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ไทยสไตรีนิคส์ จำกัด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C42C9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3A577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C42C9E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3A577E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C42C9E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C9E" w:rsidRPr="003A577E" w:rsidRDefault="003A577E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241CF" w:rsidRPr="003A577E" w:rsidTr="00091290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638AE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3241CF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638AE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241CF" w:rsidRPr="003A577E" w:rsidRDefault="008835E9" w:rsidP="003241CF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3241CF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</w:tr>
    </w:tbl>
    <w:p w:rsidR="000D478C" w:rsidRDefault="000D478C" w:rsidP="0003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3A577E" w:rsidRDefault="00C73657" w:rsidP="0003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0B3CC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3241CF" w:rsidRPr="00030A52" w:rsidRDefault="003241CF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15" w:type="dxa"/>
        <w:tblInd w:w="450" w:type="dxa"/>
        <w:tblLook w:val="0000" w:firstRow="0" w:lastRow="0" w:firstColumn="0" w:lastColumn="0" w:noHBand="0" w:noVBand="0"/>
      </w:tblPr>
      <w:tblGrid>
        <w:gridCol w:w="3471"/>
        <w:gridCol w:w="42"/>
        <w:gridCol w:w="1194"/>
        <w:gridCol w:w="18"/>
        <w:gridCol w:w="252"/>
        <w:gridCol w:w="18"/>
        <w:gridCol w:w="1332"/>
        <w:gridCol w:w="18"/>
        <w:gridCol w:w="252"/>
        <w:gridCol w:w="18"/>
        <w:gridCol w:w="1206"/>
        <w:gridCol w:w="54"/>
        <w:gridCol w:w="252"/>
        <w:gridCol w:w="18"/>
        <w:gridCol w:w="1152"/>
        <w:gridCol w:w="18"/>
      </w:tblGrid>
      <w:tr w:rsidR="001D2674" w:rsidRPr="003A577E" w:rsidTr="003C5CA6">
        <w:trPr>
          <w:tblHeader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3C5CA6">
        <w:trPr>
          <w:tblHeader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674" w:rsidRPr="003A577E" w:rsidTr="003C5CA6">
        <w:trPr>
          <w:tblHeader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3C5CA6">
        <w:trPr>
          <w:tblHeader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3C5CA6">
        <w:trPr>
          <w:trHeight w:val="182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74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CA6" w:rsidRPr="003A577E" w:rsidTr="003C5CA6">
        <w:trPr>
          <w:gridAfter w:val="1"/>
          <w:wAfter w:w="18" w:type="dxa"/>
        </w:trPr>
        <w:tc>
          <w:tcPr>
            <w:tcW w:w="3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CA6" w:rsidRPr="003A577E" w:rsidRDefault="003C5CA6" w:rsidP="00D52B71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D2674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77C5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7C5" w:rsidRPr="003A577E" w:rsidRDefault="00BD77C5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3A577E" w:rsidP="00BD7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3A577E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1D267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8835E9" w:rsidP="002844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1D2674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3A577E" w:rsidP="001D2674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B6637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6637" w:rsidRPr="003A577E" w:rsidRDefault="00FB6637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FB6637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FB6637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FB6637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637" w:rsidRPr="003A577E" w:rsidRDefault="003A577E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B48" w:rsidRPr="003A577E" w:rsidTr="003C5CA6">
        <w:trPr>
          <w:trHeight w:val="187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tabs>
                <w:tab w:val="left" w:pos="792"/>
              </w:tabs>
              <w:ind w:left="213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78C" w:rsidRPr="003A577E" w:rsidTr="003C5CA6">
        <w:trPr>
          <w:trHeight w:val="187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tabs>
                <w:tab w:val="left" w:pos="792"/>
              </w:tabs>
              <w:ind w:left="213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78C" w:rsidRPr="003A577E" w:rsidTr="003C5CA6">
        <w:trPr>
          <w:trHeight w:val="187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tabs>
                <w:tab w:val="left" w:pos="792"/>
              </w:tabs>
              <w:ind w:left="213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78C" w:rsidRPr="003A577E" w:rsidTr="003C5CA6">
        <w:trPr>
          <w:trHeight w:val="187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tabs>
                <w:tab w:val="left" w:pos="792"/>
              </w:tabs>
              <w:ind w:left="213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a0"/>
              <w:ind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78C" w:rsidRPr="003A577E" w:rsidRDefault="000D478C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674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BD77C5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7C5" w:rsidRPr="003A577E" w:rsidRDefault="00BD77C5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เอนเนอร์ยี่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BD77C5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77C5" w:rsidRPr="003A577E" w:rsidRDefault="003A577E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 เพาเวอร์ ซินเนอร์ยี่ </w:t>
            </w:r>
          </w:p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BD77C5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BD77C5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ที.ไอ.เอ็ม. ชิพ แมนเนจเมนท์ 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1CF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32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41CF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1CF" w:rsidRPr="003A577E" w:rsidRDefault="003241CF" w:rsidP="001D26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เอ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เนอร์ยี่ คอมเพล็กซ์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C0B48" w:rsidRPr="003A577E" w:rsidRDefault="003A577E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B48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25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C0B48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C0B48" w:rsidRPr="003A577E" w:rsidRDefault="004C0B48" w:rsidP="004C0B48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C0B48" w:rsidRPr="003A577E" w:rsidRDefault="008835E9" w:rsidP="004C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D2674" w:rsidRPr="003A577E" w:rsidTr="003C5CA6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8835E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</w:tr>
    </w:tbl>
    <w:p w:rsidR="003C5CA6" w:rsidRDefault="003C5CA6" w:rsidP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180365" w:rsidRPr="003A577E" w:rsidRDefault="00180365" w:rsidP="0009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3241CF" w:rsidRPr="003A577E" w:rsidRDefault="003241CF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3509"/>
        <w:gridCol w:w="1236"/>
        <w:gridCol w:w="270"/>
        <w:gridCol w:w="1350"/>
        <w:gridCol w:w="270"/>
        <w:gridCol w:w="1194"/>
        <w:gridCol w:w="270"/>
        <w:gridCol w:w="1189"/>
      </w:tblGrid>
      <w:tr w:rsidR="001D2674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1D2674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674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D2674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674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2674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74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637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A02637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A02637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02637" w:rsidRPr="003A577E" w:rsidTr="000B3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:rsidR="001D2674" w:rsidRPr="003A577E" w:rsidRDefault="001D2674" w:rsidP="00180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</w:rPr>
      </w:pPr>
    </w:p>
    <w:p w:rsidR="000D478C" w:rsidRDefault="000D478C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>อัตราดอกเบี้ยในระหว่างงวด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BD180E" w:rsidRPr="003A577E">
        <w:rPr>
          <w:rFonts w:ascii="Angsana New" w:hAnsi="Angsana New"/>
          <w:sz w:val="30"/>
          <w:szCs w:val="30"/>
        </w:rPr>
        <w:t xml:space="preserve"> </w:t>
      </w:r>
      <w:r w:rsidR="00F622C1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6F7DE6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434BAA" w:rsidRPr="003A577E">
        <w:rPr>
          <w:rFonts w:ascii="Angsana New" w:hAnsi="Angsana New"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มีอัตราเท่ากับอัตราดอกเบี้ยเงินกู้ยืมระยะสั้นตามตลาดเงิน </w:t>
      </w:r>
      <w:r w:rsidRPr="003A577E">
        <w:rPr>
          <w:rFonts w:ascii="Angsana New" w:hAnsi="Angsana New"/>
          <w:sz w:val="30"/>
          <w:szCs w:val="30"/>
        </w:rPr>
        <w:t xml:space="preserve">(MMR) </w:t>
      </w:r>
      <w:r w:rsidRPr="003A577E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3A577E">
        <w:rPr>
          <w:rFonts w:ascii="Angsana New" w:hAnsi="Angsana New"/>
          <w:sz w:val="30"/>
          <w:szCs w:val="30"/>
        </w:rPr>
        <w:t xml:space="preserve">(MLR) </w:t>
      </w:r>
      <w:r w:rsidR="00434BAA" w:rsidRPr="003A577E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8835E9" w:rsidRPr="008835E9">
        <w:rPr>
          <w:rFonts w:ascii="Angsana New" w:hAnsi="Angsana New" w:hint="cs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</w:p>
    <w:p w:rsidR="00C8412B" w:rsidRPr="003A577E" w:rsidRDefault="00C8412B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="006F7DE6"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BD180E" w:rsidRPr="003A577E">
        <w:rPr>
          <w:rFonts w:ascii="Angsana New" w:hAnsi="Angsana New"/>
          <w:sz w:val="30"/>
          <w:szCs w:val="30"/>
        </w:rPr>
        <w:t xml:space="preserve"> </w:t>
      </w:r>
      <w:r w:rsidR="00F622C1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6F7DE6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</w:rPr>
        <w:t xml:space="preserve"> และ</w:t>
      </w:r>
      <w:r w:rsidR="00434BAA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3241CF" w:rsidRPr="003A577E" w:rsidRDefault="003241C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4" w:type="dxa"/>
        <w:tblInd w:w="450" w:type="dxa"/>
        <w:tblLook w:val="0000" w:firstRow="0" w:lastRow="0" w:firstColumn="0" w:lastColumn="0" w:noHBand="0" w:noVBand="0"/>
      </w:tblPr>
      <w:tblGrid>
        <w:gridCol w:w="3495"/>
        <w:gridCol w:w="1170"/>
        <w:gridCol w:w="270"/>
        <w:gridCol w:w="1350"/>
        <w:gridCol w:w="270"/>
        <w:gridCol w:w="1171"/>
        <w:gridCol w:w="270"/>
        <w:gridCol w:w="1198"/>
      </w:tblGrid>
      <w:tr w:rsidR="001D2674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674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8835E9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D2674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674" w:rsidRPr="003A577E" w:rsidRDefault="001D2674" w:rsidP="001D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637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  <w:r w:rsidR="00A02637" w:rsidRPr="003A577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A02637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A577E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5</w:t>
            </w:r>
            <w:r w:rsidR="0025300D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249</w:t>
            </w:r>
            <w:r w:rsidRPr="003A577E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A02637" w:rsidRPr="003A577E" w:rsidTr="00091290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pStyle w:val="a1"/>
              <w:tabs>
                <w:tab w:val="decimal" w:pos="883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3A577E" w:rsidP="00A02637">
            <w:pPr>
              <w:pStyle w:val="a1"/>
              <w:tabs>
                <w:tab w:val="decimal" w:pos="1063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2637" w:rsidRPr="003A577E" w:rsidRDefault="00A02637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02637" w:rsidRPr="003A577E" w:rsidRDefault="008835E9" w:rsidP="00A0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</w:tr>
    </w:tbl>
    <w:p w:rsidR="00A02637" w:rsidRPr="000D478C" w:rsidRDefault="00A02637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:rsidR="001D2674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bookmarkStart w:id="1" w:name="OLE_LINK41"/>
      <w:bookmarkStart w:id="2" w:name="OLE_LINK42"/>
    </w:p>
    <w:bookmarkEnd w:id="1"/>
    <w:bookmarkEnd w:id="2"/>
    <w:p w:rsidR="001D2674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:rsidR="00030A52" w:rsidRPr="003A577E" w:rsidRDefault="00030A52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D2674" w:rsidRPr="003A577E" w:rsidRDefault="001D2674" w:rsidP="00A0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8835E9" w:rsidRPr="008835E9">
        <w:rPr>
          <w:rFonts w:ascii="Angsana New" w:hAnsi="Angsana New"/>
          <w:sz w:val="30"/>
          <w:szCs w:val="30"/>
        </w:rPr>
        <w:t>6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เดือน</w:t>
      </w:r>
    </w:p>
    <w:p w:rsidR="00881A4F" w:rsidRPr="003A577E" w:rsidRDefault="00881A4F" w:rsidP="00A0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:rsidR="001D2674" w:rsidRPr="003A577E" w:rsidRDefault="003241CF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3A577E">
        <w:rPr>
          <w:rFonts w:ascii="Angsana New" w:hAnsi="Angsana New"/>
          <w:sz w:val="20"/>
          <w:szCs w:val="20"/>
          <w:cs/>
        </w:rPr>
        <w:tab/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D478C" w:rsidRDefault="001D2674" w:rsidP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โดยที่ปริมาณการซื้อขายและราคาซื้อขายผลิตภัณฑ์ผลพลอยได้จะเป็นไปตามที่กำหนดไว้ในสัญญา  </w:t>
      </w:r>
      <w:bookmarkStart w:id="3" w:name="OLE_LINK39"/>
      <w:bookmarkStart w:id="4" w:name="OLE_LINK40"/>
      <w:r w:rsidRPr="003A577E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13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3"/>
      <w:bookmarkEnd w:id="4"/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สัญญาใช้บริการเทคโนโลยีและการสื่อสาร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3A577E">
        <w:rPr>
          <w:rFonts w:ascii="Angsana New" w:hAnsi="Angsana New"/>
          <w:color w:val="FFFFFF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3A577E">
        <w:rPr>
          <w:rFonts w:ascii="Angsana New" w:hAnsi="Angsana New"/>
          <w:color w:val="FFFFFF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สัญญานี้จะต่ออายุออกไปเป็นคราวๆ ตามระยะเวลาที่คู่สัญญาได้ตกลงร่วมกัน จนกว่าคู่สัญญาฝ่ายใดฝ่ายหนึ่งจะยกเลิกสัญญาด้วยการแจ้งเป็นลายลักษณ์อักษรล่วงหน้า</w:t>
      </w:r>
      <w:r w:rsidRPr="003A577E">
        <w:rPr>
          <w:rFonts w:ascii="Angsana New" w:hAnsi="Angsana New" w:hint="cs"/>
          <w:sz w:val="30"/>
          <w:szCs w:val="30"/>
          <w:cs/>
        </w:rPr>
        <w:t>เป็นเวลา</w:t>
      </w:r>
      <w:r w:rsidRPr="003A577E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8835E9" w:rsidRPr="008835E9">
        <w:rPr>
          <w:rFonts w:ascii="Angsana New" w:hAnsi="Angsana New"/>
          <w:sz w:val="30"/>
          <w:szCs w:val="30"/>
        </w:rPr>
        <w:t>180</w:t>
      </w:r>
      <w:r w:rsidRPr="003A577E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:rsidR="000B06A0" w:rsidRPr="003A577E" w:rsidRDefault="000B06A0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และน้ำมันดิบล่วงหน้ากับบริษัทที่เกี่ยวข้องกันแห่งหนึ่ง (</w:t>
      </w:r>
      <w:r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คู่สัญญา</w:t>
      </w:r>
      <w:r w:rsidRPr="003A577E">
        <w:rPr>
          <w:rFonts w:ascii="Angsana New" w:hAnsi="Angsana New"/>
          <w:sz w:val="30"/>
          <w:szCs w:val="30"/>
        </w:rPr>
        <w:t>”</w:t>
      </w:r>
      <w:r w:rsidRPr="003A577E">
        <w:rPr>
          <w:rFonts w:ascii="Angsana New" w:hAnsi="Angsana New"/>
          <w:sz w:val="30"/>
          <w:szCs w:val="30"/>
          <w:cs/>
        </w:rPr>
        <w:t>) 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3A577E">
        <w:rPr>
          <w:rFonts w:ascii="Angsana New" w:hAnsi="Angsana New"/>
          <w:sz w:val="30"/>
          <w:szCs w:val="30"/>
        </w:rPr>
        <w:t xml:space="preserve"> 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บริษัท</w:t>
      </w:r>
      <w:r w:rsidR="0025300D" w:rsidRPr="003A577E">
        <w:rPr>
          <w:rFonts w:ascii="Angsana New" w:hAnsi="Angsana New" w:hint="cs"/>
          <w:sz w:val="30"/>
          <w:szCs w:val="30"/>
          <w:cs/>
        </w:rPr>
        <w:t>ไม่</w:t>
      </w:r>
      <w:r w:rsidRPr="003A577E">
        <w:rPr>
          <w:rFonts w:ascii="Angsana New" w:hAnsi="Angsana New"/>
          <w:sz w:val="30"/>
          <w:szCs w:val="30"/>
          <w:cs/>
        </w:rPr>
        <w:t>มีปริมาณน้ำมันภายใต้สัญญาแลกเปลี่ยนส่วนต่างราคาน้ำมันกับบริษัทที่เกี่ยวข้องกัน</w:t>
      </w:r>
      <w:r w:rsidRPr="003A577E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3A577E">
        <w:rPr>
          <w:rFonts w:ascii="Angsana New" w:hAnsi="Angsana New"/>
          <w:i/>
          <w:iCs/>
          <w:sz w:val="30"/>
          <w:szCs w:val="30"/>
          <w:cs/>
        </w:rPr>
        <w:t>(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31</w:t>
      </w:r>
      <w:r w:rsidRPr="003A577E">
        <w:rPr>
          <w:rFonts w:ascii="Angsana New" w:hAnsi="Angsana New"/>
          <w:i/>
          <w:iCs/>
          <w:sz w:val="30"/>
          <w:szCs w:val="30"/>
        </w:rPr>
        <w:t xml:space="preserve"> </w:t>
      </w:r>
      <w:r w:rsidRPr="003A577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2559</w:t>
      </w:r>
      <w:r w:rsidRPr="003A577E">
        <w:rPr>
          <w:rFonts w:ascii="Angsana New" w:hAnsi="Angsana New"/>
          <w:i/>
          <w:iCs/>
          <w:sz w:val="30"/>
          <w:szCs w:val="30"/>
        </w:rPr>
        <w:t xml:space="preserve">: </w:t>
      </w:r>
      <w:r w:rsidRPr="003A577E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3A577E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1D2674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:rsidR="001D2674" w:rsidRPr="003C5CA6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A0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8835E9" w:rsidRPr="008835E9">
        <w:rPr>
          <w:rFonts w:ascii="Angsana New" w:hAnsi="Angsana New"/>
          <w:sz w:val="30"/>
          <w:szCs w:val="30"/>
        </w:rPr>
        <w:t>49</w:t>
      </w:r>
      <w:r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99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8835E9" w:rsidRPr="008835E9">
        <w:rPr>
          <w:rFonts w:ascii="Angsana New" w:hAnsi="Angsana New"/>
          <w:sz w:val="30"/>
          <w:szCs w:val="30"/>
        </w:rPr>
        <w:t>270</w:t>
      </w:r>
      <w:r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000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บาร์เรลต่อวัน  และ (ข) บริษัทที่เกี่ยวข้องกันจะจัดหาและบริษัทจะ</w:t>
      </w:r>
      <w:r w:rsidRPr="003A577E">
        <w:rPr>
          <w:rFonts w:ascii="Angsana New" w:hAnsi="Angsana New"/>
          <w:sz w:val="30"/>
          <w:szCs w:val="30"/>
        </w:rPr>
        <w:t xml:space="preserve">  </w:t>
      </w:r>
      <w:r w:rsidRPr="003A577E">
        <w:rPr>
          <w:rFonts w:ascii="Angsana New" w:hAnsi="Angsana New"/>
          <w:sz w:val="30"/>
          <w:szCs w:val="30"/>
          <w:cs/>
        </w:rPr>
        <w:t xml:space="preserve">รับซื้อน้ำมันปิโตรเลียมดิบและ/หรือวัตถุดิบเพื่อรองรับโรงกลั่นที่การผลิตร้อยละ </w:t>
      </w:r>
      <w:r w:rsidR="008835E9" w:rsidRPr="008835E9">
        <w:rPr>
          <w:rFonts w:ascii="Angsana New" w:hAnsi="Angsana New"/>
          <w:sz w:val="30"/>
          <w:szCs w:val="30"/>
        </w:rPr>
        <w:t>49</w:t>
      </w:r>
      <w:r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99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8835E9" w:rsidRPr="008835E9">
        <w:rPr>
          <w:rFonts w:ascii="Angsana New" w:hAnsi="Angsana New"/>
          <w:sz w:val="30"/>
          <w:szCs w:val="30"/>
        </w:rPr>
        <w:t>270</w:t>
      </w:r>
      <w:r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000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:rsidR="00030A52" w:rsidRPr="003C5CA6" w:rsidRDefault="00030A52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3241CF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D2674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บริการขนส่งน้ำมันทางท่อ</w:t>
      </w:r>
    </w:p>
    <w:p w:rsidR="001D2674" w:rsidRPr="003C5CA6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</w:t>
      </w:r>
      <w:r w:rsidR="001D2674" w:rsidRPr="003A577E">
        <w:rPr>
          <w:rFonts w:ascii="Angsana New" w:hAnsi="Angsana New"/>
          <w:sz w:val="30"/>
          <w:szCs w:val="30"/>
          <w:cs/>
        </w:rPr>
        <w:t>ใช้บริการขนส่งน้ำมันทางท่อกับกิจการที่เกี่ยวข้องกันแห่งหนึ่ง โดยค่าบริการจะเป็นไปตามที่กำหนดไว้ในสัญญา สัญญานี้มีระยะเวลา</w:t>
      </w:r>
      <w:r w:rsidR="001D2674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20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8835E9" w:rsidRPr="008835E9">
        <w:rPr>
          <w:rFonts w:ascii="Angsana New" w:hAnsi="Angsana New"/>
          <w:sz w:val="30"/>
          <w:szCs w:val="30"/>
        </w:rPr>
        <w:t>2557</w:t>
      </w:r>
      <w:r w:rsidR="001D2674" w:rsidRPr="003A577E">
        <w:rPr>
          <w:rFonts w:ascii="Angsana New" w:hAnsi="Angsana New"/>
          <w:sz w:val="30"/>
          <w:szCs w:val="30"/>
        </w:rPr>
        <w:t xml:space="preserve"> </w:t>
      </w:r>
      <w:r w:rsidR="001D2674" w:rsidRPr="003A577E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="001D2674" w:rsidRPr="003A577E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:rsidR="008E5D56" w:rsidRPr="003C5CA6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E5D56" w:rsidRPr="003A577E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บริษัทมีสัญญาให้บริการขนส่งน้ำมันทางท่อกับบริษัทที่เกี่ยวข้องกันแห่งหนึ่ง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20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</w:t>
      </w:r>
    </w:p>
    <w:p w:rsidR="000D478C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สัญญาจัดหาก๊าซธรรมชาติ</w:t>
      </w:r>
    </w:p>
    <w:p w:rsidR="001D2674" w:rsidRPr="003C5CA6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EA24BD" w:rsidRPr="003A577E">
        <w:rPr>
          <w:rFonts w:ascii="Angsana New" w:hAnsi="Angsana New" w:hint="cs"/>
          <w:sz w:val="30"/>
          <w:szCs w:val="30"/>
          <w:cs/>
        </w:rPr>
        <w:t>หลาย</w:t>
      </w:r>
      <w:r w:rsidRPr="003A577E">
        <w:rPr>
          <w:rFonts w:ascii="Angsana New" w:hAnsi="Angsana New"/>
          <w:sz w:val="30"/>
          <w:szCs w:val="30"/>
          <w:cs/>
        </w:rPr>
        <w:t xml:space="preserve">แห่งมีสัญญาจัดหาก๊าซธรรมชาติกับบริษัทที่เกี่ยวข้องกันแห่งหนึ่ง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ถึง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ถึง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2584</w:t>
      </w:r>
    </w:p>
    <w:p w:rsidR="00F911B6" w:rsidRPr="003C5CA6" w:rsidRDefault="00F911B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1D2674" w:rsidRPr="003C5CA6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232EC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ไฟฟ้าเพื่อเชื่อมโยงระบบของบริษัทย่อยและบริษัทร่วม</w:t>
      </w:r>
      <w:r w:rsidRPr="003A577E">
        <w:rPr>
          <w:rFonts w:ascii="Angsana New" w:hAnsi="Angsana New" w:hint="cs"/>
          <w:sz w:val="30"/>
          <w:szCs w:val="30"/>
          <w:cs/>
        </w:rPr>
        <w:t>ดังกล่าว</w:t>
      </w:r>
      <w:r w:rsidRPr="003A577E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Pr="003A577E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:rsidR="00030A52" w:rsidRDefault="0003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566A7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บริษัทย่อยหลาย</w:t>
      </w:r>
      <w:r w:rsidR="001D2674" w:rsidRPr="003A577E">
        <w:rPr>
          <w:rFonts w:ascii="Angsana New" w:hAnsi="Angsana New"/>
          <w:sz w:val="30"/>
          <w:szCs w:val="30"/>
          <w:cs/>
        </w:rPr>
        <w:t>แห่ง (</w:t>
      </w:r>
      <w:r w:rsidR="001D2674" w:rsidRPr="003A577E">
        <w:rPr>
          <w:rFonts w:ascii="Angsana New" w:hAnsi="Angsana New"/>
          <w:sz w:val="30"/>
          <w:szCs w:val="30"/>
        </w:rPr>
        <w:t>“</w:t>
      </w:r>
      <w:r w:rsidR="001D2674" w:rsidRPr="003A577E">
        <w:rPr>
          <w:rFonts w:ascii="Angsana New" w:hAnsi="Angsana New"/>
          <w:sz w:val="30"/>
          <w:szCs w:val="30"/>
          <w:cs/>
        </w:rPr>
        <w:t>ผู้ขาย</w:t>
      </w:r>
      <w:r w:rsidR="001D2674" w:rsidRPr="003A577E">
        <w:rPr>
          <w:rFonts w:ascii="Angsana New" w:hAnsi="Angsana New"/>
          <w:sz w:val="30"/>
          <w:szCs w:val="30"/>
        </w:rPr>
        <w:t xml:space="preserve">”) </w:t>
      </w:r>
      <w:r w:rsidR="001D2674" w:rsidRPr="003A577E">
        <w:rPr>
          <w:rFonts w:ascii="Angsana New" w:hAnsi="Angsana New"/>
          <w:sz w:val="30"/>
          <w:szCs w:val="30"/>
          <w:cs/>
        </w:rPr>
        <w:t>มีสัญญาซื้อกระแสไฟฟ้ากับบริษัทและบริษัทย่อย</w:t>
      </w:r>
      <w:r w:rsidR="001D2674" w:rsidRPr="003A577E">
        <w:rPr>
          <w:rFonts w:ascii="Angsana New" w:hAnsi="Angsana New" w:hint="cs"/>
          <w:sz w:val="30"/>
          <w:szCs w:val="30"/>
          <w:cs/>
        </w:rPr>
        <w:t>หลาย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แห่งเป็นเวลา </w:t>
      </w:r>
      <w:r w:rsidR="008835E9" w:rsidRPr="008835E9">
        <w:rPr>
          <w:rFonts w:ascii="Angsana New" w:hAnsi="Angsana New"/>
          <w:sz w:val="30"/>
          <w:szCs w:val="30"/>
        </w:rPr>
        <w:t>24</w:t>
      </w:r>
      <w:r w:rsidR="001D2674" w:rsidRPr="003A577E">
        <w:rPr>
          <w:rFonts w:ascii="Angsana New" w:hAnsi="Angsana New"/>
          <w:sz w:val="30"/>
          <w:szCs w:val="30"/>
        </w:rPr>
        <w:t xml:space="preserve"> </w:t>
      </w:r>
      <w:r w:rsidR="001D2674" w:rsidRPr="003A57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8835E9" w:rsidRPr="008835E9">
        <w:rPr>
          <w:rFonts w:ascii="Angsana New" w:hAnsi="Angsana New"/>
          <w:sz w:val="30"/>
          <w:szCs w:val="30"/>
        </w:rPr>
        <w:t>2566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 </w:t>
      </w:r>
      <w:r w:rsidR="001D2674" w:rsidRPr="003A577E">
        <w:rPr>
          <w:rFonts w:ascii="Angsana New" w:hAnsi="Angsana New" w:hint="cs"/>
          <w:sz w:val="30"/>
          <w:szCs w:val="30"/>
          <w:cs/>
        </w:rPr>
        <w:t>ปี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2570</w:t>
      </w:r>
      <w:r w:rsidR="001D2674" w:rsidRPr="003A577E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8835E9" w:rsidRPr="008835E9">
        <w:rPr>
          <w:rFonts w:ascii="Angsana New" w:hAnsi="Angsana New"/>
          <w:sz w:val="30"/>
          <w:szCs w:val="30"/>
        </w:rPr>
        <w:t>2583</w:t>
      </w:r>
      <w:r w:rsidR="001D2674" w:rsidRPr="003A577E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8835E9" w:rsidRPr="008835E9">
        <w:rPr>
          <w:rFonts w:ascii="Angsana New" w:hAnsi="Angsana New"/>
          <w:sz w:val="30"/>
          <w:szCs w:val="30"/>
        </w:rPr>
        <w:t>20</w:t>
      </w:r>
      <w:r w:rsidRPr="003A577E">
        <w:rPr>
          <w:rFonts w:ascii="Angsana New" w:hAnsi="Angsana New"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8835E9" w:rsidRPr="008835E9">
        <w:rPr>
          <w:rFonts w:ascii="Angsana New" w:hAnsi="Angsana New"/>
          <w:sz w:val="30"/>
          <w:szCs w:val="30"/>
        </w:rPr>
        <w:t>2566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ปี </w:t>
      </w:r>
      <w:r w:rsidR="008835E9" w:rsidRPr="008835E9">
        <w:rPr>
          <w:rFonts w:ascii="Angsana New" w:hAnsi="Angsana New"/>
          <w:sz w:val="30"/>
          <w:szCs w:val="30"/>
        </w:rPr>
        <w:t>2570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</w:t>
      </w:r>
      <w:r w:rsidRPr="003A577E">
        <w:rPr>
          <w:rFonts w:ascii="Angsana New" w:hAnsi="Angsana New" w:hint="cs"/>
          <w:sz w:val="30"/>
          <w:szCs w:val="30"/>
          <w:cs/>
        </w:rPr>
        <w:t>ปี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="008835E9" w:rsidRPr="008835E9">
        <w:rPr>
          <w:rFonts w:ascii="Angsana New" w:hAnsi="Angsana New" w:hint="cs"/>
          <w:sz w:val="30"/>
          <w:szCs w:val="30"/>
        </w:rPr>
        <w:t>83</w:t>
      </w:r>
      <w:r w:rsidRPr="003A577E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Pr="003A577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บริษัทย่อยหลายแห่งและบริษัทร่วมหนึ่งแห่งมีสัญญาบริการและจัดหากับบริษัท</w:t>
      </w:r>
      <w:r w:rsidR="008E5D56" w:rsidRPr="003A577E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โดยบริษัท</w:t>
      </w:r>
      <w:r w:rsidR="008E5D56" w:rsidRPr="003A577E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3A577E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ซึ่งบริษัทย่อยและบริษัทร่วมดังกล่าวตกลงที่จะจ่ายค่าธรรมเนียมให้กับบริษัท</w:t>
      </w:r>
      <w:r w:rsidR="008E5D56" w:rsidRPr="003A577E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3A577E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3A577E">
        <w:rPr>
          <w:rFonts w:ascii="Angsana New" w:hAnsi="Angsana New" w:hint="cs"/>
          <w:sz w:val="30"/>
          <w:szCs w:val="30"/>
          <w:cs/>
        </w:rPr>
        <w:t>ระยะเวลา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  <w:cs/>
        </w:rPr>
        <w:t xml:space="preserve"> ปี หรือ </w:t>
      </w:r>
      <w:r w:rsidR="008835E9" w:rsidRPr="008835E9">
        <w:rPr>
          <w:rFonts w:ascii="Angsana New" w:hAnsi="Angsana New"/>
          <w:sz w:val="30"/>
          <w:szCs w:val="30"/>
        </w:rPr>
        <w:t>28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:rsidR="00873411" w:rsidRPr="003A577E" w:rsidRDefault="00873411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8E5D56" w:rsidRPr="003A577E" w:rsidRDefault="001D2674" w:rsidP="00D77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หนึ่งมีสัญญาเช่าที่ดินกับบริษัทเพื่อเช่า/เช่าช่วงที่ดินบางแห่ง</w:t>
      </w:r>
      <w:r w:rsidRPr="003A577E">
        <w:rPr>
          <w:rFonts w:ascii="Angsana New" w:hAnsi="Angsana New"/>
          <w:sz w:val="12"/>
          <w:szCs w:val="12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ซึ่งจะสิ้นสุด</w:t>
      </w:r>
      <w:r w:rsidR="008E5D56" w:rsidRPr="003A577E">
        <w:rPr>
          <w:rFonts w:ascii="Angsana New" w:hAnsi="Angsana New"/>
          <w:sz w:val="30"/>
          <w:szCs w:val="30"/>
        </w:rPr>
        <w:br/>
      </w:r>
      <w:r w:rsidRPr="003A577E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2565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 w:hint="cs"/>
          <w:sz w:val="30"/>
          <w:szCs w:val="30"/>
        </w:rPr>
        <w:t>2584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และเดือนสิงหาคม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2586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E5D56" w:rsidRPr="003A577E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8E5D56" w:rsidRPr="003A577E">
        <w:rPr>
          <w:rFonts w:ascii="Angsana New" w:hAnsi="Angsana New"/>
          <w:sz w:val="30"/>
          <w:szCs w:val="30"/>
        </w:rPr>
        <w:t xml:space="preserve"> </w:t>
      </w:r>
      <w:r w:rsidR="008E5D56" w:rsidRPr="003A577E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="008E5D56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="008E5D56" w:rsidRPr="003A577E">
        <w:rPr>
          <w:rFonts w:ascii="Angsana New" w:hAnsi="Angsana New"/>
          <w:sz w:val="30"/>
          <w:szCs w:val="30"/>
        </w:rPr>
        <w:t xml:space="preserve"> </w:t>
      </w:r>
      <w:r w:rsidR="008E5D56" w:rsidRPr="003A577E">
        <w:rPr>
          <w:rFonts w:ascii="Angsana New" w:hAnsi="Angsana New"/>
          <w:sz w:val="30"/>
          <w:szCs w:val="30"/>
          <w:cs/>
        </w:rPr>
        <w:t>ปี</w:t>
      </w:r>
    </w:p>
    <w:p w:rsidR="00873411" w:rsidRPr="003A577E" w:rsidRDefault="00873411" w:rsidP="00D77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E5D56" w:rsidRPr="003A577E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0"/>
          <w:szCs w:val="2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3A577E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3A577E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2589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3A577E">
        <w:rPr>
          <w:rFonts w:ascii="Angsana New" w:hAnsi="Angsana New"/>
          <w:sz w:val="24"/>
          <w:szCs w:val="24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</w:t>
      </w:r>
    </w:p>
    <w:p w:rsidR="008E5D56" w:rsidRPr="003A577E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0"/>
          <w:szCs w:val="20"/>
        </w:rPr>
      </w:pPr>
    </w:p>
    <w:p w:rsidR="008E5D56" w:rsidRPr="003A577E" w:rsidRDefault="001D2674" w:rsidP="008E5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8835E9" w:rsidRPr="008835E9">
        <w:rPr>
          <w:rFonts w:ascii="Angsana New" w:hAnsi="Angsana New" w:hint="cs"/>
          <w:sz w:val="30"/>
          <w:szCs w:val="30"/>
        </w:rPr>
        <w:t>2569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E5D56" w:rsidRPr="003A577E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8E5D56" w:rsidRPr="003A577E">
        <w:rPr>
          <w:rFonts w:ascii="Angsana New" w:hAnsi="Angsana New"/>
          <w:sz w:val="24"/>
          <w:szCs w:val="24"/>
          <w:cs/>
        </w:rPr>
        <w:t xml:space="preserve"> </w:t>
      </w:r>
      <w:r w:rsidR="008E5D56" w:rsidRPr="003A577E">
        <w:rPr>
          <w:rFonts w:ascii="Angsana New" w:hAnsi="Angsana New"/>
          <w:sz w:val="30"/>
          <w:szCs w:val="30"/>
          <w:cs/>
        </w:rPr>
        <w:t xml:space="preserve">หากบริษัทไม่แจ้งยกเลิกสัญญาภายใน </w:t>
      </w:r>
      <w:r w:rsidR="008835E9" w:rsidRPr="008835E9">
        <w:rPr>
          <w:rFonts w:ascii="Angsana New" w:hAnsi="Angsana New" w:hint="cs"/>
          <w:sz w:val="30"/>
          <w:szCs w:val="30"/>
        </w:rPr>
        <w:t>1</w:t>
      </w:r>
      <w:r w:rsidR="008E5D56" w:rsidRPr="003A577E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8835E9" w:rsidRPr="008835E9">
        <w:rPr>
          <w:rFonts w:ascii="Angsana New" w:hAnsi="Angsana New" w:hint="cs"/>
          <w:sz w:val="30"/>
          <w:szCs w:val="30"/>
        </w:rPr>
        <w:t>15</w:t>
      </w:r>
      <w:r w:rsidR="008E5D56" w:rsidRPr="003A577E">
        <w:rPr>
          <w:rFonts w:ascii="Angsana New" w:hAnsi="Angsana New"/>
          <w:sz w:val="30"/>
          <w:szCs w:val="30"/>
          <w:cs/>
        </w:rPr>
        <w:t xml:space="preserve"> ปี</w:t>
      </w:r>
    </w:p>
    <w:p w:rsidR="008E5D56" w:rsidRPr="003A577E" w:rsidRDefault="008E5D56" w:rsidP="008E5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1D2674" w:rsidP="008E5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:rsidR="001D2674" w:rsidRPr="00030A52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</w:t>
      </w:r>
      <w:r w:rsidRPr="003A577E">
        <w:rPr>
          <w:rFonts w:ascii="Angsana New" w:hAnsi="Angsana New" w:hint="cs"/>
          <w:sz w:val="30"/>
          <w:szCs w:val="30"/>
          <w:cs/>
        </w:rPr>
        <w:t>ทางอ้อม</w:t>
      </w:r>
      <w:r w:rsidRPr="003A577E">
        <w:rPr>
          <w:rFonts w:ascii="Angsana New" w:hAnsi="Angsana New"/>
          <w:sz w:val="30"/>
          <w:szCs w:val="30"/>
          <w:cs/>
        </w:rPr>
        <w:t xml:space="preserve">แห่งหนึ่งมีสัญญาซื้อขายวัตถุดิบและผลิตภัณฑ์ปิโตรเคมีกับบริษัทที่เกี่ยวข้องกันหลายแห่ง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ปี ถึง </w:t>
      </w:r>
      <w:r w:rsidR="008835E9" w:rsidRPr="008835E9">
        <w:rPr>
          <w:rFonts w:ascii="Angsana New" w:hAnsi="Angsana New"/>
          <w:sz w:val="30"/>
          <w:szCs w:val="30"/>
        </w:rPr>
        <w:t>15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 ซึ่งจะสิ้นสุดในระหว่างปี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1D2674" w:rsidRPr="00030A52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F91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กิจพลังงานและปิโตรเคมีกับบริษัท โดยค่าบริการจะเป็นตามที่กำหนดไว้ในสัญญา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3A577E">
        <w:rPr>
          <w:rFonts w:ascii="Angsana New" w:hAnsi="Angsana New" w:hint="cs"/>
          <w:sz w:val="30"/>
          <w:szCs w:val="30"/>
          <w:cs/>
        </w:rPr>
        <w:t>ธันวาคม</w:t>
      </w:r>
      <w:r w:rsidR="008E5D56"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2562</w:t>
      </w:r>
    </w:p>
    <w:p w:rsidR="008E5D56" w:rsidRPr="003A577E" w:rsidRDefault="008E5D5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3A577E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3A577E">
        <w:rPr>
          <w:rFonts w:ascii="Angsana New" w:hAnsi="Angsana New"/>
          <w:sz w:val="30"/>
          <w:szCs w:val="30"/>
          <w:cs/>
        </w:rPr>
        <w:t>และบริษัทย่อย</w:t>
      </w:r>
      <w:r w:rsidRPr="003A577E">
        <w:rPr>
          <w:rFonts w:ascii="Angsana New" w:hAnsi="Angsana New" w:hint="cs"/>
          <w:sz w:val="30"/>
          <w:szCs w:val="30"/>
          <w:cs/>
        </w:rPr>
        <w:t>ทางอ้อม</w:t>
      </w:r>
      <w:r w:rsidRPr="003A577E">
        <w:rPr>
          <w:rFonts w:ascii="Angsana New" w:hAnsi="Angsana New"/>
          <w:sz w:val="30"/>
          <w:szCs w:val="30"/>
          <w:cs/>
        </w:rPr>
        <w:t xml:space="preserve">อีกแห่งหนึ่ง โดยค่าบริการจะเป็นไปตามที่กำหนดไว้ในสัญญา สัญญาเหล่านี้มีกำหนดระยะเวลา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 xml:space="preserve"> ปี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8835E9" w:rsidRPr="008835E9">
        <w:rPr>
          <w:rFonts w:ascii="Angsana New" w:hAnsi="Angsana New"/>
          <w:sz w:val="30"/>
          <w:szCs w:val="30"/>
        </w:rPr>
        <w:t>8</w:t>
      </w:r>
      <w:r w:rsidRPr="003A577E">
        <w:rPr>
          <w:rFonts w:ascii="Angsana New" w:hAnsi="Angsana New" w:hint="cs"/>
          <w:sz w:val="30"/>
          <w:szCs w:val="30"/>
          <w:cs/>
        </w:rPr>
        <w:t xml:space="preserve"> ปี </w:t>
      </w:r>
      <w:r w:rsidRPr="003A577E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ปี </w:t>
      </w:r>
      <w:r w:rsidR="008835E9" w:rsidRPr="008835E9">
        <w:rPr>
          <w:rFonts w:ascii="Angsana New" w:hAnsi="Angsana New"/>
          <w:sz w:val="30"/>
          <w:szCs w:val="30"/>
        </w:rPr>
        <w:t>2563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8835E9" w:rsidRPr="008835E9">
        <w:rPr>
          <w:rFonts w:ascii="Angsana New" w:hAnsi="Angsana New"/>
          <w:sz w:val="30"/>
          <w:szCs w:val="30"/>
        </w:rPr>
        <w:t>2567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E5D56" w:rsidRPr="003A577E" w:rsidRDefault="008E5D56" w:rsidP="008E5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การ</w:t>
      </w:r>
      <w:r w:rsidRPr="003A577E">
        <w:rPr>
          <w:rFonts w:ascii="Angsana New" w:hAnsi="Angsana New" w:hint="cs"/>
          <w:sz w:val="30"/>
          <w:szCs w:val="30"/>
          <w:cs/>
        </w:rPr>
        <w:t>ร่วมค้าหลาย</w:t>
      </w:r>
      <w:r w:rsidRPr="003A577E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สัญญาเหล่านี้มีกำหนดระยะเวลา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 w:hint="cs"/>
          <w:sz w:val="30"/>
          <w:szCs w:val="30"/>
        </w:rPr>
        <w:t>10</w:t>
      </w:r>
      <w:r w:rsidRPr="003A577E">
        <w:rPr>
          <w:rFonts w:ascii="Angsana New" w:hAnsi="Angsana New"/>
          <w:sz w:val="30"/>
          <w:szCs w:val="30"/>
          <w:cs/>
        </w:rPr>
        <w:t xml:space="preserve"> 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2564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ปี </w:t>
      </w:r>
      <w:r w:rsidR="008835E9" w:rsidRPr="008835E9">
        <w:rPr>
          <w:rFonts w:ascii="Angsana New" w:hAnsi="Angsana New"/>
          <w:sz w:val="30"/>
          <w:szCs w:val="30"/>
        </w:rPr>
        <w:t>2565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</w:t>
      </w:r>
      <w:r w:rsidRPr="003A577E">
        <w:rPr>
          <w:rFonts w:ascii="Angsana New" w:hAnsi="Angsana New" w:hint="cs"/>
          <w:sz w:val="30"/>
          <w:szCs w:val="30"/>
          <w:cs/>
        </w:rPr>
        <w:t>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2567</w:t>
      </w:r>
    </w:p>
    <w:p w:rsidR="000D478C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3232EC" w:rsidRPr="003A577E" w:rsidRDefault="001D2674" w:rsidP="00030A5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โดยค่าบริการจะเป็นไปตามที่กำหนดไว้ในสัญญา สัญญานี้มีกำหนดระยะเวลา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ซึ่งจะสิ้นสุดในปี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E5D56" w:rsidRPr="003A577E">
        <w:rPr>
          <w:rFonts w:ascii="Angsana New" w:hAnsi="Angsana New"/>
          <w:sz w:val="30"/>
          <w:szCs w:val="30"/>
        </w:rPr>
        <w:br/>
      </w:r>
      <w:r w:rsidRPr="003A577E">
        <w:rPr>
          <w:rFonts w:ascii="Angsana New" w:hAnsi="Angsana New"/>
          <w:sz w:val="30"/>
          <w:szCs w:val="30"/>
          <w:cs/>
        </w:rPr>
        <w:t>และ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2562</w:t>
      </w:r>
    </w:p>
    <w:p w:rsidR="001F2067" w:rsidRPr="003A577E" w:rsidRDefault="001F2067" w:rsidP="001F2067">
      <w:pPr>
        <w:tabs>
          <w:tab w:val="left" w:pos="540"/>
        </w:tabs>
        <w:ind w:left="547" w:right="2"/>
        <w:jc w:val="thaiDistribute"/>
        <w:rPr>
          <w:rFonts w:ascii="Angsana New" w:hAnsi="Angsana New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  <w:r w:rsidRPr="003A577E">
        <w:rPr>
          <w:rFonts w:ascii="Angsana New" w:hAnsi="Angsana New"/>
          <w:sz w:val="20"/>
          <w:szCs w:val="20"/>
        </w:rPr>
        <w:t xml:space="preserve"> </w:t>
      </w:r>
    </w:p>
    <w:p w:rsidR="001D2674" w:rsidRPr="003A577E" w:rsidRDefault="001D2674" w:rsidP="001D267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บริษัทมีสัญญาเช่าพื้นที่และบริการสำนักงานกับ</w:t>
      </w:r>
      <w:r w:rsidR="001807AD">
        <w:rPr>
          <w:rFonts w:ascii="Angsana New" w:hAnsi="Angsana New" w:hint="cs"/>
          <w:sz w:val="30"/>
          <w:szCs w:val="30"/>
          <w:cs/>
        </w:rPr>
        <w:t>บริษัท</w:t>
      </w:r>
      <w:r w:rsidRPr="003A577E">
        <w:rPr>
          <w:rFonts w:ascii="Angsana New" w:hAnsi="Angsana New"/>
          <w:sz w:val="30"/>
          <w:szCs w:val="30"/>
          <w:cs/>
        </w:rPr>
        <w:t xml:space="preserve">ที่เกี่ยวข้องกันแห่งหนึ่ง โดยค่าเช่าและค่าบริการจะเป็นไปตามที่กำหนดไว้ในสัญญา สัญญาเหล่านี้มีระยะเวลา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  <w:cs/>
        </w:rPr>
        <w:t xml:space="preserve"> ปี</w:t>
      </w:r>
    </w:p>
    <w:p w:rsidR="003C5CA6" w:rsidRPr="003A577E" w:rsidRDefault="003C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:rsidR="001D2674" w:rsidRPr="003A577E" w:rsidRDefault="001D2674" w:rsidP="001D267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:rsidR="001D2674" w:rsidRPr="003A577E" w:rsidRDefault="001D2674" w:rsidP="001D267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1D2674" w:rsidRPr="003A577E" w:rsidRDefault="001D2674" w:rsidP="001D267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</w:t>
      </w:r>
      <w:r w:rsidRPr="003A577E">
        <w:rPr>
          <w:rFonts w:ascii="Angsana New" w:hAnsi="Angsana New" w:hint="cs"/>
          <w:sz w:val="30"/>
          <w:szCs w:val="30"/>
          <w:cs/>
        </w:rPr>
        <w:t>นี้</w:t>
      </w:r>
      <w:r w:rsidRPr="003A577E">
        <w:rPr>
          <w:rFonts w:ascii="Angsana New" w:hAnsi="Angsana New"/>
          <w:sz w:val="30"/>
          <w:szCs w:val="30"/>
          <w:cs/>
        </w:rPr>
        <w:t>สิ้นสุดในเดือนธันวาคม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255</w:t>
      </w:r>
      <w:r w:rsidR="008835E9" w:rsidRPr="008835E9">
        <w:rPr>
          <w:rFonts w:ascii="Angsana New" w:hAnsi="Angsana New" w:hint="cs"/>
          <w:sz w:val="30"/>
          <w:szCs w:val="30"/>
        </w:rPr>
        <w:t>6</w:t>
      </w:r>
      <w:r w:rsidRPr="003A577E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3A577E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จนกว่าคู่สัญญาฝ่ายหนึ่งฝ่ายใดแจ้งยกเลิกสัญญาเป็นลายลักษณ์อักษรล่วงหน้าไม่น้อยกว่า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  <w:cs/>
        </w:rPr>
        <w:t xml:space="preserve"> วัน</w:t>
      </w:r>
    </w:p>
    <w:p w:rsidR="001D2674" w:rsidRPr="003A577E" w:rsidRDefault="001D2674" w:rsidP="001D2674">
      <w:pPr>
        <w:tabs>
          <w:tab w:val="left" w:pos="540"/>
        </w:tabs>
        <w:ind w:left="547" w:right="2"/>
        <w:jc w:val="thaiDistribute"/>
        <w:rPr>
          <w:rFonts w:ascii="Angsana New" w:hAnsi="Angsana New"/>
        </w:rPr>
      </w:pPr>
    </w:p>
    <w:p w:rsidR="001D2674" w:rsidRPr="003A577E" w:rsidRDefault="001D2674" w:rsidP="001D267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</w:t>
      </w:r>
      <w:r w:rsidR="00015FBB" w:rsidRPr="003A577E">
        <w:rPr>
          <w:rFonts w:ascii="Angsana New" w:hAnsi="Angsana New" w:hint="cs"/>
          <w:sz w:val="30"/>
          <w:szCs w:val="30"/>
          <w:cs/>
        </w:rPr>
        <w:t>ทางอ้อม</w:t>
      </w:r>
      <w:r w:rsidRPr="003A577E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สัญญาฉบับนี้มีระยะเวลา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10</w:t>
      </w:r>
      <w:r w:rsidR="00015FBB" w:rsidRPr="003A577E">
        <w:rPr>
          <w:rFonts w:ascii="Angsana New" w:hAnsi="Angsana New"/>
          <w:sz w:val="30"/>
          <w:szCs w:val="30"/>
          <w:cs/>
        </w:rPr>
        <w:br/>
      </w:r>
      <w:r w:rsidRPr="003A577E">
        <w:rPr>
          <w:rFonts w:ascii="Angsana New" w:hAnsi="Angsana New"/>
          <w:sz w:val="30"/>
          <w:szCs w:val="30"/>
          <w:cs/>
        </w:rPr>
        <w:t>ปี</w:t>
      </w:r>
      <w:r w:rsidR="00015FBB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ซึ่งจะสิ้นสุดในเดือนมิถุนายน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2564</w:t>
      </w:r>
      <w:r w:rsidRPr="003A577E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</w:t>
      </w:r>
      <w:r w:rsidR="00015FBB" w:rsidRPr="003A577E">
        <w:rPr>
          <w:rFonts w:ascii="Angsana New" w:hAnsi="Angsana New"/>
          <w:sz w:val="30"/>
          <w:szCs w:val="30"/>
          <w:cs/>
        </w:rPr>
        <w:br/>
      </w:r>
      <w:r w:rsidRPr="003A577E">
        <w:rPr>
          <w:rFonts w:ascii="Angsana New" w:hAnsi="Angsana New"/>
          <w:sz w:val="30"/>
          <w:szCs w:val="30"/>
          <w:cs/>
        </w:rPr>
        <w:t>อักษรล่วงหน้าไม่น้อยกว่า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6</w:t>
      </w:r>
      <w:r w:rsidRPr="003A577E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:rsidR="00F911B6" w:rsidRPr="003A577E" w:rsidRDefault="00F911B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015FBB" w:rsidRPr="003A577E" w:rsidRDefault="00015FBB" w:rsidP="00015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</w:t>
      </w:r>
      <w:r w:rsidRPr="003A577E"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3A577E">
        <w:rPr>
          <w:rFonts w:ascii="Angsana New" w:hAnsi="Angsana New"/>
          <w:sz w:val="30"/>
          <w:szCs w:val="30"/>
          <w:cs/>
        </w:rPr>
        <w:t>กับบริษัท  โดยค่าบริการจะเป็นไปตามที่กำหนดไว้ในสัญญา  สัญญาจะสิ้นสุดในเดือน</w:t>
      </w:r>
      <w:r w:rsidRPr="003A577E">
        <w:rPr>
          <w:rFonts w:ascii="Angsana New" w:hAnsi="Angsana New" w:hint="cs"/>
          <w:sz w:val="30"/>
          <w:szCs w:val="30"/>
          <w:cs/>
        </w:rPr>
        <w:t>ธันวาคม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</w:rPr>
      </w:pPr>
    </w:p>
    <w:p w:rsidR="00F527C6" w:rsidRPr="003A577E" w:rsidRDefault="00015FBB" w:rsidP="00F91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 w:rsidRPr="003A577E"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3A577E">
        <w:rPr>
          <w:rFonts w:ascii="Angsana New" w:hAnsi="Angsana New"/>
          <w:sz w:val="30"/>
          <w:szCs w:val="30"/>
          <w:cs/>
        </w:rPr>
        <w:t>กับบริษัทย่อย</w:t>
      </w:r>
      <w:r w:rsidRPr="003A577E">
        <w:rPr>
          <w:rFonts w:ascii="Angsana New" w:hAnsi="Angsana New" w:hint="cs"/>
          <w:sz w:val="30"/>
          <w:szCs w:val="30"/>
          <w:cs/>
        </w:rPr>
        <w:t>ทางอ้อม</w:t>
      </w:r>
      <w:r w:rsidRPr="003A577E">
        <w:rPr>
          <w:rFonts w:ascii="Angsana New" w:hAnsi="Angsana New"/>
          <w:sz w:val="30"/>
          <w:szCs w:val="30"/>
          <w:cs/>
        </w:rPr>
        <w:t>แห่งหนึ่ง  โดยค่าบริการจะเป็นไปตามที่กำหนดไว</w:t>
      </w:r>
      <w:r w:rsidR="00404E6D">
        <w:rPr>
          <w:rFonts w:ascii="Angsana New" w:hAnsi="Angsana New"/>
          <w:sz w:val="30"/>
          <w:szCs w:val="30"/>
          <w:cs/>
        </w:rPr>
        <w:t xml:space="preserve">้ในสัญญา </w:t>
      </w:r>
      <w:r w:rsidRPr="003A577E">
        <w:rPr>
          <w:rFonts w:ascii="Angsana New" w:hAnsi="Angsana New"/>
          <w:sz w:val="30"/>
          <w:szCs w:val="30"/>
          <w:cs/>
        </w:rPr>
        <w:t xml:space="preserve">สัญญาจะสิ้นสุดในเดือนธันวาคม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315B40" w:rsidRPr="003A577E" w:rsidRDefault="00315B40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1D2674" w:rsidRPr="003A577E" w:rsidRDefault="001D2674" w:rsidP="00881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บริษัทที่เกี่ยวข้องกันแห่งหนึ่งมีสัญญาให้บริการถังเก็บน้ำมันดิบกับบริษัท โดยค่าบริการจะเป็นไปตามที่กำหนดไว้ในสัญญา สัญญานี้มีระยะเวลา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สัญญาการให้บริการใช้ท่าเทียบเรือและขนส่งน้ำมันทางท่อ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8835E9" w:rsidRPr="008835E9">
        <w:rPr>
          <w:rFonts w:ascii="Angsana New" w:hAnsi="Angsana New"/>
          <w:sz w:val="30"/>
          <w:szCs w:val="30"/>
        </w:rPr>
        <w:t>20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ปี</w:t>
      </w:r>
    </w:p>
    <w:p w:rsidR="003C5CA6" w:rsidRDefault="003C5CA6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:rsidR="001D2674" w:rsidRPr="003A577E" w:rsidRDefault="001D2674" w:rsidP="001D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/>
          <w:sz w:val="30"/>
          <w:szCs w:val="30"/>
          <w:cs/>
        </w:rPr>
        <w:t>,</w:t>
      </w:r>
      <w:r w:rsidR="008835E9" w:rsidRPr="008835E9">
        <w:rPr>
          <w:rFonts w:ascii="Angsana New" w:hAnsi="Angsana New"/>
          <w:sz w:val="30"/>
          <w:szCs w:val="30"/>
        </w:rPr>
        <w:t>000</w:t>
      </w:r>
      <w:r w:rsidRPr="003A577E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3A577E">
        <w:rPr>
          <w:rFonts w:ascii="Angsana New" w:hAnsi="Angsana New"/>
          <w:sz w:val="30"/>
          <w:szCs w:val="30"/>
        </w:rPr>
        <w:t xml:space="preserve">BIBOR </w:t>
      </w:r>
      <w:r w:rsidRPr="003A577E">
        <w:rPr>
          <w:rFonts w:ascii="Angsana New" w:hAnsi="Angsana New"/>
          <w:sz w:val="30"/>
          <w:szCs w:val="30"/>
          <w:cs/>
        </w:rPr>
        <w:t xml:space="preserve">หรือ </w:t>
      </w:r>
      <w:r w:rsidRPr="003A577E">
        <w:rPr>
          <w:rFonts w:ascii="Angsana New" w:hAnsi="Angsana New"/>
          <w:sz w:val="30"/>
          <w:szCs w:val="30"/>
        </w:rPr>
        <w:t xml:space="preserve">LIBOR </w:t>
      </w:r>
      <w:r w:rsidRPr="003A577E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อัตราผลตอบแทนเงินลงทุนระยะสั้น และอันดับความน่าเชื่อถือของบริษัทและของคู่สัญญา สัญญาเหล่านี้มีระยะเวลา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ซึ่งจะสิ้นสุดในเดือนธันวาคม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E447C5" w:rsidRDefault="00E447C5" w:rsidP="00CA3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3A577E" w:rsidRDefault="008835E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t>4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66" w:type="dxa"/>
        <w:tblInd w:w="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6"/>
        <w:gridCol w:w="846"/>
        <w:gridCol w:w="1134"/>
        <w:gridCol w:w="180"/>
        <w:gridCol w:w="1170"/>
        <w:gridCol w:w="180"/>
        <w:gridCol w:w="1170"/>
        <w:gridCol w:w="180"/>
        <w:gridCol w:w="1170"/>
      </w:tblGrid>
      <w:tr w:rsidR="00C73657" w:rsidRPr="003A577E" w:rsidTr="007863AA">
        <w:trPr>
          <w:cantSplit/>
          <w:tblHeader/>
        </w:trPr>
        <w:tc>
          <w:tcPr>
            <w:tcW w:w="3636" w:type="dxa"/>
          </w:tcPr>
          <w:p w:rsidR="00C73657" w:rsidRPr="003A577E" w:rsidRDefault="00C73657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C73657" w:rsidRPr="003A577E" w:rsidRDefault="00C73657" w:rsidP="003B49AE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:rsidR="00C73657" w:rsidRPr="003A577E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73657" w:rsidRPr="003A577E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C73657" w:rsidRPr="003A577E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3A577E" w:rsidTr="007863AA">
        <w:trPr>
          <w:cantSplit/>
          <w:tblHeader/>
        </w:trPr>
        <w:tc>
          <w:tcPr>
            <w:tcW w:w="3636" w:type="dxa"/>
          </w:tcPr>
          <w:p w:rsidR="00252FCE" w:rsidRPr="003A577E" w:rsidRDefault="00252FCE" w:rsidP="003B49AE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52FCE" w:rsidRPr="003A577E" w:rsidRDefault="00252FCE" w:rsidP="003B49AE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252FCE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2FCE" w:rsidRPr="003A577E" w:rsidTr="007863AA">
        <w:trPr>
          <w:cantSplit/>
          <w:tblHeader/>
        </w:trPr>
        <w:tc>
          <w:tcPr>
            <w:tcW w:w="3636" w:type="dxa"/>
          </w:tcPr>
          <w:p w:rsidR="00252FCE" w:rsidRPr="003A577E" w:rsidRDefault="00252FCE" w:rsidP="003B49AE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52FCE" w:rsidRPr="003A577E" w:rsidRDefault="00252FCE" w:rsidP="003B49AE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:rsidR="00252FCE" w:rsidRPr="003A577E" w:rsidRDefault="008835E9" w:rsidP="005C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5C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C1581" w:rsidRPr="003A577E" w:rsidTr="007863AA">
        <w:trPr>
          <w:cantSplit/>
        </w:trPr>
        <w:tc>
          <w:tcPr>
            <w:tcW w:w="3636" w:type="dxa"/>
          </w:tcPr>
          <w:p w:rsidR="005C1581" w:rsidRPr="003A577E" w:rsidRDefault="005C1581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C0D4F" w:rsidRPr="003A577E" w:rsidTr="007863AA">
        <w:trPr>
          <w:cantSplit/>
        </w:trPr>
        <w:tc>
          <w:tcPr>
            <w:tcW w:w="3636" w:type="dxa"/>
          </w:tcPr>
          <w:p w:rsidR="00AC0D4F" w:rsidRPr="003A577E" w:rsidRDefault="00AC0D4F" w:rsidP="00AC0D4F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:rsidR="00AC0D4F" w:rsidRPr="003A577E" w:rsidRDefault="008835E9" w:rsidP="00AC0D4F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AC0D4F"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AC0D4F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021</w:t>
            </w:r>
          </w:p>
        </w:tc>
      </w:tr>
      <w:tr w:rsidR="00AC0D4F" w:rsidRPr="003A577E" w:rsidTr="007863AA">
        <w:trPr>
          <w:cantSplit/>
        </w:trPr>
        <w:tc>
          <w:tcPr>
            <w:tcW w:w="3636" w:type="dxa"/>
          </w:tcPr>
          <w:p w:rsidR="00AC0D4F" w:rsidRPr="003A577E" w:rsidRDefault="00AC0D4F" w:rsidP="00AC0D4F">
            <w:pPr>
              <w:spacing w:line="240" w:lineRule="auto"/>
              <w:ind w:left="137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C0D4F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C0D4F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AC0D4F" w:rsidRPr="003A577E" w:rsidTr="007863AA">
        <w:trPr>
          <w:cantSplit/>
        </w:trPr>
        <w:tc>
          <w:tcPr>
            <w:tcW w:w="3636" w:type="dxa"/>
          </w:tcPr>
          <w:p w:rsidR="00AC0D4F" w:rsidRPr="003A577E" w:rsidRDefault="00AC0D4F" w:rsidP="00AC0D4F">
            <w:pPr>
              <w:spacing w:line="240" w:lineRule="auto"/>
              <w:ind w:left="137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  <w:tr w:rsidR="00AC0D4F" w:rsidRPr="003A577E" w:rsidTr="007863A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C0D4F" w:rsidRPr="003A577E" w:rsidRDefault="00AC0D4F" w:rsidP="00AC0D4F">
            <w:pPr>
              <w:spacing w:line="240" w:lineRule="auto"/>
              <w:ind w:left="13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0D4F" w:rsidRPr="003A577E" w:rsidTr="007863AA">
        <w:trPr>
          <w:cantSplit/>
        </w:trPr>
        <w:tc>
          <w:tcPr>
            <w:tcW w:w="3636" w:type="dxa"/>
            <w:tcBorders>
              <w:bottom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  <w:tr w:rsidR="005C1581" w:rsidRPr="003A577E" w:rsidTr="007863AA">
        <w:trPr>
          <w:cantSplit/>
        </w:trPr>
        <w:tc>
          <w:tcPr>
            <w:tcW w:w="3636" w:type="dxa"/>
          </w:tcPr>
          <w:p w:rsidR="005C1581" w:rsidRPr="003A577E" w:rsidRDefault="005C158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C1581" w:rsidRPr="003A577E" w:rsidRDefault="005C1581" w:rsidP="003B49A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863AA" w:rsidRPr="003A577E" w:rsidTr="007863AA">
        <w:trPr>
          <w:cantSplit/>
        </w:trPr>
        <w:tc>
          <w:tcPr>
            <w:tcW w:w="3636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</w:tcPr>
          <w:p w:rsidR="007863AA" w:rsidRPr="003A577E" w:rsidRDefault="007863AA" w:rsidP="007863A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7863AA" w:rsidRPr="003A577E" w:rsidRDefault="007863AA" w:rsidP="007863A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7863AA" w:rsidRPr="003A577E" w:rsidRDefault="007863AA" w:rsidP="007863AA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3AA" w:rsidRPr="003A577E" w:rsidTr="007863AA">
        <w:trPr>
          <w:cantSplit/>
        </w:trPr>
        <w:tc>
          <w:tcPr>
            <w:tcW w:w="3636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863AA" w:rsidRPr="003A577E" w:rsidRDefault="008835E9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863AA" w:rsidRPr="003A577E" w:rsidRDefault="008835E9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863AA" w:rsidRPr="003A577E" w:rsidRDefault="008835E9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863AA" w:rsidRPr="003A577E" w:rsidRDefault="008835E9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63AA" w:rsidRPr="003A577E" w:rsidTr="007863AA">
        <w:trPr>
          <w:cantSplit/>
        </w:trPr>
        <w:tc>
          <w:tcPr>
            <w:tcW w:w="3636" w:type="dxa"/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nil"/>
              <w:bottom w:val="nil"/>
            </w:tcBorders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863AA" w:rsidRPr="003A577E" w:rsidTr="007863AA">
        <w:trPr>
          <w:cantSplit/>
        </w:trPr>
        <w:tc>
          <w:tcPr>
            <w:tcW w:w="3636" w:type="dxa"/>
            <w:tcBorders>
              <w:top w:val="nil"/>
              <w:bottom w:val="nil"/>
            </w:tcBorders>
          </w:tcPr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หนี้สูญและหนี้สงสัยจะสูญ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7863AA" w:rsidRPr="003A577E" w:rsidRDefault="007863AA" w:rsidP="0078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   งวดเก้าเดือนสิ้นสุดวันที่ </w:t>
            </w:r>
            <w:r w:rsidR="008835E9"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7863AA" w:rsidRPr="003A577E" w:rsidRDefault="003A577E" w:rsidP="007863A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7863AA" w:rsidRPr="003A577E" w:rsidRDefault="003A577E" w:rsidP="007863A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7863AA" w:rsidRPr="003A577E" w:rsidRDefault="003A577E" w:rsidP="007863A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7863AA" w:rsidRPr="003A577E" w:rsidRDefault="007863AA" w:rsidP="007863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7863AA" w:rsidRPr="003A577E" w:rsidRDefault="003A577E" w:rsidP="007863A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D478C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0D478C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C73657" w:rsidRPr="003A577E" w:rsidRDefault="00C73657" w:rsidP="0046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การวิเคราะห์อายุของลูกหนี้การค้าแสดงได้ดังนี้</w:t>
      </w:r>
    </w:p>
    <w:p w:rsidR="00AB65F1" w:rsidRPr="003C5CA6" w:rsidRDefault="00AB65F1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78" w:type="dxa"/>
        <w:tblInd w:w="450" w:type="dxa"/>
        <w:tblLook w:val="0000" w:firstRow="0" w:lastRow="0" w:firstColumn="0" w:lastColumn="0" w:noHBand="0" w:noVBand="0"/>
      </w:tblPr>
      <w:tblGrid>
        <w:gridCol w:w="3416"/>
        <w:gridCol w:w="808"/>
        <w:gridCol w:w="1165"/>
        <w:gridCol w:w="236"/>
        <w:gridCol w:w="1202"/>
        <w:gridCol w:w="243"/>
        <w:gridCol w:w="1220"/>
        <w:gridCol w:w="270"/>
        <w:gridCol w:w="1218"/>
      </w:tblGrid>
      <w:tr w:rsidR="00C73657" w:rsidRPr="003A577E" w:rsidTr="007863AA">
        <w:trPr>
          <w:tblHeader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3A577E" w:rsidTr="007863AA">
        <w:trPr>
          <w:tblHeader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2FCE" w:rsidRPr="003A577E" w:rsidTr="007863AA">
        <w:trPr>
          <w:tblHeader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3A577E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5BC6" w:rsidRPr="003A577E" w:rsidTr="007863AA">
        <w:trPr>
          <w:tblHeader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5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D4F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  <w:r w:rsidR="0007113B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</w:t>
            </w:r>
            <w:r w:rsidR="00AC0D4F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AC0D4F"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021</w:t>
            </w:r>
          </w:p>
        </w:tc>
      </w:tr>
      <w:tr w:rsidR="00AC0D4F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0D4F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0D4F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20B9E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C0D4F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</w:tr>
      <w:tr w:rsidR="00AC0D4F" w:rsidRPr="003A577E" w:rsidTr="00D1787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E035C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3A577E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C0D4F" w:rsidRPr="003A577E" w:rsidTr="00D1787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AC0D4F" w:rsidRPr="003A577E" w:rsidRDefault="00AC0D4F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D4F" w:rsidRPr="003A577E" w:rsidRDefault="008835E9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35E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AC0D4F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AC0D4F" w:rsidRPr="003A577E" w:rsidRDefault="00AC0D4F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C0D4F" w:rsidRPr="003A577E" w:rsidRDefault="008835E9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AC0D4F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</w:tr>
      <w:tr w:rsidR="00030A52" w:rsidRPr="003A577E" w:rsidTr="00D1787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30A52" w:rsidRPr="003A577E" w:rsidRDefault="00030A52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A52" w:rsidRPr="00F23D2E" w:rsidRDefault="00030A52" w:rsidP="00AC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30A52" w:rsidRPr="00F23D2E" w:rsidRDefault="00030A52" w:rsidP="00AC0D4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030A52" w:rsidRPr="003A577E" w:rsidRDefault="00030A52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30A52" w:rsidRPr="00F23D2E" w:rsidRDefault="00030A52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030A52" w:rsidRPr="003A577E" w:rsidRDefault="00030A52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30A52" w:rsidRPr="00F23D2E" w:rsidRDefault="00030A52" w:rsidP="00AC0D4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30A52" w:rsidRPr="003A577E" w:rsidRDefault="00030A52" w:rsidP="00AC0D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30A52" w:rsidRPr="00F23D2E" w:rsidRDefault="00030A52" w:rsidP="00AC0D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7938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C7938" w:rsidRPr="003A577E" w:rsidRDefault="00CC7938" w:rsidP="00CC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  <w:r w:rsidR="0007113B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  <w:r w:rsidR="00045D73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F20B9E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5D73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822</w:t>
            </w: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3A577E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45D73" w:rsidRPr="003A577E" w:rsidTr="007863AA"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 w:rsidR="00F20B9E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45D73" w:rsidRPr="003A577E" w:rsidRDefault="00045D73" w:rsidP="00045D7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045D73" w:rsidRPr="003A577E" w:rsidRDefault="008835E9" w:rsidP="00045D7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045D73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724E8" w:rsidRPr="003A577E" w:rsidRDefault="00C73657" w:rsidP="001B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835E9" w:rsidRPr="008835E9">
        <w:rPr>
          <w:rFonts w:ascii="Angsana New" w:hAnsi="Angsana New"/>
          <w:sz w:val="30"/>
          <w:szCs w:val="30"/>
        </w:rPr>
        <w:t>15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วัน ถึง </w:t>
      </w:r>
      <w:r w:rsidR="008835E9" w:rsidRPr="008835E9">
        <w:rPr>
          <w:rFonts w:ascii="Angsana New" w:hAnsi="Angsana New"/>
          <w:sz w:val="30"/>
          <w:szCs w:val="30"/>
        </w:rPr>
        <w:t>90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วัน</w:t>
      </w:r>
    </w:p>
    <w:p w:rsidR="000D478C" w:rsidRDefault="000D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16" w:type="dxa"/>
        <w:tblInd w:w="360" w:type="dxa"/>
        <w:tblLook w:val="0000" w:firstRow="0" w:lastRow="0" w:firstColumn="0" w:lastColumn="0" w:noHBand="0" w:noVBand="0"/>
      </w:tblPr>
      <w:tblGrid>
        <w:gridCol w:w="5508"/>
        <w:gridCol w:w="961"/>
        <w:gridCol w:w="1485"/>
        <w:gridCol w:w="236"/>
        <w:gridCol w:w="1226"/>
      </w:tblGrid>
      <w:tr w:rsidR="00C73657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657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8835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8835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73657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45D73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  <w:r w:rsidR="00381F4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14</w:t>
            </w:r>
            <w:r w:rsidR="00045D73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045D73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6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3A577E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3A577E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73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81F4A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45D73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  <w:tr w:rsidR="00045D73" w:rsidRPr="003A577E" w:rsidTr="001351B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D73" w:rsidRPr="003A577E" w:rsidRDefault="00045D73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45D73" w:rsidRPr="003A577E" w:rsidRDefault="008835E9" w:rsidP="0004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045D73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3A577E" w:rsidSect="00D4244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835E9" w:rsidRPr="008835E9">
        <w:rPr>
          <w:rFonts w:ascii="Angsana New" w:hAnsi="Angsana New" w:hint="cs"/>
          <w:sz w:val="30"/>
          <w:szCs w:val="30"/>
        </w:rPr>
        <w:t>3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="00201705" w:rsidRPr="003A577E">
        <w:rPr>
          <w:rFonts w:ascii="Angsana New" w:hAnsi="Angsana New"/>
          <w:sz w:val="30"/>
          <w:szCs w:val="30"/>
        </w:rPr>
        <w:t xml:space="preserve"> </w:t>
      </w:r>
      <w:r w:rsidR="00632EE6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8835E9" w:rsidRPr="008835E9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และเงินปันผลรับสำหรับแต่ละงวด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201705" w:rsidRPr="003A577E">
        <w:rPr>
          <w:rFonts w:ascii="Angsana New" w:hAnsi="Angsana New"/>
          <w:sz w:val="30"/>
          <w:szCs w:val="30"/>
        </w:rPr>
        <w:t xml:space="preserve"> </w:t>
      </w:r>
      <w:r w:rsidR="00654E8F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1B2F12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="004E247D"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มีดังนี้</w:t>
      </w:r>
    </w:p>
    <w:p w:rsidR="00953112" w:rsidRPr="003A577E" w:rsidRDefault="00953112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33"/>
        <w:gridCol w:w="1062"/>
        <w:gridCol w:w="236"/>
        <w:gridCol w:w="1024"/>
        <w:gridCol w:w="1114"/>
        <w:gridCol w:w="236"/>
        <w:gridCol w:w="1114"/>
        <w:gridCol w:w="236"/>
        <w:gridCol w:w="1120"/>
        <w:gridCol w:w="236"/>
        <w:gridCol w:w="1120"/>
        <w:gridCol w:w="236"/>
        <w:gridCol w:w="1192"/>
        <w:gridCol w:w="236"/>
        <w:gridCol w:w="1120"/>
      </w:tblGrid>
      <w:tr w:rsidR="00C73657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657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C73657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201705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1705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201705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5BC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7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3A577E" w:rsidTr="003B49AE">
        <w:trPr>
          <w:trHeight w:val="25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3A577E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73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73</w:t>
            </w:r>
            <w:r w:rsidR="00AF6466" w:rsidRPr="003A577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ท็อป เอสพีพี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.</w:t>
            </w:r>
            <w:r w:rsidRPr="008835E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99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.</w:t>
            </w:r>
            <w:r w:rsidRPr="008835E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AF646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3A577E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466" w:rsidRPr="003A577E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F6466" w:rsidRPr="003A577E" w:rsidRDefault="00AF6466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F6466" w:rsidRPr="003A577E" w:rsidRDefault="008835E9" w:rsidP="00AF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F646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 w:hint="cs"/>
          <w:sz w:val="30"/>
          <w:szCs w:val="30"/>
          <w:cs/>
        </w:rPr>
        <w:tab/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</w:rPr>
        <w:tab/>
      </w:r>
      <w:r w:rsidR="00E14D20" w:rsidRPr="003A577E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="00E14D20" w:rsidRPr="003A577E">
        <w:rPr>
          <w:rFonts w:ascii="Angsana New" w:hAnsi="Angsana New" w:hint="cs"/>
          <w:sz w:val="30"/>
          <w:szCs w:val="30"/>
          <w:cs/>
        </w:rPr>
        <w:t>ต้อง</w:t>
      </w:r>
      <w:r w:rsidR="00E14D20" w:rsidRPr="003A577E">
        <w:rPr>
          <w:rFonts w:ascii="Angsana New" w:hAnsi="Angsana New"/>
          <w:sz w:val="30"/>
          <w:szCs w:val="30"/>
          <w:cs/>
        </w:rPr>
        <w:t>เปิดเผยต่อสาธารณชน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C73657" w:rsidRPr="003A577E" w:rsidSect="00AC213D">
          <w:footerReference w:type="default" r:id="rId10"/>
          <w:pgSz w:w="16834" w:h="11909" w:orient="landscape" w:code="9"/>
          <w:pgMar w:top="691" w:right="1152" w:bottom="576" w:left="1152" w:header="720" w:footer="570" w:gutter="0"/>
          <w:cols w:space="720"/>
        </w:sect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E14D20" w:rsidRPr="003A577E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E14D20" w:rsidRPr="003A577E">
        <w:rPr>
          <w:rFonts w:ascii="Angsana New" w:hAnsi="Angsana New" w:hint="cs"/>
          <w:b/>
          <w:bCs/>
          <w:sz w:val="30"/>
          <w:szCs w:val="30"/>
          <w:cs/>
        </w:rPr>
        <w:t>การร่วมค้าและ</w:t>
      </w:r>
      <w:r w:rsidR="00E14D20" w:rsidRPr="003A577E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69" w:type="dxa"/>
        <w:tblLook w:val="0000" w:firstRow="0" w:lastRow="0" w:firstColumn="0" w:lastColumn="0" w:noHBand="0" w:noVBand="0"/>
      </w:tblPr>
      <w:tblGrid>
        <w:gridCol w:w="4212"/>
        <w:gridCol w:w="558"/>
        <w:gridCol w:w="1242"/>
        <w:gridCol w:w="270"/>
        <w:gridCol w:w="1260"/>
        <w:gridCol w:w="236"/>
        <w:gridCol w:w="1123"/>
        <w:gridCol w:w="236"/>
        <w:gridCol w:w="1132"/>
      </w:tblGrid>
      <w:tr w:rsidR="008F5BC6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BC6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835E9" w:rsidP="004E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835E9" w:rsidP="004E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835E9" w:rsidP="004E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835E9" w:rsidP="004E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F5BC6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top w:val="nil"/>
              <w:left w:val="nil"/>
              <w:right w:val="nil"/>
            </w:tcBorders>
            <w:noWrap/>
          </w:tcPr>
          <w:p w:rsidR="008F5BC6" w:rsidRPr="003A577E" w:rsidRDefault="008F5BC6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53112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</w:t>
            </w:r>
            <w:r w:rsidR="0095311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13</w:t>
            </w:r>
            <w:r w:rsidR="0095311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95311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8835E9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953112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D9680A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54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สุทธิจากเงินลงทุนตามวิธีส่วนได้เสีย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680A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680A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80A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BD70F0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582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506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80A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BD70F0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3A577E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80A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ตราต่างประเทศ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BD70F0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18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80A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BD70F0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3A577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680A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D9680A" w:rsidRPr="003A577E" w:rsidRDefault="003A577E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3112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9680A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53112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9680A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953112" w:rsidRPr="003A577E" w:rsidRDefault="008835E9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3112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  <w:tr w:rsidR="00953112" w:rsidRPr="003A577E" w:rsidTr="007863AA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53112" w:rsidRPr="003A577E" w:rsidRDefault="008835E9" w:rsidP="009E2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53112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953112" w:rsidRPr="003A577E" w:rsidRDefault="00953112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953112" w:rsidRPr="003A577E" w:rsidRDefault="008835E9" w:rsidP="0095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3112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</w:tr>
    </w:tbl>
    <w:p w:rsidR="008F5BC6" w:rsidRPr="003A577E" w:rsidRDefault="008F5BC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5BC6" w:rsidRPr="003A577E" w:rsidRDefault="008F5BC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3A577E" w:rsidSect="00AC213D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Pr="003A577E" w:rsidRDefault="005924EC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3A577E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Pr="003A577E">
        <w:rPr>
          <w:rFonts w:ascii="Angsana New" w:hAnsi="Angsana New" w:hint="cs"/>
          <w:sz w:val="28"/>
          <w:szCs w:val="28"/>
          <w:cs/>
        </w:rPr>
        <w:t>การร่วมค้าและ</w:t>
      </w:r>
      <w:r w:rsidRPr="003A577E">
        <w:rPr>
          <w:rFonts w:ascii="Angsana New" w:hAnsi="Angsana New"/>
          <w:sz w:val="28"/>
          <w:szCs w:val="28"/>
          <w:cs/>
        </w:rPr>
        <w:t>บริษัทร่วม</w:t>
      </w:r>
      <w:r w:rsidR="00C73657" w:rsidRPr="003A577E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8835E9" w:rsidRPr="008835E9">
        <w:rPr>
          <w:rFonts w:ascii="Angsana New" w:hAnsi="Angsana New" w:hint="cs"/>
          <w:sz w:val="28"/>
          <w:szCs w:val="28"/>
        </w:rPr>
        <w:t>3</w:t>
      </w:r>
      <w:r w:rsidR="008835E9" w:rsidRPr="008835E9">
        <w:rPr>
          <w:rFonts w:ascii="Angsana New" w:hAnsi="Angsana New"/>
          <w:sz w:val="28"/>
          <w:szCs w:val="28"/>
        </w:rPr>
        <w:t>0</w:t>
      </w:r>
      <w:r w:rsidR="00F0577F" w:rsidRPr="003A577E">
        <w:rPr>
          <w:rFonts w:ascii="Angsana New" w:hAnsi="Angsana New"/>
          <w:sz w:val="28"/>
          <w:szCs w:val="28"/>
        </w:rPr>
        <w:t xml:space="preserve"> </w:t>
      </w:r>
      <w:r w:rsidR="008579BF" w:rsidRPr="003A577E">
        <w:rPr>
          <w:rFonts w:ascii="Angsana New" w:hAnsi="Angsana New" w:hint="cs"/>
          <w:sz w:val="28"/>
          <w:szCs w:val="28"/>
          <w:cs/>
        </w:rPr>
        <w:t>กันยายน</w:t>
      </w:r>
      <w:r w:rsidR="0027208A" w:rsidRPr="003A577E">
        <w:rPr>
          <w:rFonts w:ascii="Angsana New" w:hAnsi="Angsana New" w:hint="cs"/>
          <w:sz w:val="28"/>
          <w:szCs w:val="28"/>
          <w:cs/>
        </w:rPr>
        <w:t xml:space="preserve"> </w:t>
      </w:r>
      <w:r w:rsidR="008835E9" w:rsidRPr="008835E9">
        <w:rPr>
          <w:rFonts w:ascii="Angsana New" w:hAnsi="Angsana New"/>
          <w:sz w:val="28"/>
          <w:szCs w:val="28"/>
        </w:rPr>
        <w:t>2560</w:t>
      </w:r>
      <w:r w:rsidR="00C73657" w:rsidRPr="003A577E">
        <w:rPr>
          <w:rFonts w:ascii="Angsana New" w:hAnsi="Angsana New"/>
          <w:sz w:val="28"/>
          <w:szCs w:val="28"/>
        </w:rPr>
        <w:t xml:space="preserve"> </w:t>
      </w:r>
      <w:r w:rsidR="00C73657" w:rsidRPr="003A577E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8835E9" w:rsidRPr="008835E9">
        <w:rPr>
          <w:rFonts w:ascii="Angsana New" w:hAnsi="Angsana New"/>
          <w:sz w:val="28"/>
          <w:szCs w:val="28"/>
        </w:rPr>
        <w:t>31</w:t>
      </w:r>
      <w:r w:rsidR="00C73657" w:rsidRPr="003A577E">
        <w:rPr>
          <w:rFonts w:ascii="Angsana New" w:hAnsi="Angsana New"/>
          <w:sz w:val="28"/>
          <w:szCs w:val="28"/>
        </w:rPr>
        <w:t xml:space="preserve"> </w:t>
      </w:r>
      <w:r w:rsidR="00C73657" w:rsidRPr="003A577E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35E9" w:rsidRPr="008835E9">
        <w:rPr>
          <w:rFonts w:ascii="Angsana New" w:hAnsi="Angsana New"/>
          <w:sz w:val="28"/>
          <w:szCs w:val="28"/>
        </w:rPr>
        <w:t>2559</w:t>
      </w:r>
      <w:r w:rsidR="00C73657" w:rsidRPr="003A577E">
        <w:rPr>
          <w:rFonts w:ascii="Angsana New" w:hAnsi="Angsana New"/>
          <w:sz w:val="28"/>
          <w:szCs w:val="28"/>
        </w:rPr>
        <w:t xml:space="preserve"> </w:t>
      </w:r>
      <w:r w:rsidR="00C73657" w:rsidRPr="003A577E">
        <w:rPr>
          <w:rFonts w:ascii="Angsana New" w:hAnsi="Angsana New"/>
          <w:sz w:val="28"/>
          <w:szCs w:val="28"/>
          <w:cs/>
        </w:rPr>
        <w:t>และเงินปันผลรับสำหรับแต่ละงวด</w:t>
      </w:r>
      <w:r w:rsidR="00654E8F" w:rsidRPr="003A577E">
        <w:rPr>
          <w:rFonts w:ascii="Angsana New" w:hAnsi="Angsana New" w:hint="cs"/>
          <w:sz w:val="28"/>
          <w:szCs w:val="28"/>
          <w:cs/>
        </w:rPr>
        <w:t>เก้า</w:t>
      </w:r>
      <w:r w:rsidR="00C73657" w:rsidRPr="003A577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28"/>
          <w:szCs w:val="28"/>
        </w:rPr>
        <w:t>30</w:t>
      </w:r>
      <w:r w:rsidR="00F0577F" w:rsidRPr="003A577E">
        <w:rPr>
          <w:rFonts w:ascii="Angsana New" w:hAnsi="Angsana New"/>
          <w:sz w:val="28"/>
          <w:szCs w:val="28"/>
        </w:rPr>
        <w:t xml:space="preserve"> </w:t>
      </w:r>
      <w:r w:rsidR="00654E8F" w:rsidRPr="003A577E">
        <w:rPr>
          <w:rFonts w:ascii="Angsana New" w:hAnsi="Angsana New" w:hint="cs"/>
          <w:sz w:val="28"/>
          <w:szCs w:val="28"/>
          <w:cs/>
        </w:rPr>
        <w:t>กันยายน</w:t>
      </w:r>
      <w:r w:rsidR="00C73657" w:rsidRPr="003A577E">
        <w:rPr>
          <w:rFonts w:ascii="Angsana New" w:hAnsi="Angsana New" w:hint="cs"/>
          <w:sz w:val="28"/>
          <w:szCs w:val="28"/>
          <w:cs/>
        </w:rPr>
        <w:t xml:space="preserve"> </w:t>
      </w:r>
      <w:r w:rsidR="008835E9" w:rsidRPr="008835E9">
        <w:rPr>
          <w:rFonts w:ascii="Angsana New" w:hAnsi="Angsana New"/>
          <w:sz w:val="28"/>
          <w:szCs w:val="28"/>
        </w:rPr>
        <w:t>2560</w:t>
      </w:r>
      <w:r w:rsidR="00C73657" w:rsidRPr="003A577E">
        <w:rPr>
          <w:rFonts w:ascii="Angsana New" w:hAnsi="Angsana New"/>
          <w:sz w:val="28"/>
          <w:szCs w:val="28"/>
        </w:rPr>
        <w:t xml:space="preserve"> </w:t>
      </w:r>
      <w:r w:rsidR="00C73657" w:rsidRPr="003A577E">
        <w:rPr>
          <w:rFonts w:ascii="Angsana New" w:hAnsi="Angsana New"/>
          <w:sz w:val="28"/>
          <w:szCs w:val="28"/>
          <w:cs/>
        </w:rPr>
        <w:t xml:space="preserve">และ </w:t>
      </w:r>
      <w:r w:rsidR="008835E9" w:rsidRPr="008835E9">
        <w:rPr>
          <w:rFonts w:ascii="Angsana New" w:hAnsi="Angsana New"/>
          <w:sz w:val="28"/>
          <w:szCs w:val="28"/>
        </w:rPr>
        <w:t>2559</w:t>
      </w:r>
      <w:r w:rsidR="00C73657" w:rsidRPr="003A577E">
        <w:rPr>
          <w:rFonts w:ascii="Angsana New" w:hAnsi="Angsana New"/>
          <w:sz w:val="28"/>
          <w:szCs w:val="28"/>
        </w:rPr>
        <w:t xml:space="preserve"> </w:t>
      </w:r>
      <w:r w:rsidR="00C73657" w:rsidRPr="003A577E">
        <w:rPr>
          <w:rFonts w:ascii="Angsana New" w:hAnsi="Angsana New"/>
          <w:sz w:val="28"/>
          <w:szCs w:val="28"/>
          <w:cs/>
        </w:rPr>
        <w:t>มีดังนี้</w:t>
      </w:r>
    </w:p>
    <w:p w:rsidR="00722E51" w:rsidRPr="003A577E" w:rsidRDefault="00722E51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7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52"/>
        <w:gridCol w:w="900"/>
        <w:gridCol w:w="270"/>
        <w:gridCol w:w="900"/>
        <w:gridCol w:w="270"/>
        <w:gridCol w:w="900"/>
        <w:gridCol w:w="270"/>
        <w:gridCol w:w="930"/>
        <w:gridCol w:w="270"/>
        <w:gridCol w:w="776"/>
        <w:gridCol w:w="142"/>
        <w:gridCol w:w="236"/>
        <w:gridCol w:w="874"/>
        <w:gridCol w:w="42"/>
        <w:gridCol w:w="270"/>
        <w:gridCol w:w="900"/>
        <w:gridCol w:w="128"/>
        <w:gridCol w:w="142"/>
        <w:gridCol w:w="900"/>
        <w:gridCol w:w="270"/>
        <w:gridCol w:w="758"/>
        <w:gridCol w:w="142"/>
      </w:tblGrid>
      <w:tr w:rsidR="00722E51" w:rsidRPr="003A577E" w:rsidTr="00462757">
        <w:trPr>
          <w:gridAfter w:val="1"/>
          <w:wAfter w:w="142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8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22E51" w:rsidRPr="003A577E" w:rsidTr="00462757">
        <w:trPr>
          <w:gridAfter w:val="1"/>
          <w:wAfter w:w="142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722E51" w:rsidRPr="003A577E" w:rsidTr="00462757">
        <w:trPr>
          <w:gridAfter w:val="1"/>
          <w:wAfter w:w="142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งวดเก้า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722E51" w:rsidRPr="003A577E" w:rsidTr="004627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31</w:t>
            </w:r>
            <w:r w:rsidR="00722E51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22E51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22E51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22E51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22E51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22E51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22E51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</w:tr>
      <w:tr w:rsidR="00722E51" w:rsidRPr="003A577E" w:rsidTr="004627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722E51" w:rsidRPr="003A577E" w:rsidTr="004627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3A577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60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3A577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722E51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22E51" w:rsidRPr="003A577E" w:rsidRDefault="00722E51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17A0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</w:rPr>
              <w:t>TOP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/>
                <w:sz w:val="28"/>
                <w:szCs w:val="28"/>
              </w:rPr>
              <w:t>NTL 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</w:tcPr>
          <w:p w:rsidR="001A17A0" w:rsidRPr="002A07E6" w:rsidRDefault="00EF24F1" w:rsidP="002A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2A07E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835E9" w:rsidRPr="008835E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7A0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</w:rPr>
              <w:t>TOP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NTL Shipping Trust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</w:tcPr>
          <w:p w:rsidR="001A17A0" w:rsidRPr="002A07E6" w:rsidRDefault="008835E9" w:rsidP="002A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7A0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35</w:t>
            </w:r>
            <w:r w:rsidR="001A17A0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35</w:t>
            </w:r>
            <w:r w:rsidR="001A17A0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2A07E6" w:rsidRDefault="008835E9" w:rsidP="002A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3A577E" w:rsidP="000B5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7A0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</w:rPr>
              <w:t>TOP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NYK MarineOne </w:t>
            </w:r>
          </w:p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A577E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50</w:t>
            </w:r>
            <w:r w:rsidR="001A17A0" w:rsidRPr="003A577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2A07E6" w:rsidRDefault="008835E9" w:rsidP="002A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A17A0" w:rsidRPr="003A577E" w:rsidRDefault="003A577E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1A17A0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A17A0" w:rsidRPr="003A577E" w:rsidRDefault="008835E9" w:rsidP="001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D9680A" w:rsidRPr="003A577E" w:rsidTr="004627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  <w:bottom w:val="nil"/>
            </w:tcBorders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9680A" w:rsidRPr="003A577E" w:rsidRDefault="00D9680A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9680A" w:rsidRPr="003A577E" w:rsidRDefault="008835E9" w:rsidP="00D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</w:tr>
      <w:tr w:rsidR="00722E51" w:rsidRPr="003A577E" w:rsidTr="00462757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pStyle w:val="BodyText"/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22E51" w:rsidRPr="003A577E" w:rsidRDefault="00722E51" w:rsidP="00A37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722E51" w:rsidRPr="003A577E" w:rsidRDefault="00722E51" w:rsidP="00A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722E51" w:rsidRPr="003A577E" w:rsidRDefault="00722E51" w:rsidP="00AC6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722E51" w:rsidRPr="003A577E" w:rsidRDefault="00722E51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722E51" w:rsidRPr="003A577E" w:rsidRDefault="00722E51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4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52"/>
        <w:gridCol w:w="900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874"/>
        <w:gridCol w:w="42"/>
        <w:gridCol w:w="270"/>
        <w:gridCol w:w="900"/>
        <w:gridCol w:w="270"/>
        <w:gridCol w:w="900"/>
        <w:gridCol w:w="270"/>
        <w:gridCol w:w="900"/>
      </w:tblGrid>
      <w:tr w:rsidR="00C73657" w:rsidRPr="003A577E" w:rsidTr="007D15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D1593" w:rsidRPr="003A577E" w:rsidTr="00987A7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98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7D1593" w:rsidRPr="003A577E" w:rsidTr="00987A7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98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D3463B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งวดเก้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า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7D1593" w:rsidRPr="003A577E" w:rsidTr="007D15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31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7D1593" w:rsidRPr="003A577E" w:rsidRDefault="007D1593" w:rsidP="0005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D1593" w:rsidRPr="003A577E" w:rsidRDefault="007D1593" w:rsidP="0005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7D1593" w:rsidRPr="003A577E" w:rsidRDefault="008835E9" w:rsidP="00987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31</w:t>
            </w:r>
            <w:r w:rsidR="007D1593" w:rsidRPr="003A577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7D1593" w:rsidRPr="003A577E" w:rsidRDefault="007D1593" w:rsidP="0005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8835E9" w:rsidP="0063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8835E9">
              <w:rPr>
                <w:rFonts w:ascii="Angsana New" w:hAnsi="Angsana New"/>
                <w:sz w:val="27"/>
                <w:szCs w:val="27"/>
              </w:rPr>
              <w:t>0</w:t>
            </w:r>
            <w:r w:rsidR="007D1593"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32EE6" w:rsidRPr="003A577E">
              <w:rPr>
                <w:rFonts w:ascii="Angsana New" w:hAnsi="Angsana New" w:hint="cs"/>
                <w:sz w:val="27"/>
                <w:szCs w:val="27"/>
                <w:cs/>
              </w:rPr>
              <w:t>กันยาย</w:t>
            </w:r>
            <w:r w:rsidR="007D1593" w:rsidRPr="003A577E">
              <w:rPr>
                <w:rFonts w:ascii="Angsana New" w:hAnsi="Angsana New" w:hint="cs"/>
                <w:sz w:val="27"/>
                <w:szCs w:val="27"/>
                <w:cs/>
              </w:rPr>
              <w:t>น</w:t>
            </w:r>
          </w:p>
        </w:tc>
      </w:tr>
      <w:tr w:rsidR="0012037D" w:rsidRPr="003A577E" w:rsidTr="00E85FA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8835E9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12037D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037D" w:rsidRPr="003A577E" w:rsidRDefault="008835E9" w:rsidP="0012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255</w:t>
            </w:r>
            <w:r w:rsidRPr="008835E9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7D1593" w:rsidRPr="003A577E" w:rsidTr="007D159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3A577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3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3A577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7D1593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3A577E" w:rsidRDefault="007D159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D1593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7D1593" w:rsidRPr="003A577E" w:rsidRDefault="00A372DA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ดิจิตอล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801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1593" w:rsidRPr="003A577E" w:rsidRDefault="007D1593" w:rsidP="0027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D1593" w:rsidRPr="003A577E" w:rsidRDefault="007D1593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โซลูชั่นส์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272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บริษัท พีทีที เอนเนอร์ยี่</w:t>
            </w:r>
            <w:r w:rsidRPr="003A577E">
              <w:rPr>
                <w:rFonts w:ascii="Angsana New" w:hAnsi="Angsana New"/>
                <w:sz w:val="27"/>
                <w:szCs w:val="27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โซลูชั่นส์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โกลบอล เพาเวอร์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   ซินเนอร์ยี่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 w:hint="cs"/>
                <w:sz w:val="27"/>
                <w:szCs w:val="27"/>
              </w:rPr>
              <w:t>29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.</w:t>
            </w:r>
            <w:r w:rsidRPr="008835E9">
              <w:rPr>
                <w:rFonts w:ascii="Angsana New" w:hAnsi="Angsana New" w:hint="cs"/>
                <w:sz w:val="27"/>
                <w:szCs w:val="27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29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14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14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12</w:t>
            </w:r>
            <w:r w:rsidR="001A17A0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442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12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576</w:t>
            </w:r>
          </w:p>
        </w:tc>
        <w:tc>
          <w:tcPr>
            <w:tcW w:w="312" w:type="dxa"/>
            <w:gridSpan w:val="2"/>
            <w:tcBorders>
              <w:top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16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572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B8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467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บริษัท แม่สอดพลังงานสะอาด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   จำกัด</w:t>
            </w:r>
            <w:r w:rsidRPr="003A577E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30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>บริษัท อุบล ไบโอ เอทานอล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21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21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740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</w:t>
            </w:r>
            <w:r w:rsidR="000D49EA" w:rsidRPr="003A577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8835E9">
              <w:rPr>
                <w:rFonts w:ascii="Angsana New" w:hAnsi="Angsana New"/>
                <w:sz w:val="27"/>
                <w:szCs w:val="27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827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>ที.ไอ.</w:t>
            </w:r>
            <w:r w:rsidRPr="003A577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เอ็ม. ชิพ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3A577E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3A577E">
              <w:rPr>
                <w:rFonts w:ascii="Angsana New" w:hAnsi="Angsana New" w:hint="cs"/>
                <w:sz w:val="27"/>
                <w:szCs w:val="27"/>
                <w:cs/>
              </w:rPr>
              <w:t xml:space="preserve">แมนเนจเมนท์ </w:t>
            </w:r>
            <w:r w:rsidRPr="003A577E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33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33</w:t>
            </w:r>
            <w:r w:rsidR="000D49EA" w:rsidRPr="003A577E">
              <w:rPr>
                <w:rFonts w:ascii="Angsana New" w:hAnsi="Angsana New"/>
                <w:sz w:val="27"/>
                <w:szCs w:val="27"/>
              </w:rPr>
              <w:t>.</w:t>
            </w:r>
            <w:r w:rsidRPr="008835E9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35E9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12" w:type="dxa"/>
            <w:gridSpan w:val="2"/>
            <w:tcBorders>
              <w:top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18</w:t>
            </w:r>
            <w:r w:rsidR="00FB4B56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026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18</w:t>
            </w:r>
            <w:r w:rsidR="000D49EA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701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FB4B56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D49EA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="000D49EA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="000D49EA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361</w:t>
            </w:r>
          </w:p>
        </w:tc>
        <w:tc>
          <w:tcPr>
            <w:tcW w:w="236" w:type="dxa"/>
            <w:tcBorders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4" w:type="dxa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2" w:type="dxa"/>
            <w:gridSpan w:val="2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480</w:t>
            </w:r>
          </w:p>
        </w:tc>
      </w:tr>
      <w:tr w:rsidR="000D49EA" w:rsidRPr="003A577E" w:rsidTr="000D49EA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FB4B56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0D49EA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B4B56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D49EA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="00EA1F06" w:rsidRPr="003A577E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0D49EA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36" w:type="dxa"/>
            <w:tcBorders>
              <w:left w:val="nil"/>
            </w:tcBorders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4" w:type="dxa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2" w:type="dxa"/>
            <w:gridSpan w:val="2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835E9">
              <w:rPr>
                <w:rFonts w:ascii="Angsana New" w:hAnsi="Angsana New"/>
                <w:b/>
                <w:bCs/>
                <w:sz w:val="27"/>
                <w:szCs w:val="27"/>
              </w:rPr>
              <w:t>506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C73657" w:rsidRPr="003A577E" w:rsidSect="00AC213D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295D40" w:rsidRPr="003A577E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3A577E" w:rsidRDefault="00295D40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D40" w:rsidRPr="003A577E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295D40" w:rsidRPr="003A577E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170843" w:rsidP="0017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95D40" w:rsidRPr="003A577E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654E8F" w:rsidRPr="003A57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169BF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31</w:t>
            </w:r>
            <w:r w:rsidR="00295D40" w:rsidRPr="003A57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3A57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3A57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8835E9" w:rsidP="0029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3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3A57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835E9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95D40" w:rsidRPr="003A577E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C169BF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8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835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8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835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8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835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3A577E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8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8835E9" w:rsidP="003E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835E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3A577E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835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8835E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743DD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3DD" w:rsidRPr="003A577E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3A577E" w:rsidRDefault="00E743DD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3A577E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3A577E" w:rsidRDefault="00E743DD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49EA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โซลูชั่นส์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20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20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0D49EA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EA" w:rsidRPr="003A577E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20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20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3A577E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EA" w:rsidRPr="003A577E" w:rsidTr="005A4E8B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49EA" w:rsidRPr="003A577E" w:rsidTr="005A4E8B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577E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8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 w:hint="cs"/>
                <w:sz w:val="28"/>
                <w:szCs w:val="28"/>
              </w:rPr>
              <w:t>8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.</w:t>
            </w:r>
            <w:r w:rsidRPr="008835E9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14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14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6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4</w:t>
            </w:r>
            <w:r w:rsidR="000D49EA" w:rsidRPr="003A577E">
              <w:rPr>
                <w:rFonts w:ascii="Angsana New" w:hAnsi="Angsana New"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49EA" w:rsidRPr="003A577E" w:rsidRDefault="008835E9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E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5755FC" w:rsidRPr="003A577E" w:rsidTr="005A4E8B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57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5755FC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5755FC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755FC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755FC" w:rsidRPr="003A57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755FC" w:rsidRPr="003A577E" w:rsidRDefault="005755FC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5755FC" w:rsidRPr="003A577E" w:rsidRDefault="008835E9" w:rsidP="0057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E9">
              <w:rPr>
                <w:rFonts w:ascii="Angsana New" w:hAnsi="Angsana New"/>
                <w:b/>
                <w:bCs/>
                <w:sz w:val="28"/>
                <w:szCs w:val="28"/>
              </w:rPr>
              <w:t>153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left" w:pos="540"/>
        </w:tabs>
        <w:ind w:left="900" w:right="-43" w:hanging="191"/>
        <w:jc w:val="both"/>
        <w:rPr>
          <w:rFonts w:ascii="Angsana New" w:hAnsi="Angsana New"/>
          <w:sz w:val="30"/>
          <w:szCs w:val="30"/>
        </w:rPr>
      </w:pPr>
    </w:p>
    <w:p w:rsidR="009532CF" w:rsidRPr="003A577E" w:rsidRDefault="009532CF" w:rsidP="00E035C8">
      <w:pPr>
        <w:tabs>
          <w:tab w:val="clear" w:pos="227"/>
          <w:tab w:val="left" w:pos="360"/>
        </w:tabs>
        <w:ind w:left="90" w:right="-50"/>
        <w:rPr>
          <w:rFonts w:ascii="Angsana New" w:hAnsi="Angsana New"/>
          <w:strike/>
          <w:sz w:val="30"/>
          <w:szCs w:val="30"/>
        </w:rPr>
      </w:pPr>
      <w:r w:rsidRPr="003A577E">
        <w:rPr>
          <w:rFonts w:ascii="Angsana New" w:hAnsi="Angsana New"/>
          <w:sz w:val="28"/>
          <w:szCs w:val="28"/>
        </w:rPr>
        <w:t xml:space="preserve">* </w:t>
      </w:r>
      <w:r w:rsidRPr="003A577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835E9" w:rsidRPr="008835E9">
        <w:rPr>
          <w:rFonts w:ascii="Angsana New" w:hAnsi="Angsana New"/>
          <w:sz w:val="28"/>
          <w:szCs w:val="28"/>
        </w:rPr>
        <w:t>16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8835E9" w:rsidRPr="008835E9">
        <w:rPr>
          <w:rFonts w:ascii="Angsana New" w:hAnsi="Angsana New"/>
          <w:sz w:val="28"/>
          <w:szCs w:val="28"/>
        </w:rPr>
        <w:t>2560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บริษัทไทยออยล์ เอทานอล จำกัด ซึ่งเป็นบริษัทย่อยของบริษัท ได้ขายหุ้นที่ถืออยู่ทั้งหมดจำนวน </w:t>
      </w:r>
      <w:r w:rsidR="008835E9" w:rsidRPr="008835E9">
        <w:rPr>
          <w:rFonts w:ascii="Angsana New" w:hAnsi="Angsana New"/>
          <w:sz w:val="28"/>
          <w:szCs w:val="28"/>
        </w:rPr>
        <w:t>20</w:t>
      </w:r>
      <w:r w:rsidRPr="003A577E">
        <w:rPr>
          <w:rFonts w:ascii="Angsana New" w:hAnsi="Angsana New"/>
          <w:sz w:val="28"/>
          <w:szCs w:val="28"/>
        </w:rPr>
        <w:t>.</w:t>
      </w:r>
      <w:r w:rsidR="008835E9" w:rsidRPr="008835E9">
        <w:rPr>
          <w:rFonts w:ascii="Angsana New" w:hAnsi="Angsana New"/>
          <w:sz w:val="28"/>
          <w:szCs w:val="28"/>
        </w:rPr>
        <w:t>25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ล้านหุ้นหรือเท่ากับร้อยละ </w:t>
      </w:r>
      <w:r w:rsidR="008835E9" w:rsidRPr="008835E9">
        <w:rPr>
          <w:rFonts w:ascii="Angsana New" w:hAnsi="Angsana New"/>
          <w:sz w:val="28"/>
          <w:szCs w:val="28"/>
        </w:rPr>
        <w:t>30</w:t>
      </w:r>
      <w:r w:rsidRPr="003A577E">
        <w:rPr>
          <w:rFonts w:ascii="Angsana New" w:hAnsi="Angsana New" w:hint="cs"/>
          <w:sz w:val="28"/>
          <w:szCs w:val="28"/>
          <w:cs/>
        </w:rPr>
        <w:t xml:space="preserve"> ในบริษัท แม่สอดพลังงาน</w:t>
      </w:r>
      <w:r w:rsidR="00E035C8">
        <w:rPr>
          <w:rFonts w:ascii="Angsana New" w:hAnsi="Angsana New" w:hint="cs"/>
          <w:sz w:val="28"/>
          <w:szCs w:val="28"/>
          <w:cs/>
        </w:rPr>
        <w:t>ส</w:t>
      </w:r>
      <w:r w:rsidRPr="003A577E">
        <w:rPr>
          <w:rFonts w:ascii="Angsana New" w:hAnsi="Angsana New" w:hint="cs"/>
          <w:sz w:val="28"/>
          <w:szCs w:val="28"/>
          <w:cs/>
        </w:rPr>
        <w:t>ะอาด จำกัด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ที่ราคาหุ้นละ </w:t>
      </w:r>
      <w:r w:rsidR="008835E9" w:rsidRPr="008835E9">
        <w:rPr>
          <w:rFonts w:ascii="Angsana New" w:hAnsi="Angsana New"/>
          <w:sz w:val="28"/>
          <w:szCs w:val="28"/>
        </w:rPr>
        <w:t>2</w:t>
      </w:r>
      <w:r w:rsidRPr="003A577E">
        <w:rPr>
          <w:rFonts w:ascii="Angsana New" w:hAnsi="Angsana New"/>
          <w:sz w:val="28"/>
          <w:szCs w:val="28"/>
        </w:rPr>
        <w:t>.</w:t>
      </w:r>
      <w:r w:rsidR="008835E9" w:rsidRPr="008835E9">
        <w:rPr>
          <w:rFonts w:ascii="Angsana New" w:hAnsi="Angsana New"/>
          <w:sz w:val="28"/>
          <w:szCs w:val="28"/>
        </w:rPr>
        <w:t>50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 xml:space="preserve">บาท รวมเป็นเงินทั้งสิ้น </w:t>
      </w:r>
      <w:r w:rsidR="008835E9" w:rsidRPr="008835E9">
        <w:rPr>
          <w:rFonts w:ascii="Angsana New" w:hAnsi="Angsana New"/>
          <w:sz w:val="28"/>
          <w:szCs w:val="28"/>
        </w:rPr>
        <w:t>50</w:t>
      </w:r>
      <w:r w:rsidRPr="003A577E">
        <w:rPr>
          <w:rFonts w:ascii="Angsana New" w:hAnsi="Angsana New"/>
          <w:sz w:val="28"/>
          <w:szCs w:val="28"/>
        </w:rPr>
        <w:t>.</w:t>
      </w:r>
      <w:r w:rsidR="008835E9" w:rsidRPr="008835E9">
        <w:rPr>
          <w:rFonts w:ascii="Angsana New" w:hAnsi="Angsana New"/>
          <w:sz w:val="28"/>
          <w:szCs w:val="28"/>
        </w:rPr>
        <w:t>63</w:t>
      </w:r>
      <w:r w:rsidRPr="003A577E">
        <w:rPr>
          <w:rFonts w:ascii="Angsana New" w:hAnsi="Angsana New"/>
          <w:sz w:val="28"/>
          <w:szCs w:val="28"/>
        </w:rPr>
        <w:t xml:space="preserve"> </w:t>
      </w:r>
      <w:r w:rsidRPr="003A577E">
        <w:rPr>
          <w:rFonts w:ascii="Angsana New" w:hAnsi="Angsana New" w:hint="cs"/>
          <w:sz w:val="28"/>
          <w:szCs w:val="28"/>
          <w:cs/>
        </w:rPr>
        <w:t>ล้านบาท</w:t>
      </w:r>
    </w:p>
    <w:p w:rsidR="00C73657" w:rsidRPr="003A577E" w:rsidRDefault="00C73657" w:rsidP="009532CF">
      <w:pPr>
        <w:rPr>
          <w:rFonts w:ascii="Angsana New" w:hAnsi="Angsana New"/>
          <w:sz w:val="30"/>
          <w:szCs w:val="30"/>
        </w:rPr>
      </w:pPr>
    </w:p>
    <w:p w:rsidR="00C73657" w:rsidRPr="003A577E" w:rsidRDefault="00C73657" w:rsidP="00C73657">
      <w:pPr>
        <w:ind w:firstLine="706"/>
        <w:rPr>
          <w:rFonts w:ascii="Angsana New" w:hAnsi="Angsana New"/>
          <w:strike/>
          <w:sz w:val="30"/>
          <w:szCs w:val="30"/>
        </w:rPr>
      </w:pPr>
    </w:p>
    <w:p w:rsidR="00C73657" w:rsidRPr="003A577E" w:rsidRDefault="00C73657" w:rsidP="00C73657">
      <w:pPr>
        <w:rPr>
          <w:rFonts w:ascii="Angsana New" w:hAnsi="Angsana New"/>
          <w:strike/>
          <w:sz w:val="30"/>
          <w:szCs w:val="30"/>
        </w:rPr>
        <w:sectPr w:rsidR="00C73657" w:rsidRPr="003A577E" w:rsidSect="00AC213D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C73657" w:rsidRPr="003A577E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bCs/>
          <w:sz w:val="30"/>
          <w:szCs w:val="30"/>
          <w:cs/>
        </w:rPr>
        <w:tab/>
      </w:r>
      <w:r w:rsidRPr="003A577E">
        <w:rPr>
          <w:rFonts w:ascii="Angsana New" w:hAnsi="Angsana New"/>
          <w:b/>
          <w:sz w:val="30"/>
          <w:szCs w:val="30"/>
          <w:cs/>
        </w:rPr>
        <w:t>ก</w:t>
      </w:r>
      <w:r w:rsidRPr="003A577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="00CC5A26" w:rsidRPr="003A57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AA5E11" w:rsidRPr="003A577E">
        <w:rPr>
          <w:rFonts w:ascii="Angsana New" w:hAnsi="Angsana New"/>
          <w:sz w:val="30"/>
          <w:szCs w:val="30"/>
        </w:rPr>
        <w:t xml:space="preserve"> </w:t>
      </w:r>
      <w:r w:rsidR="00654E8F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AA5E11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CC5A26" w:rsidRPr="003A577E">
        <w:rPr>
          <w:rFonts w:ascii="Angsana New" w:hAnsi="Angsana New"/>
          <w:sz w:val="30"/>
          <w:szCs w:val="30"/>
          <w:cs/>
        </w:rPr>
        <w:t xml:space="preserve"> 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F911B6" w:rsidRPr="003A577E">
        <w:rPr>
          <w:rFonts w:ascii="Angsana New" w:hAnsi="Angsana New"/>
          <w:sz w:val="30"/>
          <w:szCs w:val="30"/>
        </w:rPr>
        <w:br/>
      </w:r>
      <w:r w:rsidRPr="003A577E">
        <w:rPr>
          <w:rFonts w:ascii="Angsana New" w:hAnsi="Angsana New"/>
          <w:sz w:val="30"/>
          <w:szCs w:val="30"/>
          <w:cs/>
        </w:rPr>
        <w:t>มีดังนี้</w:t>
      </w:r>
    </w:p>
    <w:p w:rsidR="005A4FD2" w:rsidRPr="003A577E" w:rsidRDefault="005A4FD2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81"/>
        <w:gridCol w:w="269"/>
        <w:gridCol w:w="1172"/>
        <w:gridCol w:w="269"/>
        <w:gridCol w:w="1172"/>
        <w:gridCol w:w="269"/>
        <w:gridCol w:w="1232"/>
        <w:gridCol w:w="27"/>
        <w:gridCol w:w="209"/>
      </w:tblGrid>
      <w:tr w:rsidR="00C73657" w:rsidRPr="003A577E" w:rsidTr="003A577E">
        <w:trPr>
          <w:gridAfter w:val="1"/>
          <w:wAfter w:w="110" w:type="pct"/>
          <w:tblHeader/>
        </w:trPr>
        <w:tc>
          <w:tcPr>
            <w:tcW w:w="1994" w:type="pct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8"/>
          </w:tcPr>
          <w:p w:rsidR="00C73657" w:rsidRPr="003A577E" w:rsidRDefault="00C73657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699C" w:rsidRPr="003A577E" w:rsidTr="003A577E">
        <w:trPr>
          <w:gridAfter w:val="1"/>
          <w:wAfter w:w="110" w:type="pct"/>
          <w:tblHeader/>
        </w:trPr>
        <w:tc>
          <w:tcPr>
            <w:tcW w:w="1994" w:type="pct"/>
          </w:tcPr>
          <w:p w:rsidR="00D2699C" w:rsidRPr="003A577E" w:rsidRDefault="00D2699C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4E8F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0" w:type="pct"/>
            <w:gridSpan w:val="3"/>
          </w:tcPr>
          <w:p w:rsidR="00D2699C" w:rsidRPr="003A577E" w:rsidRDefault="008835E9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D2699C" w:rsidRPr="003A577E" w:rsidRDefault="00D2699C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4"/>
            <w:tcBorders>
              <w:left w:val="nil"/>
            </w:tcBorders>
          </w:tcPr>
          <w:p w:rsidR="00D2699C" w:rsidRPr="003A577E" w:rsidRDefault="008835E9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2699C" w:rsidRPr="003A577E" w:rsidTr="003A577E">
        <w:trPr>
          <w:trHeight w:hRule="exact" w:val="1598"/>
          <w:tblHeader/>
        </w:trPr>
        <w:tc>
          <w:tcPr>
            <w:tcW w:w="1994" w:type="pct"/>
          </w:tcPr>
          <w:p w:rsidR="00D2699C" w:rsidRPr="003A577E" w:rsidRDefault="00D2699C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2699C" w:rsidRPr="003A577E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2699C" w:rsidRPr="003A577E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577E"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D2699C" w:rsidRPr="003A577E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699C" w:rsidRPr="003A577E" w:rsidRDefault="00D2699C" w:rsidP="007A5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2699C" w:rsidRPr="003A577E" w:rsidRDefault="00D2699C" w:rsidP="007A534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577E"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D2699C" w:rsidRPr="003A577E" w:rsidRDefault="00D2699C" w:rsidP="00D2699C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2A07E6" w:rsidRPr="003A577E" w:rsidRDefault="002A07E6" w:rsidP="002A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2699C" w:rsidRPr="003A577E" w:rsidRDefault="002A07E6" w:rsidP="002A07E6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D2699C" w:rsidRPr="003A577E" w:rsidRDefault="00D2699C" w:rsidP="00D2699C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D2699C" w:rsidRPr="003A577E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2699C" w:rsidRPr="003A577E" w:rsidRDefault="00D2699C" w:rsidP="003B49A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577E">
              <w:rPr>
                <w:rFonts w:ascii="Angsana New" w:hAnsi="Angsana New"/>
                <w:sz w:val="30"/>
                <w:szCs w:val="30"/>
              </w:rPr>
              <w:t>-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gridSpan w:val="2"/>
          </w:tcPr>
          <w:p w:rsidR="00D2699C" w:rsidRPr="003A577E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8FA" w:rsidRPr="003A577E" w:rsidTr="002A07E6">
        <w:trPr>
          <w:trHeight w:hRule="exact" w:val="407"/>
          <w:tblHeader/>
        </w:trPr>
        <w:tc>
          <w:tcPr>
            <w:tcW w:w="1994" w:type="pct"/>
          </w:tcPr>
          <w:p w:rsidR="004868FA" w:rsidRPr="003A577E" w:rsidRDefault="004868FA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:rsidR="004868FA" w:rsidRPr="003A577E" w:rsidRDefault="004868FA" w:rsidP="00B613A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4" w:type="pct"/>
            <w:gridSpan w:val="2"/>
          </w:tcPr>
          <w:p w:rsidR="004868FA" w:rsidRPr="003A577E" w:rsidRDefault="004868FA" w:rsidP="00B61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:rsidR="005D0834" w:rsidRPr="003A577E" w:rsidRDefault="008835E9" w:rsidP="00254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835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867930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322AA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โรงผลิตปิโตรเคมี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11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โรงผลิตกระแสไฟฟ้า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เรือบรรทุกน้ำมันและผลิตภัณฑ์เคมีเหลว</w:t>
            </w:r>
          </w:p>
        </w:tc>
        <w:tc>
          <w:tcPr>
            <w:tcW w:w="570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และเรือขนส่งผู้โดยสาร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70" w:type="pct"/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5D0834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AAC" w:rsidRPr="003A577E" w:rsidTr="003A577E">
        <w:trPr>
          <w:tblHeader/>
        </w:trPr>
        <w:tc>
          <w:tcPr>
            <w:tcW w:w="1994" w:type="pct"/>
          </w:tcPr>
          <w:p w:rsidR="00322AAC" w:rsidRPr="003A577E" w:rsidRDefault="00322AAC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:rsidR="00322AAC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322AAC" w:rsidRPr="003A577E" w:rsidRDefault="00322AAC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322AAC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322AAC" w:rsidRPr="003A577E" w:rsidRDefault="00322AAC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322AAC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322AAC" w:rsidRPr="003A577E" w:rsidRDefault="00322AAC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</w:tcBorders>
          </w:tcPr>
          <w:p w:rsidR="00322AAC" w:rsidRPr="003A577E" w:rsidRDefault="003A577E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gridSpan w:val="2"/>
          </w:tcPr>
          <w:p w:rsidR="00322AAC" w:rsidRPr="003A577E" w:rsidRDefault="00322AAC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322AAC" w:rsidRPr="003A577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835E9">
              <w:rPr>
                <w:rFonts w:ascii="Angsana New" w:hAnsi="Angsana New" w:hint="cs"/>
                <w:sz w:val="30"/>
                <w:szCs w:val="30"/>
              </w:rPr>
              <w:t>404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322AA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  <w:bottom w:val="sing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</w:t>
            </w:r>
            <w:r w:rsidR="00F32955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bottom w:val="sing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34" w:rsidRPr="003A577E" w:rsidTr="003A577E">
        <w:trPr>
          <w:tblHeader/>
        </w:trPr>
        <w:tc>
          <w:tcPr>
            <w:tcW w:w="1994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2546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22AAC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EA1F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5460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32955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142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D0834" w:rsidRPr="003A577E" w:rsidRDefault="008835E9" w:rsidP="005D08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D0834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24" w:type="pct"/>
            <w:gridSpan w:val="2"/>
          </w:tcPr>
          <w:p w:rsidR="005D0834" w:rsidRPr="003A577E" w:rsidRDefault="005D0834" w:rsidP="005D08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75A13" w:rsidRPr="003A577E" w:rsidRDefault="00F75A13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CC5A26" w:rsidRPr="003A577E" w:rsidRDefault="00CC5A26" w:rsidP="00C73657">
      <w:pPr>
        <w:spacing w:line="240" w:lineRule="auto"/>
      </w:pPr>
    </w:p>
    <w:p w:rsidR="009412D5" w:rsidRPr="003A577E" w:rsidRDefault="009412D5" w:rsidP="00C73657">
      <w:pPr>
        <w:spacing w:line="240" w:lineRule="auto"/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895"/>
        <w:gridCol w:w="239"/>
        <w:gridCol w:w="1067"/>
        <w:gridCol w:w="237"/>
        <w:gridCol w:w="923"/>
        <w:gridCol w:w="19"/>
        <w:gridCol w:w="220"/>
        <w:gridCol w:w="19"/>
        <w:gridCol w:w="1051"/>
      </w:tblGrid>
      <w:tr w:rsidR="00F75A13" w:rsidRPr="003A577E" w:rsidTr="003A577E">
        <w:trPr>
          <w:tblHeader/>
        </w:trPr>
        <w:tc>
          <w:tcPr>
            <w:tcW w:w="2476" w:type="pct"/>
          </w:tcPr>
          <w:p w:rsidR="00F75A13" w:rsidRPr="003A577E" w:rsidRDefault="00C73657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lastRenderedPageBreak/>
              <w:br w:type="page"/>
            </w:r>
          </w:p>
        </w:tc>
        <w:tc>
          <w:tcPr>
            <w:tcW w:w="2524" w:type="pct"/>
            <w:gridSpan w:val="9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77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75A13" w:rsidRPr="003A577E" w:rsidTr="003A577E">
        <w:trPr>
          <w:tblHeader/>
        </w:trPr>
        <w:tc>
          <w:tcPr>
            <w:tcW w:w="2476" w:type="pct"/>
          </w:tcPr>
          <w:p w:rsidR="00F75A13" w:rsidRPr="003A577E" w:rsidRDefault="00AA5E11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4E8F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75A13"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75A13"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190" w:type="pct"/>
            <w:gridSpan w:val="3"/>
          </w:tcPr>
          <w:p w:rsidR="00F75A13" w:rsidRPr="003A577E" w:rsidRDefault="008835E9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gridSpan w:val="5"/>
          </w:tcPr>
          <w:p w:rsidR="00F75A13" w:rsidRPr="003A577E" w:rsidRDefault="008835E9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75A13" w:rsidRPr="003A577E" w:rsidTr="003A577E">
        <w:trPr>
          <w:trHeight w:val="1109"/>
          <w:tblHeader/>
        </w:trPr>
        <w:tc>
          <w:tcPr>
            <w:tcW w:w="2476" w:type="pct"/>
          </w:tcPr>
          <w:p w:rsidR="00F75A13" w:rsidRPr="003A577E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3A577E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3A577E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3A57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2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577E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3A57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577E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75A13" w:rsidRPr="003A577E" w:rsidTr="003A577E">
        <w:trPr>
          <w:tblHeader/>
        </w:trPr>
        <w:tc>
          <w:tcPr>
            <w:tcW w:w="2476" w:type="pct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4" w:type="pct"/>
            <w:gridSpan w:val="9"/>
          </w:tcPr>
          <w:p w:rsidR="00F75A13" w:rsidRPr="003A577E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84" w:type="pct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D0834" w:rsidRPr="003A577E" w:rsidRDefault="003A577E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D0834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84" w:type="pct"/>
          </w:tcPr>
          <w:p w:rsidR="005D0834" w:rsidRPr="003A577E" w:rsidRDefault="003A577E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484" w:type="pct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8098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484" w:type="pct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84" w:type="pct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D0834" w:rsidRPr="003A577E" w:rsidRDefault="003A577E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C8098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8098A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94A7F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F46509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5D0834" w:rsidRPr="003A577E" w:rsidTr="003A577E">
        <w:trPr>
          <w:tblHeader/>
        </w:trPr>
        <w:tc>
          <w:tcPr>
            <w:tcW w:w="2476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8098A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8098A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128" w:type="pct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46509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29" w:type="pct"/>
            <w:gridSpan w:val="2"/>
          </w:tcPr>
          <w:p w:rsidR="005D0834" w:rsidRPr="003A577E" w:rsidRDefault="005D0834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6509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</w:tr>
    </w:tbl>
    <w:p w:rsidR="005A4FD2" w:rsidRPr="00BA0F24" w:rsidRDefault="005A4FD2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t>8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C73657" w:rsidRPr="00BA0F24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2" w:type="dxa"/>
        <w:tblInd w:w="450" w:type="dxa"/>
        <w:tblLook w:val="0000" w:firstRow="0" w:lastRow="0" w:firstColumn="0" w:lastColumn="0" w:noHBand="0" w:noVBand="0"/>
      </w:tblPr>
      <w:tblGrid>
        <w:gridCol w:w="2817"/>
        <w:gridCol w:w="900"/>
        <w:gridCol w:w="1229"/>
        <w:gridCol w:w="236"/>
        <w:gridCol w:w="1229"/>
        <w:gridCol w:w="236"/>
        <w:gridCol w:w="1229"/>
        <w:gridCol w:w="236"/>
        <w:gridCol w:w="1240"/>
      </w:tblGrid>
      <w:tr w:rsidR="00C73657" w:rsidRPr="003A577E" w:rsidTr="003A577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E11" w:rsidRPr="003A577E" w:rsidTr="003A577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E11" w:rsidRPr="003A577E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E11" w:rsidRPr="003A577E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AA5E11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AA5E11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AA5E11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B5525" w:rsidRPr="003A577E" w:rsidTr="003A577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5525" w:rsidRPr="003A577E" w:rsidRDefault="002B5525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835E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2B5525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5525" w:rsidRPr="003A577E" w:rsidTr="003A577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3A577E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D0834" w:rsidRPr="003A577E" w:rsidTr="003A577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35E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2A07E6">
            <w:pPr>
              <w:pStyle w:val="Denomination2"/>
              <w:tabs>
                <w:tab w:val="decimal" w:pos="945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C6F19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D0834" w:rsidRPr="003A57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</w:tr>
      <w:tr w:rsidR="005D0834" w:rsidRPr="003A577E" w:rsidTr="003A577E">
        <w:trPr>
          <w:trHeight w:val="46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2A07E6">
            <w:pPr>
              <w:pStyle w:val="Denomination2"/>
              <w:tabs>
                <w:tab w:val="decimal" w:pos="945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C6F19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D0834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</w:tr>
      <w:tr w:rsidR="005D0834" w:rsidRPr="003A577E" w:rsidTr="003A577E">
        <w:trPr>
          <w:trHeight w:val="45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2A07E6">
            <w:pPr>
              <w:pStyle w:val="Denomination2"/>
              <w:tabs>
                <w:tab w:val="decimal" w:pos="945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CC6F19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5D0834" w:rsidRPr="003A57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="00CC6F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5D0834" w:rsidP="005D0834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</w:tr>
    </w:tbl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0834" w:rsidRPr="003A577E" w:rsidRDefault="005D083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420A" w:rsidRPr="003A577E" w:rsidRDefault="0079420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กลุ่มบริษัทได้นำเสนอข้อมูลทางการเงินจำแนกตามส่วนงาน</w:t>
      </w:r>
      <w:r w:rsidR="0069379A" w:rsidRPr="003A577E">
        <w:rPr>
          <w:rFonts w:ascii="Angsana New" w:hAnsi="Angsana New" w:hint="cs"/>
          <w:sz w:val="30"/>
          <w:szCs w:val="30"/>
          <w:cs/>
        </w:rPr>
        <w:t>ดำเนินงาน</w:t>
      </w:r>
      <w:r w:rsidRPr="003A577E">
        <w:rPr>
          <w:rFonts w:ascii="Angsana New" w:hAnsi="Angsana New" w:hint="cs"/>
          <w:sz w:val="30"/>
          <w:szCs w:val="30"/>
          <w:cs/>
        </w:rPr>
        <w:t>โดยแสดงส่วนงานธุรกิจ</w:t>
      </w:r>
      <w:r w:rsidRPr="003A577E">
        <w:rPr>
          <w:rFonts w:ascii="Angsana New" w:hAnsi="Angsana New"/>
          <w:sz w:val="30"/>
          <w:szCs w:val="30"/>
          <w:cs/>
        </w:rPr>
        <w:t>เป็นรูปแบบหลักในการรายงาน</w:t>
      </w:r>
      <w:r w:rsidRPr="003A577E">
        <w:rPr>
          <w:rFonts w:ascii="Angsana New" w:hAnsi="Angsana New" w:hint="cs"/>
          <w:sz w:val="30"/>
          <w:szCs w:val="30"/>
          <w:cs/>
        </w:rPr>
        <w:t xml:space="preserve"> ส่วนงานดำเนินงาน</w:t>
      </w:r>
      <w:r w:rsidRPr="003A577E">
        <w:rPr>
          <w:rFonts w:ascii="Angsana New" w:hAnsi="Angsana New"/>
          <w:sz w:val="30"/>
          <w:szCs w:val="30"/>
          <w:cs/>
        </w:rPr>
        <w:t>พิจารณาจากระบบการบริหารจัดการและโครงสร้างการรายงานทางการเงินภายใน</w:t>
      </w:r>
      <w:r w:rsidRPr="003A577E">
        <w:rPr>
          <w:rFonts w:ascii="Angsana New" w:hAnsi="Angsana New" w:hint="cs"/>
          <w:sz w:val="30"/>
          <w:szCs w:val="30"/>
          <w:cs/>
        </w:rPr>
        <w:t>ที่ได้รายงานต่อผู้มีอำนาจการตัดสินใจสูงสุดด้านการดำเนินงาน</w:t>
      </w:r>
      <w:r w:rsidRPr="003A577E">
        <w:rPr>
          <w:rFonts w:ascii="Angsana New" w:hAnsi="Angsana New"/>
          <w:sz w:val="30"/>
          <w:szCs w:val="30"/>
          <w:cs/>
        </w:rPr>
        <w:t>ของกลุ่มบริษัทเป็นเกณฑ์ในการกำหนดส่วนงาน</w:t>
      </w:r>
    </w:p>
    <w:p w:rsidR="0069379A" w:rsidRPr="003A577E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69379A" w:rsidRPr="003A577E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 w:hint="cs"/>
          <w:sz w:val="30"/>
          <w:szCs w:val="30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200763" w:rsidRPr="003A577E">
        <w:rPr>
          <w:rFonts w:ascii="Angsana New" w:hAnsi="Angsana New"/>
          <w:sz w:val="30"/>
          <w:szCs w:val="30"/>
        </w:rPr>
        <w:t xml:space="preserve">    </w:t>
      </w:r>
      <w:r w:rsidRPr="003A577E">
        <w:rPr>
          <w:rFonts w:ascii="Angsana New" w:hAnsi="Angsana New" w:hint="cs"/>
          <w:sz w:val="30"/>
          <w:szCs w:val="30"/>
          <w:cs/>
        </w:rPr>
        <w:t>ปันส่วนงานได้อย่างสมเหตุสมผล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Pr="003A577E">
        <w:rPr>
          <w:rFonts w:ascii="Angsana New" w:hAnsi="Angsana New" w:hint="cs"/>
          <w:sz w:val="30"/>
          <w:szCs w:val="30"/>
          <w:cs/>
        </w:rPr>
        <w:t>ธุรกิจ</w:t>
      </w:r>
      <w:r w:rsidRPr="003A577E">
        <w:rPr>
          <w:rFonts w:ascii="Angsana New" w:hAnsi="Angsana New"/>
          <w:sz w:val="30"/>
          <w:szCs w:val="30"/>
          <w:cs/>
        </w:rPr>
        <w:t>ที่สำคัญดังนี้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ธุรกิจปิโตรเคมี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/>
          <w:sz w:val="30"/>
          <w:szCs w:val="30"/>
        </w:rPr>
        <w:t>4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</w:t>
      </w:r>
      <w:r w:rsidR="00BF53F3" w:rsidRPr="003A577E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 w:hint="cs"/>
          <w:sz w:val="30"/>
          <w:szCs w:val="30"/>
        </w:rPr>
        <w:t>6</w:t>
      </w:r>
      <w:r w:rsidRPr="003A577E">
        <w:rPr>
          <w:rFonts w:ascii="Angsana New" w:hAnsi="Angsana New"/>
          <w:sz w:val="30"/>
          <w:szCs w:val="30"/>
          <w:cs/>
        </w:rPr>
        <w:tab/>
      </w:r>
      <w:r w:rsidRPr="003A577E">
        <w:rPr>
          <w:rFonts w:ascii="Angsana New" w:hAnsi="Angsana New" w:hint="cs"/>
          <w:sz w:val="30"/>
          <w:szCs w:val="30"/>
          <w:cs/>
        </w:rPr>
        <w:t>ธุรกิจสารทำละลาย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 w:hint="cs"/>
          <w:sz w:val="30"/>
          <w:szCs w:val="30"/>
        </w:rPr>
        <w:t>7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</w:t>
      </w:r>
      <w:r w:rsidRPr="003A577E">
        <w:rPr>
          <w:rFonts w:ascii="Angsana New" w:hAnsi="Angsana New" w:hint="cs"/>
          <w:sz w:val="30"/>
          <w:szCs w:val="30"/>
          <w:cs/>
        </w:rPr>
        <w:t>เอทานอล</w:t>
      </w:r>
    </w:p>
    <w:p w:rsidR="00EE4EE7" w:rsidRPr="003A577E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8835E9" w:rsidRPr="008835E9">
        <w:rPr>
          <w:rFonts w:ascii="Angsana New" w:hAnsi="Angsana New" w:hint="cs"/>
          <w:sz w:val="30"/>
          <w:szCs w:val="30"/>
        </w:rPr>
        <w:t>8</w:t>
      </w:r>
      <w:r w:rsidRPr="003A577E">
        <w:rPr>
          <w:rFonts w:ascii="Angsana New" w:hAnsi="Angsana New"/>
          <w:sz w:val="30"/>
          <w:szCs w:val="30"/>
        </w:rPr>
        <w:tab/>
      </w:r>
      <w:r w:rsidRPr="003A577E">
        <w:rPr>
          <w:rFonts w:ascii="Angsana New" w:hAnsi="Angsana New"/>
          <w:sz w:val="30"/>
          <w:szCs w:val="30"/>
          <w:cs/>
        </w:rPr>
        <w:t>ธุรกิจอื่นๆ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3A577E" w:rsidSect="00AC213D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Pr="003A577E" w:rsidRDefault="00C73657" w:rsidP="000B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1890"/>
        </w:tabs>
        <w:spacing w:line="240" w:lineRule="auto"/>
        <w:ind w:left="810" w:right="-43" w:hanging="9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AA5E11" w:rsidRPr="003A577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54E8F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 w:hint="cs"/>
          <w:sz w:val="30"/>
          <w:szCs w:val="30"/>
          <w:cs/>
        </w:rPr>
        <w:t>เดือน</w:t>
      </w:r>
      <w:r w:rsidRPr="003A57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AA5E11" w:rsidRPr="003A577E">
        <w:rPr>
          <w:rFonts w:ascii="Angsana New" w:hAnsi="Angsana New"/>
          <w:sz w:val="30"/>
          <w:szCs w:val="30"/>
        </w:rPr>
        <w:t xml:space="preserve"> </w:t>
      </w:r>
      <w:r w:rsidR="00654E8F" w:rsidRPr="003A577E">
        <w:rPr>
          <w:rFonts w:ascii="Angsana New" w:hAnsi="Angsana New" w:hint="cs"/>
          <w:sz w:val="30"/>
          <w:szCs w:val="30"/>
          <w:cs/>
        </w:rPr>
        <w:t>กันยายน</w:t>
      </w:r>
      <w:r w:rsidR="007C3D14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60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007"/>
      </w:tblGrid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2" w:type="dxa"/>
            <w:gridSpan w:val="19"/>
          </w:tcPr>
          <w:p w:rsidR="00C73657" w:rsidRPr="003A577E" w:rsidRDefault="00AA5E11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7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2" w:type="dxa"/>
            <w:gridSpan w:val="19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8B6E54" w:rsidRPr="003A577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8B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C73657" w:rsidRPr="003A577E" w:rsidRDefault="008835E9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8835E9" w:rsidP="001718C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8835E9" w:rsidP="001718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8835E9" w:rsidP="00ED6587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3A577E" w:rsidRDefault="003A577E" w:rsidP="004D37E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3A577E" w:rsidP="004D37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07" w:type="dxa"/>
          </w:tcPr>
          <w:p w:rsidR="00C73657" w:rsidRPr="003A577E" w:rsidRDefault="008835E9" w:rsidP="001D4FE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C73657" w:rsidRPr="003A577E" w:rsidRDefault="008835E9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6E206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96F68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3657" w:rsidRPr="003A577E" w:rsidRDefault="008835E9" w:rsidP="001300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3A577E" w:rsidRDefault="00496F68" w:rsidP="00ED65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C73657" w:rsidRPr="003A577E" w:rsidRDefault="003A577E" w:rsidP="001D4FE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3A57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ED6587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297A15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1300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496F68" w:rsidP="001718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3A577E" w:rsidRDefault="008835E9" w:rsidP="001D4FE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B44CCE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="00B44CCE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3A577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84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E7403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83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1718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496F68" w:rsidP="00297A15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84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3A577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496F68" w:rsidP="001718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73657" w:rsidRPr="003A577E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3A577E" w:rsidRDefault="008835E9" w:rsidP="001D4FE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96F68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C73657" w:rsidRPr="003A577E" w:rsidRDefault="00C73657" w:rsidP="00EF72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EF725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C73657" w:rsidRPr="003A577E" w:rsidRDefault="00C73657" w:rsidP="00C73657">
      <w:r w:rsidRPr="003A577E">
        <w:br w:type="page"/>
      </w:r>
    </w:p>
    <w:tbl>
      <w:tblPr>
        <w:tblW w:w="161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C73657" w:rsidRPr="003A577E" w:rsidRDefault="001D40EC" w:rsidP="0035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F06948" w:rsidRPr="003A577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3A577E" w:rsidTr="001D4FE9">
        <w:tc>
          <w:tcPr>
            <w:tcW w:w="2548" w:type="dxa"/>
          </w:tcPr>
          <w:p w:rsidR="00C73657" w:rsidRPr="003A577E" w:rsidRDefault="00C73657" w:rsidP="00F0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3A577E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D0834" w:rsidRPr="003A577E" w:rsidTr="001D4FE9">
        <w:tc>
          <w:tcPr>
            <w:tcW w:w="2548" w:type="dxa"/>
          </w:tcPr>
          <w:p w:rsidR="005D0834" w:rsidRPr="003A577E" w:rsidRDefault="005D0834" w:rsidP="005D083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36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5D0834" w:rsidRPr="003A577E" w:rsidRDefault="003A577E" w:rsidP="005D083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D0834" w:rsidRPr="003A577E" w:rsidRDefault="003A577E" w:rsidP="005D083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476</w:t>
            </w:r>
          </w:p>
        </w:tc>
      </w:tr>
      <w:tr w:rsidR="005D0834" w:rsidRPr="003A577E" w:rsidTr="001D4FE9">
        <w:tc>
          <w:tcPr>
            <w:tcW w:w="2548" w:type="dxa"/>
          </w:tcPr>
          <w:p w:rsidR="005D0834" w:rsidRPr="003A577E" w:rsidRDefault="005D0834" w:rsidP="005D0834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36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0834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834" w:rsidRPr="003A577E" w:rsidRDefault="003A577E" w:rsidP="005D083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D0834" w:rsidRPr="003A577E" w:rsidTr="001D4FE9">
        <w:tc>
          <w:tcPr>
            <w:tcW w:w="2548" w:type="dxa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36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</w:tr>
      <w:tr w:rsidR="005D0834" w:rsidRPr="003A577E" w:rsidTr="001D4FE9">
        <w:tc>
          <w:tcPr>
            <w:tcW w:w="2548" w:type="dxa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36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2A07E6" w:rsidRDefault="008835E9" w:rsidP="002A07E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83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5D0834" w:rsidP="005D083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84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2A07E6" w:rsidRDefault="008835E9" w:rsidP="002A07E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4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0834" w:rsidRPr="003A577E" w:rsidRDefault="008835E9" w:rsidP="005D083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D0834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</w:tr>
      <w:tr w:rsidR="005D0834" w:rsidRPr="003A577E" w:rsidTr="001D4FE9">
        <w:tc>
          <w:tcPr>
            <w:tcW w:w="2548" w:type="dxa"/>
          </w:tcPr>
          <w:p w:rsidR="005D0834" w:rsidRPr="003A577E" w:rsidRDefault="005D0834" w:rsidP="005D0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0834" w:rsidRPr="003A577E" w:rsidRDefault="005D0834" w:rsidP="005D08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1D40EC" w:rsidRPr="003A577E" w:rsidRDefault="001D40E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p w:rsidR="001D40EC" w:rsidRPr="003A577E" w:rsidRDefault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  <w:r w:rsidRPr="003A577E">
        <w:rPr>
          <w:rFonts w:ascii="Angsana New" w:hAnsi="Angsana New"/>
          <w:sz w:val="2"/>
          <w:szCs w:val="2"/>
          <w:cs/>
        </w:rPr>
        <w:br w:type="page"/>
      </w:r>
    </w:p>
    <w:p w:rsidR="007C3D14" w:rsidRPr="003A577E" w:rsidRDefault="007C3D1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160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012"/>
        <w:gridCol w:w="283"/>
        <w:gridCol w:w="977"/>
      </w:tblGrid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0" w:type="dxa"/>
            <w:gridSpan w:val="19"/>
          </w:tcPr>
          <w:p w:rsidR="001D40EC" w:rsidRPr="003A577E" w:rsidRDefault="001D40EC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4E8F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1D40EC" w:rsidRPr="003A577E" w:rsidRDefault="00393638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1D40EC"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0" w:type="dxa"/>
            <w:gridSpan w:val="19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F06948" w:rsidRPr="003A577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1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7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F0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1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7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8835E9" w:rsidP="00B3199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8835E9" w:rsidP="00744250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8835E9" w:rsidP="00B3199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3A577E" w:rsidP="007442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12" w:type="dxa"/>
          </w:tcPr>
          <w:p w:rsidR="001D40EC" w:rsidRPr="003A577E" w:rsidRDefault="003A577E" w:rsidP="00744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7" w:type="dxa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945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1D40EC" w:rsidRPr="003A577E" w:rsidRDefault="008835E9" w:rsidP="00E35B6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D47E6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1D40EC" w:rsidRPr="003A577E" w:rsidRDefault="009D47E6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1D40EC" w:rsidRPr="003A577E" w:rsidRDefault="003A577E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E35B6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9D47E6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247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06948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06948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6948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F12FD2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84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48636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83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84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9D47E6" w:rsidP="00AA5154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84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83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84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9D47E6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031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40EC" w:rsidRPr="003A577E" w:rsidTr="00393638">
        <w:tc>
          <w:tcPr>
            <w:tcW w:w="2682" w:type="dxa"/>
          </w:tcPr>
          <w:p w:rsidR="001D40EC" w:rsidRPr="003A577E" w:rsidRDefault="001D40EC" w:rsidP="00B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8835E9" w:rsidRPr="008835E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912D9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1D40EC" w:rsidRPr="003A577E" w:rsidRDefault="008835E9" w:rsidP="009875A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:rsidR="001D40EC" w:rsidRPr="003A577E" w:rsidRDefault="009D47E6" w:rsidP="004863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:rsidR="001D40EC" w:rsidRPr="003A577E" w:rsidRDefault="008835E9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  <w:r w:rsidR="009D47E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  <w:tr w:rsidR="00B74C89" w:rsidRPr="003A577E" w:rsidTr="00393638">
        <w:tc>
          <w:tcPr>
            <w:tcW w:w="2682" w:type="dxa"/>
          </w:tcPr>
          <w:p w:rsidR="00B74C89" w:rsidRPr="003A577E" w:rsidRDefault="00B74C89" w:rsidP="00B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235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8835E9" w:rsidRPr="008835E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835E9"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:rsidR="00B74C89" w:rsidRPr="003A577E" w:rsidRDefault="00C94A7F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  <w:r w:rsidR="00C94A7F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</w:tr>
    </w:tbl>
    <w:p w:rsidR="001D40EC" w:rsidRPr="003A577E" w:rsidRDefault="007C3D14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161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1D40EC" w:rsidRPr="003A577E" w:rsidTr="001D4FE9">
        <w:tc>
          <w:tcPr>
            <w:tcW w:w="2548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3A577E" w:rsidRDefault="009912D9" w:rsidP="00B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1D40EC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D40EC"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D40EC" w:rsidRPr="003A5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</w:tr>
      <w:tr w:rsidR="001D40EC" w:rsidRPr="003A577E" w:rsidTr="001D4FE9">
        <w:tc>
          <w:tcPr>
            <w:tcW w:w="2548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D40EC" w:rsidRPr="003A577E" w:rsidTr="001D4FE9">
        <w:tc>
          <w:tcPr>
            <w:tcW w:w="2548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3A577E" w:rsidTr="001D4FE9">
        <w:tc>
          <w:tcPr>
            <w:tcW w:w="2548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40EC" w:rsidRPr="003A577E" w:rsidTr="001D4FE9">
        <w:tc>
          <w:tcPr>
            <w:tcW w:w="2548" w:type="dxa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="00881A4F" w:rsidRPr="003A577E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7E53B6" w:rsidRPr="003A577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3A577E" w:rsidTr="001D4FE9">
        <w:tc>
          <w:tcPr>
            <w:tcW w:w="2548" w:type="dxa"/>
          </w:tcPr>
          <w:p w:rsidR="001D40EC" w:rsidRPr="003A577E" w:rsidRDefault="001D40EC" w:rsidP="007E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3A577E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B74C89" w:rsidRPr="003A577E" w:rsidTr="001D4FE9">
        <w:tc>
          <w:tcPr>
            <w:tcW w:w="2548" w:type="dxa"/>
          </w:tcPr>
          <w:p w:rsidR="00B74C89" w:rsidRPr="003A577E" w:rsidRDefault="00B74C89" w:rsidP="00B74C89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B74C89" w:rsidRPr="003A577E" w:rsidRDefault="003A577E" w:rsidP="00B74C8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74C89" w:rsidRPr="003A577E" w:rsidRDefault="003A577E" w:rsidP="00B74C8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</w:tr>
      <w:tr w:rsidR="00B74C89" w:rsidRPr="003A577E" w:rsidTr="001D4FE9">
        <w:tc>
          <w:tcPr>
            <w:tcW w:w="2548" w:type="dxa"/>
          </w:tcPr>
          <w:p w:rsidR="00B74C89" w:rsidRPr="003A577E" w:rsidRDefault="00B74C89" w:rsidP="00B74C89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74C8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  <w:r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4C89" w:rsidRPr="003A577E" w:rsidRDefault="003A577E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74C89" w:rsidRPr="003A577E" w:rsidTr="001D4FE9">
        <w:tc>
          <w:tcPr>
            <w:tcW w:w="2548" w:type="dxa"/>
          </w:tcPr>
          <w:p w:rsidR="00B74C89" w:rsidRPr="003A577E" w:rsidRDefault="00B74C89" w:rsidP="00B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</w:tr>
      <w:tr w:rsidR="00B74C89" w:rsidRPr="003A577E" w:rsidTr="00E85FAF">
        <w:tc>
          <w:tcPr>
            <w:tcW w:w="2548" w:type="dxa"/>
          </w:tcPr>
          <w:p w:rsidR="00B74C89" w:rsidRPr="003A577E" w:rsidRDefault="00B4744D" w:rsidP="00B4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7E53B6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84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</w:t>
            </w: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84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83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84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83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7E53B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84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35E9"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4C89" w:rsidRPr="003A577E" w:rsidRDefault="008835E9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B74C8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</w:tr>
      <w:tr w:rsidR="00B74C89" w:rsidRPr="003A577E" w:rsidTr="001D4FE9">
        <w:tc>
          <w:tcPr>
            <w:tcW w:w="2548" w:type="dxa"/>
          </w:tcPr>
          <w:p w:rsidR="00B74C89" w:rsidRPr="003A577E" w:rsidRDefault="00B74C89" w:rsidP="00B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4C89" w:rsidRPr="003A577E" w:rsidRDefault="00B74C89" w:rsidP="00B74C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1D4FE9" w:rsidRPr="003A577E" w:rsidRDefault="001D4FE9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D4FE9" w:rsidRPr="003A577E" w:rsidSect="001D4FE9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D52B71" w:rsidRDefault="008835E9" w:rsidP="00E5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D52B71">
        <w:rPr>
          <w:rFonts w:ascii="Angsana New" w:hAnsi="Angsana New"/>
          <w:b/>
          <w:bCs/>
          <w:sz w:val="30"/>
          <w:szCs w:val="30"/>
        </w:rPr>
        <w:tab/>
      </w:r>
      <w:r w:rsidR="00D52B71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BA0F24" w:rsidRPr="00A8142C" w:rsidRDefault="00BA0F24" w:rsidP="00A81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55F92" w:rsidRDefault="00A8142C" w:rsidP="005F3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8142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A8142C">
        <w:rPr>
          <w:rFonts w:ascii="Angsana New" w:hAnsi="Angsana New"/>
          <w:sz w:val="30"/>
          <w:szCs w:val="30"/>
        </w:rPr>
        <w:t> </w:t>
      </w:r>
    </w:p>
    <w:p w:rsidR="00955F92" w:rsidRPr="00955F92" w:rsidRDefault="00955F92" w:rsidP="005F3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BA0F24" w:rsidRDefault="00A8142C" w:rsidP="005F3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8142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สำหรับระยะเวลาเก้าเดือนสิ้นสุดวันที่</w:t>
      </w:r>
      <w:r w:rsidRPr="00A8142C">
        <w:rPr>
          <w:rFonts w:ascii="Angsana New" w:hAnsi="Angsana New"/>
          <w:sz w:val="30"/>
          <w:szCs w:val="30"/>
        </w:rPr>
        <w:t> 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A8142C">
        <w:rPr>
          <w:rFonts w:ascii="Angsana New" w:hAnsi="Angsana New"/>
          <w:sz w:val="30"/>
          <w:szCs w:val="30"/>
        </w:rPr>
        <w:t> </w:t>
      </w:r>
      <w:r w:rsidRPr="00A8142C">
        <w:rPr>
          <w:rFonts w:ascii="Angsana New" w:hAnsi="Angsana New"/>
          <w:sz w:val="30"/>
          <w:szCs w:val="30"/>
          <w:cs/>
        </w:rPr>
        <w:t>กันยายน</w:t>
      </w:r>
      <w:r w:rsidRPr="00A8142C">
        <w:rPr>
          <w:rFonts w:ascii="Angsana New" w:hAnsi="Angsana New"/>
          <w:sz w:val="30"/>
          <w:szCs w:val="30"/>
        </w:rPr>
        <w:t> 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A8142C">
        <w:rPr>
          <w:rFonts w:ascii="Angsana New" w:hAnsi="Angsana New"/>
          <w:sz w:val="30"/>
          <w:szCs w:val="30"/>
        </w:rPr>
        <w:t> </w:t>
      </w:r>
      <w:r w:rsidRPr="00A8142C">
        <w:rPr>
          <w:rFonts w:ascii="Angsana New" w:hAnsi="Angsana New"/>
          <w:sz w:val="30"/>
          <w:szCs w:val="30"/>
          <w:cs/>
        </w:rPr>
        <w:t>คือ</w:t>
      </w:r>
      <w:r w:rsidR="005F3AE0">
        <w:rPr>
          <w:rFonts w:ascii="Angsana New" w:hAnsi="Angsana New"/>
          <w:sz w:val="30"/>
          <w:szCs w:val="30"/>
        </w:rPr>
        <w:t xml:space="preserve"> </w:t>
      </w:r>
      <w:r w:rsidRPr="00A8142C">
        <w:rPr>
          <w:rFonts w:ascii="Angsana New" w:hAnsi="Angsana New"/>
          <w:sz w:val="30"/>
          <w:szCs w:val="30"/>
          <w:cs/>
        </w:rPr>
        <w:t>ร้อยละ</w:t>
      </w:r>
      <w:r w:rsidRPr="00A8142C">
        <w:rPr>
          <w:rFonts w:ascii="Angsana New" w:hAnsi="Angsana New"/>
          <w:sz w:val="30"/>
          <w:szCs w:val="30"/>
        </w:rPr>
        <w:t> </w:t>
      </w:r>
      <w:r w:rsidR="008835E9" w:rsidRPr="008835E9">
        <w:rPr>
          <w:rFonts w:ascii="Angsana New" w:hAnsi="Angsana New"/>
          <w:sz w:val="30"/>
          <w:szCs w:val="30"/>
        </w:rPr>
        <w:t>17</w:t>
      </w:r>
      <w:r w:rsidR="008835E9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26</w:t>
      </w:r>
      <w:r w:rsidRPr="00A8142C">
        <w:rPr>
          <w:rFonts w:ascii="Angsana New" w:hAnsi="Angsana New"/>
          <w:sz w:val="30"/>
          <w:szCs w:val="30"/>
        </w:rPr>
        <w:t> </w:t>
      </w:r>
      <w:r w:rsidRPr="00A8142C">
        <w:rPr>
          <w:rFonts w:ascii="Angsana New" w:hAnsi="Angsana New"/>
          <w:i/>
          <w:iCs/>
          <w:sz w:val="30"/>
          <w:szCs w:val="30"/>
        </w:rPr>
        <w:t>(</w:t>
      </w:r>
      <w:r w:rsidRPr="00A8142C">
        <w:rPr>
          <w:rFonts w:ascii="Angsana New" w:hAnsi="Angsana New"/>
          <w:i/>
          <w:iCs/>
          <w:sz w:val="30"/>
          <w:szCs w:val="30"/>
          <w:cs/>
        </w:rPr>
        <w:t>สำหรับปีสิ้นสุดวันที่</w:t>
      </w:r>
      <w:r w:rsidR="008835E9">
        <w:rPr>
          <w:rFonts w:ascii="Angsana New" w:hAnsi="Angsana New"/>
          <w:i/>
          <w:iCs/>
          <w:sz w:val="30"/>
          <w:szCs w:val="30"/>
        </w:rPr>
        <w:t xml:space="preserve"> 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31</w:t>
      </w:r>
      <w:r w:rsidRPr="00A8142C">
        <w:rPr>
          <w:rFonts w:ascii="Angsana New" w:hAnsi="Angsana New"/>
          <w:i/>
          <w:iCs/>
          <w:sz w:val="30"/>
          <w:szCs w:val="30"/>
        </w:rPr>
        <w:t> </w:t>
      </w:r>
      <w:r w:rsidRPr="00A8142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A8142C">
        <w:rPr>
          <w:rFonts w:ascii="Angsana New" w:hAnsi="Angsana New"/>
          <w:i/>
          <w:iCs/>
          <w:sz w:val="30"/>
          <w:szCs w:val="30"/>
        </w:rPr>
        <w:t> 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2559</w:t>
      </w:r>
      <w:r w:rsidRPr="00A8142C">
        <w:rPr>
          <w:rFonts w:ascii="Angsana New" w:hAnsi="Angsana New"/>
          <w:i/>
          <w:iCs/>
          <w:sz w:val="30"/>
          <w:szCs w:val="30"/>
          <w:cs/>
        </w:rPr>
        <w:t>:</w:t>
      </w:r>
      <w:r w:rsidRPr="00A8142C">
        <w:rPr>
          <w:rFonts w:ascii="Angsana New" w:hAnsi="Angsana New"/>
          <w:i/>
          <w:iCs/>
          <w:sz w:val="30"/>
          <w:szCs w:val="30"/>
        </w:rPr>
        <w:t> </w:t>
      </w:r>
      <w:r w:rsidRPr="00A8142C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A8142C">
        <w:rPr>
          <w:rFonts w:ascii="Angsana New" w:hAnsi="Angsana New"/>
          <w:i/>
          <w:iCs/>
          <w:sz w:val="30"/>
          <w:szCs w:val="30"/>
        </w:rPr>
        <w:t> 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9</w:t>
      </w:r>
      <w:r w:rsidR="008835E9">
        <w:rPr>
          <w:rFonts w:ascii="Angsana New" w:hAnsi="Angsana New"/>
          <w:i/>
          <w:iCs/>
          <w:sz w:val="30"/>
          <w:szCs w:val="30"/>
        </w:rPr>
        <w:t>.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61</w:t>
      </w:r>
      <w:r w:rsidRPr="00A8142C">
        <w:rPr>
          <w:rFonts w:ascii="Angsana New" w:hAnsi="Angsana New"/>
          <w:i/>
          <w:iCs/>
          <w:sz w:val="30"/>
          <w:szCs w:val="30"/>
          <w:cs/>
        </w:rPr>
        <w:t>)</w:t>
      </w:r>
      <w:r w:rsidRPr="00A8142C">
        <w:rPr>
          <w:rFonts w:ascii="Angsana New" w:hAnsi="Angsana New"/>
          <w:sz w:val="30"/>
          <w:szCs w:val="30"/>
        </w:rPr>
        <w:t> </w:t>
      </w:r>
      <w:r w:rsidRPr="00A8142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สิทธิประโยชน์จากการส่งเสริมการลงทุนในส่วนที่เป็นสาระสำคัญได้หมดอายุลงไปในระหว่างไตรมาสแรกของปี</w:t>
      </w:r>
      <w:r w:rsidRPr="00A8142C">
        <w:rPr>
          <w:rFonts w:ascii="Angsana New" w:hAnsi="Angsana New"/>
          <w:sz w:val="30"/>
          <w:szCs w:val="30"/>
        </w:rPr>
        <w:t> 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A8142C" w:rsidRPr="00955F92" w:rsidRDefault="00A8142C" w:rsidP="00A81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s/>
        </w:rPr>
      </w:pPr>
    </w:p>
    <w:p w:rsidR="00C73657" w:rsidRPr="003A577E" w:rsidRDefault="008835E9" w:rsidP="00E5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 w:hint="cs"/>
          <w:b/>
          <w:bCs/>
          <w:sz w:val="30"/>
          <w:szCs w:val="30"/>
        </w:rPr>
        <w:t>1</w:t>
      </w:r>
      <w:r w:rsidRPr="008835E9">
        <w:rPr>
          <w:rFonts w:ascii="Angsana New" w:hAnsi="Angsana New"/>
          <w:b/>
          <w:bCs/>
          <w:sz w:val="30"/>
          <w:szCs w:val="30"/>
        </w:rPr>
        <w:t>1</w:t>
      </w:r>
      <w:r w:rsidR="00E50273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73657" w:rsidRPr="00955F92" w:rsidRDefault="00C73657" w:rsidP="00A81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7577B8" w:rsidRPr="003A577E" w:rsidRDefault="007577B8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กำไรต่อหุ้นขั้นพื้นฐานสำหรับแต่ละงวดสามเดือน</w:t>
      </w:r>
      <w:r w:rsidRPr="003A577E">
        <w:rPr>
          <w:rFonts w:ascii="Angsana New" w:hAnsi="Angsana New" w:hint="cs"/>
          <w:sz w:val="30"/>
          <w:szCs w:val="30"/>
          <w:cs/>
        </w:rPr>
        <w:t>และ</w:t>
      </w:r>
      <w:r w:rsidR="00E32F61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 w:hint="cs"/>
          <w:sz w:val="30"/>
          <w:szCs w:val="30"/>
          <w:cs/>
        </w:rPr>
        <w:t>เดือน</w:t>
      </w:r>
      <w:r w:rsidRPr="003A57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E32F61" w:rsidRPr="003A577E">
        <w:rPr>
          <w:rFonts w:ascii="Angsana New" w:hAnsi="Angsana New" w:hint="cs"/>
          <w:sz w:val="30"/>
          <w:szCs w:val="30"/>
          <w:cs/>
        </w:rPr>
        <w:t>กันย</w:t>
      </w:r>
      <w:r w:rsidRPr="003A577E">
        <w:rPr>
          <w:rFonts w:ascii="Angsana New" w:hAnsi="Angsana New" w:hint="cs"/>
          <w:sz w:val="30"/>
          <w:szCs w:val="30"/>
          <w:cs/>
        </w:rPr>
        <w:t xml:space="preserve">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คำนวณจากกำไรสำหรับแต่ละงวดที่เป็นส่วนของบริษัท</w:t>
      </w:r>
      <w:r w:rsidRPr="003A577E">
        <w:rPr>
          <w:rFonts w:ascii="Angsana New" w:hAnsi="Angsana New" w:hint="cs"/>
          <w:sz w:val="30"/>
          <w:szCs w:val="30"/>
          <w:cs/>
        </w:rPr>
        <w:t>ใหญ่</w:t>
      </w:r>
      <w:r w:rsidRPr="003A577E">
        <w:rPr>
          <w:rFonts w:ascii="Angsana New" w:hAnsi="Angsana New"/>
          <w:sz w:val="30"/>
          <w:szCs w:val="30"/>
          <w:cs/>
        </w:rPr>
        <w:t>และจำนวนหุ้นสามัญที่มีอยู่ในระหว่างงวดสามเดือน</w:t>
      </w:r>
      <w:r w:rsidRPr="003A577E">
        <w:rPr>
          <w:rFonts w:ascii="Angsana New" w:hAnsi="Angsana New" w:hint="cs"/>
          <w:sz w:val="30"/>
          <w:szCs w:val="30"/>
          <w:cs/>
        </w:rPr>
        <w:t>และ</w:t>
      </w:r>
      <w:r w:rsidR="00E32F61" w:rsidRPr="003A577E">
        <w:rPr>
          <w:rFonts w:ascii="Angsana New" w:hAnsi="Angsana New" w:hint="cs"/>
          <w:sz w:val="30"/>
          <w:szCs w:val="30"/>
          <w:cs/>
        </w:rPr>
        <w:t>เก้า</w:t>
      </w:r>
      <w:r w:rsidRPr="003A577E">
        <w:rPr>
          <w:rFonts w:ascii="Angsana New" w:hAnsi="Angsana New" w:hint="cs"/>
          <w:sz w:val="30"/>
          <w:szCs w:val="30"/>
          <w:cs/>
        </w:rPr>
        <w:t>เดือน</w:t>
      </w:r>
      <w:r w:rsidRPr="003A57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="00E32F61" w:rsidRPr="003A577E">
        <w:rPr>
          <w:rFonts w:ascii="Angsana New" w:hAnsi="Angsana New" w:hint="cs"/>
          <w:sz w:val="30"/>
          <w:szCs w:val="30"/>
          <w:cs/>
        </w:rPr>
        <w:t>กันย</w:t>
      </w:r>
      <w:r w:rsidRPr="003A577E">
        <w:rPr>
          <w:rFonts w:ascii="Angsana New" w:hAnsi="Angsana New" w:hint="cs"/>
          <w:sz w:val="30"/>
          <w:szCs w:val="30"/>
          <w:cs/>
        </w:rPr>
        <w:t xml:space="preserve">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ตามวิธีถัวเฉลี่ยถ่วงน้ำหนัก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1D40EC" w:rsidRPr="00955F92" w:rsidRDefault="001D40EC" w:rsidP="00A81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</w:rPr>
      </w:pPr>
    </w:p>
    <w:p w:rsidR="001D40EC" w:rsidRPr="003A577E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654E8F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กันยายน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2560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C73657" w:rsidRPr="00955F92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9628" w:type="dxa"/>
        <w:tblInd w:w="450" w:type="dxa"/>
        <w:tblLook w:val="0000" w:firstRow="0" w:lastRow="0" w:firstColumn="0" w:lastColumn="0" w:noHBand="0" w:noVBand="0"/>
      </w:tblPr>
      <w:tblGrid>
        <w:gridCol w:w="3803"/>
        <w:gridCol w:w="1260"/>
        <w:gridCol w:w="284"/>
        <w:gridCol w:w="1273"/>
        <w:gridCol w:w="246"/>
        <w:gridCol w:w="1259"/>
        <w:gridCol w:w="243"/>
        <w:gridCol w:w="1260"/>
      </w:tblGrid>
      <w:tr w:rsidR="00C0552C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52C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8835E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8835E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8835E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3A577E" w:rsidRDefault="008835E9" w:rsidP="0075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0552C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5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0552C" w:rsidRPr="003A577E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577B8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B4744D" w:rsidP="00B4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291580620"/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577B8" w:rsidRPr="003A577E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673A55"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8835E9" w:rsidP="006378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7577B8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8835E9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4744D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7577B8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8835E9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7577B8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77B8" w:rsidRPr="003A577E" w:rsidRDefault="008835E9" w:rsidP="007577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4744D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</w:t>
            </w:r>
          </w:p>
        </w:tc>
      </w:tr>
      <w:tr w:rsidR="00427CA1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7CA1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427CA1" w:rsidRPr="003A577E" w:rsidTr="003A577E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FF04A7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427CA1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427CA1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27CA1"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427CA1"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C6F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7CA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C6F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7CA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</w:tr>
      <w:bookmarkEnd w:id="5"/>
    </w:tbl>
    <w:p w:rsidR="001D40EC" w:rsidRPr="00955F92" w:rsidRDefault="001D40EC" w:rsidP="00A81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</w:rPr>
      </w:pPr>
    </w:p>
    <w:p w:rsidR="001D40EC" w:rsidRPr="003A577E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="00654E8F"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8B1DB3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="008B1DB3"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กันยายน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2560</w:t>
      </w:r>
      <w:r w:rsidRPr="003A577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1D40EC" w:rsidRPr="00955F92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9630" w:type="dxa"/>
        <w:tblInd w:w="450" w:type="dxa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1D40EC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0EC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8835E9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8835E9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8835E9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3A577E" w:rsidRDefault="008835E9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40EC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1D40EC" w:rsidRPr="003A577E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27CA1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6378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</w:tr>
      <w:tr w:rsidR="00427CA1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7CA1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C6F19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27CA1" w:rsidRPr="003A577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</w:tr>
      <w:tr w:rsidR="00427CA1" w:rsidRPr="003A577E" w:rsidTr="003A57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C6F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27CA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CC6F19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427CA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</w:tbl>
    <w:p w:rsidR="00D1103A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35E9">
        <w:rPr>
          <w:rFonts w:asciiTheme="majorBidi" w:hAnsiTheme="majorBidi" w:cstheme="majorBidi" w:hint="cs"/>
          <w:b/>
          <w:bCs/>
          <w:sz w:val="30"/>
          <w:szCs w:val="30"/>
        </w:rPr>
        <w:lastRenderedPageBreak/>
        <w:t>1</w:t>
      </w:r>
      <w:r w:rsidRPr="008835E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73657" w:rsidRPr="003A577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103A" w:rsidRPr="003A577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411FEA" w:rsidRPr="003A577E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ที่วัดมูลค่าด้วยมูลค่ายุติธรรรม</w:t>
      </w:r>
    </w:p>
    <w:p w:rsidR="00AF015A" w:rsidRPr="003A577E" w:rsidRDefault="00AF015A" w:rsidP="00AF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AF015A" w:rsidRPr="003A577E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A577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:rsidR="00AF015A" w:rsidRPr="003A577E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F015A" w:rsidRPr="003A577E" w:rsidRDefault="00AF015A" w:rsidP="002B552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A577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AF015A" w:rsidRPr="003A577E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AF015A" w:rsidRPr="003A577E" w:rsidTr="003A577E">
        <w:trPr>
          <w:cantSplit/>
          <w:trHeight w:val="543"/>
          <w:tblHeader/>
        </w:trPr>
        <w:tc>
          <w:tcPr>
            <w:tcW w:w="3330" w:type="dxa"/>
            <w:vAlign w:val="bottom"/>
            <w:hideMark/>
          </w:tcPr>
          <w:p w:rsidR="00AF015A" w:rsidRPr="003A577E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:rsidR="00AF015A" w:rsidRPr="003A577E" w:rsidRDefault="00AF015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b/>
                <w:bCs/>
                <w:lang w:val="en-US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AF015A" w:rsidRPr="003A577E" w:rsidTr="003A577E">
        <w:trPr>
          <w:cantSplit/>
          <w:trHeight w:val="453"/>
          <w:tblHeader/>
        </w:trPr>
        <w:tc>
          <w:tcPr>
            <w:tcW w:w="3330" w:type="dxa"/>
            <w:hideMark/>
          </w:tcPr>
          <w:p w:rsidR="00AF015A" w:rsidRPr="003A577E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:rsidR="00AF015A" w:rsidRPr="003A577E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AF015A" w:rsidRPr="003A577E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015A" w:rsidRPr="003A577E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F015A" w:rsidRPr="003A577E" w:rsidTr="003A577E">
        <w:trPr>
          <w:cantSplit/>
          <w:tblHeader/>
        </w:trPr>
        <w:tc>
          <w:tcPr>
            <w:tcW w:w="3330" w:type="dxa"/>
            <w:hideMark/>
          </w:tcPr>
          <w:p w:rsidR="00AF015A" w:rsidRPr="003A577E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</w:tcPr>
          <w:p w:rsidR="00AF015A" w:rsidRPr="003A577E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AF015A" w:rsidRPr="003A577E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3A577E" w:rsidRDefault="00AF015A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A57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3A577E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3A577E" w:rsidRDefault="00AF015A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A57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3A577E" w:rsidRDefault="00AF015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3A577E" w:rsidRDefault="00AF015A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A57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3A577E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3A577E" w:rsidRDefault="00AF015A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3A577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015A" w:rsidRPr="003A577E" w:rsidTr="003A577E">
        <w:trPr>
          <w:cantSplit/>
          <w:tblHeader/>
        </w:trPr>
        <w:tc>
          <w:tcPr>
            <w:tcW w:w="3330" w:type="dxa"/>
          </w:tcPr>
          <w:p w:rsidR="00AF015A" w:rsidRPr="003A577E" w:rsidRDefault="00AF015A">
            <w:pPr>
              <w:ind w:left="180" w:hanging="180"/>
              <w:rPr>
                <w:rFonts w:cs="Cordia New"/>
                <w:b/>
                <w:bCs/>
              </w:rPr>
            </w:pPr>
          </w:p>
        </w:tc>
        <w:tc>
          <w:tcPr>
            <w:tcW w:w="5760" w:type="dxa"/>
            <w:gridSpan w:val="9"/>
            <w:hideMark/>
          </w:tcPr>
          <w:p w:rsidR="00AF015A" w:rsidRPr="003A577E" w:rsidRDefault="00AF015A">
            <w:pPr>
              <w:pStyle w:val="acctfourfigures"/>
              <w:ind w:left="-79" w:right="-73"/>
              <w:jc w:val="center"/>
            </w:pP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577B8" w:rsidRPr="003A577E" w:rsidTr="003A577E">
        <w:trPr>
          <w:cantSplit/>
        </w:trPr>
        <w:tc>
          <w:tcPr>
            <w:tcW w:w="3330" w:type="dxa"/>
            <w:hideMark/>
          </w:tcPr>
          <w:p w:rsidR="007577B8" w:rsidRPr="003A577E" w:rsidRDefault="008835E9" w:rsidP="007577B8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577B8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577B8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7577B8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</w:tcPr>
          <w:p w:rsidR="007577B8" w:rsidRPr="003A577E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7577B8" w:rsidRPr="003A577E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7577B8" w:rsidRPr="003A577E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7577B8" w:rsidRPr="003A577E" w:rsidRDefault="007577B8" w:rsidP="007577B8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7577B8" w:rsidRPr="003A577E" w:rsidRDefault="007577B8" w:rsidP="007577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7577B8" w:rsidRPr="003A577E" w:rsidRDefault="007577B8" w:rsidP="007577B8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7577B8" w:rsidRPr="003A577E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7577B8" w:rsidRPr="003A577E" w:rsidRDefault="007577B8" w:rsidP="007577B8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7577B8" w:rsidRPr="003A577E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7577B8" w:rsidRPr="003A577E" w:rsidTr="003A577E">
        <w:trPr>
          <w:cantSplit/>
        </w:trPr>
        <w:tc>
          <w:tcPr>
            <w:tcW w:w="3330" w:type="dxa"/>
            <w:vAlign w:val="bottom"/>
          </w:tcPr>
          <w:p w:rsidR="007577B8" w:rsidRPr="003A577E" w:rsidRDefault="00427CA1" w:rsidP="007577B8">
            <w:pPr>
              <w:rPr>
                <w:rFonts w:cs="Cordia New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2" w:type="dxa"/>
            <w:vAlign w:val="bottom"/>
          </w:tcPr>
          <w:p w:rsidR="007577B8" w:rsidRPr="00A8142C" w:rsidRDefault="008835E9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2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7577B8" w:rsidRPr="00A8142C" w:rsidRDefault="008835E9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577B8" w:rsidRPr="00A8142C" w:rsidRDefault="003A577E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577B8" w:rsidRPr="00A8142C" w:rsidRDefault="003A577E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577B8" w:rsidRPr="00A8142C" w:rsidRDefault="008835E9" w:rsidP="007577B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</w:tr>
      <w:tr w:rsidR="00427CA1" w:rsidRPr="003A577E" w:rsidTr="003A577E">
        <w:trPr>
          <w:cantSplit/>
        </w:trPr>
        <w:tc>
          <w:tcPr>
            <w:tcW w:w="3330" w:type="dxa"/>
          </w:tcPr>
          <w:p w:rsidR="00427CA1" w:rsidRPr="003A577E" w:rsidRDefault="00427CA1" w:rsidP="00427CA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</w:tc>
        <w:tc>
          <w:tcPr>
            <w:tcW w:w="1262" w:type="dxa"/>
          </w:tcPr>
          <w:p w:rsidR="00427CA1" w:rsidRPr="00A8142C" w:rsidRDefault="00427CA1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427CA1" w:rsidRPr="00A8142C" w:rsidRDefault="00427CA1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427CA1" w:rsidRPr="00A8142C" w:rsidRDefault="00427CA1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27CA1" w:rsidRPr="00A8142C" w:rsidRDefault="00427CA1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427CA1" w:rsidRPr="00A8142C" w:rsidRDefault="00427CA1" w:rsidP="007577B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27CA1" w:rsidRPr="00A8142C" w:rsidRDefault="00427CA1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27CA1" w:rsidRPr="00A8142C" w:rsidRDefault="00427CA1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427CA1" w:rsidRPr="00A8142C" w:rsidRDefault="00427CA1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427CA1" w:rsidRPr="00A8142C" w:rsidRDefault="00427CA1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7E9A" w:rsidRPr="003A577E" w:rsidTr="003A577E">
        <w:trPr>
          <w:cantSplit/>
        </w:trPr>
        <w:tc>
          <w:tcPr>
            <w:tcW w:w="3330" w:type="dxa"/>
          </w:tcPr>
          <w:p w:rsidR="00CE7E9A" w:rsidRPr="003A577E" w:rsidRDefault="00CE7E9A" w:rsidP="00CE7E9A">
            <w:pPr>
              <w:tabs>
                <w:tab w:val="decimal" w:pos="510"/>
              </w:tabs>
              <w:ind w:left="180" w:hanging="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62" w:type="dxa"/>
            <w:vAlign w:val="bottom"/>
          </w:tcPr>
          <w:p w:rsidR="00CE7E9A" w:rsidRPr="005F3AE0" w:rsidRDefault="008835E9" w:rsidP="00CE7E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B3BAA" w:rsidRPr="005F3A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82" w:type="dxa"/>
          </w:tcPr>
          <w:p w:rsidR="00CE7E9A" w:rsidRPr="00A8142C" w:rsidRDefault="00CE7E9A" w:rsidP="00CE7E9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CE7E9A" w:rsidRPr="00A8142C" w:rsidRDefault="003A577E" w:rsidP="00CE7E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E7E9A" w:rsidRPr="00A8142C" w:rsidRDefault="00CE7E9A" w:rsidP="00CE7E9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7E9A" w:rsidRPr="00A8142C" w:rsidRDefault="008835E9" w:rsidP="00CE7E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B3BAA" w:rsidRPr="00A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180" w:type="dxa"/>
          </w:tcPr>
          <w:p w:rsidR="00CE7E9A" w:rsidRPr="00A8142C" w:rsidRDefault="00CE7E9A" w:rsidP="00CE7E9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E7E9A" w:rsidRPr="00A8142C" w:rsidRDefault="003A577E" w:rsidP="00CE7E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E7E9A" w:rsidRPr="00A8142C" w:rsidRDefault="00CE7E9A" w:rsidP="00CE7E9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E7E9A" w:rsidRPr="00A8142C" w:rsidRDefault="008835E9" w:rsidP="00CE7E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B3BAA" w:rsidRPr="00A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</w:tr>
      <w:tr w:rsidR="007577B8" w:rsidRPr="003A577E" w:rsidTr="003A577E">
        <w:trPr>
          <w:cantSplit/>
        </w:trPr>
        <w:tc>
          <w:tcPr>
            <w:tcW w:w="3330" w:type="dxa"/>
            <w:vAlign w:val="bottom"/>
          </w:tcPr>
          <w:p w:rsidR="007577B8" w:rsidRPr="003A577E" w:rsidRDefault="008835E9" w:rsidP="007577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577B8"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577B8" w:rsidRPr="003A5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2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7B8" w:rsidRPr="00A8142C" w:rsidRDefault="007577B8" w:rsidP="007577B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577B8" w:rsidRPr="00A8142C" w:rsidRDefault="007577B8" w:rsidP="007577B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CA1" w:rsidRPr="003A577E" w:rsidTr="003A577E">
        <w:trPr>
          <w:cantSplit/>
        </w:trPr>
        <w:tc>
          <w:tcPr>
            <w:tcW w:w="3330" w:type="dxa"/>
            <w:vAlign w:val="bottom"/>
          </w:tcPr>
          <w:p w:rsidR="00427CA1" w:rsidRPr="003A577E" w:rsidRDefault="00427CA1" w:rsidP="00427CA1">
            <w:pPr>
              <w:rPr>
                <w:rFonts w:cs="Cordia New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2" w:type="dxa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3A577E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7CA1" w:rsidRPr="00A8142C" w:rsidRDefault="003A577E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427CA1" w:rsidRPr="003A577E" w:rsidTr="003A577E">
        <w:trPr>
          <w:cantSplit/>
        </w:trPr>
        <w:tc>
          <w:tcPr>
            <w:tcW w:w="3330" w:type="dxa"/>
            <w:vAlign w:val="bottom"/>
          </w:tcPr>
          <w:p w:rsidR="00427CA1" w:rsidRPr="003A577E" w:rsidRDefault="00427CA1" w:rsidP="00427CA1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</w:tc>
        <w:tc>
          <w:tcPr>
            <w:tcW w:w="1262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27CA1" w:rsidRPr="00A8142C" w:rsidRDefault="00427CA1" w:rsidP="00427CA1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27CA1" w:rsidRPr="00A8142C" w:rsidRDefault="00427CA1" w:rsidP="00427CA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27CA1" w:rsidRPr="00A8142C" w:rsidRDefault="00427CA1" w:rsidP="00427CA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427CA1" w:rsidP="00427C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CA1" w:rsidRPr="003A577E" w:rsidTr="003A577E">
        <w:trPr>
          <w:cantSplit/>
        </w:trPr>
        <w:tc>
          <w:tcPr>
            <w:tcW w:w="3330" w:type="dxa"/>
            <w:vAlign w:val="bottom"/>
          </w:tcPr>
          <w:p w:rsidR="00427CA1" w:rsidRPr="003A577E" w:rsidRDefault="00427CA1" w:rsidP="00427C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62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2" w:type="dxa"/>
          </w:tcPr>
          <w:p w:rsidR="00427CA1" w:rsidRPr="00A8142C" w:rsidRDefault="00427CA1" w:rsidP="00427C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427CA1" w:rsidRPr="00A8142C" w:rsidRDefault="003A577E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27CA1" w:rsidRPr="00A8142C" w:rsidRDefault="003A577E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27CA1" w:rsidRPr="00A8142C" w:rsidRDefault="00427CA1" w:rsidP="00427C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27CA1" w:rsidRPr="00A8142C" w:rsidRDefault="008835E9" w:rsidP="00427C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</w:tr>
    </w:tbl>
    <w:p w:rsidR="00AF015A" w:rsidRPr="003A577E" w:rsidRDefault="00AF015A" w:rsidP="00AF015A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427CA1" w:rsidRPr="003A577E" w:rsidRDefault="00427CA1" w:rsidP="00427CA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A577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427CA1" w:rsidRPr="003A577E" w:rsidRDefault="00427CA1" w:rsidP="00427CA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427CA1" w:rsidRPr="003A577E" w:rsidRDefault="00427CA1" w:rsidP="00427CA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A577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427CA1" w:rsidRPr="003A577E" w:rsidRDefault="00427CA1" w:rsidP="00427CA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427CA1" w:rsidRPr="003A577E" w:rsidRDefault="00427CA1" w:rsidP="00427CA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A577E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8835E9" w:rsidRPr="008835E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3A577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427CA1" w:rsidRPr="003A577E" w:rsidRDefault="00427CA1" w:rsidP="00427CA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1817"/>
        <w:gridCol w:w="236"/>
        <w:gridCol w:w="7487"/>
      </w:tblGrid>
      <w:tr w:rsidR="00427CA1" w:rsidRPr="003A577E" w:rsidTr="003A577E">
        <w:trPr>
          <w:tblHeader/>
        </w:trPr>
        <w:tc>
          <w:tcPr>
            <w:tcW w:w="1817" w:type="dxa"/>
            <w:shd w:val="clear" w:color="auto" w:fill="auto"/>
            <w:vAlign w:val="bottom"/>
          </w:tcPr>
          <w:p w:rsidR="00427CA1" w:rsidRPr="003A577E" w:rsidRDefault="00427CA1" w:rsidP="000A30BF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27CA1" w:rsidRPr="003A577E" w:rsidRDefault="00427CA1" w:rsidP="000A30B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87" w:type="dxa"/>
            <w:shd w:val="clear" w:color="auto" w:fill="auto"/>
            <w:vAlign w:val="bottom"/>
          </w:tcPr>
          <w:p w:rsidR="00427CA1" w:rsidRPr="003A577E" w:rsidRDefault="00427CA1" w:rsidP="000A30BF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A577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27CA1" w:rsidRPr="003A577E" w:rsidTr="003A577E">
        <w:tc>
          <w:tcPr>
            <w:tcW w:w="1817" w:type="dxa"/>
            <w:shd w:val="clear" w:color="auto" w:fill="auto"/>
          </w:tcPr>
          <w:p w:rsidR="00427CA1" w:rsidRPr="003A577E" w:rsidRDefault="00427CA1" w:rsidP="000A30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 (ในกองทุนส่วนบุคคล)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427CA1" w:rsidRPr="003A577E" w:rsidRDefault="00427CA1" w:rsidP="000A30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487" w:type="dxa"/>
            <w:shd w:val="clear" w:color="auto" w:fill="auto"/>
          </w:tcPr>
          <w:p w:rsidR="00427CA1" w:rsidRPr="003A577E" w:rsidRDefault="00427CA1" w:rsidP="000A30B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 (</w:t>
            </w:r>
            <w:r w:rsidRPr="003A577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3A57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:rsidR="00AF015A" w:rsidRPr="003A577E" w:rsidRDefault="00AF015A" w:rsidP="00AF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8835E9" w:rsidP="00AF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D1103A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03" w:type="dxa"/>
        <w:tblInd w:w="468" w:type="dxa"/>
        <w:tblLook w:val="0000" w:firstRow="0" w:lastRow="0" w:firstColumn="0" w:lastColumn="0" w:noHBand="0" w:noVBand="0"/>
      </w:tblPr>
      <w:tblGrid>
        <w:gridCol w:w="3330"/>
        <w:gridCol w:w="1485"/>
        <w:gridCol w:w="260"/>
        <w:gridCol w:w="1379"/>
        <w:gridCol w:w="251"/>
        <w:gridCol w:w="1350"/>
        <w:gridCol w:w="270"/>
        <w:gridCol w:w="1278"/>
      </w:tblGrid>
      <w:tr w:rsidR="00C73657" w:rsidRPr="003A577E" w:rsidTr="00AF015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3A577E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DB" w:rsidRPr="003A577E" w:rsidTr="00AF015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4DB" w:rsidRPr="003A577E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CE44DB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8835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="00CE44DB"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8835E9" w:rsidP="008B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35E9">
              <w:rPr>
                <w:rFonts w:ascii="Angsana New" w:hAnsi="Angsana New"/>
                <w:sz w:val="30"/>
                <w:szCs w:val="30"/>
              </w:rPr>
              <w:t>0</w:t>
            </w:r>
            <w:r w:rsidR="00CE44DB"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DB3" w:rsidRPr="003A577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CE44DB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3A577E" w:rsidRDefault="00CE44DB" w:rsidP="0028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03A" w:rsidRPr="003A577E" w:rsidTr="00AF015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03A" w:rsidRPr="003A577E" w:rsidRDefault="00D1103A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8835E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D1103A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8835E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D1103A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D1103A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1103A" w:rsidRPr="003A577E" w:rsidRDefault="008835E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 w:hint="cs"/>
                <w:sz w:val="30"/>
                <w:szCs w:val="30"/>
              </w:rPr>
              <w:t>255</w:t>
            </w:r>
            <w:r w:rsidRPr="00883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33249" w:rsidRPr="003A577E" w:rsidTr="00AF015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3249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A005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7CA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A0051" w:rsidRPr="003A5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7CA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2A3808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3A577E" w:rsidP="00427CA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3A577E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2A07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A005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A005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</w:t>
            </w:r>
          </w:p>
        </w:tc>
      </w:tr>
      <w:tr w:rsidR="00633249" w:rsidRPr="003A577E" w:rsidTr="00AF015A">
        <w:trPr>
          <w:trHeight w:val="12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33249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33249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ที่ไม่สามารถยกเลิกได้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2A3808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2A3808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2A3808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3A577E" w:rsidP="00427CA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A0051" w:rsidRPr="003A577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A0051" w:rsidRPr="003A57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27CA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633249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6E5E1C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33249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3A577E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33249" w:rsidRPr="003A577E" w:rsidRDefault="00633249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CA1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สัญญารับบริการจัดการสินค้า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8835E9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3A577E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3A577E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CA1" w:rsidRPr="003A577E" w:rsidTr="007F754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01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  <w:r w:rsidRPr="003A57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427CA1" w:rsidRPr="003A577E" w:rsidRDefault="00427CA1" w:rsidP="00427CA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756" w:rsidRPr="003A577E" w:rsidTr="007F754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015756" w:rsidP="0001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43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DA005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</w:t>
            </w:r>
            <w:r w:rsidR="0001575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3A577E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01575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015756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015756" w:rsidP="0001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015756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015756" w:rsidP="0001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41</w:t>
            </w:r>
            <w:r w:rsidR="00DA005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41</w:t>
            </w:r>
            <w:r w:rsidR="0001575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41</w:t>
            </w:r>
            <w:r w:rsidR="00DA0051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41</w:t>
            </w:r>
            <w:r w:rsidR="00015756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015756" w:rsidRPr="003A577E" w:rsidTr="00AF015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756" w:rsidRPr="003A577E" w:rsidRDefault="00015756" w:rsidP="0001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after="0"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DA005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01575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DA0051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5756" w:rsidRPr="003A577E" w:rsidRDefault="00015756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15756" w:rsidRPr="003A577E" w:rsidRDefault="008835E9" w:rsidP="0001575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015756" w:rsidRPr="003A57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</w:tr>
    </w:tbl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F23D2E" w:rsidRPr="003A577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57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F23D2E" w:rsidRPr="003A577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F23D2E" w:rsidRPr="003A577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3A577E">
        <w:rPr>
          <w:rFonts w:ascii="Angsana New" w:hAnsi="Angsana New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กฟผ.</w:t>
      </w:r>
      <w:r w:rsidRPr="003A577E">
        <w:rPr>
          <w:rFonts w:ascii="Angsana New" w:hAnsi="Angsana New"/>
          <w:sz w:val="30"/>
          <w:szCs w:val="30"/>
        </w:rPr>
        <w:t>”</w:t>
      </w:r>
      <w:r w:rsidRPr="003A577E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 w:rsidRPr="003A577E">
        <w:rPr>
          <w:rFonts w:ascii="Angsana New" w:hAnsi="Angsana New" w:hint="cs"/>
          <w:sz w:val="30"/>
          <w:szCs w:val="30"/>
          <w:cs/>
        </w:rPr>
        <w:t>สองแห่ง</w:t>
      </w:r>
      <w:r w:rsidRPr="003A577E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8835E9" w:rsidRPr="008835E9">
        <w:rPr>
          <w:rFonts w:ascii="Angsana New" w:hAnsi="Angsana New"/>
          <w:sz w:val="30"/>
          <w:szCs w:val="30"/>
        </w:rPr>
        <w:t>2566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35E9" w:rsidRPr="008835E9">
        <w:rPr>
          <w:rFonts w:ascii="Angsana New" w:hAnsi="Angsana New"/>
          <w:sz w:val="30"/>
          <w:szCs w:val="30"/>
        </w:rPr>
        <w:t>2584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 กฟผ. ในปริมาณและราคา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ที่ตกลงกัน  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:rsidR="00427CA1" w:rsidRPr="003A577E" w:rsidRDefault="00427CA1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Default="00F23D2E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23D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สัญญากู้ยืมเงิน</w:t>
      </w:r>
    </w:p>
    <w:p w:rsidR="00F23D2E" w:rsidRPr="003A577E" w:rsidRDefault="00F23D2E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F23D2E" w:rsidRPr="00F23D2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23D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/>
          <w:sz w:val="30"/>
          <w:szCs w:val="30"/>
        </w:rPr>
        <w:t>29</w:t>
      </w:r>
      <w:r w:rsidRPr="00F23D2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1624A5">
        <w:rPr>
          <w:rFonts w:ascii="Angsana New" w:hAnsi="Angsana New"/>
          <w:sz w:val="30"/>
          <w:szCs w:val="30"/>
        </w:rPr>
        <w:t xml:space="preserve"> </w:t>
      </w:r>
      <w:r w:rsidRPr="00F23D2E">
        <w:rPr>
          <w:rFonts w:ascii="Angsana New" w:hAnsi="Angsana New"/>
          <w:sz w:val="30"/>
          <w:szCs w:val="30"/>
          <w:cs/>
        </w:rPr>
        <w:t xml:space="preserve">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="008835E9" w:rsidRPr="008835E9">
        <w:rPr>
          <w:rFonts w:ascii="Angsana New" w:hAnsi="Angsana New"/>
          <w:sz w:val="30"/>
          <w:szCs w:val="30"/>
        </w:rPr>
        <w:t>8</w:t>
      </w:r>
      <w:r w:rsidRPr="00F23D2E">
        <w:rPr>
          <w:rFonts w:ascii="Angsana New" w:hAnsi="Angsana New"/>
          <w:sz w:val="30"/>
          <w:szCs w:val="30"/>
          <w:cs/>
        </w:rPr>
        <w:t>,</w:t>
      </w:r>
      <w:r w:rsidR="008835E9" w:rsidRPr="008835E9">
        <w:rPr>
          <w:rFonts w:ascii="Angsana New" w:hAnsi="Angsana New"/>
          <w:sz w:val="30"/>
          <w:szCs w:val="30"/>
        </w:rPr>
        <w:t>500</w:t>
      </w:r>
      <w:r w:rsidRPr="00F23D2E">
        <w:rPr>
          <w:rFonts w:ascii="Angsana New" w:hAnsi="Angsana New"/>
          <w:sz w:val="30"/>
          <w:szCs w:val="30"/>
          <w:cs/>
        </w:rPr>
        <w:t xml:space="preserve"> ล้านบาท เพื่อใช้ชำระคืนเงินกู้ยืมระยะสั้นจากกิจการที่เกี่ยวข้องกันที่อัตราดอกเบี้ย </w:t>
      </w:r>
      <w:r w:rsidRPr="00F23D2E">
        <w:rPr>
          <w:rFonts w:ascii="Angsana New" w:hAnsi="Angsana New"/>
          <w:sz w:val="30"/>
          <w:szCs w:val="30"/>
        </w:rPr>
        <w:t xml:space="preserve">THBFIX </w:t>
      </w:r>
      <w:r w:rsidRPr="00F23D2E">
        <w:rPr>
          <w:rFonts w:ascii="Angsana New" w:hAnsi="Angsana New"/>
          <w:sz w:val="30"/>
          <w:szCs w:val="30"/>
          <w:cs/>
        </w:rPr>
        <w:t>บวกอัตราส่วนเพิ่ม ภายใต้สัญญาเงินกู้ยืมระยะยาวดังกล่าว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</w:t>
      </w:r>
    </w:p>
    <w:p w:rsidR="00F23D2E" w:rsidRPr="00F23D2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27CA1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23D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F23D2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F23D2E">
        <w:rPr>
          <w:rFonts w:ascii="Angsana New" w:hAnsi="Angsana New"/>
          <w:sz w:val="30"/>
          <w:szCs w:val="30"/>
          <w:cs/>
        </w:rPr>
        <w:t xml:space="preserve"> บริษัทย่อยยังไม่ได้เบิกใช้วงเงินกู้ยืมระยะยาวดังกล่าว</w:t>
      </w:r>
    </w:p>
    <w:p w:rsidR="00F23D2E" w:rsidRPr="003A577E" w:rsidRDefault="00F23D2E" w:rsidP="00F2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8835E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 w:hint="cs"/>
          <w:b/>
          <w:bCs/>
          <w:sz w:val="30"/>
          <w:szCs w:val="30"/>
        </w:rPr>
        <w:t>1</w:t>
      </w:r>
      <w:r w:rsidRPr="008835E9">
        <w:rPr>
          <w:rFonts w:ascii="Angsana New" w:hAnsi="Angsana New"/>
          <w:b/>
          <w:bCs/>
          <w:sz w:val="30"/>
          <w:szCs w:val="30"/>
        </w:rPr>
        <w:t>4</w:t>
      </w:r>
      <w:r w:rsidR="00C73657" w:rsidRPr="003A577E">
        <w:rPr>
          <w:rFonts w:ascii="Angsana New" w:hAnsi="Angsana New"/>
          <w:b/>
          <w:bCs/>
          <w:sz w:val="30"/>
          <w:szCs w:val="30"/>
        </w:rPr>
        <w:tab/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Pr="003A577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577B8" w:rsidRPr="003A577E" w:rsidRDefault="00C73657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b/>
          <w:bCs/>
          <w:sz w:val="30"/>
          <w:szCs w:val="30"/>
          <w:cs/>
        </w:rPr>
        <w:tab/>
      </w:r>
      <w:r w:rsidR="007577B8" w:rsidRPr="003A57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7577B8" w:rsidRPr="003A577E">
        <w:rPr>
          <w:rFonts w:ascii="Angsana New" w:hAnsi="Angsana New"/>
          <w:sz w:val="30"/>
          <w:szCs w:val="30"/>
        </w:rPr>
        <w:t xml:space="preserve"> </w:t>
      </w:r>
      <w:r w:rsidR="007577B8"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="007577B8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="007577B8" w:rsidRPr="003A577E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กลุ่มบริษัทมีหนี้สินที่อาจเกิดขึ้นและสินทรัพย์ที่อาจเกิดขึ้นดังนี้</w:t>
      </w:r>
    </w:p>
    <w:p w:rsidR="007577B8" w:rsidRPr="003A577E" w:rsidRDefault="007577B8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z w:val="30"/>
          <w:szCs w:val="30"/>
        </w:rPr>
      </w:pPr>
    </w:p>
    <w:p w:rsidR="007577B8" w:rsidRPr="003A577E" w:rsidRDefault="007577B8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่วงหน้ากับบริษัทต่างประเทศหลายแห่ง</w:t>
      </w:r>
      <w:r w:rsidRPr="003A577E">
        <w:rPr>
          <w:rFonts w:ascii="Angsana New" w:hAnsi="Angsana New"/>
          <w:spacing w:val="-20"/>
          <w:sz w:val="30"/>
          <w:szCs w:val="30"/>
          <w:cs/>
        </w:rPr>
        <w:t xml:space="preserve">  (</w:t>
      </w:r>
      <w:r w:rsidRPr="003A577E">
        <w:rPr>
          <w:rFonts w:ascii="Angsana New" w:hAnsi="Angsana New"/>
          <w:spacing w:val="-20"/>
          <w:sz w:val="30"/>
          <w:szCs w:val="30"/>
        </w:rPr>
        <w:t>“</w:t>
      </w:r>
      <w:r w:rsidRPr="003A577E">
        <w:rPr>
          <w:rFonts w:ascii="Angsana New" w:hAnsi="Angsana New"/>
          <w:sz w:val="30"/>
          <w:szCs w:val="30"/>
          <w:cs/>
        </w:rPr>
        <w:t>คู่สัญญา</w:t>
      </w:r>
      <w:r w:rsidRPr="003A577E">
        <w:rPr>
          <w:rFonts w:ascii="Angsana New" w:hAnsi="Angsana New"/>
          <w:sz w:val="30"/>
          <w:szCs w:val="30"/>
        </w:rPr>
        <w:t>”</w:t>
      </w:r>
      <w:r w:rsidRPr="003A577E">
        <w:rPr>
          <w:rFonts w:ascii="Angsana New" w:hAnsi="Angsana New"/>
          <w:sz w:val="30"/>
          <w:szCs w:val="30"/>
          <w:cs/>
        </w:rPr>
        <w:t>)</w:t>
      </w:r>
      <w:r w:rsidRPr="003A577E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:rsidR="007577B8" w:rsidRPr="003A577E" w:rsidRDefault="007577B8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7577B8" w:rsidRPr="003A577E" w:rsidRDefault="007577B8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บริษัทมีปริมาณน้ำมันภายใต้สัญญาดังกล่าวเป็นจำนวน </w:t>
      </w:r>
      <w:r w:rsidR="008835E9" w:rsidRPr="008835E9">
        <w:rPr>
          <w:rFonts w:ascii="Angsana New" w:hAnsi="Angsana New"/>
          <w:sz w:val="30"/>
          <w:szCs w:val="30"/>
        </w:rPr>
        <w:t>8</w:t>
      </w:r>
      <w:r w:rsidR="00DA0051"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7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ล้านบาร์เรล</w:t>
      </w:r>
      <w:r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i/>
          <w:iCs/>
          <w:sz w:val="30"/>
          <w:szCs w:val="30"/>
          <w:cs/>
        </w:rPr>
        <w:t>(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31</w:t>
      </w:r>
      <w:r w:rsidRPr="003A577E">
        <w:rPr>
          <w:rFonts w:ascii="Angsana New" w:hAnsi="Angsana New"/>
          <w:i/>
          <w:iCs/>
          <w:sz w:val="30"/>
          <w:szCs w:val="30"/>
        </w:rPr>
        <w:t xml:space="preserve"> </w:t>
      </w:r>
      <w:r w:rsidRPr="003A577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2559</w:t>
      </w:r>
      <w:r w:rsidRPr="003A577E">
        <w:rPr>
          <w:rFonts w:ascii="Angsana New" w:hAnsi="Angsana New"/>
          <w:i/>
          <w:iCs/>
          <w:sz w:val="30"/>
          <w:szCs w:val="30"/>
        </w:rPr>
        <w:t>:</w:t>
      </w:r>
      <w:r w:rsidRPr="003A57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1</w:t>
      </w:r>
      <w:r w:rsidR="00427CA1" w:rsidRPr="003A577E">
        <w:rPr>
          <w:rFonts w:ascii="Angsana New" w:hAnsi="Angsana New"/>
          <w:i/>
          <w:iCs/>
          <w:sz w:val="30"/>
          <w:szCs w:val="30"/>
        </w:rPr>
        <w:t>.</w:t>
      </w:r>
      <w:r w:rsidR="008835E9" w:rsidRPr="008835E9">
        <w:rPr>
          <w:rFonts w:ascii="Angsana New" w:hAnsi="Angsana New"/>
          <w:i/>
          <w:iCs/>
          <w:sz w:val="30"/>
          <w:szCs w:val="30"/>
        </w:rPr>
        <w:t>9</w:t>
      </w:r>
      <w:r w:rsidRPr="003A57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A577E">
        <w:rPr>
          <w:rFonts w:ascii="Angsana New" w:hAnsi="Angsana New"/>
          <w:i/>
          <w:iCs/>
          <w:sz w:val="30"/>
          <w:szCs w:val="30"/>
          <w:cs/>
        </w:rPr>
        <w:t>ล้านบาร์เรล)</w:t>
      </w:r>
    </w:p>
    <w:p w:rsidR="00C73657" w:rsidRPr="003A577E" w:rsidRDefault="00C73657" w:rsidP="0075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3A577E" w:rsidRDefault="008835E9" w:rsidP="00D1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5E9">
        <w:rPr>
          <w:rFonts w:ascii="Angsana New" w:hAnsi="Angsana New" w:hint="cs"/>
          <w:b/>
          <w:bCs/>
          <w:sz w:val="30"/>
          <w:szCs w:val="30"/>
        </w:rPr>
        <w:t>1</w:t>
      </w:r>
      <w:r w:rsidRPr="008835E9">
        <w:rPr>
          <w:rFonts w:ascii="Angsana New" w:hAnsi="Angsana New"/>
          <w:b/>
          <w:bCs/>
          <w:sz w:val="30"/>
          <w:szCs w:val="30"/>
        </w:rPr>
        <w:t>5</w:t>
      </w:r>
      <w:r w:rsidR="00C73657" w:rsidRPr="003A577E">
        <w:rPr>
          <w:rFonts w:ascii="Angsana New" w:hAnsi="Angsana New"/>
          <w:b/>
          <w:bCs/>
          <w:sz w:val="30"/>
          <w:szCs w:val="30"/>
          <w:cs/>
        </w:rPr>
        <w:tab/>
      </w:r>
      <w:r w:rsidR="007C5F59" w:rsidRPr="003A577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3F5610" w:rsidRPr="003A577E" w:rsidRDefault="003F5610" w:rsidP="00A1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B5D0F" w:rsidRPr="003A577E" w:rsidRDefault="007B5D0F" w:rsidP="007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Pr="003A577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8835E9" w:rsidRPr="008835E9">
        <w:rPr>
          <w:rFonts w:ascii="Angsana New" w:hAnsi="Angsana New" w:hint="cs"/>
          <w:sz w:val="30"/>
          <w:szCs w:val="30"/>
        </w:rPr>
        <w:t>25</w:t>
      </w:r>
      <w:r w:rsidR="008835E9" w:rsidRPr="008835E9">
        <w:rPr>
          <w:rFonts w:ascii="Angsana New" w:hAnsi="Angsana New"/>
          <w:sz w:val="30"/>
          <w:szCs w:val="30"/>
        </w:rPr>
        <w:t>60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คณะกรรมการของบริษัทได้อนุมัติให้บริษัทจัดสรร</w:t>
      </w:r>
      <w:r w:rsidR="000756ED" w:rsidRPr="003A577E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เงินปันผลระหว่างกาลสำหรับปี </w:t>
      </w:r>
      <w:r w:rsidR="008835E9" w:rsidRPr="008835E9">
        <w:rPr>
          <w:rFonts w:ascii="Angsana New" w:hAnsi="Angsana New" w:hint="cs"/>
          <w:sz w:val="30"/>
          <w:szCs w:val="30"/>
        </w:rPr>
        <w:t>25</w:t>
      </w:r>
      <w:r w:rsidR="008835E9" w:rsidRPr="008835E9">
        <w:rPr>
          <w:rFonts w:ascii="Angsana New" w:hAnsi="Angsana New"/>
          <w:sz w:val="30"/>
          <w:szCs w:val="30"/>
        </w:rPr>
        <w:t>60</w:t>
      </w:r>
      <w:r w:rsidRPr="003A577E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="00237156" w:rsidRPr="003A577E">
        <w:rPr>
          <w:rFonts w:ascii="Angsana New" w:hAnsi="Angsana New" w:hint="cs"/>
          <w:sz w:val="30"/>
          <w:szCs w:val="30"/>
          <w:cs/>
        </w:rPr>
        <w:t>.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="008835E9" w:rsidRPr="008835E9">
        <w:rPr>
          <w:rFonts w:ascii="Angsana New" w:hAnsi="Angsana New" w:hint="cs"/>
          <w:sz w:val="30"/>
          <w:szCs w:val="30"/>
        </w:rPr>
        <w:t>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="00237156"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060</w:t>
      </w:r>
      <w:r w:rsidRPr="003A577E">
        <w:rPr>
          <w:rFonts w:ascii="Angsana New" w:hAnsi="Angsana New" w:hint="cs"/>
          <w:sz w:val="30"/>
          <w:szCs w:val="30"/>
          <w:cs/>
        </w:rPr>
        <w:t xml:space="preserve"> ล้านบาทเงินปันผลระหว่างกาลดังกล่าวได้จ่ายให้กับผู้ถือหุ้นของบริษัทแล้วในเดือนกันยายน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7B5D0F" w:rsidRPr="003A577E" w:rsidRDefault="007B5D0F" w:rsidP="007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577B8" w:rsidRPr="003A577E" w:rsidRDefault="007577B8" w:rsidP="007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835E9" w:rsidRPr="008835E9">
        <w:rPr>
          <w:rFonts w:ascii="Angsana New" w:hAnsi="Angsana New"/>
          <w:sz w:val="30"/>
          <w:szCs w:val="30"/>
        </w:rPr>
        <w:t>7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4</w:t>
      </w:r>
      <w:r w:rsidR="00FF04A7"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50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9</w:t>
      </w:r>
      <w:r w:rsidR="00FF04A7"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180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="00FF04A7"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50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="00FF04A7" w:rsidRPr="003A577E">
        <w:rPr>
          <w:rFonts w:ascii="Angsana New" w:hAnsi="Angsana New"/>
          <w:sz w:val="30"/>
          <w:szCs w:val="30"/>
        </w:rPr>
        <w:t>.</w:t>
      </w:r>
      <w:r w:rsidR="008835E9" w:rsidRPr="008835E9">
        <w:rPr>
          <w:rFonts w:ascii="Angsana New" w:hAnsi="Angsana New"/>
          <w:sz w:val="30"/>
          <w:szCs w:val="30"/>
        </w:rPr>
        <w:t>00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6</w:t>
      </w:r>
      <w:r w:rsidR="00FF04A7"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120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p w:rsidR="007B5D0F" w:rsidRPr="003A577E" w:rsidRDefault="007B5D0F" w:rsidP="007B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E1E3C" w:rsidRPr="003A577E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="008835E9" w:rsidRPr="008835E9">
        <w:rPr>
          <w:rFonts w:ascii="Angsana New" w:hAnsi="Angsana New"/>
          <w:sz w:val="30"/>
          <w:szCs w:val="30"/>
        </w:rPr>
        <w:t>26</w:t>
      </w:r>
      <w:r w:rsidRPr="003A577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คณะกรรมการของบริษัทได้อนุมัติให้บริษัทจัดสรรเงินปันผลระหว่างกาลสำหรับปี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>.</w:t>
      </w:r>
      <w:r w:rsidR="008835E9" w:rsidRPr="008835E9">
        <w:rPr>
          <w:rFonts w:ascii="Angsana New" w:hAnsi="Angsana New"/>
          <w:sz w:val="30"/>
          <w:szCs w:val="30"/>
        </w:rPr>
        <w:t>50</w:t>
      </w:r>
      <w:r w:rsidRPr="003A577E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  <w:cs/>
        </w:rPr>
        <w:t>,</w:t>
      </w:r>
      <w:r w:rsidR="008835E9" w:rsidRPr="008835E9">
        <w:rPr>
          <w:rFonts w:ascii="Angsana New" w:hAnsi="Angsana New"/>
          <w:sz w:val="30"/>
          <w:szCs w:val="30"/>
        </w:rPr>
        <w:t>060</w:t>
      </w:r>
      <w:r w:rsidRPr="003A577E">
        <w:rPr>
          <w:rFonts w:ascii="Angsana New" w:hAnsi="Angsana New"/>
          <w:sz w:val="30"/>
          <w:szCs w:val="30"/>
          <w:cs/>
        </w:rPr>
        <w:t xml:space="preserve"> ล้านบาทเงินปันผลระหว่างกาลดังกล่าวได้จ่ายให้กับผู้ถือหุ้นของบริษัทแล้วในเดือนกันยายน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2559</w:t>
      </w:r>
    </w:p>
    <w:p w:rsidR="00CE1E3C" w:rsidRPr="003A577E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577B8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835E9" w:rsidRPr="008835E9">
        <w:rPr>
          <w:rFonts w:ascii="Angsana New" w:hAnsi="Angsana New"/>
          <w:sz w:val="30"/>
          <w:szCs w:val="30"/>
        </w:rPr>
        <w:t>7</w:t>
      </w:r>
      <w:r w:rsidRPr="003A577E">
        <w:rPr>
          <w:rFonts w:ascii="Angsana New" w:hAnsi="Angsana New"/>
          <w:sz w:val="30"/>
          <w:szCs w:val="30"/>
          <w:cs/>
        </w:rPr>
        <w:t xml:space="preserve"> เมษายน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ผู้ถือหุ้นของบริษัทได้อนุมัติให้บริษัทจัดสรรเงินปันผลสำหรับปี </w:t>
      </w:r>
      <w:r w:rsidR="008835E9" w:rsidRPr="008835E9">
        <w:rPr>
          <w:rFonts w:ascii="Angsana New" w:hAnsi="Angsana New"/>
          <w:sz w:val="30"/>
          <w:szCs w:val="30"/>
        </w:rPr>
        <w:t>2558</w:t>
      </w:r>
      <w:r w:rsidRPr="003A577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/>
          <w:sz w:val="30"/>
          <w:szCs w:val="30"/>
          <w:cs/>
        </w:rPr>
        <w:t>.</w:t>
      </w:r>
      <w:r w:rsidR="008835E9" w:rsidRPr="008835E9">
        <w:rPr>
          <w:rFonts w:ascii="Angsana New" w:hAnsi="Angsana New"/>
          <w:sz w:val="30"/>
          <w:szCs w:val="30"/>
        </w:rPr>
        <w:t>70</w:t>
      </w:r>
      <w:r w:rsidRPr="003A577E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5</w:t>
      </w:r>
      <w:r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508</w:t>
      </w:r>
      <w:r w:rsidRPr="003A577E">
        <w:rPr>
          <w:rFonts w:ascii="Angsana New" w:hAnsi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เงินปันผลสำหรับปีดังกล่าวได้รวมเงินปันผลระหว่างกาลในอัตราหุ้นละ </w:t>
      </w:r>
      <w:r w:rsidR="008835E9" w:rsidRPr="008835E9">
        <w:rPr>
          <w:rFonts w:ascii="Angsana New" w:hAnsi="Angsana New"/>
          <w:sz w:val="30"/>
          <w:szCs w:val="30"/>
        </w:rPr>
        <w:t>0</w:t>
      </w:r>
      <w:r w:rsidRPr="003A577E">
        <w:rPr>
          <w:rFonts w:ascii="Angsana New" w:hAnsi="Angsana New"/>
          <w:sz w:val="30"/>
          <w:szCs w:val="30"/>
          <w:cs/>
        </w:rPr>
        <w:t>.</w:t>
      </w:r>
      <w:r w:rsidR="008835E9" w:rsidRPr="008835E9">
        <w:rPr>
          <w:rFonts w:ascii="Angsana New" w:hAnsi="Angsana New"/>
          <w:sz w:val="30"/>
          <w:szCs w:val="30"/>
        </w:rPr>
        <w:t>90</w:t>
      </w:r>
      <w:r w:rsidRPr="003A577E">
        <w:rPr>
          <w:rFonts w:ascii="Angsana New" w:hAnsi="Angsana New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ซึ่งบริษัทได้จ่ายให้กับผู้ถือหุ้นของบริษัทแล้วในเดือนกันยายน </w:t>
      </w:r>
      <w:r w:rsidR="008835E9" w:rsidRPr="008835E9">
        <w:rPr>
          <w:rFonts w:ascii="Angsana New" w:hAnsi="Angsana New"/>
          <w:sz w:val="30"/>
          <w:szCs w:val="30"/>
        </w:rPr>
        <w:t>2558</w:t>
      </w:r>
      <w:r w:rsidRPr="003A577E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  <w:cs/>
        </w:rPr>
        <w:t>.</w:t>
      </w:r>
      <w:r w:rsidR="008835E9" w:rsidRPr="008835E9">
        <w:rPr>
          <w:rFonts w:ascii="Angsana New" w:hAnsi="Angsana New"/>
          <w:sz w:val="30"/>
          <w:szCs w:val="30"/>
        </w:rPr>
        <w:t>80</w:t>
      </w:r>
      <w:r w:rsidRPr="003A577E">
        <w:rPr>
          <w:rFonts w:ascii="Angsana New" w:hAnsi="Angsana New"/>
          <w:sz w:val="30"/>
          <w:szCs w:val="30"/>
          <w:cs/>
        </w:rPr>
        <w:t xml:space="preserve"> บาท คิดเป็นจำนวนเงินรวม </w:t>
      </w:r>
      <w:r w:rsidR="008835E9" w:rsidRPr="008835E9">
        <w:rPr>
          <w:rFonts w:ascii="Angsana New" w:hAnsi="Angsana New"/>
          <w:sz w:val="30"/>
          <w:szCs w:val="30"/>
        </w:rPr>
        <w:t>3</w:t>
      </w:r>
      <w:r w:rsidRPr="003A577E">
        <w:rPr>
          <w:rFonts w:ascii="Angsana New" w:hAnsi="Angsana New"/>
          <w:sz w:val="30"/>
          <w:szCs w:val="30"/>
        </w:rPr>
        <w:t>,</w:t>
      </w:r>
      <w:r w:rsidR="008835E9" w:rsidRPr="008835E9">
        <w:rPr>
          <w:rFonts w:ascii="Angsana New" w:hAnsi="Angsana New"/>
          <w:sz w:val="30"/>
          <w:szCs w:val="30"/>
        </w:rPr>
        <w:t>672</w:t>
      </w:r>
      <w:r w:rsidRPr="003A577E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เงินปันผลดังกล่าวได้จ่ายให้กับผู้ถือหุ้นแล้วในเดือนเมษายน </w:t>
      </w:r>
      <w:r w:rsidR="008835E9" w:rsidRPr="008835E9">
        <w:rPr>
          <w:rFonts w:ascii="Angsana New" w:hAnsi="Angsana New"/>
          <w:sz w:val="30"/>
          <w:szCs w:val="30"/>
        </w:rPr>
        <w:t>2559</w:t>
      </w:r>
    </w:p>
    <w:p w:rsidR="006A3302" w:rsidRDefault="006A3302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302" w:rsidRDefault="008835E9" w:rsidP="006A3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t>16</w:t>
      </w:r>
      <w:r w:rsidR="006A3302" w:rsidRPr="003A577E">
        <w:rPr>
          <w:rFonts w:ascii="Angsana New" w:hAnsi="Angsana New"/>
          <w:b/>
          <w:bCs/>
          <w:sz w:val="30"/>
          <w:szCs w:val="30"/>
        </w:rPr>
        <w:tab/>
      </w:r>
      <w:r w:rsidR="006A3302" w:rsidRPr="006A330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6A3302" w:rsidRPr="006A3302" w:rsidRDefault="006A3302" w:rsidP="006A3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  <w:r w:rsidRPr="006A3302">
        <w:rPr>
          <w:rFonts w:ascii="Angsana New" w:hAnsi="Angsana New"/>
          <w:b/>
          <w:bCs/>
          <w:sz w:val="30"/>
          <w:szCs w:val="30"/>
          <w:cs/>
        </w:rPr>
        <w:t xml:space="preserve">   </w:t>
      </w:r>
    </w:p>
    <w:p w:rsidR="006A3302" w:rsidRDefault="006A3302" w:rsidP="006A3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302">
        <w:rPr>
          <w:rFonts w:ascii="Angsana New" w:hAnsi="Angsana New"/>
          <w:sz w:val="30"/>
          <w:szCs w:val="30"/>
          <w:cs/>
        </w:rPr>
        <w:t>มาตรฐ</w:t>
      </w:r>
      <w:r>
        <w:rPr>
          <w:rFonts w:ascii="Angsana New" w:hAnsi="Angsana New"/>
          <w:sz w:val="30"/>
          <w:szCs w:val="30"/>
          <w:cs/>
        </w:rPr>
        <w:t>านการรายงานทางการเงินที่</w:t>
      </w:r>
      <w:r w:rsidRPr="006A3302">
        <w:rPr>
          <w:rFonts w:ascii="Angsana New" w:hAnsi="Angsana New"/>
          <w:sz w:val="30"/>
          <w:szCs w:val="30"/>
          <w:cs/>
        </w:rPr>
        <w:t>ปรับปรุงใหม่หลายฉบับได้มีการประกาศและยังไม่มีผลบังคับใช้  และไม่ได้นำมาใช้ในการจัดทำงบการเงินนี้ มาตรฐ</w:t>
      </w:r>
      <w:r>
        <w:rPr>
          <w:rFonts w:ascii="Angsana New" w:hAnsi="Angsana New"/>
          <w:sz w:val="30"/>
          <w:szCs w:val="30"/>
          <w:cs/>
        </w:rPr>
        <w:t>านการรายงานทางการเงินที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6A3302">
        <w:rPr>
          <w:rFonts w:ascii="Angsana New" w:hAnsi="Angsana New"/>
          <w:sz w:val="30"/>
          <w:szCs w:val="30"/>
          <w:cs/>
        </w:rPr>
        <w:t xml:space="preserve">ปรับปรุงใหม่เหล่านี้อาจเกี่ยวข้องกับการดำเนินงานของกลุ่มบริษัท และถือปฏิบัติกับงบการเงินสำหรับรอบระยะเวลาบัญชีที่เริ่มในหรือหลังวันที่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6A3302">
        <w:rPr>
          <w:rFonts w:ascii="Angsana New" w:hAnsi="Angsana New"/>
          <w:sz w:val="30"/>
          <w:szCs w:val="30"/>
        </w:rPr>
        <w:t xml:space="preserve"> </w:t>
      </w:r>
      <w:r w:rsidRPr="006A3302">
        <w:rPr>
          <w:rFonts w:ascii="Angsana New" w:hAnsi="Angsana New"/>
          <w:sz w:val="30"/>
          <w:szCs w:val="30"/>
          <w:cs/>
        </w:rPr>
        <w:t xml:space="preserve">มกราคม </w:t>
      </w:r>
      <w:r w:rsidR="008835E9" w:rsidRPr="008835E9">
        <w:rPr>
          <w:rFonts w:ascii="Angsana New" w:hAnsi="Angsana New"/>
          <w:sz w:val="30"/>
          <w:szCs w:val="30"/>
        </w:rPr>
        <w:t>2561</w:t>
      </w:r>
      <w:r w:rsidRPr="006A3302">
        <w:rPr>
          <w:rFonts w:ascii="Angsana New" w:hAnsi="Angsana New"/>
          <w:sz w:val="30"/>
          <w:szCs w:val="30"/>
        </w:rPr>
        <w:t xml:space="preserve"> </w:t>
      </w:r>
      <w:r w:rsidRPr="006A3302">
        <w:rPr>
          <w:rFonts w:ascii="Angsana New" w:hAnsi="Angsana New"/>
          <w:sz w:val="30"/>
          <w:szCs w:val="30"/>
          <w:cs/>
        </w:rPr>
        <w:t>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6A3302" w:rsidRDefault="006A3302" w:rsidP="006A3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6A3302" w:rsidRPr="00203012" w:rsidTr="00313ED0">
        <w:trPr>
          <w:tblHeader/>
        </w:trPr>
        <w:tc>
          <w:tcPr>
            <w:tcW w:w="4050" w:type="dxa"/>
            <w:vAlign w:val="bottom"/>
          </w:tcPr>
          <w:p w:rsidR="006A3302" w:rsidRPr="00203012" w:rsidRDefault="006A3302" w:rsidP="00313ED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6A3302" w:rsidRPr="00203012" w:rsidRDefault="006A3302" w:rsidP="00313ED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6A3302" w:rsidRPr="00203012" w:rsidTr="00313ED0">
        <w:trPr>
          <w:trHeight w:val="155"/>
          <w:tblHeader/>
        </w:trPr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6A3302" w:rsidRPr="00996A0B" w:rsidTr="00313ED0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6A3302" w:rsidRPr="00996A0B" w:rsidTr="00313ED0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A3302" w:rsidRPr="00996A0B" w:rsidTr="00313ED0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6A3302" w:rsidRPr="00996A0B" w:rsidTr="00313ED0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6A3302" w:rsidRPr="00996A0B" w:rsidTr="00313ED0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เกษตรกรรม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6A3302" w:rsidRPr="00996A0B" w:rsidTr="006A3302">
        <w:tc>
          <w:tcPr>
            <w:tcW w:w="4050" w:type="dxa"/>
          </w:tcPr>
          <w:p w:rsidR="00C33359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6A3302" w:rsidRPr="006A3302" w:rsidRDefault="006A3302" w:rsidP="00C33359">
            <w:pPr>
              <w:pStyle w:val="block"/>
              <w:spacing w:after="0" w:line="240" w:lineRule="atLeast"/>
              <w:ind w:left="16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6A3302" w:rsidRPr="00996A0B" w:rsidTr="006A3302">
        <w:tc>
          <w:tcPr>
            <w:tcW w:w="4050" w:type="dxa"/>
          </w:tcPr>
          <w:p w:rsidR="00C33359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6A3302" w:rsidRPr="006A3302" w:rsidRDefault="006A3302" w:rsidP="00C33359">
            <w:pPr>
              <w:pStyle w:val="block"/>
              <w:spacing w:after="0" w:line="240" w:lineRule="atLeast"/>
              <w:ind w:left="16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CB7E69" w:rsidRPr="00996A0B" w:rsidTr="006A3302">
        <w:tc>
          <w:tcPr>
            <w:tcW w:w="4050" w:type="dxa"/>
          </w:tcPr>
          <w:p w:rsidR="00CB7E69" w:rsidRPr="006A3302" w:rsidRDefault="00CB7E69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60" w:type="dxa"/>
          </w:tcPr>
          <w:p w:rsidR="00CB7E69" w:rsidRPr="006A3302" w:rsidRDefault="00CB7E69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A3302" w:rsidRPr="00996A0B" w:rsidTr="006A3302">
        <w:tc>
          <w:tcPr>
            <w:tcW w:w="4050" w:type="dxa"/>
          </w:tcPr>
          <w:p w:rsidR="00C33359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การตีความมาตรฐานการบัญชี 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:rsidR="006A3302" w:rsidRPr="006A3302" w:rsidRDefault="006A3302" w:rsidP="00C33359">
            <w:pPr>
              <w:pStyle w:val="block"/>
              <w:spacing w:after="0" w:line="240" w:lineRule="atLeast"/>
              <w:ind w:left="16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C333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C333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C333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6A3302" w:rsidRPr="00996A0B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C333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  <w:tr w:rsidR="006A3302" w:rsidRPr="00203012" w:rsidTr="006A3302">
        <w:tc>
          <w:tcPr>
            <w:tcW w:w="4050" w:type="dxa"/>
          </w:tcPr>
          <w:p w:rsidR="006A3302" w:rsidRPr="006A3302" w:rsidRDefault="006A3302" w:rsidP="006A330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C333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="008835E9" w:rsidRPr="008835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6A3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6A3302" w:rsidRPr="006A3302" w:rsidRDefault="006A3302" w:rsidP="00313ED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33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เงินที่นำส่งรัฐ</w:t>
            </w:r>
          </w:p>
        </w:tc>
      </w:tr>
    </w:tbl>
    <w:p w:rsidR="006A3302" w:rsidRPr="001B2FC2" w:rsidRDefault="006A3302" w:rsidP="006A3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  <w:r w:rsidRPr="006A3302">
        <w:rPr>
          <w:rFonts w:ascii="Angsana New" w:hAnsi="Angsana New"/>
          <w:sz w:val="30"/>
          <w:szCs w:val="30"/>
        </w:rPr>
        <w:tab/>
      </w:r>
    </w:p>
    <w:p w:rsidR="00261F4F" w:rsidRDefault="00261F4F" w:rsidP="009E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</w:t>
      </w:r>
      <w:r w:rsidR="009E00B8">
        <w:rPr>
          <w:rFonts w:ascii="Angsana New" w:hAnsi="Angsana New"/>
          <w:sz w:val="30"/>
          <w:szCs w:val="30"/>
        </w:rPr>
        <w:t xml:space="preserve"> </w:t>
      </w:r>
      <w:r w:rsidR="009E00B8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การเงินในงวดที่ถือปฏิบัติ</w:t>
      </w:r>
    </w:p>
    <w:p w:rsidR="00CB7E69" w:rsidRPr="001B2FC2" w:rsidRDefault="00261F4F" w:rsidP="001B2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CE1E3C" w:rsidRPr="003A577E" w:rsidRDefault="008835E9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835E9">
        <w:rPr>
          <w:rFonts w:ascii="Angsana New" w:hAnsi="Angsana New"/>
          <w:b/>
          <w:bCs/>
          <w:sz w:val="30"/>
          <w:szCs w:val="30"/>
        </w:rPr>
        <w:t>17</w:t>
      </w:r>
      <w:r w:rsidR="00CE1E3C" w:rsidRPr="003A577E">
        <w:rPr>
          <w:rFonts w:ascii="Angsana New" w:hAnsi="Angsana New"/>
          <w:b/>
          <w:bCs/>
          <w:sz w:val="30"/>
          <w:szCs w:val="30"/>
        </w:rPr>
        <w:tab/>
      </w:r>
      <w:r w:rsidR="00CE1E3C" w:rsidRPr="003A577E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CE1E3C" w:rsidRPr="00163CD2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E1E3C" w:rsidRPr="003A577E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8835E9" w:rsidRPr="008835E9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3A577E">
        <w:rPr>
          <w:rFonts w:ascii="Angsana New" w:hAnsi="Angsana New"/>
          <w:sz w:val="30"/>
          <w:szCs w:val="30"/>
        </w:rPr>
        <w:t xml:space="preserve">   </w:t>
      </w:r>
      <w:r w:rsidRPr="003A577E">
        <w:rPr>
          <w:rFonts w:ascii="Angsana New" w:hAnsi="Angsana New"/>
          <w:sz w:val="30"/>
          <w:szCs w:val="30"/>
          <w:cs/>
        </w:rPr>
        <w:t xml:space="preserve">งบการเงินระหว่างกาลปี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ดังนี้</w:t>
      </w:r>
    </w:p>
    <w:p w:rsidR="00CE1E3C" w:rsidRPr="00163CD2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CE1E3C" w:rsidRPr="003A577E" w:rsidTr="003A577E">
        <w:trPr>
          <w:tblHeader/>
        </w:trPr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:rsidR="00CE1E3C" w:rsidRPr="003A577E" w:rsidRDefault="008835E9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CE1E3C" w:rsidRPr="003A577E" w:rsidTr="003A577E">
        <w:trPr>
          <w:tblHeader/>
        </w:trPr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E3C" w:rsidRPr="003A577E" w:rsidTr="003A577E">
        <w:trPr>
          <w:tblHeader/>
        </w:trPr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E1E3C" w:rsidRPr="003A577E" w:rsidTr="003A577E">
        <w:trPr>
          <w:tblHeader/>
        </w:trPr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7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835E9"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E1E3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244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</w:t>
            </w:r>
            <w:r w:rsidR="00CE1E3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244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1B2FC2" w:rsidRPr="003A577E" w:rsidTr="00CB0C26">
        <w:tc>
          <w:tcPr>
            <w:tcW w:w="261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2FC2" w:rsidRPr="003A577E" w:rsidRDefault="001B2FC2" w:rsidP="00CB0C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B2FC2" w:rsidRPr="003A577E" w:rsidRDefault="001B2FC2" w:rsidP="00CB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7C07" w:rsidRPr="003A577E" w:rsidTr="00CB0C26">
        <w:tc>
          <w:tcPr>
            <w:tcW w:w="261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งบแสดงฐานะการเงิน</w:t>
            </w: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7C07" w:rsidRPr="003A577E" w:rsidTr="00CB0C26">
        <w:tc>
          <w:tcPr>
            <w:tcW w:w="261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A5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8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7C07" w:rsidRPr="003A577E" w:rsidRDefault="00547C07" w:rsidP="00CB0C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47C07" w:rsidRPr="003A577E" w:rsidRDefault="00547C07" w:rsidP="00CB0C2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</w:t>
            </w:r>
            <w:r w:rsidR="00CE1E3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655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</w:t>
            </w:r>
            <w:r w:rsidR="00CE1E3C" w:rsidRPr="003A577E">
              <w:rPr>
                <w:rFonts w:ascii="Angsana New" w:hAnsi="Angsana New"/>
                <w:sz w:val="30"/>
                <w:szCs w:val="30"/>
              </w:rPr>
              <w:t>,</w:t>
            </w:r>
            <w:r w:rsidRPr="008835E9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90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ส่วนเกินจากการรวมธุรกิจ</w:t>
            </w: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ภายใต้การควบคุมเดียวกัน</w:t>
            </w: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331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</w:t>
            </w:r>
          </w:p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77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ส่วนของผู้ถือหุ้น</w:t>
            </w: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237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8835E9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5E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109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78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3A577E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77E">
              <w:rPr>
                <w:rFonts w:ascii="Angsana New" w:hAnsi="Angsana New"/>
                <w:sz w:val="30"/>
                <w:szCs w:val="30"/>
              </w:rPr>
              <w:t>(</w:t>
            </w:r>
            <w:r w:rsidR="008835E9" w:rsidRPr="008835E9">
              <w:rPr>
                <w:rFonts w:ascii="Angsana New" w:hAnsi="Angsana New"/>
                <w:sz w:val="30"/>
                <w:szCs w:val="30"/>
              </w:rPr>
              <w:t>78</w:t>
            </w:r>
            <w:r w:rsidRPr="003A5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1E3C" w:rsidRPr="003A577E" w:rsidTr="003A577E">
        <w:tc>
          <w:tcPr>
            <w:tcW w:w="261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E1E3C" w:rsidRPr="003A577E" w:rsidRDefault="00CE1E3C" w:rsidP="000A3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="003A57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E1E3C" w:rsidRPr="003A577E" w:rsidRDefault="00CE1E3C" w:rsidP="000A30BF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="003A57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1E3C" w:rsidRPr="003A577E" w:rsidRDefault="00CE1E3C" w:rsidP="000A30B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E1E3C" w:rsidRPr="003A577E" w:rsidRDefault="00CE1E3C" w:rsidP="000A30B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E1E3C" w:rsidRPr="003A577E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E1E3C" w:rsidRPr="00F357CC" w:rsidRDefault="00CE1E3C" w:rsidP="00CE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 w:rsidRPr="003A577E"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เพื่อให้สอดคล้องกับการจัดประเภทรายการตามประกาศกรมพัฒนาธุรกิจการค้า เรื่อง กำหนดรายการย่อที่ต้องมีในงบการเงิน พ.ศ.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(ฉบับที่ </w:t>
      </w:r>
      <w:r w:rsidR="008835E9" w:rsidRPr="008835E9">
        <w:rPr>
          <w:rFonts w:ascii="Angsana New" w:hAnsi="Angsana New"/>
          <w:sz w:val="30"/>
          <w:szCs w:val="30"/>
        </w:rPr>
        <w:t>2</w:t>
      </w:r>
      <w:r w:rsidRPr="003A577E"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 w:rsidR="008835E9" w:rsidRPr="008835E9">
        <w:rPr>
          <w:rFonts w:ascii="Angsana New" w:hAnsi="Angsana New"/>
          <w:sz w:val="30"/>
          <w:szCs w:val="30"/>
        </w:rPr>
        <w:t>11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835E9" w:rsidRPr="008835E9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ซึ่งมีผลบังคับใช้สำหรับการจัดทำงบการเงินรอบระยะเวลาบัญชีที่เริ่มในหรือหลังวันที่ </w:t>
      </w:r>
      <w:r w:rsidR="008835E9" w:rsidRPr="008835E9">
        <w:rPr>
          <w:rFonts w:ascii="Angsana New" w:hAnsi="Angsana New"/>
          <w:sz w:val="30"/>
          <w:szCs w:val="30"/>
        </w:rPr>
        <w:t>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835E9" w:rsidRPr="008835E9">
        <w:rPr>
          <w:rFonts w:ascii="Angsana New" w:hAnsi="Angsana New"/>
          <w:sz w:val="30"/>
          <w:szCs w:val="30"/>
        </w:rPr>
        <w:t>2560</w:t>
      </w:r>
    </w:p>
    <w:sectPr w:rsidR="00CE1E3C" w:rsidRPr="00F357CC" w:rsidSect="001D4FE9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0A" w:rsidRDefault="00CE500A">
      <w:r>
        <w:separator/>
      </w:r>
    </w:p>
  </w:endnote>
  <w:endnote w:type="continuationSeparator" w:id="0">
    <w:p w:rsidR="00CE500A" w:rsidRDefault="00CE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2E6226" w:rsidRDefault="00CB0C26" w:rsidP="00E4761F">
    <w:pPr>
      <w:pStyle w:val="Footer"/>
      <w:framePr w:h="453" w:hRule="exact" w:wrap="around" w:vAnchor="text" w:hAnchor="page" w:x="5842" w:y="-52"/>
      <w:rPr>
        <w:rStyle w:val="PageNumber"/>
        <w:rFonts w:ascii="Angsana New" w:hAnsi="Angsana New"/>
        <w:sz w:val="30"/>
        <w:szCs w:val="30"/>
      </w:rPr>
    </w:pPr>
    <w:r w:rsidRPr="002E6226">
      <w:rPr>
        <w:rStyle w:val="PageNumber"/>
        <w:rFonts w:ascii="Angsana New" w:hAnsi="Angsana New"/>
        <w:sz w:val="30"/>
        <w:szCs w:val="30"/>
      </w:rPr>
      <w:fldChar w:fldCharType="begin"/>
    </w:r>
    <w:r w:rsidRPr="002E622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E6226">
      <w:rPr>
        <w:rStyle w:val="PageNumber"/>
        <w:rFonts w:ascii="Angsana New" w:hAnsi="Angsana New"/>
        <w:sz w:val="30"/>
        <w:szCs w:val="30"/>
      </w:rPr>
      <w:fldChar w:fldCharType="separate"/>
    </w:r>
    <w:r w:rsidR="00D4030D">
      <w:rPr>
        <w:rStyle w:val="PageNumber"/>
        <w:rFonts w:ascii="Angsana New" w:hAnsi="Angsana New"/>
        <w:noProof/>
        <w:sz w:val="30"/>
        <w:szCs w:val="30"/>
      </w:rPr>
      <w:t>27</w:t>
    </w:r>
    <w:r w:rsidRPr="002E6226">
      <w:rPr>
        <w:rStyle w:val="PageNumber"/>
        <w:rFonts w:ascii="Angsana New" w:hAnsi="Angsana New"/>
        <w:sz w:val="30"/>
        <w:szCs w:val="30"/>
      </w:rPr>
      <w:fldChar w:fldCharType="end"/>
    </w:r>
  </w:p>
  <w:p w:rsidR="00CB0C26" w:rsidRPr="00DE5515" w:rsidRDefault="00CB0C26" w:rsidP="00362B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50"/>
        <w:tab w:val="right" w:pos="9090"/>
      </w:tabs>
      <w:ind w:left="9720" w:right="360" w:hanging="972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3234FB" w:rsidRDefault="00CB0C26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D4030D">
      <w:rPr>
        <w:rStyle w:val="PageNumber"/>
        <w:rFonts w:ascii="Angsana New" w:hAnsi="Angsana New"/>
        <w:noProof/>
        <w:sz w:val="30"/>
        <w:szCs w:val="30"/>
      </w:rPr>
      <w:t>41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B0C26" w:rsidRPr="00A12539" w:rsidRDefault="00CB0C26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3234FB" w:rsidRDefault="00CB0C26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D4030D">
      <w:rPr>
        <w:rStyle w:val="PageNumber"/>
        <w:rFonts w:ascii="Angsana New" w:hAnsi="Angsana New"/>
        <w:noProof/>
        <w:sz w:val="30"/>
        <w:szCs w:val="30"/>
      </w:rPr>
      <w:t>42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B0C26" w:rsidRPr="00A12539" w:rsidRDefault="00CB0C26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3234FB" w:rsidRDefault="00CB0C26" w:rsidP="003C3BEA">
    <w:pPr>
      <w:pStyle w:val="Footer"/>
      <w:framePr w:wrap="around" w:vAnchor="text" w:hAnchor="margin" w:xAlign="center" w:y="1"/>
      <w:tabs>
        <w:tab w:val="left" w:pos="90"/>
      </w:tabs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D4030D">
      <w:rPr>
        <w:rStyle w:val="PageNumber"/>
        <w:rFonts w:ascii="Angsana New" w:hAnsi="Angsana New"/>
        <w:noProof/>
        <w:sz w:val="30"/>
        <w:szCs w:val="30"/>
      </w:rPr>
      <w:t>45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B0C26" w:rsidRPr="00A12539" w:rsidRDefault="00CB0C26" w:rsidP="005C58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472" w:hanging="972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3234FB" w:rsidRDefault="00CB0C26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D4030D">
      <w:rPr>
        <w:rStyle w:val="PageNumber"/>
        <w:rFonts w:ascii="Angsana New" w:hAnsi="Angsana New"/>
        <w:noProof/>
        <w:sz w:val="30"/>
        <w:szCs w:val="30"/>
      </w:rPr>
      <w:t>60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B0C26" w:rsidRPr="00A12539" w:rsidRDefault="00CB0C26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0A" w:rsidRDefault="00CE500A">
      <w:r>
        <w:separator/>
      </w:r>
    </w:p>
  </w:footnote>
  <w:footnote w:type="continuationSeparator" w:id="0">
    <w:p w:rsidR="00CE500A" w:rsidRDefault="00CE5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Default="00CB0C26" w:rsidP="009976E8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CB0C26" w:rsidRDefault="00CB0C26" w:rsidP="009976E8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B0C26" w:rsidRPr="0082093D" w:rsidRDefault="00CB0C26" w:rsidP="009976E8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8835E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835E9">
      <w:rPr>
        <w:rFonts w:ascii="Angsana New" w:hAnsi="Angsana New" w:hint="cs"/>
        <w:b/>
        <w:bCs/>
        <w:sz w:val="32"/>
        <w:szCs w:val="32"/>
      </w:rPr>
      <w:t>25</w:t>
    </w:r>
    <w:r w:rsidRPr="008835E9"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B0C26" w:rsidRDefault="00CB0C26" w:rsidP="009976E8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Default="00CB0C26" w:rsidP="00B4744D">
    <w:pPr>
      <w:ind w:left="810"/>
    </w:pPr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CB0C26" w:rsidRDefault="00CB0C26" w:rsidP="00B4744D">
    <w:pPr>
      <w:ind w:left="810"/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B0C26" w:rsidRPr="0082093D" w:rsidRDefault="00CB0C26" w:rsidP="00B4744D">
    <w:pPr>
      <w:ind w:left="81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8835E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835E9">
      <w:rPr>
        <w:rFonts w:ascii="Angsana New" w:hAnsi="Angsana New" w:hint="cs"/>
        <w:b/>
        <w:bCs/>
        <w:sz w:val="32"/>
        <w:szCs w:val="32"/>
      </w:rPr>
      <w:t>25</w:t>
    </w:r>
    <w:r w:rsidRPr="008835E9"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B0C26" w:rsidRDefault="00CB0C26" w:rsidP="009976E8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Default="00CB0C26" w:rsidP="00B4744D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CB0C26" w:rsidRDefault="00CB0C26" w:rsidP="00B4744D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B0C26" w:rsidRPr="0082093D" w:rsidRDefault="00CB0C26" w:rsidP="00B4744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8835E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835E9">
      <w:rPr>
        <w:rFonts w:ascii="Angsana New" w:hAnsi="Angsana New" w:hint="cs"/>
        <w:b/>
        <w:bCs/>
        <w:sz w:val="32"/>
        <w:szCs w:val="32"/>
      </w:rPr>
      <w:t>25</w:t>
    </w:r>
    <w:r w:rsidRPr="008835E9"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B0C26" w:rsidRDefault="00CB0C26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9CB6785"/>
    <w:multiLevelType w:val="multilevel"/>
    <w:tmpl w:val="2974AF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30"/>
  </w:num>
  <w:num w:numId="14">
    <w:abstractNumId w:val="14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5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2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4"/>
  </w:num>
  <w:num w:numId="41">
    <w:abstractNumId w:val="16"/>
  </w:num>
  <w:num w:numId="42">
    <w:abstractNumId w:val="16"/>
    <w:lvlOverride w:ilvl="0">
      <w:startOverride w:val="33"/>
    </w:lvlOverride>
  </w:num>
  <w:num w:numId="43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31B"/>
    <w:rsid w:val="000018D6"/>
    <w:rsid w:val="00001F51"/>
    <w:rsid w:val="000022E8"/>
    <w:rsid w:val="000023E8"/>
    <w:rsid w:val="00002549"/>
    <w:rsid w:val="000025AD"/>
    <w:rsid w:val="0000293D"/>
    <w:rsid w:val="000032C9"/>
    <w:rsid w:val="0000340F"/>
    <w:rsid w:val="000042B5"/>
    <w:rsid w:val="000047D5"/>
    <w:rsid w:val="00004877"/>
    <w:rsid w:val="00005051"/>
    <w:rsid w:val="00005D27"/>
    <w:rsid w:val="000060BF"/>
    <w:rsid w:val="0000623D"/>
    <w:rsid w:val="000072F8"/>
    <w:rsid w:val="000078D2"/>
    <w:rsid w:val="00007B3F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031"/>
    <w:rsid w:val="00013943"/>
    <w:rsid w:val="00013F57"/>
    <w:rsid w:val="00014AE0"/>
    <w:rsid w:val="000151CB"/>
    <w:rsid w:val="000153A5"/>
    <w:rsid w:val="00015756"/>
    <w:rsid w:val="00015FBB"/>
    <w:rsid w:val="00016691"/>
    <w:rsid w:val="000166E1"/>
    <w:rsid w:val="000168A3"/>
    <w:rsid w:val="00016C15"/>
    <w:rsid w:val="00016DCE"/>
    <w:rsid w:val="00016DDC"/>
    <w:rsid w:val="00016DF7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2382"/>
    <w:rsid w:val="0002331C"/>
    <w:rsid w:val="000235B3"/>
    <w:rsid w:val="00023A76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AC9"/>
    <w:rsid w:val="00027EF8"/>
    <w:rsid w:val="000303FC"/>
    <w:rsid w:val="000308CF"/>
    <w:rsid w:val="00030A52"/>
    <w:rsid w:val="00030C32"/>
    <w:rsid w:val="00030D14"/>
    <w:rsid w:val="00030ED0"/>
    <w:rsid w:val="00031548"/>
    <w:rsid w:val="00031B5D"/>
    <w:rsid w:val="00032869"/>
    <w:rsid w:val="00032AD7"/>
    <w:rsid w:val="00032BF4"/>
    <w:rsid w:val="00032F6A"/>
    <w:rsid w:val="000334EB"/>
    <w:rsid w:val="00033C3B"/>
    <w:rsid w:val="0003480B"/>
    <w:rsid w:val="00034856"/>
    <w:rsid w:val="00035187"/>
    <w:rsid w:val="00035399"/>
    <w:rsid w:val="00035679"/>
    <w:rsid w:val="0003570C"/>
    <w:rsid w:val="00035909"/>
    <w:rsid w:val="0003595D"/>
    <w:rsid w:val="000362A2"/>
    <w:rsid w:val="0003631A"/>
    <w:rsid w:val="0003639B"/>
    <w:rsid w:val="00036F0B"/>
    <w:rsid w:val="0003727F"/>
    <w:rsid w:val="000373EB"/>
    <w:rsid w:val="000375E3"/>
    <w:rsid w:val="00040208"/>
    <w:rsid w:val="000402B9"/>
    <w:rsid w:val="00040E70"/>
    <w:rsid w:val="00040F4B"/>
    <w:rsid w:val="00042945"/>
    <w:rsid w:val="00042BA8"/>
    <w:rsid w:val="000437E3"/>
    <w:rsid w:val="0004391F"/>
    <w:rsid w:val="00043AAD"/>
    <w:rsid w:val="00044428"/>
    <w:rsid w:val="0004517F"/>
    <w:rsid w:val="000452DA"/>
    <w:rsid w:val="000454DB"/>
    <w:rsid w:val="00045694"/>
    <w:rsid w:val="00045D73"/>
    <w:rsid w:val="00045E8A"/>
    <w:rsid w:val="00045FA3"/>
    <w:rsid w:val="000469C0"/>
    <w:rsid w:val="00046F9A"/>
    <w:rsid w:val="00047138"/>
    <w:rsid w:val="0004768A"/>
    <w:rsid w:val="00047759"/>
    <w:rsid w:val="00047E2E"/>
    <w:rsid w:val="00050239"/>
    <w:rsid w:val="000508A9"/>
    <w:rsid w:val="000508BB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DCF"/>
    <w:rsid w:val="000536C5"/>
    <w:rsid w:val="0005392B"/>
    <w:rsid w:val="00053DA5"/>
    <w:rsid w:val="00053DBA"/>
    <w:rsid w:val="00054209"/>
    <w:rsid w:val="000548BE"/>
    <w:rsid w:val="00054A61"/>
    <w:rsid w:val="000552B3"/>
    <w:rsid w:val="000564B8"/>
    <w:rsid w:val="00056986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37CA"/>
    <w:rsid w:val="000638AE"/>
    <w:rsid w:val="000647D8"/>
    <w:rsid w:val="00064FCE"/>
    <w:rsid w:val="00065493"/>
    <w:rsid w:val="000657C0"/>
    <w:rsid w:val="00065AEC"/>
    <w:rsid w:val="000665F4"/>
    <w:rsid w:val="00066806"/>
    <w:rsid w:val="00066AF1"/>
    <w:rsid w:val="00066DB8"/>
    <w:rsid w:val="000670A9"/>
    <w:rsid w:val="00067A6A"/>
    <w:rsid w:val="00067DC6"/>
    <w:rsid w:val="00070755"/>
    <w:rsid w:val="000707BF"/>
    <w:rsid w:val="000709D1"/>
    <w:rsid w:val="00070FB7"/>
    <w:rsid w:val="0007113B"/>
    <w:rsid w:val="0007148B"/>
    <w:rsid w:val="0007154F"/>
    <w:rsid w:val="0007215F"/>
    <w:rsid w:val="0007263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6ED"/>
    <w:rsid w:val="00075897"/>
    <w:rsid w:val="00075FAF"/>
    <w:rsid w:val="000760EB"/>
    <w:rsid w:val="00076853"/>
    <w:rsid w:val="00076C4F"/>
    <w:rsid w:val="00076F30"/>
    <w:rsid w:val="00076F79"/>
    <w:rsid w:val="00077728"/>
    <w:rsid w:val="000804F6"/>
    <w:rsid w:val="00080654"/>
    <w:rsid w:val="00080677"/>
    <w:rsid w:val="00080CDE"/>
    <w:rsid w:val="00081503"/>
    <w:rsid w:val="000815C4"/>
    <w:rsid w:val="00082016"/>
    <w:rsid w:val="00082842"/>
    <w:rsid w:val="00082F80"/>
    <w:rsid w:val="00083757"/>
    <w:rsid w:val="00083C34"/>
    <w:rsid w:val="00083F3E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191"/>
    <w:rsid w:val="00086EB1"/>
    <w:rsid w:val="000870BC"/>
    <w:rsid w:val="000870F4"/>
    <w:rsid w:val="00087541"/>
    <w:rsid w:val="0008788A"/>
    <w:rsid w:val="00087B91"/>
    <w:rsid w:val="00087C20"/>
    <w:rsid w:val="00087EBB"/>
    <w:rsid w:val="00091290"/>
    <w:rsid w:val="0009136E"/>
    <w:rsid w:val="000915D9"/>
    <w:rsid w:val="00091EDD"/>
    <w:rsid w:val="000924AF"/>
    <w:rsid w:val="00092A47"/>
    <w:rsid w:val="00092D71"/>
    <w:rsid w:val="00092F3F"/>
    <w:rsid w:val="000932CF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670"/>
    <w:rsid w:val="000A15EF"/>
    <w:rsid w:val="000A1D50"/>
    <w:rsid w:val="000A1EBD"/>
    <w:rsid w:val="000A2185"/>
    <w:rsid w:val="000A2236"/>
    <w:rsid w:val="000A2247"/>
    <w:rsid w:val="000A2AF7"/>
    <w:rsid w:val="000A2CAD"/>
    <w:rsid w:val="000A30BF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556"/>
    <w:rsid w:val="000A7A91"/>
    <w:rsid w:val="000A7F7F"/>
    <w:rsid w:val="000B042C"/>
    <w:rsid w:val="000B06A0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280"/>
    <w:rsid w:val="000B351E"/>
    <w:rsid w:val="000B3CCB"/>
    <w:rsid w:val="000B4317"/>
    <w:rsid w:val="000B4470"/>
    <w:rsid w:val="000B4D76"/>
    <w:rsid w:val="000B4F7B"/>
    <w:rsid w:val="000B5118"/>
    <w:rsid w:val="000B5232"/>
    <w:rsid w:val="000B5241"/>
    <w:rsid w:val="000B5EEA"/>
    <w:rsid w:val="000B6091"/>
    <w:rsid w:val="000B610C"/>
    <w:rsid w:val="000B640D"/>
    <w:rsid w:val="000B660B"/>
    <w:rsid w:val="000B690C"/>
    <w:rsid w:val="000B69F2"/>
    <w:rsid w:val="000B6FFE"/>
    <w:rsid w:val="000B7267"/>
    <w:rsid w:val="000C07C4"/>
    <w:rsid w:val="000C098E"/>
    <w:rsid w:val="000C0BD7"/>
    <w:rsid w:val="000C1B47"/>
    <w:rsid w:val="000C21F6"/>
    <w:rsid w:val="000C24FA"/>
    <w:rsid w:val="000C2C9C"/>
    <w:rsid w:val="000C2DF8"/>
    <w:rsid w:val="000C36A5"/>
    <w:rsid w:val="000C3C7B"/>
    <w:rsid w:val="000C439F"/>
    <w:rsid w:val="000C4535"/>
    <w:rsid w:val="000C469A"/>
    <w:rsid w:val="000C4980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D3"/>
    <w:rsid w:val="000D1705"/>
    <w:rsid w:val="000D177A"/>
    <w:rsid w:val="000D1F63"/>
    <w:rsid w:val="000D24C6"/>
    <w:rsid w:val="000D254A"/>
    <w:rsid w:val="000D281F"/>
    <w:rsid w:val="000D2B55"/>
    <w:rsid w:val="000D2F75"/>
    <w:rsid w:val="000D3799"/>
    <w:rsid w:val="000D37D2"/>
    <w:rsid w:val="000D478C"/>
    <w:rsid w:val="000D49EA"/>
    <w:rsid w:val="000D4A8F"/>
    <w:rsid w:val="000D4B7F"/>
    <w:rsid w:val="000D51C2"/>
    <w:rsid w:val="000D5206"/>
    <w:rsid w:val="000D5473"/>
    <w:rsid w:val="000D54E3"/>
    <w:rsid w:val="000D66C0"/>
    <w:rsid w:val="000D68F7"/>
    <w:rsid w:val="000D6B1C"/>
    <w:rsid w:val="000D6DC9"/>
    <w:rsid w:val="000D73BC"/>
    <w:rsid w:val="000D77B8"/>
    <w:rsid w:val="000D78BB"/>
    <w:rsid w:val="000D7EA3"/>
    <w:rsid w:val="000D7ECA"/>
    <w:rsid w:val="000D7FD7"/>
    <w:rsid w:val="000E08EE"/>
    <w:rsid w:val="000E0918"/>
    <w:rsid w:val="000E12C9"/>
    <w:rsid w:val="000E13E7"/>
    <w:rsid w:val="000E18A2"/>
    <w:rsid w:val="000E19E0"/>
    <w:rsid w:val="000E2076"/>
    <w:rsid w:val="000E2078"/>
    <w:rsid w:val="000E2D47"/>
    <w:rsid w:val="000E2EE7"/>
    <w:rsid w:val="000E3330"/>
    <w:rsid w:val="000E3519"/>
    <w:rsid w:val="000E35E7"/>
    <w:rsid w:val="000E437D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6AD9"/>
    <w:rsid w:val="000E78EA"/>
    <w:rsid w:val="000E7930"/>
    <w:rsid w:val="000E7CB0"/>
    <w:rsid w:val="000F02E6"/>
    <w:rsid w:val="000F0316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B44"/>
    <w:rsid w:val="000F5EE6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23D6"/>
    <w:rsid w:val="00103070"/>
    <w:rsid w:val="00103273"/>
    <w:rsid w:val="001033C4"/>
    <w:rsid w:val="00103A42"/>
    <w:rsid w:val="00103AF0"/>
    <w:rsid w:val="00103B3E"/>
    <w:rsid w:val="00103B77"/>
    <w:rsid w:val="001041D8"/>
    <w:rsid w:val="00104671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702E"/>
    <w:rsid w:val="001076DB"/>
    <w:rsid w:val="00107A9E"/>
    <w:rsid w:val="00107F34"/>
    <w:rsid w:val="0011050E"/>
    <w:rsid w:val="00110617"/>
    <w:rsid w:val="0011095A"/>
    <w:rsid w:val="00110FDF"/>
    <w:rsid w:val="0011200A"/>
    <w:rsid w:val="001120C4"/>
    <w:rsid w:val="00112658"/>
    <w:rsid w:val="001128A2"/>
    <w:rsid w:val="00113719"/>
    <w:rsid w:val="001146E7"/>
    <w:rsid w:val="00114AAA"/>
    <w:rsid w:val="001150AE"/>
    <w:rsid w:val="0011518C"/>
    <w:rsid w:val="00115271"/>
    <w:rsid w:val="0011594B"/>
    <w:rsid w:val="00115F17"/>
    <w:rsid w:val="00116076"/>
    <w:rsid w:val="001161F5"/>
    <w:rsid w:val="00116287"/>
    <w:rsid w:val="00116749"/>
    <w:rsid w:val="00116C47"/>
    <w:rsid w:val="00116C7A"/>
    <w:rsid w:val="0011743C"/>
    <w:rsid w:val="00117E15"/>
    <w:rsid w:val="00120132"/>
    <w:rsid w:val="0012017A"/>
    <w:rsid w:val="0012037D"/>
    <w:rsid w:val="00121F7A"/>
    <w:rsid w:val="001228E9"/>
    <w:rsid w:val="00122C57"/>
    <w:rsid w:val="00122D07"/>
    <w:rsid w:val="00122E31"/>
    <w:rsid w:val="00122E52"/>
    <w:rsid w:val="0012301F"/>
    <w:rsid w:val="00123F2B"/>
    <w:rsid w:val="00124543"/>
    <w:rsid w:val="00124789"/>
    <w:rsid w:val="0012480D"/>
    <w:rsid w:val="00124A56"/>
    <w:rsid w:val="00124AF4"/>
    <w:rsid w:val="00124CA3"/>
    <w:rsid w:val="00125664"/>
    <w:rsid w:val="001259F8"/>
    <w:rsid w:val="00125A8D"/>
    <w:rsid w:val="00125EFD"/>
    <w:rsid w:val="00126953"/>
    <w:rsid w:val="00126961"/>
    <w:rsid w:val="00126C1C"/>
    <w:rsid w:val="00126E0A"/>
    <w:rsid w:val="00126E4C"/>
    <w:rsid w:val="00126E7E"/>
    <w:rsid w:val="00127065"/>
    <w:rsid w:val="00127587"/>
    <w:rsid w:val="0012786B"/>
    <w:rsid w:val="00127B30"/>
    <w:rsid w:val="00127B7D"/>
    <w:rsid w:val="00127E20"/>
    <w:rsid w:val="00127FB2"/>
    <w:rsid w:val="0013005B"/>
    <w:rsid w:val="00130347"/>
    <w:rsid w:val="00130CC0"/>
    <w:rsid w:val="00130FB3"/>
    <w:rsid w:val="00130FC4"/>
    <w:rsid w:val="00131365"/>
    <w:rsid w:val="0013162D"/>
    <w:rsid w:val="0013166C"/>
    <w:rsid w:val="00131785"/>
    <w:rsid w:val="001317F1"/>
    <w:rsid w:val="00131B4E"/>
    <w:rsid w:val="00131D09"/>
    <w:rsid w:val="00131D57"/>
    <w:rsid w:val="00131FB7"/>
    <w:rsid w:val="00132028"/>
    <w:rsid w:val="001321D9"/>
    <w:rsid w:val="0013248D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51B6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C6E"/>
    <w:rsid w:val="00141D3E"/>
    <w:rsid w:val="00142A96"/>
    <w:rsid w:val="00142C8D"/>
    <w:rsid w:val="00142EFC"/>
    <w:rsid w:val="00143079"/>
    <w:rsid w:val="001437CB"/>
    <w:rsid w:val="00143880"/>
    <w:rsid w:val="001440EE"/>
    <w:rsid w:val="001446E5"/>
    <w:rsid w:val="00144C9E"/>
    <w:rsid w:val="00144E54"/>
    <w:rsid w:val="001450BF"/>
    <w:rsid w:val="0014545A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2005"/>
    <w:rsid w:val="0015217E"/>
    <w:rsid w:val="00152D84"/>
    <w:rsid w:val="00152E02"/>
    <w:rsid w:val="001532DC"/>
    <w:rsid w:val="0015347F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05A5"/>
    <w:rsid w:val="0016153B"/>
    <w:rsid w:val="001624A5"/>
    <w:rsid w:val="00162AEB"/>
    <w:rsid w:val="00162BEB"/>
    <w:rsid w:val="0016368B"/>
    <w:rsid w:val="00163AD9"/>
    <w:rsid w:val="00163CA7"/>
    <w:rsid w:val="00163CD2"/>
    <w:rsid w:val="00163E7A"/>
    <w:rsid w:val="00163F28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DEB"/>
    <w:rsid w:val="00165EF2"/>
    <w:rsid w:val="001662C6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309"/>
    <w:rsid w:val="00171512"/>
    <w:rsid w:val="001718C7"/>
    <w:rsid w:val="00172A6A"/>
    <w:rsid w:val="00172ADA"/>
    <w:rsid w:val="00173065"/>
    <w:rsid w:val="001732A9"/>
    <w:rsid w:val="001734CE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325"/>
    <w:rsid w:val="00176D71"/>
    <w:rsid w:val="001771A9"/>
    <w:rsid w:val="001772D0"/>
    <w:rsid w:val="001772F6"/>
    <w:rsid w:val="00177D29"/>
    <w:rsid w:val="00177DF4"/>
    <w:rsid w:val="00180168"/>
    <w:rsid w:val="00180365"/>
    <w:rsid w:val="0018058C"/>
    <w:rsid w:val="001807AD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2E1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30F"/>
    <w:rsid w:val="0018741A"/>
    <w:rsid w:val="00187A40"/>
    <w:rsid w:val="00190241"/>
    <w:rsid w:val="001907AE"/>
    <w:rsid w:val="001909C0"/>
    <w:rsid w:val="00192202"/>
    <w:rsid w:val="001922F2"/>
    <w:rsid w:val="0019248E"/>
    <w:rsid w:val="001926FA"/>
    <w:rsid w:val="00192BAD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EE3"/>
    <w:rsid w:val="00196250"/>
    <w:rsid w:val="00196288"/>
    <w:rsid w:val="0019639C"/>
    <w:rsid w:val="001967F7"/>
    <w:rsid w:val="00196A59"/>
    <w:rsid w:val="00196B21"/>
    <w:rsid w:val="00196B29"/>
    <w:rsid w:val="00196CF5"/>
    <w:rsid w:val="00196D30"/>
    <w:rsid w:val="001970FB"/>
    <w:rsid w:val="00197423"/>
    <w:rsid w:val="001978C1"/>
    <w:rsid w:val="001A0458"/>
    <w:rsid w:val="001A0B06"/>
    <w:rsid w:val="001A149E"/>
    <w:rsid w:val="001A17A0"/>
    <w:rsid w:val="001A202B"/>
    <w:rsid w:val="001A2233"/>
    <w:rsid w:val="001A2297"/>
    <w:rsid w:val="001A22FA"/>
    <w:rsid w:val="001A23A6"/>
    <w:rsid w:val="001A23DA"/>
    <w:rsid w:val="001A2AD9"/>
    <w:rsid w:val="001A3484"/>
    <w:rsid w:val="001A37B2"/>
    <w:rsid w:val="001A37C7"/>
    <w:rsid w:val="001A3BAB"/>
    <w:rsid w:val="001A3D11"/>
    <w:rsid w:val="001A4138"/>
    <w:rsid w:val="001A4320"/>
    <w:rsid w:val="001A43D0"/>
    <w:rsid w:val="001A4857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D46"/>
    <w:rsid w:val="001B0759"/>
    <w:rsid w:val="001B0E6C"/>
    <w:rsid w:val="001B1093"/>
    <w:rsid w:val="001B1654"/>
    <w:rsid w:val="001B1ADD"/>
    <w:rsid w:val="001B1AF0"/>
    <w:rsid w:val="001B1C06"/>
    <w:rsid w:val="001B2257"/>
    <w:rsid w:val="001B233F"/>
    <w:rsid w:val="001B2617"/>
    <w:rsid w:val="001B27DC"/>
    <w:rsid w:val="001B29BE"/>
    <w:rsid w:val="001B2AFB"/>
    <w:rsid w:val="001B2E43"/>
    <w:rsid w:val="001B2F12"/>
    <w:rsid w:val="001B2FC2"/>
    <w:rsid w:val="001B3692"/>
    <w:rsid w:val="001B3857"/>
    <w:rsid w:val="001B3CCA"/>
    <w:rsid w:val="001B3DC7"/>
    <w:rsid w:val="001B4896"/>
    <w:rsid w:val="001B4911"/>
    <w:rsid w:val="001B4A54"/>
    <w:rsid w:val="001B4A6D"/>
    <w:rsid w:val="001B4BC4"/>
    <w:rsid w:val="001B4F25"/>
    <w:rsid w:val="001B552B"/>
    <w:rsid w:val="001B617A"/>
    <w:rsid w:val="001B654D"/>
    <w:rsid w:val="001B67A5"/>
    <w:rsid w:val="001B6BD5"/>
    <w:rsid w:val="001B6EFE"/>
    <w:rsid w:val="001B6F83"/>
    <w:rsid w:val="001B753F"/>
    <w:rsid w:val="001C04D1"/>
    <w:rsid w:val="001C07AB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279"/>
    <w:rsid w:val="001C4645"/>
    <w:rsid w:val="001C51C9"/>
    <w:rsid w:val="001C528B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839"/>
    <w:rsid w:val="001D0B07"/>
    <w:rsid w:val="001D1201"/>
    <w:rsid w:val="001D2674"/>
    <w:rsid w:val="001D2AB2"/>
    <w:rsid w:val="001D30C2"/>
    <w:rsid w:val="001D362C"/>
    <w:rsid w:val="001D3F3C"/>
    <w:rsid w:val="001D40EC"/>
    <w:rsid w:val="001D41D1"/>
    <w:rsid w:val="001D42C2"/>
    <w:rsid w:val="001D492D"/>
    <w:rsid w:val="001D4D78"/>
    <w:rsid w:val="001D4FC8"/>
    <w:rsid w:val="001D4FE9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AC"/>
    <w:rsid w:val="001D7CA7"/>
    <w:rsid w:val="001E007F"/>
    <w:rsid w:val="001E039B"/>
    <w:rsid w:val="001E0534"/>
    <w:rsid w:val="001E0676"/>
    <w:rsid w:val="001E0FB7"/>
    <w:rsid w:val="001E21A0"/>
    <w:rsid w:val="001E2B49"/>
    <w:rsid w:val="001E2C46"/>
    <w:rsid w:val="001E2DC7"/>
    <w:rsid w:val="001E2F10"/>
    <w:rsid w:val="001E3355"/>
    <w:rsid w:val="001E361A"/>
    <w:rsid w:val="001E38B4"/>
    <w:rsid w:val="001E3B9D"/>
    <w:rsid w:val="001E3BA2"/>
    <w:rsid w:val="001E4327"/>
    <w:rsid w:val="001E4432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95E"/>
    <w:rsid w:val="001E7A2B"/>
    <w:rsid w:val="001E7CD6"/>
    <w:rsid w:val="001F0006"/>
    <w:rsid w:val="001F012E"/>
    <w:rsid w:val="001F0AC7"/>
    <w:rsid w:val="001F0FE5"/>
    <w:rsid w:val="001F123F"/>
    <w:rsid w:val="001F1261"/>
    <w:rsid w:val="001F1FD7"/>
    <w:rsid w:val="001F2065"/>
    <w:rsid w:val="001F2067"/>
    <w:rsid w:val="001F20B7"/>
    <w:rsid w:val="001F25D1"/>
    <w:rsid w:val="001F27B0"/>
    <w:rsid w:val="001F2942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367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2A1"/>
    <w:rsid w:val="002032D1"/>
    <w:rsid w:val="0020360D"/>
    <w:rsid w:val="00203E7B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8A"/>
    <w:rsid w:val="00216854"/>
    <w:rsid w:val="00216BED"/>
    <w:rsid w:val="00217F33"/>
    <w:rsid w:val="00220130"/>
    <w:rsid w:val="002202A3"/>
    <w:rsid w:val="0022059F"/>
    <w:rsid w:val="00220A30"/>
    <w:rsid w:val="00220BA2"/>
    <w:rsid w:val="002211E7"/>
    <w:rsid w:val="00221394"/>
    <w:rsid w:val="002215F7"/>
    <w:rsid w:val="00221EDF"/>
    <w:rsid w:val="00221F8A"/>
    <w:rsid w:val="00222DE2"/>
    <w:rsid w:val="00222E7C"/>
    <w:rsid w:val="0022373D"/>
    <w:rsid w:val="00223A1B"/>
    <w:rsid w:val="00223A50"/>
    <w:rsid w:val="002248FE"/>
    <w:rsid w:val="00224F6E"/>
    <w:rsid w:val="00225C19"/>
    <w:rsid w:val="00226472"/>
    <w:rsid w:val="0022661D"/>
    <w:rsid w:val="0022673E"/>
    <w:rsid w:val="002268F3"/>
    <w:rsid w:val="00226D72"/>
    <w:rsid w:val="0022725D"/>
    <w:rsid w:val="0022769C"/>
    <w:rsid w:val="00227763"/>
    <w:rsid w:val="002277FE"/>
    <w:rsid w:val="00227901"/>
    <w:rsid w:val="00227E79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4716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156"/>
    <w:rsid w:val="002373F3"/>
    <w:rsid w:val="002373FE"/>
    <w:rsid w:val="00237C55"/>
    <w:rsid w:val="0024070B"/>
    <w:rsid w:val="002407B5"/>
    <w:rsid w:val="0024120F"/>
    <w:rsid w:val="0024167E"/>
    <w:rsid w:val="002416D9"/>
    <w:rsid w:val="00241BE8"/>
    <w:rsid w:val="00241C5E"/>
    <w:rsid w:val="00242197"/>
    <w:rsid w:val="00242649"/>
    <w:rsid w:val="0024310C"/>
    <w:rsid w:val="00243871"/>
    <w:rsid w:val="00243D35"/>
    <w:rsid w:val="00243F0C"/>
    <w:rsid w:val="00244240"/>
    <w:rsid w:val="0024424D"/>
    <w:rsid w:val="0024453B"/>
    <w:rsid w:val="002449B6"/>
    <w:rsid w:val="00245909"/>
    <w:rsid w:val="00245A8E"/>
    <w:rsid w:val="00245B3F"/>
    <w:rsid w:val="00245CBB"/>
    <w:rsid w:val="00245CD2"/>
    <w:rsid w:val="00246430"/>
    <w:rsid w:val="0024678A"/>
    <w:rsid w:val="00246BCD"/>
    <w:rsid w:val="0024701D"/>
    <w:rsid w:val="00247084"/>
    <w:rsid w:val="00247128"/>
    <w:rsid w:val="00247191"/>
    <w:rsid w:val="002473A6"/>
    <w:rsid w:val="00247558"/>
    <w:rsid w:val="00247DD5"/>
    <w:rsid w:val="00247F2D"/>
    <w:rsid w:val="002500F8"/>
    <w:rsid w:val="00250250"/>
    <w:rsid w:val="00251006"/>
    <w:rsid w:val="00251EDF"/>
    <w:rsid w:val="002522DC"/>
    <w:rsid w:val="002522ED"/>
    <w:rsid w:val="002525EB"/>
    <w:rsid w:val="0025268F"/>
    <w:rsid w:val="0025271A"/>
    <w:rsid w:val="00252DB8"/>
    <w:rsid w:val="00252F2B"/>
    <w:rsid w:val="00252FCE"/>
    <w:rsid w:val="0025300D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4606"/>
    <w:rsid w:val="00254AA4"/>
    <w:rsid w:val="00255408"/>
    <w:rsid w:val="00255B8E"/>
    <w:rsid w:val="00255C4E"/>
    <w:rsid w:val="00256C84"/>
    <w:rsid w:val="00257FEF"/>
    <w:rsid w:val="00260366"/>
    <w:rsid w:val="00260526"/>
    <w:rsid w:val="00260779"/>
    <w:rsid w:val="002607B3"/>
    <w:rsid w:val="002607CA"/>
    <w:rsid w:val="00260B10"/>
    <w:rsid w:val="00261060"/>
    <w:rsid w:val="00261395"/>
    <w:rsid w:val="00261589"/>
    <w:rsid w:val="00261676"/>
    <w:rsid w:val="002616DF"/>
    <w:rsid w:val="00261B54"/>
    <w:rsid w:val="00261D0D"/>
    <w:rsid w:val="00261F4F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41AF"/>
    <w:rsid w:val="002641D9"/>
    <w:rsid w:val="00264C46"/>
    <w:rsid w:val="00264E1D"/>
    <w:rsid w:val="00264E62"/>
    <w:rsid w:val="00265293"/>
    <w:rsid w:val="0026542A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1B50"/>
    <w:rsid w:val="00271D60"/>
    <w:rsid w:val="0027208A"/>
    <w:rsid w:val="00272A7D"/>
    <w:rsid w:val="00272C0F"/>
    <w:rsid w:val="00272D2E"/>
    <w:rsid w:val="00273152"/>
    <w:rsid w:val="002735D6"/>
    <w:rsid w:val="00273778"/>
    <w:rsid w:val="002748E0"/>
    <w:rsid w:val="002749E3"/>
    <w:rsid w:val="00274EA1"/>
    <w:rsid w:val="00275DF8"/>
    <w:rsid w:val="002761C3"/>
    <w:rsid w:val="002763D3"/>
    <w:rsid w:val="00276D1F"/>
    <w:rsid w:val="00277051"/>
    <w:rsid w:val="00277147"/>
    <w:rsid w:val="00277443"/>
    <w:rsid w:val="0027752C"/>
    <w:rsid w:val="0027757B"/>
    <w:rsid w:val="00277821"/>
    <w:rsid w:val="00280E44"/>
    <w:rsid w:val="00280E87"/>
    <w:rsid w:val="00281069"/>
    <w:rsid w:val="002813D9"/>
    <w:rsid w:val="002814E6"/>
    <w:rsid w:val="0028199F"/>
    <w:rsid w:val="00281DF5"/>
    <w:rsid w:val="00281E48"/>
    <w:rsid w:val="002821E3"/>
    <w:rsid w:val="00283242"/>
    <w:rsid w:val="00283674"/>
    <w:rsid w:val="00283944"/>
    <w:rsid w:val="00283F3F"/>
    <w:rsid w:val="002842AC"/>
    <w:rsid w:val="00284352"/>
    <w:rsid w:val="002844CC"/>
    <w:rsid w:val="00284504"/>
    <w:rsid w:val="00284683"/>
    <w:rsid w:val="00285041"/>
    <w:rsid w:val="00285673"/>
    <w:rsid w:val="00285A5D"/>
    <w:rsid w:val="00286100"/>
    <w:rsid w:val="0028610D"/>
    <w:rsid w:val="0028694B"/>
    <w:rsid w:val="00286CF1"/>
    <w:rsid w:val="00286D9D"/>
    <w:rsid w:val="00286EFA"/>
    <w:rsid w:val="00287422"/>
    <w:rsid w:val="002879D4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450"/>
    <w:rsid w:val="002935D7"/>
    <w:rsid w:val="00293948"/>
    <w:rsid w:val="00293AC4"/>
    <w:rsid w:val="00293C8E"/>
    <w:rsid w:val="00293DF7"/>
    <w:rsid w:val="00293F21"/>
    <w:rsid w:val="00294248"/>
    <w:rsid w:val="002943D9"/>
    <w:rsid w:val="002949E3"/>
    <w:rsid w:val="0029588E"/>
    <w:rsid w:val="00295B45"/>
    <w:rsid w:val="00295D40"/>
    <w:rsid w:val="00295E0F"/>
    <w:rsid w:val="002963E8"/>
    <w:rsid w:val="002963F1"/>
    <w:rsid w:val="0029641D"/>
    <w:rsid w:val="0029696A"/>
    <w:rsid w:val="00296B70"/>
    <w:rsid w:val="00296E58"/>
    <w:rsid w:val="00296EE2"/>
    <w:rsid w:val="00296F83"/>
    <w:rsid w:val="00297396"/>
    <w:rsid w:val="002974D7"/>
    <w:rsid w:val="00297A15"/>
    <w:rsid w:val="00297C02"/>
    <w:rsid w:val="002A009A"/>
    <w:rsid w:val="002A0487"/>
    <w:rsid w:val="002A07E6"/>
    <w:rsid w:val="002A0895"/>
    <w:rsid w:val="002A0B82"/>
    <w:rsid w:val="002A0F7B"/>
    <w:rsid w:val="002A122B"/>
    <w:rsid w:val="002A130C"/>
    <w:rsid w:val="002A181E"/>
    <w:rsid w:val="002A200F"/>
    <w:rsid w:val="002A20B8"/>
    <w:rsid w:val="002A35A7"/>
    <w:rsid w:val="002A3808"/>
    <w:rsid w:val="002A3860"/>
    <w:rsid w:val="002A3AFF"/>
    <w:rsid w:val="002A4A7C"/>
    <w:rsid w:val="002A4AF8"/>
    <w:rsid w:val="002A4FC1"/>
    <w:rsid w:val="002A52EC"/>
    <w:rsid w:val="002A553D"/>
    <w:rsid w:val="002A5EF9"/>
    <w:rsid w:val="002A5F99"/>
    <w:rsid w:val="002A641F"/>
    <w:rsid w:val="002A6474"/>
    <w:rsid w:val="002A73D1"/>
    <w:rsid w:val="002A7F20"/>
    <w:rsid w:val="002B0289"/>
    <w:rsid w:val="002B057E"/>
    <w:rsid w:val="002B0E45"/>
    <w:rsid w:val="002B11AF"/>
    <w:rsid w:val="002B1431"/>
    <w:rsid w:val="002B17A1"/>
    <w:rsid w:val="002B19A8"/>
    <w:rsid w:val="002B2809"/>
    <w:rsid w:val="002B32AB"/>
    <w:rsid w:val="002B34BA"/>
    <w:rsid w:val="002B3799"/>
    <w:rsid w:val="002B3BAA"/>
    <w:rsid w:val="002B4335"/>
    <w:rsid w:val="002B47E3"/>
    <w:rsid w:val="002B491A"/>
    <w:rsid w:val="002B493B"/>
    <w:rsid w:val="002B4941"/>
    <w:rsid w:val="002B5525"/>
    <w:rsid w:val="002B5661"/>
    <w:rsid w:val="002B56E2"/>
    <w:rsid w:val="002B5ADE"/>
    <w:rsid w:val="002B6235"/>
    <w:rsid w:val="002B6536"/>
    <w:rsid w:val="002B6893"/>
    <w:rsid w:val="002B69FA"/>
    <w:rsid w:val="002B6A8E"/>
    <w:rsid w:val="002B6BE6"/>
    <w:rsid w:val="002B7B1E"/>
    <w:rsid w:val="002C0290"/>
    <w:rsid w:val="002C033D"/>
    <w:rsid w:val="002C0F0A"/>
    <w:rsid w:val="002C1463"/>
    <w:rsid w:val="002C1C24"/>
    <w:rsid w:val="002C1F9D"/>
    <w:rsid w:val="002C266B"/>
    <w:rsid w:val="002C2731"/>
    <w:rsid w:val="002C2827"/>
    <w:rsid w:val="002C2B77"/>
    <w:rsid w:val="002C2CEC"/>
    <w:rsid w:val="002C32CB"/>
    <w:rsid w:val="002C3C1F"/>
    <w:rsid w:val="002C4259"/>
    <w:rsid w:val="002C438F"/>
    <w:rsid w:val="002C4A1B"/>
    <w:rsid w:val="002C4B67"/>
    <w:rsid w:val="002C4C2E"/>
    <w:rsid w:val="002C518A"/>
    <w:rsid w:val="002C61BF"/>
    <w:rsid w:val="002C66B6"/>
    <w:rsid w:val="002C6820"/>
    <w:rsid w:val="002C69C5"/>
    <w:rsid w:val="002C6B2A"/>
    <w:rsid w:val="002C6D17"/>
    <w:rsid w:val="002C6E71"/>
    <w:rsid w:val="002C71AA"/>
    <w:rsid w:val="002C7623"/>
    <w:rsid w:val="002C78B1"/>
    <w:rsid w:val="002C7BF3"/>
    <w:rsid w:val="002C7D55"/>
    <w:rsid w:val="002D0074"/>
    <w:rsid w:val="002D09B6"/>
    <w:rsid w:val="002D09DA"/>
    <w:rsid w:val="002D0F49"/>
    <w:rsid w:val="002D1059"/>
    <w:rsid w:val="002D1157"/>
    <w:rsid w:val="002D1374"/>
    <w:rsid w:val="002D138F"/>
    <w:rsid w:val="002D1399"/>
    <w:rsid w:val="002D2088"/>
    <w:rsid w:val="002D229B"/>
    <w:rsid w:val="002D2886"/>
    <w:rsid w:val="002D38B4"/>
    <w:rsid w:val="002D4D2F"/>
    <w:rsid w:val="002D4FE4"/>
    <w:rsid w:val="002D56F5"/>
    <w:rsid w:val="002D5D31"/>
    <w:rsid w:val="002D5FA2"/>
    <w:rsid w:val="002D65A0"/>
    <w:rsid w:val="002D66F0"/>
    <w:rsid w:val="002D6D9C"/>
    <w:rsid w:val="002D72DE"/>
    <w:rsid w:val="002D7895"/>
    <w:rsid w:val="002D78A4"/>
    <w:rsid w:val="002D7A27"/>
    <w:rsid w:val="002E0389"/>
    <w:rsid w:val="002E0647"/>
    <w:rsid w:val="002E091B"/>
    <w:rsid w:val="002E0B45"/>
    <w:rsid w:val="002E1702"/>
    <w:rsid w:val="002E199B"/>
    <w:rsid w:val="002E1D2E"/>
    <w:rsid w:val="002E1D84"/>
    <w:rsid w:val="002E2C79"/>
    <w:rsid w:val="002E300C"/>
    <w:rsid w:val="002E35B4"/>
    <w:rsid w:val="002E3CDF"/>
    <w:rsid w:val="002E3DEE"/>
    <w:rsid w:val="002E3E75"/>
    <w:rsid w:val="002E424A"/>
    <w:rsid w:val="002E4525"/>
    <w:rsid w:val="002E4528"/>
    <w:rsid w:val="002E4896"/>
    <w:rsid w:val="002E4F39"/>
    <w:rsid w:val="002E4FB6"/>
    <w:rsid w:val="002E5240"/>
    <w:rsid w:val="002E55BA"/>
    <w:rsid w:val="002E5846"/>
    <w:rsid w:val="002E590F"/>
    <w:rsid w:val="002E5DD3"/>
    <w:rsid w:val="002E6226"/>
    <w:rsid w:val="002E6570"/>
    <w:rsid w:val="002E6F81"/>
    <w:rsid w:val="002E70CD"/>
    <w:rsid w:val="002E7339"/>
    <w:rsid w:val="002E77C0"/>
    <w:rsid w:val="002E7839"/>
    <w:rsid w:val="002E79A3"/>
    <w:rsid w:val="002E7E76"/>
    <w:rsid w:val="002E7F99"/>
    <w:rsid w:val="002F00CC"/>
    <w:rsid w:val="002F0E28"/>
    <w:rsid w:val="002F0FA4"/>
    <w:rsid w:val="002F1280"/>
    <w:rsid w:val="002F1521"/>
    <w:rsid w:val="002F1F79"/>
    <w:rsid w:val="002F2300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6437"/>
    <w:rsid w:val="002F72C9"/>
    <w:rsid w:val="002F78A5"/>
    <w:rsid w:val="002F7B1F"/>
    <w:rsid w:val="00300412"/>
    <w:rsid w:val="003004FF"/>
    <w:rsid w:val="0030092A"/>
    <w:rsid w:val="00300C5B"/>
    <w:rsid w:val="00301D35"/>
    <w:rsid w:val="00301D70"/>
    <w:rsid w:val="003020A7"/>
    <w:rsid w:val="003021DB"/>
    <w:rsid w:val="0030229D"/>
    <w:rsid w:val="0030258B"/>
    <w:rsid w:val="00302FE7"/>
    <w:rsid w:val="003030C1"/>
    <w:rsid w:val="003030CD"/>
    <w:rsid w:val="003030D9"/>
    <w:rsid w:val="003038D5"/>
    <w:rsid w:val="00303DE9"/>
    <w:rsid w:val="00304297"/>
    <w:rsid w:val="003046F4"/>
    <w:rsid w:val="0030496D"/>
    <w:rsid w:val="00304F36"/>
    <w:rsid w:val="00305A7B"/>
    <w:rsid w:val="003064AA"/>
    <w:rsid w:val="00306A8C"/>
    <w:rsid w:val="00306F31"/>
    <w:rsid w:val="003074DA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9CE"/>
    <w:rsid w:val="00312DB9"/>
    <w:rsid w:val="00313179"/>
    <w:rsid w:val="00313ED0"/>
    <w:rsid w:val="003146AA"/>
    <w:rsid w:val="00314F7E"/>
    <w:rsid w:val="0031510A"/>
    <w:rsid w:val="003152FB"/>
    <w:rsid w:val="00315412"/>
    <w:rsid w:val="003154BE"/>
    <w:rsid w:val="00315B40"/>
    <w:rsid w:val="0031619D"/>
    <w:rsid w:val="0031708F"/>
    <w:rsid w:val="003173E1"/>
    <w:rsid w:val="003174D5"/>
    <w:rsid w:val="00317DA5"/>
    <w:rsid w:val="00317EB8"/>
    <w:rsid w:val="00320054"/>
    <w:rsid w:val="0032005F"/>
    <w:rsid w:val="00320063"/>
    <w:rsid w:val="00320125"/>
    <w:rsid w:val="0032079D"/>
    <w:rsid w:val="0032124C"/>
    <w:rsid w:val="003212E9"/>
    <w:rsid w:val="00321F2E"/>
    <w:rsid w:val="00321F6D"/>
    <w:rsid w:val="003221B3"/>
    <w:rsid w:val="00322AAC"/>
    <w:rsid w:val="00322DFD"/>
    <w:rsid w:val="003232AC"/>
    <w:rsid w:val="003232E8"/>
    <w:rsid w:val="003232EC"/>
    <w:rsid w:val="003234FB"/>
    <w:rsid w:val="00323735"/>
    <w:rsid w:val="00323A59"/>
    <w:rsid w:val="00323FA2"/>
    <w:rsid w:val="003241CF"/>
    <w:rsid w:val="0032429E"/>
    <w:rsid w:val="00324731"/>
    <w:rsid w:val="00324A6A"/>
    <w:rsid w:val="00324AE4"/>
    <w:rsid w:val="00325150"/>
    <w:rsid w:val="003251E0"/>
    <w:rsid w:val="0032558D"/>
    <w:rsid w:val="00325BD0"/>
    <w:rsid w:val="00325E17"/>
    <w:rsid w:val="00325F62"/>
    <w:rsid w:val="0032685B"/>
    <w:rsid w:val="00326D0C"/>
    <w:rsid w:val="003270E1"/>
    <w:rsid w:val="00327482"/>
    <w:rsid w:val="003274F4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4993"/>
    <w:rsid w:val="00334E33"/>
    <w:rsid w:val="00335206"/>
    <w:rsid w:val="003354A3"/>
    <w:rsid w:val="003355D0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F4"/>
    <w:rsid w:val="003429FD"/>
    <w:rsid w:val="00342B97"/>
    <w:rsid w:val="003430A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E50"/>
    <w:rsid w:val="00351A37"/>
    <w:rsid w:val="00352069"/>
    <w:rsid w:val="003529FD"/>
    <w:rsid w:val="00352F78"/>
    <w:rsid w:val="00353575"/>
    <w:rsid w:val="0035387C"/>
    <w:rsid w:val="00353D09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623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2A1"/>
    <w:rsid w:val="00366536"/>
    <w:rsid w:val="00366821"/>
    <w:rsid w:val="00366A05"/>
    <w:rsid w:val="00366D2A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4E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545"/>
    <w:rsid w:val="00380B39"/>
    <w:rsid w:val="00380E53"/>
    <w:rsid w:val="003811F3"/>
    <w:rsid w:val="00381362"/>
    <w:rsid w:val="00381E9B"/>
    <w:rsid w:val="00381F4A"/>
    <w:rsid w:val="00381F6F"/>
    <w:rsid w:val="003820A9"/>
    <w:rsid w:val="00382107"/>
    <w:rsid w:val="00382221"/>
    <w:rsid w:val="0038244E"/>
    <w:rsid w:val="00382760"/>
    <w:rsid w:val="0038332E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7091"/>
    <w:rsid w:val="00387604"/>
    <w:rsid w:val="003877DE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A67"/>
    <w:rsid w:val="00392ADC"/>
    <w:rsid w:val="00392EC7"/>
    <w:rsid w:val="00393638"/>
    <w:rsid w:val="003938BD"/>
    <w:rsid w:val="003939F8"/>
    <w:rsid w:val="00393F7C"/>
    <w:rsid w:val="00393FDA"/>
    <w:rsid w:val="003940D3"/>
    <w:rsid w:val="003944A3"/>
    <w:rsid w:val="0039457E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45A0"/>
    <w:rsid w:val="003A460B"/>
    <w:rsid w:val="003A4990"/>
    <w:rsid w:val="003A4CC0"/>
    <w:rsid w:val="003A4F40"/>
    <w:rsid w:val="003A5154"/>
    <w:rsid w:val="003A545D"/>
    <w:rsid w:val="003A54D0"/>
    <w:rsid w:val="003A563C"/>
    <w:rsid w:val="003A577E"/>
    <w:rsid w:val="003A58E1"/>
    <w:rsid w:val="003A6881"/>
    <w:rsid w:val="003A6985"/>
    <w:rsid w:val="003A7402"/>
    <w:rsid w:val="003A74E7"/>
    <w:rsid w:val="003A74FD"/>
    <w:rsid w:val="003A7520"/>
    <w:rsid w:val="003B01F4"/>
    <w:rsid w:val="003B092D"/>
    <w:rsid w:val="003B099A"/>
    <w:rsid w:val="003B0D7E"/>
    <w:rsid w:val="003B0D8E"/>
    <w:rsid w:val="003B1566"/>
    <w:rsid w:val="003B2258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762"/>
    <w:rsid w:val="003C2778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3C75"/>
    <w:rsid w:val="003C46C5"/>
    <w:rsid w:val="003C4783"/>
    <w:rsid w:val="003C4B64"/>
    <w:rsid w:val="003C4F1F"/>
    <w:rsid w:val="003C523F"/>
    <w:rsid w:val="003C550C"/>
    <w:rsid w:val="003C5CA6"/>
    <w:rsid w:val="003C5DAD"/>
    <w:rsid w:val="003C5F02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459"/>
    <w:rsid w:val="003D2835"/>
    <w:rsid w:val="003D2845"/>
    <w:rsid w:val="003D29C3"/>
    <w:rsid w:val="003D2C4B"/>
    <w:rsid w:val="003D2FEC"/>
    <w:rsid w:val="003D30FD"/>
    <w:rsid w:val="003D33CD"/>
    <w:rsid w:val="003D3757"/>
    <w:rsid w:val="003D3CC5"/>
    <w:rsid w:val="003D401E"/>
    <w:rsid w:val="003D453A"/>
    <w:rsid w:val="003D4A95"/>
    <w:rsid w:val="003D4F8B"/>
    <w:rsid w:val="003D503D"/>
    <w:rsid w:val="003D52A0"/>
    <w:rsid w:val="003D611C"/>
    <w:rsid w:val="003D62AC"/>
    <w:rsid w:val="003D649A"/>
    <w:rsid w:val="003D6B7F"/>
    <w:rsid w:val="003D6D86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B8C"/>
    <w:rsid w:val="003E3C76"/>
    <w:rsid w:val="003E3F57"/>
    <w:rsid w:val="003E4092"/>
    <w:rsid w:val="003E460B"/>
    <w:rsid w:val="003E4948"/>
    <w:rsid w:val="003E4A87"/>
    <w:rsid w:val="003E542D"/>
    <w:rsid w:val="003E55E4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E7FED"/>
    <w:rsid w:val="003F036F"/>
    <w:rsid w:val="003F0A23"/>
    <w:rsid w:val="003F0AFB"/>
    <w:rsid w:val="003F0D16"/>
    <w:rsid w:val="003F134F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DC"/>
    <w:rsid w:val="003F55AE"/>
    <w:rsid w:val="003F5610"/>
    <w:rsid w:val="003F5868"/>
    <w:rsid w:val="003F598C"/>
    <w:rsid w:val="003F5CBE"/>
    <w:rsid w:val="003F5F19"/>
    <w:rsid w:val="003F61BC"/>
    <w:rsid w:val="003F6652"/>
    <w:rsid w:val="003F6FD2"/>
    <w:rsid w:val="003F71A7"/>
    <w:rsid w:val="003F71C4"/>
    <w:rsid w:val="003F7222"/>
    <w:rsid w:val="003F7BA7"/>
    <w:rsid w:val="00400012"/>
    <w:rsid w:val="004000F2"/>
    <w:rsid w:val="00400833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4E6D"/>
    <w:rsid w:val="00405339"/>
    <w:rsid w:val="00405E2D"/>
    <w:rsid w:val="00405F33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0DED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F84"/>
    <w:rsid w:val="00415078"/>
    <w:rsid w:val="004150F2"/>
    <w:rsid w:val="00415130"/>
    <w:rsid w:val="00415156"/>
    <w:rsid w:val="00415483"/>
    <w:rsid w:val="0041549F"/>
    <w:rsid w:val="0041617E"/>
    <w:rsid w:val="00416658"/>
    <w:rsid w:val="00416B8C"/>
    <w:rsid w:val="004177DD"/>
    <w:rsid w:val="0041788B"/>
    <w:rsid w:val="00417EC8"/>
    <w:rsid w:val="0042053F"/>
    <w:rsid w:val="004206C9"/>
    <w:rsid w:val="0042074B"/>
    <w:rsid w:val="00420B50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643"/>
    <w:rsid w:val="00425D58"/>
    <w:rsid w:val="00425DD1"/>
    <w:rsid w:val="0042617D"/>
    <w:rsid w:val="00426E9F"/>
    <w:rsid w:val="004270FD"/>
    <w:rsid w:val="0042763C"/>
    <w:rsid w:val="00427703"/>
    <w:rsid w:val="004278C9"/>
    <w:rsid w:val="00427CA1"/>
    <w:rsid w:val="00430319"/>
    <w:rsid w:val="0043069F"/>
    <w:rsid w:val="0043073B"/>
    <w:rsid w:val="00430B10"/>
    <w:rsid w:val="00430FC6"/>
    <w:rsid w:val="00431D05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638"/>
    <w:rsid w:val="004378FD"/>
    <w:rsid w:val="00437A1D"/>
    <w:rsid w:val="00440482"/>
    <w:rsid w:val="00440BE2"/>
    <w:rsid w:val="00440EDC"/>
    <w:rsid w:val="00441902"/>
    <w:rsid w:val="004419A2"/>
    <w:rsid w:val="004420EC"/>
    <w:rsid w:val="00442411"/>
    <w:rsid w:val="004424E0"/>
    <w:rsid w:val="004424E3"/>
    <w:rsid w:val="00442E75"/>
    <w:rsid w:val="00443568"/>
    <w:rsid w:val="004438F3"/>
    <w:rsid w:val="00443BA6"/>
    <w:rsid w:val="0044424B"/>
    <w:rsid w:val="004446FE"/>
    <w:rsid w:val="00444816"/>
    <w:rsid w:val="00444E4B"/>
    <w:rsid w:val="00444F4D"/>
    <w:rsid w:val="00445267"/>
    <w:rsid w:val="004453B9"/>
    <w:rsid w:val="0044546A"/>
    <w:rsid w:val="00445D14"/>
    <w:rsid w:val="00445DA8"/>
    <w:rsid w:val="004467C7"/>
    <w:rsid w:val="00447241"/>
    <w:rsid w:val="00447870"/>
    <w:rsid w:val="00447931"/>
    <w:rsid w:val="00447BBD"/>
    <w:rsid w:val="00447CDC"/>
    <w:rsid w:val="00450F36"/>
    <w:rsid w:val="00450F8C"/>
    <w:rsid w:val="00451180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CD9"/>
    <w:rsid w:val="00460024"/>
    <w:rsid w:val="0046084D"/>
    <w:rsid w:val="00460B36"/>
    <w:rsid w:val="00460F3C"/>
    <w:rsid w:val="00462117"/>
    <w:rsid w:val="00462757"/>
    <w:rsid w:val="00462827"/>
    <w:rsid w:val="00462C16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671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A54"/>
    <w:rsid w:val="004722DA"/>
    <w:rsid w:val="00472586"/>
    <w:rsid w:val="00472FE3"/>
    <w:rsid w:val="00473024"/>
    <w:rsid w:val="0047323A"/>
    <w:rsid w:val="0047353D"/>
    <w:rsid w:val="00473657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934"/>
    <w:rsid w:val="00480A25"/>
    <w:rsid w:val="00480F45"/>
    <w:rsid w:val="00481323"/>
    <w:rsid w:val="00481A8A"/>
    <w:rsid w:val="004820E2"/>
    <w:rsid w:val="0048211D"/>
    <w:rsid w:val="0048213A"/>
    <w:rsid w:val="0048215E"/>
    <w:rsid w:val="0048235C"/>
    <w:rsid w:val="0048282A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4350"/>
    <w:rsid w:val="0048439A"/>
    <w:rsid w:val="004843FB"/>
    <w:rsid w:val="004845A0"/>
    <w:rsid w:val="004845F2"/>
    <w:rsid w:val="00484631"/>
    <w:rsid w:val="004849E1"/>
    <w:rsid w:val="004849E5"/>
    <w:rsid w:val="00484DDF"/>
    <w:rsid w:val="0048549B"/>
    <w:rsid w:val="004854F1"/>
    <w:rsid w:val="004857B9"/>
    <w:rsid w:val="00485AF4"/>
    <w:rsid w:val="00485F3D"/>
    <w:rsid w:val="004861D6"/>
    <w:rsid w:val="004861E9"/>
    <w:rsid w:val="00486366"/>
    <w:rsid w:val="0048648C"/>
    <w:rsid w:val="004868FA"/>
    <w:rsid w:val="00486C8C"/>
    <w:rsid w:val="00486C93"/>
    <w:rsid w:val="00487424"/>
    <w:rsid w:val="004875CE"/>
    <w:rsid w:val="0048772E"/>
    <w:rsid w:val="00490126"/>
    <w:rsid w:val="00490525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FC3"/>
    <w:rsid w:val="00494053"/>
    <w:rsid w:val="00494A5A"/>
    <w:rsid w:val="00494A96"/>
    <w:rsid w:val="00494FFA"/>
    <w:rsid w:val="00495078"/>
    <w:rsid w:val="004951B0"/>
    <w:rsid w:val="0049552B"/>
    <w:rsid w:val="004956BD"/>
    <w:rsid w:val="004958E8"/>
    <w:rsid w:val="00495C7F"/>
    <w:rsid w:val="00496DCF"/>
    <w:rsid w:val="00496ED8"/>
    <w:rsid w:val="00496F68"/>
    <w:rsid w:val="00496F8B"/>
    <w:rsid w:val="004974EC"/>
    <w:rsid w:val="00497698"/>
    <w:rsid w:val="004978EA"/>
    <w:rsid w:val="0049793F"/>
    <w:rsid w:val="00497A53"/>
    <w:rsid w:val="004A004C"/>
    <w:rsid w:val="004A00D2"/>
    <w:rsid w:val="004A02C0"/>
    <w:rsid w:val="004A050B"/>
    <w:rsid w:val="004A0BC3"/>
    <w:rsid w:val="004A0D93"/>
    <w:rsid w:val="004A0DF0"/>
    <w:rsid w:val="004A140B"/>
    <w:rsid w:val="004A140F"/>
    <w:rsid w:val="004A164A"/>
    <w:rsid w:val="004A2103"/>
    <w:rsid w:val="004A264E"/>
    <w:rsid w:val="004A2996"/>
    <w:rsid w:val="004A45B4"/>
    <w:rsid w:val="004A470D"/>
    <w:rsid w:val="004A4F55"/>
    <w:rsid w:val="004A558A"/>
    <w:rsid w:val="004A598A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66D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9D2"/>
    <w:rsid w:val="004B7C28"/>
    <w:rsid w:val="004B7EFC"/>
    <w:rsid w:val="004C01CA"/>
    <w:rsid w:val="004C09DD"/>
    <w:rsid w:val="004C0B48"/>
    <w:rsid w:val="004C0B56"/>
    <w:rsid w:val="004C1030"/>
    <w:rsid w:val="004C192B"/>
    <w:rsid w:val="004C1EB8"/>
    <w:rsid w:val="004C240F"/>
    <w:rsid w:val="004C2AE8"/>
    <w:rsid w:val="004C2C91"/>
    <w:rsid w:val="004C2D18"/>
    <w:rsid w:val="004C2E9F"/>
    <w:rsid w:val="004C33E5"/>
    <w:rsid w:val="004C3808"/>
    <w:rsid w:val="004C3B2B"/>
    <w:rsid w:val="004C3B95"/>
    <w:rsid w:val="004C3C2D"/>
    <w:rsid w:val="004C3C8C"/>
    <w:rsid w:val="004C3FC1"/>
    <w:rsid w:val="004C42EC"/>
    <w:rsid w:val="004C42EF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72"/>
    <w:rsid w:val="004D0EF8"/>
    <w:rsid w:val="004D14B5"/>
    <w:rsid w:val="004D16A1"/>
    <w:rsid w:val="004D1AA6"/>
    <w:rsid w:val="004D1D08"/>
    <w:rsid w:val="004D2130"/>
    <w:rsid w:val="004D258B"/>
    <w:rsid w:val="004D28C2"/>
    <w:rsid w:val="004D2B17"/>
    <w:rsid w:val="004D2CC4"/>
    <w:rsid w:val="004D2D13"/>
    <w:rsid w:val="004D3009"/>
    <w:rsid w:val="004D30BD"/>
    <w:rsid w:val="004D3187"/>
    <w:rsid w:val="004D3330"/>
    <w:rsid w:val="004D33E5"/>
    <w:rsid w:val="004D3568"/>
    <w:rsid w:val="004D36B2"/>
    <w:rsid w:val="004D37ED"/>
    <w:rsid w:val="004D3ADD"/>
    <w:rsid w:val="004D3D56"/>
    <w:rsid w:val="004D3F25"/>
    <w:rsid w:val="004D3F95"/>
    <w:rsid w:val="004D48AC"/>
    <w:rsid w:val="004D48CE"/>
    <w:rsid w:val="004D4B10"/>
    <w:rsid w:val="004D5FB8"/>
    <w:rsid w:val="004D685B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47D"/>
    <w:rsid w:val="004E2C80"/>
    <w:rsid w:val="004E2E47"/>
    <w:rsid w:val="004E310F"/>
    <w:rsid w:val="004E34F7"/>
    <w:rsid w:val="004E3830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6F75"/>
    <w:rsid w:val="004E7109"/>
    <w:rsid w:val="004E71C1"/>
    <w:rsid w:val="004E722B"/>
    <w:rsid w:val="004E75CF"/>
    <w:rsid w:val="004E7A8C"/>
    <w:rsid w:val="004F1DFA"/>
    <w:rsid w:val="004F2197"/>
    <w:rsid w:val="004F2216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41D"/>
    <w:rsid w:val="004F461A"/>
    <w:rsid w:val="004F4D5E"/>
    <w:rsid w:val="004F5090"/>
    <w:rsid w:val="004F5C3C"/>
    <w:rsid w:val="004F62C1"/>
    <w:rsid w:val="004F64E3"/>
    <w:rsid w:val="004F66D9"/>
    <w:rsid w:val="004F69A6"/>
    <w:rsid w:val="004F6DD5"/>
    <w:rsid w:val="004F73C7"/>
    <w:rsid w:val="004F73C8"/>
    <w:rsid w:val="0050056F"/>
    <w:rsid w:val="005007E7"/>
    <w:rsid w:val="00500C1F"/>
    <w:rsid w:val="005010BA"/>
    <w:rsid w:val="0050114B"/>
    <w:rsid w:val="00501367"/>
    <w:rsid w:val="00501A82"/>
    <w:rsid w:val="005025E0"/>
    <w:rsid w:val="00502DE9"/>
    <w:rsid w:val="005032D3"/>
    <w:rsid w:val="005033A5"/>
    <w:rsid w:val="00503AC5"/>
    <w:rsid w:val="00503B3D"/>
    <w:rsid w:val="0050473D"/>
    <w:rsid w:val="005049B2"/>
    <w:rsid w:val="00504ADF"/>
    <w:rsid w:val="00504F22"/>
    <w:rsid w:val="00505367"/>
    <w:rsid w:val="005057C4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7FE"/>
    <w:rsid w:val="00511ADA"/>
    <w:rsid w:val="00511CC0"/>
    <w:rsid w:val="00512B55"/>
    <w:rsid w:val="00512C0A"/>
    <w:rsid w:val="00512E57"/>
    <w:rsid w:val="005130E8"/>
    <w:rsid w:val="005137CF"/>
    <w:rsid w:val="00513AD8"/>
    <w:rsid w:val="0051417C"/>
    <w:rsid w:val="005144A8"/>
    <w:rsid w:val="00514555"/>
    <w:rsid w:val="005146A4"/>
    <w:rsid w:val="00514A5D"/>
    <w:rsid w:val="00514BBB"/>
    <w:rsid w:val="00514C09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63D"/>
    <w:rsid w:val="00517A85"/>
    <w:rsid w:val="00520406"/>
    <w:rsid w:val="005205E1"/>
    <w:rsid w:val="005208EB"/>
    <w:rsid w:val="00521045"/>
    <w:rsid w:val="005215F9"/>
    <w:rsid w:val="00521F35"/>
    <w:rsid w:val="00522262"/>
    <w:rsid w:val="00523349"/>
    <w:rsid w:val="0052396D"/>
    <w:rsid w:val="00523F14"/>
    <w:rsid w:val="005244D6"/>
    <w:rsid w:val="005246DB"/>
    <w:rsid w:val="00524F58"/>
    <w:rsid w:val="005251E0"/>
    <w:rsid w:val="00525803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736"/>
    <w:rsid w:val="00533971"/>
    <w:rsid w:val="00533FB4"/>
    <w:rsid w:val="005347FB"/>
    <w:rsid w:val="00534910"/>
    <w:rsid w:val="005358C3"/>
    <w:rsid w:val="00536182"/>
    <w:rsid w:val="005363A7"/>
    <w:rsid w:val="00536524"/>
    <w:rsid w:val="00536EA6"/>
    <w:rsid w:val="00537195"/>
    <w:rsid w:val="00537A28"/>
    <w:rsid w:val="00537BEE"/>
    <w:rsid w:val="00537C25"/>
    <w:rsid w:val="005400A7"/>
    <w:rsid w:val="005401A8"/>
    <w:rsid w:val="00540820"/>
    <w:rsid w:val="0054126B"/>
    <w:rsid w:val="00541400"/>
    <w:rsid w:val="005414DA"/>
    <w:rsid w:val="0054170A"/>
    <w:rsid w:val="005417E0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7011"/>
    <w:rsid w:val="00547520"/>
    <w:rsid w:val="005475CC"/>
    <w:rsid w:val="00547650"/>
    <w:rsid w:val="005477D0"/>
    <w:rsid w:val="00547A8F"/>
    <w:rsid w:val="00547C07"/>
    <w:rsid w:val="00550132"/>
    <w:rsid w:val="00550418"/>
    <w:rsid w:val="0055097A"/>
    <w:rsid w:val="00550F65"/>
    <w:rsid w:val="00551BCB"/>
    <w:rsid w:val="00551C91"/>
    <w:rsid w:val="005529A5"/>
    <w:rsid w:val="00552BE8"/>
    <w:rsid w:val="00553094"/>
    <w:rsid w:val="005534F7"/>
    <w:rsid w:val="00553B93"/>
    <w:rsid w:val="00553E34"/>
    <w:rsid w:val="00554066"/>
    <w:rsid w:val="0055434F"/>
    <w:rsid w:val="00554AEE"/>
    <w:rsid w:val="0055598E"/>
    <w:rsid w:val="00555C90"/>
    <w:rsid w:val="0055604E"/>
    <w:rsid w:val="0055610B"/>
    <w:rsid w:val="005561F2"/>
    <w:rsid w:val="005564B0"/>
    <w:rsid w:val="00556676"/>
    <w:rsid w:val="005567F2"/>
    <w:rsid w:val="0055682A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A76"/>
    <w:rsid w:val="00566CCE"/>
    <w:rsid w:val="005672AE"/>
    <w:rsid w:val="005674A3"/>
    <w:rsid w:val="00567A89"/>
    <w:rsid w:val="00567C85"/>
    <w:rsid w:val="00567DC5"/>
    <w:rsid w:val="0057003D"/>
    <w:rsid w:val="0057037E"/>
    <w:rsid w:val="00570679"/>
    <w:rsid w:val="00570E4F"/>
    <w:rsid w:val="005712F3"/>
    <w:rsid w:val="00571AE9"/>
    <w:rsid w:val="00571FEB"/>
    <w:rsid w:val="005724A2"/>
    <w:rsid w:val="0057297C"/>
    <w:rsid w:val="00572ED4"/>
    <w:rsid w:val="0057488E"/>
    <w:rsid w:val="0057521E"/>
    <w:rsid w:val="0057558D"/>
    <w:rsid w:val="005755FC"/>
    <w:rsid w:val="00575D7F"/>
    <w:rsid w:val="00575E37"/>
    <w:rsid w:val="005765E6"/>
    <w:rsid w:val="005768BF"/>
    <w:rsid w:val="005769BC"/>
    <w:rsid w:val="005773AB"/>
    <w:rsid w:val="005774FC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9A0"/>
    <w:rsid w:val="005829A6"/>
    <w:rsid w:val="00582C70"/>
    <w:rsid w:val="00582C86"/>
    <w:rsid w:val="00582E40"/>
    <w:rsid w:val="005833DE"/>
    <w:rsid w:val="00583516"/>
    <w:rsid w:val="00583AC7"/>
    <w:rsid w:val="00584097"/>
    <w:rsid w:val="0058409D"/>
    <w:rsid w:val="0058482C"/>
    <w:rsid w:val="005854CC"/>
    <w:rsid w:val="00585AF0"/>
    <w:rsid w:val="00585C0A"/>
    <w:rsid w:val="0058604D"/>
    <w:rsid w:val="005861EF"/>
    <w:rsid w:val="00586455"/>
    <w:rsid w:val="00586557"/>
    <w:rsid w:val="005867E1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C29"/>
    <w:rsid w:val="00591C5B"/>
    <w:rsid w:val="005920AA"/>
    <w:rsid w:val="005923F5"/>
    <w:rsid w:val="0059247B"/>
    <w:rsid w:val="005924EC"/>
    <w:rsid w:val="00592683"/>
    <w:rsid w:val="005927AE"/>
    <w:rsid w:val="00592A62"/>
    <w:rsid w:val="00592DA4"/>
    <w:rsid w:val="00594168"/>
    <w:rsid w:val="0059440F"/>
    <w:rsid w:val="005947E5"/>
    <w:rsid w:val="00594960"/>
    <w:rsid w:val="00594E25"/>
    <w:rsid w:val="00594E41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89E"/>
    <w:rsid w:val="005979F7"/>
    <w:rsid w:val="00597ED7"/>
    <w:rsid w:val="00597FDA"/>
    <w:rsid w:val="005A02DB"/>
    <w:rsid w:val="005A057A"/>
    <w:rsid w:val="005A0A11"/>
    <w:rsid w:val="005A0B97"/>
    <w:rsid w:val="005A1188"/>
    <w:rsid w:val="005A1587"/>
    <w:rsid w:val="005A1C34"/>
    <w:rsid w:val="005A1D84"/>
    <w:rsid w:val="005A1DEA"/>
    <w:rsid w:val="005A1EEF"/>
    <w:rsid w:val="005A3AF2"/>
    <w:rsid w:val="005A3C38"/>
    <w:rsid w:val="005A3D9B"/>
    <w:rsid w:val="005A40DB"/>
    <w:rsid w:val="005A40FF"/>
    <w:rsid w:val="005A417B"/>
    <w:rsid w:val="005A4A04"/>
    <w:rsid w:val="005A4D67"/>
    <w:rsid w:val="005A4E56"/>
    <w:rsid w:val="005A4E8B"/>
    <w:rsid w:val="005A4FD2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34FD"/>
    <w:rsid w:val="005B350F"/>
    <w:rsid w:val="005B3856"/>
    <w:rsid w:val="005B3BCF"/>
    <w:rsid w:val="005B4199"/>
    <w:rsid w:val="005B438B"/>
    <w:rsid w:val="005B4C55"/>
    <w:rsid w:val="005B4F8A"/>
    <w:rsid w:val="005B5017"/>
    <w:rsid w:val="005B561A"/>
    <w:rsid w:val="005B58C5"/>
    <w:rsid w:val="005B5D45"/>
    <w:rsid w:val="005B5EF8"/>
    <w:rsid w:val="005B61FB"/>
    <w:rsid w:val="005B6696"/>
    <w:rsid w:val="005B6B7B"/>
    <w:rsid w:val="005B7063"/>
    <w:rsid w:val="005B70C5"/>
    <w:rsid w:val="005B7285"/>
    <w:rsid w:val="005B749C"/>
    <w:rsid w:val="005B77DE"/>
    <w:rsid w:val="005C0576"/>
    <w:rsid w:val="005C084A"/>
    <w:rsid w:val="005C0DB6"/>
    <w:rsid w:val="005C1581"/>
    <w:rsid w:val="005C1740"/>
    <w:rsid w:val="005C1750"/>
    <w:rsid w:val="005C1847"/>
    <w:rsid w:val="005C1977"/>
    <w:rsid w:val="005C1A75"/>
    <w:rsid w:val="005C2287"/>
    <w:rsid w:val="005C236E"/>
    <w:rsid w:val="005C2C2E"/>
    <w:rsid w:val="005C2E35"/>
    <w:rsid w:val="005C2F2D"/>
    <w:rsid w:val="005C3EF8"/>
    <w:rsid w:val="005C400B"/>
    <w:rsid w:val="005C42EB"/>
    <w:rsid w:val="005C43B8"/>
    <w:rsid w:val="005C44FA"/>
    <w:rsid w:val="005C4B37"/>
    <w:rsid w:val="005C4DE6"/>
    <w:rsid w:val="005C4E91"/>
    <w:rsid w:val="005C5077"/>
    <w:rsid w:val="005C533D"/>
    <w:rsid w:val="005C55FB"/>
    <w:rsid w:val="005C56B2"/>
    <w:rsid w:val="005C58E0"/>
    <w:rsid w:val="005C5C91"/>
    <w:rsid w:val="005C6166"/>
    <w:rsid w:val="005C685A"/>
    <w:rsid w:val="005C6D2C"/>
    <w:rsid w:val="005C734B"/>
    <w:rsid w:val="005C78FB"/>
    <w:rsid w:val="005D02C6"/>
    <w:rsid w:val="005D0423"/>
    <w:rsid w:val="005D0834"/>
    <w:rsid w:val="005D0BB1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916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C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627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9D8"/>
    <w:rsid w:val="005E36E3"/>
    <w:rsid w:val="005E3895"/>
    <w:rsid w:val="005E4237"/>
    <w:rsid w:val="005E42CD"/>
    <w:rsid w:val="005E4345"/>
    <w:rsid w:val="005E43BC"/>
    <w:rsid w:val="005E466A"/>
    <w:rsid w:val="005E4859"/>
    <w:rsid w:val="005E4A37"/>
    <w:rsid w:val="005E4F5F"/>
    <w:rsid w:val="005E4FC5"/>
    <w:rsid w:val="005E51DE"/>
    <w:rsid w:val="005E524C"/>
    <w:rsid w:val="005E55BA"/>
    <w:rsid w:val="005E577D"/>
    <w:rsid w:val="005E642A"/>
    <w:rsid w:val="005E6602"/>
    <w:rsid w:val="005E693F"/>
    <w:rsid w:val="005E6B08"/>
    <w:rsid w:val="005E73CA"/>
    <w:rsid w:val="005E7603"/>
    <w:rsid w:val="005E7C15"/>
    <w:rsid w:val="005F00C5"/>
    <w:rsid w:val="005F04BB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AE0"/>
    <w:rsid w:val="005F3C4F"/>
    <w:rsid w:val="005F3F1D"/>
    <w:rsid w:val="005F45DC"/>
    <w:rsid w:val="005F4AF6"/>
    <w:rsid w:val="005F4BB9"/>
    <w:rsid w:val="005F4C08"/>
    <w:rsid w:val="005F4C44"/>
    <w:rsid w:val="005F4D5B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A70"/>
    <w:rsid w:val="00600F23"/>
    <w:rsid w:val="00601151"/>
    <w:rsid w:val="00601AB0"/>
    <w:rsid w:val="00601C49"/>
    <w:rsid w:val="00602106"/>
    <w:rsid w:val="006025C5"/>
    <w:rsid w:val="0060288F"/>
    <w:rsid w:val="006028D7"/>
    <w:rsid w:val="006029CD"/>
    <w:rsid w:val="00602EBC"/>
    <w:rsid w:val="006032C3"/>
    <w:rsid w:val="006039B6"/>
    <w:rsid w:val="00603C01"/>
    <w:rsid w:val="0060417F"/>
    <w:rsid w:val="00604CBC"/>
    <w:rsid w:val="00605084"/>
    <w:rsid w:val="006050F4"/>
    <w:rsid w:val="006052BC"/>
    <w:rsid w:val="0060567E"/>
    <w:rsid w:val="00605827"/>
    <w:rsid w:val="00605D7E"/>
    <w:rsid w:val="006068A0"/>
    <w:rsid w:val="0060691D"/>
    <w:rsid w:val="00606CB6"/>
    <w:rsid w:val="00607067"/>
    <w:rsid w:val="0060736F"/>
    <w:rsid w:val="00607495"/>
    <w:rsid w:val="006076C8"/>
    <w:rsid w:val="006076DE"/>
    <w:rsid w:val="00607BBB"/>
    <w:rsid w:val="00607C93"/>
    <w:rsid w:val="00607E60"/>
    <w:rsid w:val="00610018"/>
    <w:rsid w:val="00610199"/>
    <w:rsid w:val="00610F77"/>
    <w:rsid w:val="00611172"/>
    <w:rsid w:val="00611422"/>
    <w:rsid w:val="00611A29"/>
    <w:rsid w:val="00611CB8"/>
    <w:rsid w:val="00611FB9"/>
    <w:rsid w:val="00612381"/>
    <w:rsid w:val="006124F1"/>
    <w:rsid w:val="00612996"/>
    <w:rsid w:val="006132F9"/>
    <w:rsid w:val="006133E5"/>
    <w:rsid w:val="0061342C"/>
    <w:rsid w:val="00613FF4"/>
    <w:rsid w:val="006146AC"/>
    <w:rsid w:val="00614700"/>
    <w:rsid w:val="0061494A"/>
    <w:rsid w:val="00614EE5"/>
    <w:rsid w:val="00615135"/>
    <w:rsid w:val="00616535"/>
    <w:rsid w:val="00616B2A"/>
    <w:rsid w:val="00616DE4"/>
    <w:rsid w:val="006177C3"/>
    <w:rsid w:val="00620438"/>
    <w:rsid w:val="0062045C"/>
    <w:rsid w:val="00620A4C"/>
    <w:rsid w:val="00620AAC"/>
    <w:rsid w:val="0062155F"/>
    <w:rsid w:val="00621645"/>
    <w:rsid w:val="006218BB"/>
    <w:rsid w:val="00621A91"/>
    <w:rsid w:val="00621AFA"/>
    <w:rsid w:val="00621C18"/>
    <w:rsid w:val="00621DD9"/>
    <w:rsid w:val="0062209B"/>
    <w:rsid w:val="00622185"/>
    <w:rsid w:val="0062259B"/>
    <w:rsid w:val="0062285A"/>
    <w:rsid w:val="00622A07"/>
    <w:rsid w:val="00622BA4"/>
    <w:rsid w:val="00622E65"/>
    <w:rsid w:val="00622F7E"/>
    <w:rsid w:val="0062308B"/>
    <w:rsid w:val="006237AA"/>
    <w:rsid w:val="0062459C"/>
    <w:rsid w:val="0062485E"/>
    <w:rsid w:val="00624AFD"/>
    <w:rsid w:val="00624BB3"/>
    <w:rsid w:val="00624DB6"/>
    <w:rsid w:val="00625588"/>
    <w:rsid w:val="006255E6"/>
    <w:rsid w:val="00625A98"/>
    <w:rsid w:val="00625ED0"/>
    <w:rsid w:val="0062613A"/>
    <w:rsid w:val="00626D7E"/>
    <w:rsid w:val="00627968"/>
    <w:rsid w:val="006279BB"/>
    <w:rsid w:val="00627CA1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2AD7"/>
    <w:rsid w:val="00632EE6"/>
    <w:rsid w:val="00632F18"/>
    <w:rsid w:val="00633249"/>
    <w:rsid w:val="00633F4B"/>
    <w:rsid w:val="00634130"/>
    <w:rsid w:val="006346A0"/>
    <w:rsid w:val="00634AA0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37877"/>
    <w:rsid w:val="006405A9"/>
    <w:rsid w:val="0064060E"/>
    <w:rsid w:val="00640D11"/>
    <w:rsid w:val="00641857"/>
    <w:rsid w:val="00641CD9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35C"/>
    <w:rsid w:val="00645508"/>
    <w:rsid w:val="00645A0E"/>
    <w:rsid w:val="006465A7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E8F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8A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7D7"/>
    <w:rsid w:val="006627E8"/>
    <w:rsid w:val="00662D6C"/>
    <w:rsid w:val="00662F69"/>
    <w:rsid w:val="0066309C"/>
    <w:rsid w:val="006630EC"/>
    <w:rsid w:val="006634DA"/>
    <w:rsid w:val="00663978"/>
    <w:rsid w:val="00664121"/>
    <w:rsid w:val="0066438B"/>
    <w:rsid w:val="00664812"/>
    <w:rsid w:val="006648E4"/>
    <w:rsid w:val="00664ACE"/>
    <w:rsid w:val="00664DA0"/>
    <w:rsid w:val="00665493"/>
    <w:rsid w:val="00665715"/>
    <w:rsid w:val="00665B55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A55"/>
    <w:rsid w:val="00673E2D"/>
    <w:rsid w:val="006740AA"/>
    <w:rsid w:val="0067450A"/>
    <w:rsid w:val="006749E4"/>
    <w:rsid w:val="00674BA9"/>
    <w:rsid w:val="00674F68"/>
    <w:rsid w:val="0067532E"/>
    <w:rsid w:val="00675968"/>
    <w:rsid w:val="00675A06"/>
    <w:rsid w:val="0067603D"/>
    <w:rsid w:val="006769E2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3FB"/>
    <w:rsid w:val="0069060F"/>
    <w:rsid w:val="00690D5E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6E19"/>
    <w:rsid w:val="0069772A"/>
    <w:rsid w:val="006A0258"/>
    <w:rsid w:val="006A1ECF"/>
    <w:rsid w:val="006A1EE3"/>
    <w:rsid w:val="006A22C3"/>
    <w:rsid w:val="006A2B00"/>
    <w:rsid w:val="006A2C75"/>
    <w:rsid w:val="006A3302"/>
    <w:rsid w:val="006A3AC0"/>
    <w:rsid w:val="006A4209"/>
    <w:rsid w:val="006A4291"/>
    <w:rsid w:val="006A4717"/>
    <w:rsid w:val="006A4C52"/>
    <w:rsid w:val="006A4CA0"/>
    <w:rsid w:val="006A4E95"/>
    <w:rsid w:val="006A54DF"/>
    <w:rsid w:val="006A55B2"/>
    <w:rsid w:val="006A5B6F"/>
    <w:rsid w:val="006A5C20"/>
    <w:rsid w:val="006A69E7"/>
    <w:rsid w:val="006A6B57"/>
    <w:rsid w:val="006A6B8A"/>
    <w:rsid w:val="006A6D7D"/>
    <w:rsid w:val="006A6DA5"/>
    <w:rsid w:val="006A7340"/>
    <w:rsid w:val="006A7ADF"/>
    <w:rsid w:val="006B0A47"/>
    <w:rsid w:val="006B0A64"/>
    <w:rsid w:val="006B0AE2"/>
    <w:rsid w:val="006B0F47"/>
    <w:rsid w:val="006B10BD"/>
    <w:rsid w:val="006B16BB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006"/>
    <w:rsid w:val="006C220F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66C"/>
    <w:rsid w:val="006C5F6A"/>
    <w:rsid w:val="006C6172"/>
    <w:rsid w:val="006C6D08"/>
    <w:rsid w:val="006C6DA2"/>
    <w:rsid w:val="006C7168"/>
    <w:rsid w:val="006C71FA"/>
    <w:rsid w:val="006C7460"/>
    <w:rsid w:val="006C7DCF"/>
    <w:rsid w:val="006D01A5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2DA"/>
    <w:rsid w:val="006D2569"/>
    <w:rsid w:val="006D2776"/>
    <w:rsid w:val="006D28D4"/>
    <w:rsid w:val="006D3483"/>
    <w:rsid w:val="006D354C"/>
    <w:rsid w:val="006D3A26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425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773"/>
    <w:rsid w:val="006F0990"/>
    <w:rsid w:val="006F0C7A"/>
    <w:rsid w:val="006F0C9B"/>
    <w:rsid w:val="006F0E0E"/>
    <w:rsid w:val="006F100E"/>
    <w:rsid w:val="006F11A0"/>
    <w:rsid w:val="006F197E"/>
    <w:rsid w:val="006F1AEF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3C36"/>
    <w:rsid w:val="006F40F0"/>
    <w:rsid w:val="006F4B56"/>
    <w:rsid w:val="006F4CE2"/>
    <w:rsid w:val="006F55CB"/>
    <w:rsid w:val="006F5B2E"/>
    <w:rsid w:val="006F606F"/>
    <w:rsid w:val="006F6393"/>
    <w:rsid w:val="006F6DAB"/>
    <w:rsid w:val="006F7246"/>
    <w:rsid w:val="006F7467"/>
    <w:rsid w:val="006F7789"/>
    <w:rsid w:val="006F7DE6"/>
    <w:rsid w:val="006F7F15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1E6"/>
    <w:rsid w:val="00703424"/>
    <w:rsid w:val="00703B19"/>
    <w:rsid w:val="00703DE4"/>
    <w:rsid w:val="00704198"/>
    <w:rsid w:val="0070491E"/>
    <w:rsid w:val="00704A36"/>
    <w:rsid w:val="00704C41"/>
    <w:rsid w:val="00704D97"/>
    <w:rsid w:val="00704EDF"/>
    <w:rsid w:val="00704FFE"/>
    <w:rsid w:val="0070543F"/>
    <w:rsid w:val="00705E9B"/>
    <w:rsid w:val="007060BE"/>
    <w:rsid w:val="007062CE"/>
    <w:rsid w:val="00706355"/>
    <w:rsid w:val="00706926"/>
    <w:rsid w:val="00706B44"/>
    <w:rsid w:val="00706F0E"/>
    <w:rsid w:val="00706F24"/>
    <w:rsid w:val="00706F93"/>
    <w:rsid w:val="00706FF0"/>
    <w:rsid w:val="00707A03"/>
    <w:rsid w:val="00707A7E"/>
    <w:rsid w:val="00707B1C"/>
    <w:rsid w:val="007101A7"/>
    <w:rsid w:val="007101F0"/>
    <w:rsid w:val="00710247"/>
    <w:rsid w:val="007104AA"/>
    <w:rsid w:val="00710C13"/>
    <w:rsid w:val="00710C74"/>
    <w:rsid w:val="00710F27"/>
    <w:rsid w:val="00710F45"/>
    <w:rsid w:val="00710FA5"/>
    <w:rsid w:val="007111BA"/>
    <w:rsid w:val="00711423"/>
    <w:rsid w:val="0071151D"/>
    <w:rsid w:val="00711638"/>
    <w:rsid w:val="00711678"/>
    <w:rsid w:val="00711D5C"/>
    <w:rsid w:val="00711FCE"/>
    <w:rsid w:val="007133E4"/>
    <w:rsid w:val="007135E1"/>
    <w:rsid w:val="00713780"/>
    <w:rsid w:val="00713F0A"/>
    <w:rsid w:val="00714768"/>
    <w:rsid w:val="00714CF7"/>
    <w:rsid w:val="00714F0A"/>
    <w:rsid w:val="00715016"/>
    <w:rsid w:val="007150EF"/>
    <w:rsid w:val="00715363"/>
    <w:rsid w:val="0071550A"/>
    <w:rsid w:val="007158F6"/>
    <w:rsid w:val="007161EA"/>
    <w:rsid w:val="007168DE"/>
    <w:rsid w:val="00716911"/>
    <w:rsid w:val="00716C8A"/>
    <w:rsid w:val="007173D2"/>
    <w:rsid w:val="007174BE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39"/>
    <w:rsid w:val="0072299B"/>
    <w:rsid w:val="00722E51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62B1"/>
    <w:rsid w:val="00726A00"/>
    <w:rsid w:val="00726C8E"/>
    <w:rsid w:val="00727152"/>
    <w:rsid w:val="00727250"/>
    <w:rsid w:val="00727724"/>
    <w:rsid w:val="00727D31"/>
    <w:rsid w:val="0073077E"/>
    <w:rsid w:val="007309AB"/>
    <w:rsid w:val="00730A21"/>
    <w:rsid w:val="00730C37"/>
    <w:rsid w:val="007317AE"/>
    <w:rsid w:val="007320D3"/>
    <w:rsid w:val="007324CF"/>
    <w:rsid w:val="0073254E"/>
    <w:rsid w:val="007327EC"/>
    <w:rsid w:val="007328B5"/>
    <w:rsid w:val="00732C13"/>
    <w:rsid w:val="00732E0C"/>
    <w:rsid w:val="007334C2"/>
    <w:rsid w:val="00733D4B"/>
    <w:rsid w:val="007346E9"/>
    <w:rsid w:val="0073484E"/>
    <w:rsid w:val="00734DDE"/>
    <w:rsid w:val="00734E95"/>
    <w:rsid w:val="00735371"/>
    <w:rsid w:val="00735737"/>
    <w:rsid w:val="0073600A"/>
    <w:rsid w:val="00736083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E4F"/>
    <w:rsid w:val="007410D4"/>
    <w:rsid w:val="007413BC"/>
    <w:rsid w:val="0074155A"/>
    <w:rsid w:val="00741A35"/>
    <w:rsid w:val="00741A3C"/>
    <w:rsid w:val="00741E3B"/>
    <w:rsid w:val="007423EB"/>
    <w:rsid w:val="0074245B"/>
    <w:rsid w:val="007430AE"/>
    <w:rsid w:val="0074315A"/>
    <w:rsid w:val="007433BE"/>
    <w:rsid w:val="007434BE"/>
    <w:rsid w:val="0074357E"/>
    <w:rsid w:val="00743842"/>
    <w:rsid w:val="00743BD3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8D7"/>
    <w:rsid w:val="007469A8"/>
    <w:rsid w:val="007469CC"/>
    <w:rsid w:val="00746BEE"/>
    <w:rsid w:val="00747051"/>
    <w:rsid w:val="007474D0"/>
    <w:rsid w:val="00747D5D"/>
    <w:rsid w:val="0075044E"/>
    <w:rsid w:val="0075077A"/>
    <w:rsid w:val="00750938"/>
    <w:rsid w:val="00750A3D"/>
    <w:rsid w:val="00750B6F"/>
    <w:rsid w:val="00750F9B"/>
    <w:rsid w:val="00751368"/>
    <w:rsid w:val="007515A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7EB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94E"/>
    <w:rsid w:val="00754FE8"/>
    <w:rsid w:val="007551D7"/>
    <w:rsid w:val="00755E74"/>
    <w:rsid w:val="00756AD9"/>
    <w:rsid w:val="00756C16"/>
    <w:rsid w:val="007577B8"/>
    <w:rsid w:val="00757C4E"/>
    <w:rsid w:val="00757EDA"/>
    <w:rsid w:val="0076011B"/>
    <w:rsid w:val="007606F0"/>
    <w:rsid w:val="007606F8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4296"/>
    <w:rsid w:val="00764773"/>
    <w:rsid w:val="00764808"/>
    <w:rsid w:val="0076574B"/>
    <w:rsid w:val="007665C6"/>
    <w:rsid w:val="007669A9"/>
    <w:rsid w:val="007669C5"/>
    <w:rsid w:val="007669F3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3FA6"/>
    <w:rsid w:val="00784457"/>
    <w:rsid w:val="00784D92"/>
    <w:rsid w:val="00784E54"/>
    <w:rsid w:val="007853A6"/>
    <w:rsid w:val="00785B33"/>
    <w:rsid w:val="00785BC3"/>
    <w:rsid w:val="007863AA"/>
    <w:rsid w:val="007865BB"/>
    <w:rsid w:val="0078662C"/>
    <w:rsid w:val="00786675"/>
    <w:rsid w:val="00790436"/>
    <w:rsid w:val="0079099C"/>
    <w:rsid w:val="007913E9"/>
    <w:rsid w:val="00791A24"/>
    <w:rsid w:val="00791AD0"/>
    <w:rsid w:val="00791FF8"/>
    <w:rsid w:val="007924A5"/>
    <w:rsid w:val="007928CC"/>
    <w:rsid w:val="00792C55"/>
    <w:rsid w:val="00793152"/>
    <w:rsid w:val="007935FF"/>
    <w:rsid w:val="0079384D"/>
    <w:rsid w:val="00793BA6"/>
    <w:rsid w:val="00794089"/>
    <w:rsid w:val="0079420A"/>
    <w:rsid w:val="0079441F"/>
    <w:rsid w:val="00794640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3A5"/>
    <w:rsid w:val="007A13C1"/>
    <w:rsid w:val="007A198C"/>
    <w:rsid w:val="007A1AC5"/>
    <w:rsid w:val="007A2009"/>
    <w:rsid w:val="007A20AA"/>
    <w:rsid w:val="007A245E"/>
    <w:rsid w:val="007A2BAA"/>
    <w:rsid w:val="007A33B2"/>
    <w:rsid w:val="007A37F1"/>
    <w:rsid w:val="007A3991"/>
    <w:rsid w:val="007A3CFC"/>
    <w:rsid w:val="007A4128"/>
    <w:rsid w:val="007A4138"/>
    <w:rsid w:val="007A482B"/>
    <w:rsid w:val="007A48BF"/>
    <w:rsid w:val="007A509A"/>
    <w:rsid w:val="007A534E"/>
    <w:rsid w:val="007A58DD"/>
    <w:rsid w:val="007A5B1A"/>
    <w:rsid w:val="007A5E6D"/>
    <w:rsid w:val="007A6B01"/>
    <w:rsid w:val="007A6CB9"/>
    <w:rsid w:val="007A6DE0"/>
    <w:rsid w:val="007A7302"/>
    <w:rsid w:val="007A7444"/>
    <w:rsid w:val="007A7714"/>
    <w:rsid w:val="007A7C36"/>
    <w:rsid w:val="007A7DFB"/>
    <w:rsid w:val="007B0231"/>
    <w:rsid w:val="007B06D7"/>
    <w:rsid w:val="007B0757"/>
    <w:rsid w:val="007B0F52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C5A"/>
    <w:rsid w:val="007B5D0F"/>
    <w:rsid w:val="007B5D43"/>
    <w:rsid w:val="007B5F32"/>
    <w:rsid w:val="007B5F74"/>
    <w:rsid w:val="007B6001"/>
    <w:rsid w:val="007B60A3"/>
    <w:rsid w:val="007B6B31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27F"/>
    <w:rsid w:val="007C2C78"/>
    <w:rsid w:val="007C2CC9"/>
    <w:rsid w:val="007C3D14"/>
    <w:rsid w:val="007C3D4F"/>
    <w:rsid w:val="007C3E32"/>
    <w:rsid w:val="007C42B9"/>
    <w:rsid w:val="007C43E8"/>
    <w:rsid w:val="007C4949"/>
    <w:rsid w:val="007C5188"/>
    <w:rsid w:val="007C5265"/>
    <w:rsid w:val="007C5D28"/>
    <w:rsid w:val="007C5DE6"/>
    <w:rsid w:val="007C5F59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25E0"/>
    <w:rsid w:val="007D2F71"/>
    <w:rsid w:val="007D3178"/>
    <w:rsid w:val="007D391F"/>
    <w:rsid w:val="007D41C5"/>
    <w:rsid w:val="007D433E"/>
    <w:rsid w:val="007D4773"/>
    <w:rsid w:val="007D4A56"/>
    <w:rsid w:val="007D4B65"/>
    <w:rsid w:val="007D4CB7"/>
    <w:rsid w:val="007D5FFD"/>
    <w:rsid w:val="007D64A3"/>
    <w:rsid w:val="007D6703"/>
    <w:rsid w:val="007D6720"/>
    <w:rsid w:val="007D6AD7"/>
    <w:rsid w:val="007D73EA"/>
    <w:rsid w:val="007D747A"/>
    <w:rsid w:val="007D766D"/>
    <w:rsid w:val="007D7C7C"/>
    <w:rsid w:val="007D7DFD"/>
    <w:rsid w:val="007E016E"/>
    <w:rsid w:val="007E01E5"/>
    <w:rsid w:val="007E0285"/>
    <w:rsid w:val="007E08F5"/>
    <w:rsid w:val="007E0A55"/>
    <w:rsid w:val="007E0C87"/>
    <w:rsid w:val="007E0F03"/>
    <w:rsid w:val="007E1668"/>
    <w:rsid w:val="007E1709"/>
    <w:rsid w:val="007E211D"/>
    <w:rsid w:val="007E25DD"/>
    <w:rsid w:val="007E2DD2"/>
    <w:rsid w:val="007E3517"/>
    <w:rsid w:val="007E39C2"/>
    <w:rsid w:val="007E3DA3"/>
    <w:rsid w:val="007E432E"/>
    <w:rsid w:val="007E4D2B"/>
    <w:rsid w:val="007E503C"/>
    <w:rsid w:val="007E534D"/>
    <w:rsid w:val="007E53B6"/>
    <w:rsid w:val="007E57BA"/>
    <w:rsid w:val="007E59B0"/>
    <w:rsid w:val="007E5A56"/>
    <w:rsid w:val="007E5AE9"/>
    <w:rsid w:val="007E5FA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CB1"/>
    <w:rsid w:val="007F0FEC"/>
    <w:rsid w:val="007F1491"/>
    <w:rsid w:val="007F1965"/>
    <w:rsid w:val="007F197C"/>
    <w:rsid w:val="007F1A8B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DBF"/>
    <w:rsid w:val="007F7544"/>
    <w:rsid w:val="007F7965"/>
    <w:rsid w:val="00800279"/>
    <w:rsid w:val="008005C9"/>
    <w:rsid w:val="00800B9C"/>
    <w:rsid w:val="00800C53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4210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7F3"/>
    <w:rsid w:val="00811F5F"/>
    <w:rsid w:val="0081286C"/>
    <w:rsid w:val="00812A41"/>
    <w:rsid w:val="00812CCA"/>
    <w:rsid w:val="00812E3D"/>
    <w:rsid w:val="00812F67"/>
    <w:rsid w:val="00813054"/>
    <w:rsid w:val="008130F6"/>
    <w:rsid w:val="00813258"/>
    <w:rsid w:val="008135D7"/>
    <w:rsid w:val="00813B62"/>
    <w:rsid w:val="00813E9B"/>
    <w:rsid w:val="00814BDA"/>
    <w:rsid w:val="0081529B"/>
    <w:rsid w:val="00815A3F"/>
    <w:rsid w:val="00815D42"/>
    <w:rsid w:val="00816A47"/>
    <w:rsid w:val="0081759D"/>
    <w:rsid w:val="00817828"/>
    <w:rsid w:val="00817931"/>
    <w:rsid w:val="00817934"/>
    <w:rsid w:val="00820864"/>
    <w:rsid w:val="0082093D"/>
    <w:rsid w:val="00820C5F"/>
    <w:rsid w:val="00820D17"/>
    <w:rsid w:val="008214C7"/>
    <w:rsid w:val="0082164E"/>
    <w:rsid w:val="0082176B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2F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43"/>
    <w:rsid w:val="00827984"/>
    <w:rsid w:val="008279D2"/>
    <w:rsid w:val="00827C8F"/>
    <w:rsid w:val="008307ED"/>
    <w:rsid w:val="00831251"/>
    <w:rsid w:val="00831733"/>
    <w:rsid w:val="0083196E"/>
    <w:rsid w:val="00831AFB"/>
    <w:rsid w:val="00831E70"/>
    <w:rsid w:val="00831FE0"/>
    <w:rsid w:val="0083266C"/>
    <w:rsid w:val="00832A9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AB3"/>
    <w:rsid w:val="00837DA9"/>
    <w:rsid w:val="00837DAE"/>
    <w:rsid w:val="00840989"/>
    <w:rsid w:val="00841D53"/>
    <w:rsid w:val="00842147"/>
    <w:rsid w:val="00842268"/>
    <w:rsid w:val="0084256B"/>
    <w:rsid w:val="0084325A"/>
    <w:rsid w:val="00843696"/>
    <w:rsid w:val="008436ED"/>
    <w:rsid w:val="00843D98"/>
    <w:rsid w:val="0084454B"/>
    <w:rsid w:val="008448E2"/>
    <w:rsid w:val="00844F00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951"/>
    <w:rsid w:val="00853C93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583"/>
    <w:rsid w:val="008579BF"/>
    <w:rsid w:val="00857A3D"/>
    <w:rsid w:val="00857E11"/>
    <w:rsid w:val="00857F65"/>
    <w:rsid w:val="0086010A"/>
    <w:rsid w:val="0086085A"/>
    <w:rsid w:val="008609D3"/>
    <w:rsid w:val="00861389"/>
    <w:rsid w:val="008615AD"/>
    <w:rsid w:val="00861639"/>
    <w:rsid w:val="00861791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3F2"/>
    <w:rsid w:val="00864BFB"/>
    <w:rsid w:val="00864D97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67930"/>
    <w:rsid w:val="00870941"/>
    <w:rsid w:val="00870F4E"/>
    <w:rsid w:val="0087132E"/>
    <w:rsid w:val="008714BB"/>
    <w:rsid w:val="00871E01"/>
    <w:rsid w:val="00871FE9"/>
    <w:rsid w:val="00872290"/>
    <w:rsid w:val="00873411"/>
    <w:rsid w:val="008738DC"/>
    <w:rsid w:val="0087402A"/>
    <w:rsid w:val="00874212"/>
    <w:rsid w:val="0087444B"/>
    <w:rsid w:val="008746DE"/>
    <w:rsid w:val="00874871"/>
    <w:rsid w:val="00874949"/>
    <w:rsid w:val="00874AEF"/>
    <w:rsid w:val="00874EA5"/>
    <w:rsid w:val="00874EF2"/>
    <w:rsid w:val="00874F8D"/>
    <w:rsid w:val="00875315"/>
    <w:rsid w:val="00875AAF"/>
    <w:rsid w:val="00875ED7"/>
    <w:rsid w:val="00876041"/>
    <w:rsid w:val="00876942"/>
    <w:rsid w:val="00876B5E"/>
    <w:rsid w:val="00876CD0"/>
    <w:rsid w:val="00877039"/>
    <w:rsid w:val="008774CA"/>
    <w:rsid w:val="0087752E"/>
    <w:rsid w:val="0087795C"/>
    <w:rsid w:val="00880056"/>
    <w:rsid w:val="0088008A"/>
    <w:rsid w:val="0088039D"/>
    <w:rsid w:val="008806F1"/>
    <w:rsid w:val="00880B68"/>
    <w:rsid w:val="00881016"/>
    <w:rsid w:val="00881A2E"/>
    <w:rsid w:val="00881A4F"/>
    <w:rsid w:val="00882160"/>
    <w:rsid w:val="00882CBA"/>
    <w:rsid w:val="00882D8E"/>
    <w:rsid w:val="00882E8E"/>
    <w:rsid w:val="008831C6"/>
    <w:rsid w:val="00883348"/>
    <w:rsid w:val="008835E9"/>
    <w:rsid w:val="00883CC2"/>
    <w:rsid w:val="00883F3C"/>
    <w:rsid w:val="008840FC"/>
    <w:rsid w:val="008844EB"/>
    <w:rsid w:val="00884697"/>
    <w:rsid w:val="00885CE2"/>
    <w:rsid w:val="00886625"/>
    <w:rsid w:val="0088668F"/>
    <w:rsid w:val="0088672E"/>
    <w:rsid w:val="00886D7C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4B5"/>
    <w:rsid w:val="0089750B"/>
    <w:rsid w:val="008975B7"/>
    <w:rsid w:val="00897691"/>
    <w:rsid w:val="00897A96"/>
    <w:rsid w:val="00897B3D"/>
    <w:rsid w:val="00897D6F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A49"/>
    <w:rsid w:val="008A51C9"/>
    <w:rsid w:val="008A5550"/>
    <w:rsid w:val="008A5E65"/>
    <w:rsid w:val="008A5F14"/>
    <w:rsid w:val="008A60EE"/>
    <w:rsid w:val="008A6159"/>
    <w:rsid w:val="008A694F"/>
    <w:rsid w:val="008A6B35"/>
    <w:rsid w:val="008A6B46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0FB4"/>
    <w:rsid w:val="008B18F2"/>
    <w:rsid w:val="008B1DB3"/>
    <w:rsid w:val="008B21AE"/>
    <w:rsid w:val="008B235A"/>
    <w:rsid w:val="008B2624"/>
    <w:rsid w:val="008B27DD"/>
    <w:rsid w:val="008B2FD6"/>
    <w:rsid w:val="008B314E"/>
    <w:rsid w:val="008B38A0"/>
    <w:rsid w:val="008B3BFE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4FC7"/>
    <w:rsid w:val="008B51A7"/>
    <w:rsid w:val="008B5470"/>
    <w:rsid w:val="008B60A8"/>
    <w:rsid w:val="008B6231"/>
    <w:rsid w:val="008B6866"/>
    <w:rsid w:val="008B6E54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A02"/>
    <w:rsid w:val="008C0D6D"/>
    <w:rsid w:val="008C0F1D"/>
    <w:rsid w:val="008C103A"/>
    <w:rsid w:val="008C1DD0"/>
    <w:rsid w:val="008C1F49"/>
    <w:rsid w:val="008C228A"/>
    <w:rsid w:val="008C22D2"/>
    <w:rsid w:val="008C237C"/>
    <w:rsid w:val="008C2A11"/>
    <w:rsid w:val="008C3464"/>
    <w:rsid w:val="008C39F8"/>
    <w:rsid w:val="008C3AF8"/>
    <w:rsid w:val="008C3DD4"/>
    <w:rsid w:val="008C4571"/>
    <w:rsid w:val="008C4A3B"/>
    <w:rsid w:val="008C500D"/>
    <w:rsid w:val="008C529B"/>
    <w:rsid w:val="008C52EC"/>
    <w:rsid w:val="008C548E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EA3"/>
    <w:rsid w:val="008D3F17"/>
    <w:rsid w:val="008D4303"/>
    <w:rsid w:val="008D46A3"/>
    <w:rsid w:val="008D4A7F"/>
    <w:rsid w:val="008D4AA1"/>
    <w:rsid w:val="008D4F78"/>
    <w:rsid w:val="008D54D3"/>
    <w:rsid w:val="008D55FB"/>
    <w:rsid w:val="008D5B3A"/>
    <w:rsid w:val="008D5DAE"/>
    <w:rsid w:val="008D6AD3"/>
    <w:rsid w:val="008D6C95"/>
    <w:rsid w:val="008D794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3EA1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BEB"/>
    <w:rsid w:val="008E5D56"/>
    <w:rsid w:val="008E5DE6"/>
    <w:rsid w:val="008E6644"/>
    <w:rsid w:val="008E6CAC"/>
    <w:rsid w:val="008E727E"/>
    <w:rsid w:val="008E74C2"/>
    <w:rsid w:val="008E7881"/>
    <w:rsid w:val="008E7920"/>
    <w:rsid w:val="008F0108"/>
    <w:rsid w:val="008F029C"/>
    <w:rsid w:val="008F0EAF"/>
    <w:rsid w:val="008F0F66"/>
    <w:rsid w:val="008F112E"/>
    <w:rsid w:val="008F198E"/>
    <w:rsid w:val="008F1B5A"/>
    <w:rsid w:val="008F1C50"/>
    <w:rsid w:val="008F21D6"/>
    <w:rsid w:val="008F25D9"/>
    <w:rsid w:val="008F2654"/>
    <w:rsid w:val="008F2D90"/>
    <w:rsid w:val="008F2FF0"/>
    <w:rsid w:val="008F39CA"/>
    <w:rsid w:val="008F3CE8"/>
    <w:rsid w:val="008F4058"/>
    <w:rsid w:val="008F466A"/>
    <w:rsid w:val="008F476B"/>
    <w:rsid w:val="008F51F4"/>
    <w:rsid w:val="008F56AA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5A5"/>
    <w:rsid w:val="00904114"/>
    <w:rsid w:val="00904531"/>
    <w:rsid w:val="00905148"/>
    <w:rsid w:val="00905622"/>
    <w:rsid w:val="009056A1"/>
    <w:rsid w:val="00905B53"/>
    <w:rsid w:val="0090639D"/>
    <w:rsid w:val="00906BBD"/>
    <w:rsid w:val="0090761F"/>
    <w:rsid w:val="00907707"/>
    <w:rsid w:val="00907B98"/>
    <w:rsid w:val="009100CE"/>
    <w:rsid w:val="00910213"/>
    <w:rsid w:val="00910398"/>
    <w:rsid w:val="009104DC"/>
    <w:rsid w:val="00910A8E"/>
    <w:rsid w:val="0091165F"/>
    <w:rsid w:val="00911AAB"/>
    <w:rsid w:val="00911D8F"/>
    <w:rsid w:val="00913284"/>
    <w:rsid w:val="00913442"/>
    <w:rsid w:val="00913A76"/>
    <w:rsid w:val="00913AFB"/>
    <w:rsid w:val="0091469E"/>
    <w:rsid w:val="009148E4"/>
    <w:rsid w:val="00914B86"/>
    <w:rsid w:val="00915548"/>
    <w:rsid w:val="00915860"/>
    <w:rsid w:val="00915D75"/>
    <w:rsid w:val="00915DF5"/>
    <w:rsid w:val="009164E0"/>
    <w:rsid w:val="00916E5B"/>
    <w:rsid w:val="009179CC"/>
    <w:rsid w:val="0092002D"/>
    <w:rsid w:val="0092013D"/>
    <w:rsid w:val="00920AAD"/>
    <w:rsid w:val="00920C50"/>
    <w:rsid w:val="00920DF1"/>
    <w:rsid w:val="00920F96"/>
    <w:rsid w:val="009211FB"/>
    <w:rsid w:val="0092146B"/>
    <w:rsid w:val="0092178E"/>
    <w:rsid w:val="009217DC"/>
    <w:rsid w:val="009220EF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759"/>
    <w:rsid w:val="00927CC4"/>
    <w:rsid w:val="00927D70"/>
    <w:rsid w:val="009301E8"/>
    <w:rsid w:val="00930223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8EC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B62"/>
    <w:rsid w:val="009433A2"/>
    <w:rsid w:val="00943493"/>
    <w:rsid w:val="0094354B"/>
    <w:rsid w:val="00943CA6"/>
    <w:rsid w:val="00943E69"/>
    <w:rsid w:val="00943F68"/>
    <w:rsid w:val="00943FC3"/>
    <w:rsid w:val="009443FC"/>
    <w:rsid w:val="00945410"/>
    <w:rsid w:val="009455D2"/>
    <w:rsid w:val="00945929"/>
    <w:rsid w:val="00945BE7"/>
    <w:rsid w:val="00945ED9"/>
    <w:rsid w:val="00946E9A"/>
    <w:rsid w:val="00946F93"/>
    <w:rsid w:val="00947518"/>
    <w:rsid w:val="009479A7"/>
    <w:rsid w:val="00947D07"/>
    <w:rsid w:val="009501BB"/>
    <w:rsid w:val="00950607"/>
    <w:rsid w:val="0095076D"/>
    <w:rsid w:val="00950887"/>
    <w:rsid w:val="00950B0B"/>
    <w:rsid w:val="00951060"/>
    <w:rsid w:val="00951525"/>
    <w:rsid w:val="0095159C"/>
    <w:rsid w:val="00951E55"/>
    <w:rsid w:val="009523F5"/>
    <w:rsid w:val="00952ADB"/>
    <w:rsid w:val="00952E20"/>
    <w:rsid w:val="00953112"/>
    <w:rsid w:val="0095315F"/>
    <w:rsid w:val="009532CF"/>
    <w:rsid w:val="00953BAA"/>
    <w:rsid w:val="00953D18"/>
    <w:rsid w:val="00953D5B"/>
    <w:rsid w:val="0095433D"/>
    <w:rsid w:val="0095474F"/>
    <w:rsid w:val="009556D4"/>
    <w:rsid w:val="00955900"/>
    <w:rsid w:val="00955F92"/>
    <w:rsid w:val="009560FC"/>
    <w:rsid w:val="00956437"/>
    <w:rsid w:val="0095694B"/>
    <w:rsid w:val="00956A3F"/>
    <w:rsid w:val="00956B86"/>
    <w:rsid w:val="00956FD2"/>
    <w:rsid w:val="00957726"/>
    <w:rsid w:val="0095778F"/>
    <w:rsid w:val="009579DA"/>
    <w:rsid w:val="00957B9F"/>
    <w:rsid w:val="00957CAB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B8E"/>
    <w:rsid w:val="00961C9B"/>
    <w:rsid w:val="00962142"/>
    <w:rsid w:val="00963F26"/>
    <w:rsid w:val="00964178"/>
    <w:rsid w:val="009641B9"/>
    <w:rsid w:val="0096459F"/>
    <w:rsid w:val="00964644"/>
    <w:rsid w:val="00964B91"/>
    <w:rsid w:val="00964DCE"/>
    <w:rsid w:val="00964E2A"/>
    <w:rsid w:val="0096562C"/>
    <w:rsid w:val="009656C7"/>
    <w:rsid w:val="00965710"/>
    <w:rsid w:val="00965AB7"/>
    <w:rsid w:val="009669E2"/>
    <w:rsid w:val="00966D25"/>
    <w:rsid w:val="009676E5"/>
    <w:rsid w:val="009676EF"/>
    <w:rsid w:val="00967C9E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269C"/>
    <w:rsid w:val="00972CF3"/>
    <w:rsid w:val="0097393C"/>
    <w:rsid w:val="00973DAD"/>
    <w:rsid w:val="009743C7"/>
    <w:rsid w:val="009743EC"/>
    <w:rsid w:val="009744AD"/>
    <w:rsid w:val="0097452B"/>
    <w:rsid w:val="00974588"/>
    <w:rsid w:val="0097465E"/>
    <w:rsid w:val="009751F4"/>
    <w:rsid w:val="00975235"/>
    <w:rsid w:val="0097540C"/>
    <w:rsid w:val="00975AE8"/>
    <w:rsid w:val="00976802"/>
    <w:rsid w:val="00976A0E"/>
    <w:rsid w:val="00977274"/>
    <w:rsid w:val="00977404"/>
    <w:rsid w:val="0097758B"/>
    <w:rsid w:val="00977900"/>
    <w:rsid w:val="00977F7B"/>
    <w:rsid w:val="00980676"/>
    <w:rsid w:val="009806A7"/>
    <w:rsid w:val="00980AF5"/>
    <w:rsid w:val="00980CB1"/>
    <w:rsid w:val="00980D04"/>
    <w:rsid w:val="00980F04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4BBA"/>
    <w:rsid w:val="00984C98"/>
    <w:rsid w:val="00984FDB"/>
    <w:rsid w:val="0098580A"/>
    <w:rsid w:val="009858BF"/>
    <w:rsid w:val="009859E0"/>
    <w:rsid w:val="00986ADD"/>
    <w:rsid w:val="00987026"/>
    <w:rsid w:val="00987150"/>
    <w:rsid w:val="00987313"/>
    <w:rsid w:val="009875A1"/>
    <w:rsid w:val="00987718"/>
    <w:rsid w:val="00987A70"/>
    <w:rsid w:val="00987A8D"/>
    <w:rsid w:val="00990459"/>
    <w:rsid w:val="009904F9"/>
    <w:rsid w:val="00990F67"/>
    <w:rsid w:val="009912C7"/>
    <w:rsid w:val="009912D9"/>
    <w:rsid w:val="009915B6"/>
    <w:rsid w:val="0099171A"/>
    <w:rsid w:val="00991A0B"/>
    <w:rsid w:val="00991E36"/>
    <w:rsid w:val="00991F8A"/>
    <w:rsid w:val="0099230C"/>
    <w:rsid w:val="00993B2B"/>
    <w:rsid w:val="00993DF8"/>
    <w:rsid w:val="00993FD2"/>
    <w:rsid w:val="00995355"/>
    <w:rsid w:val="00995449"/>
    <w:rsid w:val="00995748"/>
    <w:rsid w:val="009957DB"/>
    <w:rsid w:val="00995AD4"/>
    <w:rsid w:val="00995C60"/>
    <w:rsid w:val="00995E0A"/>
    <w:rsid w:val="0099694C"/>
    <w:rsid w:val="00996AF1"/>
    <w:rsid w:val="009974C7"/>
    <w:rsid w:val="009976E8"/>
    <w:rsid w:val="009979AC"/>
    <w:rsid w:val="00997D40"/>
    <w:rsid w:val="009A0B11"/>
    <w:rsid w:val="009A1DF9"/>
    <w:rsid w:val="009A1ED7"/>
    <w:rsid w:val="009A2067"/>
    <w:rsid w:val="009A2B68"/>
    <w:rsid w:val="009A2F69"/>
    <w:rsid w:val="009A36DD"/>
    <w:rsid w:val="009A3929"/>
    <w:rsid w:val="009A4E59"/>
    <w:rsid w:val="009A57D5"/>
    <w:rsid w:val="009A5826"/>
    <w:rsid w:val="009A5EC4"/>
    <w:rsid w:val="009A61F3"/>
    <w:rsid w:val="009A6514"/>
    <w:rsid w:val="009A6730"/>
    <w:rsid w:val="009A6ECA"/>
    <w:rsid w:val="009A6F3C"/>
    <w:rsid w:val="009A799E"/>
    <w:rsid w:val="009A7BB1"/>
    <w:rsid w:val="009B0C1D"/>
    <w:rsid w:val="009B133A"/>
    <w:rsid w:val="009B178A"/>
    <w:rsid w:val="009B17AE"/>
    <w:rsid w:val="009B17B7"/>
    <w:rsid w:val="009B21EB"/>
    <w:rsid w:val="009B2A07"/>
    <w:rsid w:val="009B2D78"/>
    <w:rsid w:val="009B3FCA"/>
    <w:rsid w:val="009B41D2"/>
    <w:rsid w:val="009B4358"/>
    <w:rsid w:val="009B4A5B"/>
    <w:rsid w:val="009B4BD3"/>
    <w:rsid w:val="009B534E"/>
    <w:rsid w:val="009B538B"/>
    <w:rsid w:val="009B57EC"/>
    <w:rsid w:val="009B5C2A"/>
    <w:rsid w:val="009B61F9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32F1"/>
    <w:rsid w:val="009C363D"/>
    <w:rsid w:val="009C3668"/>
    <w:rsid w:val="009C3CAA"/>
    <w:rsid w:val="009C3F2F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C7ED6"/>
    <w:rsid w:val="009D04A9"/>
    <w:rsid w:val="009D0765"/>
    <w:rsid w:val="009D0A39"/>
    <w:rsid w:val="009D0B4E"/>
    <w:rsid w:val="009D0BBF"/>
    <w:rsid w:val="009D0CA5"/>
    <w:rsid w:val="009D1433"/>
    <w:rsid w:val="009D16E4"/>
    <w:rsid w:val="009D22B6"/>
    <w:rsid w:val="009D28DF"/>
    <w:rsid w:val="009D2B50"/>
    <w:rsid w:val="009D2B7A"/>
    <w:rsid w:val="009D2C62"/>
    <w:rsid w:val="009D3164"/>
    <w:rsid w:val="009D325D"/>
    <w:rsid w:val="009D33BB"/>
    <w:rsid w:val="009D3664"/>
    <w:rsid w:val="009D36CA"/>
    <w:rsid w:val="009D421D"/>
    <w:rsid w:val="009D433D"/>
    <w:rsid w:val="009D45F9"/>
    <w:rsid w:val="009D4799"/>
    <w:rsid w:val="009D47E6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0B8"/>
    <w:rsid w:val="009E0436"/>
    <w:rsid w:val="009E0625"/>
    <w:rsid w:val="009E0A62"/>
    <w:rsid w:val="009E0D83"/>
    <w:rsid w:val="009E0E42"/>
    <w:rsid w:val="009E143E"/>
    <w:rsid w:val="009E17D8"/>
    <w:rsid w:val="009E1EB3"/>
    <w:rsid w:val="009E2042"/>
    <w:rsid w:val="009E2455"/>
    <w:rsid w:val="009E2949"/>
    <w:rsid w:val="009E2F1E"/>
    <w:rsid w:val="009E34C3"/>
    <w:rsid w:val="009E35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6F7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8B8"/>
    <w:rsid w:val="009F1D12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ECF"/>
    <w:rsid w:val="009F7BF3"/>
    <w:rsid w:val="009F7BFA"/>
    <w:rsid w:val="009F7DBA"/>
    <w:rsid w:val="00A0001D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637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91D"/>
    <w:rsid w:val="00A05C0B"/>
    <w:rsid w:val="00A05C2D"/>
    <w:rsid w:val="00A05C62"/>
    <w:rsid w:val="00A05FC9"/>
    <w:rsid w:val="00A06048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0A7C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E4A"/>
    <w:rsid w:val="00A27F21"/>
    <w:rsid w:val="00A3091E"/>
    <w:rsid w:val="00A31375"/>
    <w:rsid w:val="00A31651"/>
    <w:rsid w:val="00A32334"/>
    <w:rsid w:val="00A3286A"/>
    <w:rsid w:val="00A328E3"/>
    <w:rsid w:val="00A331D6"/>
    <w:rsid w:val="00A333E3"/>
    <w:rsid w:val="00A3381B"/>
    <w:rsid w:val="00A33F8E"/>
    <w:rsid w:val="00A3451B"/>
    <w:rsid w:val="00A34A07"/>
    <w:rsid w:val="00A34AE2"/>
    <w:rsid w:val="00A34B1D"/>
    <w:rsid w:val="00A35B7D"/>
    <w:rsid w:val="00A35EB4"/>
    <w:rsid w:val="00A362C7"/>
    <w:rsid w:val="00A36445"/>
    <w:rsid w:val="00A3644F"/>
    <w:rsid w:val="00A36540"/>
    <w:rsid w:val="00A36787"/>
    <w:rsid w:val="00A372DA"/>
    <w:rsid w:val="00A373EC"/>
    <w:rsid w:val="00A37A4C"/>
    <w:rsid w:val="00A37EF8"/>
    <w:rsid w:val="00A40424"/>
    <w:rsid w:val="00A4084A"/>
    <w:rsid w:val="00A4088E"/>
    <w:rsid w:val="00A40C54"/>
    <w:rsid w:val="00A40C70"/>
    <w:rsid w:val="00A40C7C"/>
    <w:rsid w:val="00A410DA"/>
    <w:rsid w:val="00A41741"/>
    <w:rsid w:val="00A41788"/>
    <w:rsid w:val="00A426D6"/>
    <w:rsid w:val="00A4286C"/>
    <w:rsid w:val="00A42B6B"/>
    <w:rsid w:val="00A42F24"/>
    <w:rsid w:val="00A430FF"/>
    <w:rsid w:val="00A441E2"/>
    <w:rsid w:val="00A44730"/>
    <w:rsid w:val="00A44951"/>
    <w:rsid w:val="00A44BAA"/>
    <w:rsid w:val="00A44EDC"/>
    <w:rsid w:val="00A452C4"/>
    <w:rsid w:val="00A453C4"/>
    <w:rsid w:val="00A45788"/>
    <w:rsid w:val="00A4745E"/>
    <w:rsid w:val="00A47B09"/>
    <w:rsid w:val="00A50372"/>
    <w:rsid w:val="00A504F0"/>
    <w:rsid w:val="00A51422"/>
    <w:rsid w:val="00A514E0"/>
    <w:rsid w:val="00A5167A"/>
    <w:rsid w:val="00A51B28"/>
    <w:rsid w:val="00A5217B"/>
    <w:rsid w:val="00A522CF"/>
    <w:rsid w:val="00A526E8"/>
    <w:rsid w:val="00A52934"/>
    <w:rsid w:val="00A52C09"/>
    <w:rsid w:val="00A532C5"/>
    <w:rsid w:val="00A534E7"/>
    <w:rsid w:val="00A537B4"/>
    <w:rsid w:val="00A53869"/>
    <w:rsid w:val="00A53BE1"/>
    <w:rsid w:val="00A545FD"/>
    <w:rsid w:val="00A54B35"/>
    <w:rsid w:val="00A54C60"/>
    <w:rsid w:val="00A54CAC"/>
    <w:rsid w:val="00A550F4"/>
    <w:rsid w:val="00A55118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40C"/>
    <w:rsid w:val="00A60287"/>
    <w:rsid w:val="00A6116F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74"/>
    <w:rsid w:val="00A623D6"/>
    <w:rsid w:val="00A62944"/>
    <w:rsid w:val="00A62B1F"/>
    <w:rsid w:val="00A63A2E"/>
    <w:rsid w:val="00A63CF3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8DA"/>
    <w:rsid w:val="00A70BB0"/>
    <w:rsid w:val="00A71311"/>
    <w:rsid w:val="00A7173E"/>
    <w:rsid w:val="00A717B3"/>
    <w:rsid w:val="00A7186F"/>
    <w:rsid w:val="00A71A28"/>
    <w:rsid w:val="00A71F55"/>
    <w:rsid w:val="00A727C2"/>
    <w:rsid w:val="00A72B8B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BE0"/>
    <w:rsid w:val="00A76030"/>
    <w:rsid w:val="00A76291"/>
    <w:rsid w:val="00A763E2"/>
    <w:rsid w:val="00A7662E"/>
    <w:rsid w:val="00A769FD"/>
    <w:rsid w:val="00A76B89"/>
    <w:rsid w:val="00A774F0"/>
    <w:rsid w:val="00A7771B"/>
    <w:rsid w:val="00A778E9"/>
    <w:rsid w:val="00A77B6F"/>
    <w:rsid w:val="00A77D2D"/>
    <w:rsid w:val="00A77DA4"/>
    <w:rsid w:val="00A801FD"/>
    <w:rsid w:val="00A80213"/>
    <w:rsid w:val="00A80370"/>
    <w:rsid w:val="00A80863"/>
    <w:rsid w:val="00A80923"/>
    <w:rsid w:val="00A80F83"/>
    <w:rsid w:val="00A811CB"/>
    <w:rsid w:val="00A812C1"/>
    <w:rsid w:val="00A8142C"/>
    <w:rsid w:val="00A81744"/>
    <w:rsid w:val="00A81A44"/>
    <w:rsid w:val="00A82199"/>
    <w:rsid w:val="00A82836"/>
    <w:rsid w:val="00A82AA6"/>
    <w:rsid w:val="00A8307F"/>
    <w:rsid w:val="00A83407"/>
    <w:rsid w:val="00A83430"/>
    <w:rsid w:val="00A839CF"/>
    <w:rsid w:val="00A83DC1"/>
    <w:rsid w:val="00A83F40"/>
    <w:rsid w:val="00A83F65"/>
    <w:rsid w:val="00A84251"/>
    <w:rsid w:val="00A84520"/>
    <w:rsid w:val="00A846EE"/>
    <w:rsid w:val="00A84790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87545"/>
    <w:rsid w:val="00A877D8"/>
    <w:rsid w:val="00A90338"/>
    <w:rsid w:val="00A9034D"/>
    <w:rsid w:val="00A90B08"/>
    <w:rsid w:val="00A90FA1"/>
    <w:rsid w:val="00A91377"/>
    <w:rsid w:val="00A91694"/>
    <w:rsid w:val="00A916A0"/>
    <w:rsid w:val="00A91A27"/>
    <w:rsid w:val="00A91B7D"/>
    <w:rsid w:val="00A91D9A"/>
    <w:rsid w:val="00A925E1"/>
    <w:rsid w:val="00A92FAA"/>
    <w:rsid w:val="00A9346F"/>
    <w:rsid w:val="00A94D48"/>
    <w:rsid w:val="00A94E86"/>
    <w:rsid w:val="00A94F65"/>
    <w:rsid w:val="00A95196"/>
    <w:rsid w:val="00A952B4"/>
    <w:rsid w:val="00A959DD"/>
    <w:rsid w:val="00A9648C"/>
    <w:rsid w:val="00A9650D"/>
    <w:rsid w:val="00A9667E"/>
    <w:rsid w:val="00A96C35"/>
    <w:rsid w:val="00A975FD"/>
    <w:rsid w:val="00A97BDE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77D"/>
    <w:rsid w:val="00AA505D"/>
    <w:rsid w:val="00AA5154"/>
    <w:rsid w:val="00AA5E11"/>
    <w:rsid w:val="00AA62F0"/>
    <w:rsid w:val="00AA645C"/>
    <w:rsid w:val="00AA693D"/>
    <w:rsid w:val="00AA69DE"/>
    <w:rsid w:val="00AA6AC1"/>
    <w:rsid w:val="00AA6E5B"/>
    <w:rsid w:val="00AA7085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3175"/>
    <w:rsid w:val="00AB31C4"/>
    <w:rsid w:val="00AB3619"/>
    <w:rsid w:val="00AB498F"/>
    <w:rsid w:val="00AB49F1"/>
    <w:rsid w:val="00AB505D"/>
    <w:rsid w:val="00AB509B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AF7"/>
    <w:rsid w:val="00AB7C48"/>
    <w:rsid w:val="00AB7E05"/>
    <w:rsid w:val="00AC0A19"/>
    <w:rsid w:val="00AC0AEE"/>
    <w:rsid w:val="00AC0D4F"/>
    <w:rsid w:val="00AC183D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494F"/>
    <w:rsid w:val="00AC5FD9"/>
    <w:rsid w:val="00AC64C4"/>
    <w:rsid w:val="00AC662B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B9"/>
    <w:rsid w:val="00AD41F5"/>
    <w:rsid w:val="00AD4246"/>
    <w:rsid w:val="00AD47CE"/>
    <w:rsid w:val="00AD49E1"/>
    <w:rsid w:val="00AD4BA3"/>
    <w:rsid w:val="00AD517C"/>
    <w:rsid w:val="00AD532B"/>
    <w:rsid w:val="00AD54B0"/>
    <w:rsid w:val="00AD5C6E"/>
    <w:rsid w:val="00AD6011"/>
    <w:rsid w:val="00AD6097"/>
    <w:rsid w:val="00AD683D"/>
    <w:rsid w:val="00AD6ED0"/>
    <w:rsid w:val="00AD74F2"/>
    <w:rsid w:val="00AD7993"/>
    <w:rsid w:val="00AD7AF9"/>
    <w:rsid w:val="00AD7F1F"/>
    <w:rsid w:val="00AE2813"/>
    <w:rsid w:val="00AE29F0"/>
    <w:rsid w:val="00AE30DA"/>
    <w:rsid w:val="00AE3548"/>
    <w:rsid w:val="00AE35BB"/>
    <w:rsid w:val="00AE3781"/>
    <w:rsid w:val="00AE385B"/>
    <w:rsid w:val="00AE3B96"/>
    <w:rsid w:val="00AE3D3E"/>
    <w:rsid w:val="00AE409A"/>
    <w:rsid w:val="00AE4254"/>
    <w:rsid w:val="00AE496A"/>
    <w:rsid w:val="00AE4CF9"/>
    <w:rsid w:val="00AE4D1F"/>
    <w:rsid w:val="00AE4DB7"/>
    <w:rsid w:val="00AE507B"/>
    <w:rsid w:val="00AE5BD8"/>
    <w:rsid w:val="00AE5C20"/>
    <w:rsid w:val="00AE5DCA"/>
    <w:rsid w:val="00AE6379"/>
    <w:rsid w:val="00AE65DA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3F1"/>
    <w:rsid w:val="00AF246E"/>
    <w:rsid w:val="00AF325E"/>
    <w:rsid w:val="00AF3581"/>
    <w:rsid w:val="00AF35DC"/>
    <w:rsid w:val="00AF3605"/>
    <w:rsid w:val="00AF3CF3"/>
    <w:rsid w:val="00AF3FF3"/>
    <w:rsid w:val="00AF42C2"/>
    <w:rsid w:val="00AF461F"/>
    <w:rsid w:val="00AF5BF5"/>
    <w:rsid w:val="00AF6466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DCD"/>
    <w:rsid w:val="00B00F30"/>
    <w:rsid w:val="00B012BE"/>
    <w:rsid w:val="00B012E8"/>
    <w:rsid w:val="00B01E05"/>
    <w:rsid w:val="00B023D8"/>
    <w:rsid w:val="00B02531"/>
    <w:rsid w:val="00B02814"/>
    <w:rsid w:val="00B0354B"/>
    <w:rsid w:val="00B035C0"/>
    <w:rsid w:val="00B03C8D"/>
    <w:rsid w:val="00B03EF2"/>
    <w:rsid w:val="00B040B8"/>
    <w:rsid w:val="00B042EC"/>
    <w:rsid w:val="00B0433B"/>
    <w:rsid w:val="00B0439A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7B11"/>
    <w:rsid w:val="00B202FE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FCF"/>
    <w:rsid w:val="00B22814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88A"/>
    <w:rsid w:val="00B25C29"/>
    <w:rsid w:val="00B25D90"/>
    <w:rsid w:val="00B26394"/>
    <w:rsid w:val="00B2655C"/>
    <w:rsid w:val="00B266C0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70AE"/>
    <w:rsid w:val="00B376AA"/>
    <w:rsid w:val="00B37C57"/>
    <w:rsid w:val="00B37C6C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88D"/>
    <w:rsid w:val="00B42EE0"/>
    <w:rsid w:val="00B434F4"/>
    <w:rsid w:val="00B43563"/>
    <w:rsid w:val="00B4420C"/>
    <w:rsid w:val="00B442C0"/>
    <w:rsid w:val="00B44391"/>
    <w:rsid w:val="00B44462"/>
    <w:rsid w:val="00B44504"/>
    <w:rsid w:val="00B44BAB"/>
    <w:rsid w:val="00B44CCE"/>
    <w:rsid w:val="00B46391"/>
    <w:rsid w:val="00B46B6D"/>
    <w:rsid w:val="00B46E00"/>
    <w:rsid w:val="00B4744D"/>
    <w:rsid w:val="00B4753E"/>
    <w:rsid w:val="00B47745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446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77F4"/>
    <w:rsid w:val="00B57C36"/>
    <w:rsid w:val="00B608F5"/>
    <w:rsid w:val="00B60BB5"/>
    <w:rsid w:val="00B60C4C"/>
    <w:rsid w:val="00B613A9"/>
    <w:rsid w:val="00B6147A"/>
    <w:rsid w:val="00B6150C"/>
    <w:rsid w:val="00B61C28"/>
    <w:rsid w:val="00B62695"/>
    <w:rsid w:val="00B62744"/>
    <w:rsid w:val="00B629E2"/>
    <w:rsid w:val="00B62CE6"/>
    <w:rsid w:val="00B62D5B"/>
    <w:rsid w:val="00B63020"/>
    <w:rsid w:val="00B63DF2"/>
    <w:rsid w:val="00B6411D"/>
    <w:rsid w:val="00B644F8"/>
    <w:rsid w:val="00B6522B"/>
    <w:rsid w:val="00B65297"/>
    <w:rsid w:val="00B65735"/>
    <w:rsid w:val="00B65C05"/>
    <w:rsid w:val="00B65CBC"/>
    <w:rsid w:val="00B662C3"/>
    <w:rsid w:val="00B665E2"/>
    <w:rsid w:val="00B66D43"/>
    <w:rsid w:val="00B67223"/>
    <w:rsid w:val="00B67593"/>
    <w:rsid w:val="00B67642"/>
    <w:rsid w:val="00B67AC1"/>
    <w:rsid w:val="00B67EA0"/>
    <w:rsid w:val="00B7075C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376"/>
    <w:rsid w:val="00B7479C"/>
    <w:rsid w:val="00B748EF"/>
    <w:rsid w:val="00B749DE"/>
    <w:rsid w:val="00B74C89"/>
    <w:rsid w:val="00B753C0"/>
    <w:rsid w:val="00B75461"/>
    <w:rsid w:val="00B756EE"/>
    <w:rsid w:val="00B75B57"/>
    <w:rsid w:val="00B761FD"/>
    <w:rsid w:val="00B76245"/>
    <w:rsid w:val="00B76A4D"/>
    <w:rsid w:val="00B76DD2"/>
    <w:rsid w:val="00B774D0"/>
    <w:rsid w:val="00B77BE0"/>
    <w:rsid w:val="00B803AC"/>
    <w:rsid w:val="00B80EBE"/>
    <w:rsid w:val="00B810A7"/>
    <w:rsid w:val="00B8115D"/>
    <w:rsid w:val="00B8143B"/>
    <w:rsid w:val="00B814F1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BF7"/>
    <w:rsid w:val="00B85C8C"/>
    <w:rsid w:val="00B85D96"/>
    <w:rsid w:val="00B85E98"/>
    <w:rsid w:val="00B86432"/>
    <w:rsid w:val="00B8670C"/>
    <w:rsid w:val="00B86780"/>
    <w:rsid w:val="00B86BB3"/>
    <w:rsid w:val="00B86D6B"/>
    <w:rsid w:val="00B87105"/>
    <w:rsid w:val="00B877A4"/>
    <w:rsid w:val="00B878C0"/>
    <w:rsid w:val="00B87C27"/>
    <w:rsid w:val="00B87F6E"/>
    <w:rsid w:val="00B9009D"/>
    <w:rsid w:val="00B904F2"/>
    <w:rsid w:val="00B90588"/>
    <w:rsid w:val="00B90A87"/>
    <w:rsid w:val="00B910D6"/>
    <w:rsid w:val="00B914AD"/>
    <w:rsid w:val="00B9179F"/>
    <w:rsid w:val="00B919DC"/>
    <w:rsid w:val="00B91C92"/>
    <w:rsid w:val="00B91F42"/>
    <w:rsid w:val="00B92147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268"/>
    <w:rsid w:val="00B97CAF"/>
    <w:rsid w:val="00BA03C1"/>
    <w:rsid w:val="00BA0410"/>
    <w:rsid w:val="00BA04DB"/>
    <w:rsid w:val="00BA0E6D"/>
    <w:rsid w:val="00BA0F24"/>
    <w:rsid w:val="00BA197B"/>
    <w:rsid w:val="00BA1B88"/>
    <w:rsid w:val="00BA1E95"/>
    <w:rsid w:val="00BA2053"/>
    <w:rsid w:val="00BA2BA2"/>
    <w:rsid w:val="00BA462D"/>
    <w:rsid w:val="00BA4EBD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8CC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6AA9"/>
    <w:rsid w:val="00BB7535"/>
    <w:rsid w:val="00BB769B"/>
    <w:rsid w:val="00BB792B"/>
    <w:rsid w:val="00BB7E7D"/>
    <w:rsid w:val="00BB7FCD"/>
    <w:rsid w:val="00BC06C0"/>
    <w:rsid w:val="00BC0E21"/>
    <w:rsid w:val="00BC11E6"/>
    <w:rsid w:val="00BC123E"/>
    <w:rsid w:val="00BC16B8"/>
    <w:rsid w:val="00BC1BEE"/>
    <w:rsid w:val="00BC2F72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4FD9"/>
    <w:rsid w:val="00BC52FF"/>
    <w:rsid w:val="00BC547A"/>
    <w:rsid w:val="00BC5626"/>
    <w:rsid w:val="00BC5825"/>
    <w:rsid w:val="00BC5860"/>
    <w:rsid w:val="00BC5BCF"/>
    <w:rsid w:val="00BC616F"/>
    <w:rsid w:val="00BC64A4"/>
    <w:rsid w:val="00BC6964"/>
    <w:rsid w:val="00BC6A20"/>
    <w:rsid w:val="00BC6B8E"/>
    <w:rsid w:val="00BC71FE"/>
    <w:rsid w:val="00BC7865"/>
    <w:rsid w:val="00BD08A1"/>
    <w:rsid w:val="00BD1646"/>
    <w:rsid w:val="00BD180E"/>
    <w:rsid w:val="00BD1B03"/>
    <w:rsid w:val="00BD1D76"/>
    <w:rsid w:val="00BD1D84"/>
    <w:rsid w:val="00BD2295"/>
    <w:rsid w:val="00BD2360"/>
    <w:rsid w:val="00BD2BB9"/>
    <w:rsid w:val="00BD2F4B"/>
    <w:rsid w:val="00BD2FAD"/>
    <w:rsid w:val="00BD3000"/>
    <w:rsid w:val="00BD3361"/>
    <w:rsid w:val="00BD3805"/>
    <w:rsid w:val="00BD3967"/>
    <w:rsid w:val="00BD3B11"/>
    <w:rsid w:val="00BD45BE"/>
    <w:rsid w:val="00BD4C7C"/>
    <w:rsid w:val="00BD4F5A"/>
    <w:rsid w:val="00BD503B"/>
    <w:rsid w:val="00BD53F7"/>
    <w:rsid w:val="00BD5A42"/>
    <w:rsid w:val="00BD6041"/>
    <w:rsid w:val="00BD60AA"/>
    <w:rsid w:val="00BD60B8"/>
    <w:rsid w:val="00BD67EE"/>
    <w:rsid w:val="00BD6B32"/>
    <w:rsid w:val="00BD70F0"/>
    <w:rsid w:val="00BD71B0"/>
    <w:rsid w:val="00BD7325"/>
    <w:rsid w:val="00BD77C5"/>
    <w:rsid w:val="00BD77D6"/>
    <w:rsid w:val="00BD7916"/>
    <w:rsid w:val="00BD7DD6"/>
    <w:rsid w:val="00BE0097"/>
    <w:rsid w:val="00BE0288"/>
    <w:rsid w:val="00BE0ADD"/>
    <w:rsid w:val="00BE0D5A"/>
    <w:rsid w:val="00BE0D9E"/>
    <w:rsid w:val="00BE0E47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2D7"/>
    <w:rsid w:val="00BE532A"/>
    <w:rsid w:val="00BE56E4"/>
    <w:rsid w:val="00BE5E3C"/>
    <w:rsid w:val="00BE704D"/>
    <w:rsid w:val="00BE7F81"/>
    <w:rsid w:val="00BF01A9"/>
    <w:rsid w:val="00BF05AF"/>
    <w:rsid w:val="00BF063B"/>
    <w:rsid w:val="00BF0BD1"/>
    <w:rsid w:val="00BF0CAF"/>
    <w:rsid w:val="00BF17C6"/>
    <w:rsid w:val="00BF2FD1"/>
    <w:rsid w:val="00BF32D3"/>
    <w:rsid w:val="00BF3540"/>
    <w:rsid w:val="00BF395B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162B"/>
    <w:rsid w:val="00C01943"/>
    <w:rsid w:val="00C01DF2"/>
    <w:rsid w:val="00C021BE"/>
    <w:rsid w:val="00C02538"/>
    <w:rsid w:val="00C0296D"/>
    <w:rsid w:val="00C02A6B"/>
    <w:rsid w:val="00C032AE"/>
    <w:rsid w:val="00C038CC"/>
    <w:rsid w:val="00C03B72"/>
    <w:rsid w:val="00C040A6"/>
    <w:rsid w:val="00C04AEC"/>
    <w:rsid w:val="00C04B00"/>
    <w:rsid w:val="00C050DC"/>
    <w:rsid w:val="00C050F5"/>
    <w:rsid w:val="00C052F2"/>
    <w:rsid w:val="00C0552C"/>
    <w:rsid w:val="00C055AB"/>
    <w:rsid w:val="00C0571A"/>
    <w:rsid w:val="00C05C46"/>
    <w:rsid w:val="00C06039"/>
    <w:rsid w:val="00C0662F"/>
    <w:rsid w:val="00C06A99"/>
    <w:rsid w:val="00C06B0A"/>
    <w:rsid w:val="00C07178"/>
    <w:rsid w:val="00C07512"/>
    <w:rsid w:val="00C07876"/>
    <w:rsid w:val="00C10472"/>
    <w:rsid w:val="00C1062C"/>
    <w:rsid w:val="00C10A18"/>
    <w:rsid w:val="00C10DA5"/>
    <w:rsid w:val="00C10F48"/>
    <w:rsid w:val="00C11669"/>
    <w:rsid w:val="00C11B44"/>
    <w:rsid w:val="00C12B2B"/>
    <w:rsid w:val="00C12BA6"/>
    <w:rsid w:val="00C12EB2"/>
    <w:rsid w:val="00C13260"/>
    <w:rsid w:val="00C13706"/>
    <w:rsid w:val="00C138D5"/>
    <w:rsid w:val="00C1396D"/>
    <w:rsid w:val="00C13BED"/>
    <w:rsid w:val="00C13DFA"/>
    <w:rsid w:val="00C13F96"/>
    <w:rsid w:val="00C14EFE"/>
    <w:rsid w:val="00C14F56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2EE3"/>
    <w:rsid w:val="00C2348C"/>
    <w:rsid w:val="00C234BA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6C59"/>
    <w:rsid w:val="00C272BC"/>
    <w:rsid w:val="00C276F3"/>
    <w:rsid w:val="00C27E0C"/>
    <w:rsid w:val="00C27EA8"/>
    <w:rsid w:val="00C30009"/>
    <w:rsid w:val="00C3094C"/>
    <w:rsid w:val="00C30D2E"/>
    <w:rsid w:val="00C310A1"/>
    <w:rsid w:val="00C31925"/>
    <w:rsid w:val="00C31A68"/>
    <w:rsid w:val="00C31A95"/>
    <w:rsid w:val="00C33104"/>
    <w:rsid w:val="00C33238"/>
    <w:rsid w:val="00C33359"/>
    <w:rsid w:val="00C33B06"/>
    <w:rsid w:val="00C33D67"/>
    <w:rsid w:val="00C33F83"/>
    <w:rsid w:val="00C341A4"/>
    <w:rsid w:val="00C34F4B"/>
    <w:rsid w:val="00C35AB5"/>
    <w:rsid w:val="00C35B5B"/>
    <w:rsid w:val="00C3634E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C9E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FB"/>
    <w:rsid w:val="00C46442"/>
    <w:rsid w:val="00C46503"/>
    <w:rsid w:val="00C466E6"/>
    <w:rsid w:val="00C46BC4"/>
    <w:rsid w:val="00C46E30"/>
    <w:rsid w:val="00C47871"/>
    <w:rsid w:val="00C502EC"/>
    <w:rsid w:val="00C5065A"/>
    <w:rsid w:val="00C5077A"/>
    <w:rsid w:val="00C51134"/>
    <w:rsid w:val="00C515A1"/>
    <w:rsid w:val="00C52535"/>
    <w:rsid w:val="00C5286B"/>
    <w:rsid w:val="00C528F3"/>
    <w:rsid w:val="00C52A0B"/>
    <w:rsid w:val="00C52B85"/>
    <w:rsid w:val="00C52FBE"/>
    <w:rsid w:val="00C53D5F"/>
    <w:rsid w:val="00C54082"/>
    <w:rsid w:val="00C5419A"/>
    <w:rsid w:val="00C547DA"/>
    <w:rsid w:val="00C549DA"/>
    <w:rsid w:val="00C54B14"/>
    <w:rsid w:val="00C54E51"/>
    <w:rsid w:val="00C54F8C"/>
    <w:rsid w:val="00C5550F"/>
    <w:rsid w:val="00C558C5"/>
    <w:rsid w:val="00C55927"/>
    <w:rsid w:val="00C55A78"/>
    <w:rsid w:val="00C55BC0"/>
    <w:rsid w:val="00C57304"/>
    <w:rsid w:val="00C5746A"/>
    <w:rsid w:val="00C575D1"/>
    <w:rsid w:val="00C578A7"/>
    <w:rsid w:val="00C57CF5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86C"/>
    <w:rsid w:val="00C6350E"/>
    <w:rsid w:val="00C636F1"/>
    <w:rsid w:val="00C63962"/>
    <w:rsid w:val="00C639C1"/>
    <w:rsid w:val="00C63A7D"/>
    <w:rsid w:val="00C63D21"/>
    <w:rsid w:val="00C63E78"/>
    <w:rsid w:val="00C63EB5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B4C"/>
    <w:rsid w:val="00C74CD8"/>
    <w:rsid w:val="00C74D34"/>
    <w:rsid w:val="00C74E82"/>
    <w:rsid w:val="00C74F09"/>
    <w:rsid w:val="00C7531A"/>
    <w:rsid w:val="00C75DE4"/>
    <w:rsid w:val="00C762A5"/>
    <w:rsid w:val="00C7641A"/>
    <w:rsid w:val="00C76617"/>
    <w:rsid w:val="00C7671A"/>
    <w:rsid w:val="00C76C0E"/>
    <w:rsid w:val="00C76CF9"/>
    <w:rsid w:val="00C76CFB"/>
    <w:rsid w:val="00C76FD5"/>
    <w:rsid w:val="00C77568"/>
    <w:rsid w:val="00C775DF"/>
    <w:rsid w:val="00C7764D"/>
    <w:rsid w:val="00C77A1E"/>
    <w:rsid w:val="00C77AE5"/>
    <w:rsid w:val="00C77CEB"/>
    <w:rsid w:val="00C77E39"/>
    <w:rsid w:val="00C801C4"/>
    <w:rsid w:val="00C8098A"/>
    <w:rsid w:val="00C80A49"/>
    <w:rsid w:val="00C80DB7"/>
    <w:rsid w:val="00C813F9"/>
    <w:rsid w:val="00C8162B"/>
    <w:rsid w:val="00C819FE"/>
    <w:rsid w:val="00C81C04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2B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4B5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28AE"/>
    <w:rsid w:val="00C92D5C"/>
    <w:rsid w:val="00C942B6"/>
    <w:rsid w:val="00C946AF"/>
    <w:rsid w:val="00C94A7F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55E"/>
    <w:rsid w:val="00CA1617"/>
    <w:rsid w:val="00CA1785"/>
    <w:rsid w:val="00CA19EE"/>
    <w:rsid w:val="00CA1F89"/>
    <w:rsid w:val="00CA1F92"/>
    <w:rsid w:val="00CA2B49"/>
    <w:rsid w:val="00CA3122"/>
    <w:rsid w:val="00CA31FF"/>
    <w:rsid w:val="00CA33B9"/>
    <w:rsid w:val="00CA3909"/>
    <w:rsid w:val="00CA3D88"/>
    <w:rsid w:val="00CA4341"/>
    <w:rsid w:val="00CA48A9"/>
    <w:rsid w:val="00CA4A63"/>
    <w:rsid w:val="00CA4C70"/>
    <w:rsid w:val="00CA5153"/>
    <w:rsid w:val="00CA5439"/>
    <w:rsid w:val="00CA57E6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C26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414F"/>
    <w:rsid w:val="00CB4D92"/>
    <w:rsid w:val="00CB51E9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B7E69"/>
    <w:rsid w:val="00CC1254"/>
    <w:rsid w:val="00CC1AA3"/>
    <w:rsid w:val="00CC1B7D"/>
    <w:rsid w:val="00CC1CA5"/>
    <w:rsid w:val="00CC1FB4"/>
    <w:rsid w:val="00CC24DC"/>
    <w:rsid w:val="00CC2A07"/>
    <w:rsid w:val="00CC2A63"/>
    <w:rsid w:val="00CC3056"/>
    <w:rsid w:val="00CC30C5"/>
    <w:rsid w:val="00CC31B4"/>
    <w:rsid w:val="00CC326E"/>
    <w:rsid w:val="00CC39B9"/>
    <w:rsid w:val="00CC3AE4"/>
    <w:rsid w:val="00CC3D4B"/>
    <w:rsid w:val="00CC3D5A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E63"/>
    <w:rsid w:val="00CC6EAB"/>
    <w:rsid w:val="00CC6F19"/>
    <w:rsid w:val="00CC6F46"/>
    <w:rsid w:val="00CC7082"/>
    <w:rsid w:val="00CC7122"/>
    <w:rsid w:val="00CC71F4"/>
    <w:rsid w:val="00CC7237"/>
    <w:rsid w:val="00CC72B0"/>
    <w:rsid w:val="00CC7671"/>
    <w:rsid w:val="00CC7938"/>
    <w:rsid w:val="00CC7980"/>
    <w:rsid w:val="00CD013C"/>
    <w:rsid w:val="00CD04E9"/>
    <w:rsid w:val="00CD06B0"/>
    <w:rsid w:val="00CD0B46"/>
    <w:rsid w:val="00CD0CF6"/>
    <w:rsid w:val="00CD2AF8"/>
    <w:rsid w:val="00CD2E09"/>
    <w:rsid w:val="00CD315B"/>
    <w:rsid w:val="00CD3752"/>
    <w:rsid w:val="00CD3B1C"/>
    <w:rsid w:val="00CD3DA8"/>
    <w:rsid w:val="00CD3F04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C2C"/>
    <w:rsid w:val="00CE12C8"/>
    <w:rsid w:val="00CE192B"/>
    <w:rsid w:val="00CE1E3C"/>
    <w:rsid w:val="00CE2377"/>
    <w:rsid w:val="00CE2848"/>
    <w:rsid w:val="00CE2B45"/>
    <w:rsid w:val="00CE2C5C"/>
    <w:rsid w:val="00CE366D"/>
    <w:rsid w:val="00CE380D"/>
    <w:rsid w:val="00CE3887"/>
    <w:rsid w:val="00CE3888"/>
    <w:rsid w:val="00CE3E2E"/>
    <w:rsid w:val="00CE407E"/>
    <w:rsid w:val="00CE4140"/>
    <w:rsid w:val="00CE44DB"/>
    <w:rsid w:val="00CE500A"/>
    <w:rsid w:val="00CE5281"/>
    <w:rsid w:val="00CE5613"/>
    <w:rsid w:val="00CE591E"/>
    <w:rsid w:val="00CE5C06"/>
    <w:rsid w:val="00CE5E5D"/>
    <w:rsid w:val="00CE632B"/>
    <w:rsid w:val="00CE6C8C"/>
    <w:rsid w:val="00CE710B"/>
    <w:rsid w:val="00CE7471"/>
    <w:rsid w:val="00CE7D69"/>
    <w:rsid w:val="00CE7E2E"/>
    <w:rsid w:val="00CE7E66"/>
    <w:rsid w:val="00CE7E9A"/>
    <w:rsid w:val="00CF0D64"/>
    <w:rsid w:val="00CF0D68"/>
    <w:rsid w:val="00CF0DAA"/>
    <w:rsid w:val="00CF130C"/>
    <w:rsid w:val="00CF14D4"/>
    <w:rsid w:val="00CF16E9"/>
    <w:rsid w:val="00CF17E0"/>
    <w:rsid w:val="00CF1BAA"/>
    <w:rsid w:val="00CF1E63"/>
    <w:rsid w:val="00CF1E7A"/>
    <w:rsid w:val="00CF2019"/>
    <w:rsid w:val="00CF2245"/>
    <w:rsid w:val="00CF2AFA"/>
    <w:rsid w:val="00CF2CDB"/>
    <w:rsid w:val="00CF2FFF"/>
    <w:rsid w:val="00CF34AB"/>
    <w:rsid w:val="00CF36D0"/>
    <w:rsid w:val="00CF3C3A"/>
    <w:rsid w:val="00CF4175"/>
    <w:rsid w:val="00CF438D"/>
    <w:rsid w:val="00CF4E65"/>
    <w:rsid w:val="00CF54AD"/>
    <w:rsid w:val="00CF5514"/>
    <w:rsid w:val="00CF590B"/>
    <w:rsid w:val="00CF59E2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21"/>
    <w:rsid w:val="00D036F1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9D6"/>
    <w:rsid w:val="00D06FC1"/>
    <w:rsid w:val="00D10A73"/>
    <w:rsid w:val="00D1103A"/>
    <w:rsid w:val="00D11C13"/>
    <w:rsid w:val="00D11D3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4FA"/>
    <w:rsid w:val="00D1595E"/>
    <w:rsid w:val="00D15D58"/>
    <w:rsid w:val="00D162D4"/>
    <w:rsid w:val="00D167D8"/>
    <w:rsid w:val="00D168B6"/>
    <w:rsid w:val="00D17080"/>
    <w:rsid w:val="00D1787A"/>
    <w:rsid w:val="00D20092"/>
    <w:rsid w:val="00D204F5"/>
    <w:rsid w:val="00D20AE3"/>
    <w:rsid w:val="00D20BB2"/>
    <w:rsid w:val="00D20DA4"/>
    <w:rsid w:val="00D217C2"/>
    <w:rsid w:val="00D21A9C"/>
    <w:rsid w:val="00D2230F"/>
    <w:rsid w:val="00D228DE"/>
    <w:rsid w:val="00D231E1"/>
    <w:rsid w:val="00D23490"/>
    <w:rsid w:val="00D2396D"/>
    <w:rsid w:val="00D23D0B"/>
    <w:rsid w:val="00D24A0C"/>
    <w:rsid w:val="00D24BD4"/>
    <w:rsid w:val="00D25939"/>
    <w:rsid w:val="00D25CB3"/>
    <w:rsid w:val="00D25E0C"/>
    <w:rsid w:val="00D261B0"/>
    <w:rsid w:val="00D268D0"/>
    <w:rsid w:val="00D2699C"/>
    <w:rsid w:val="00D27191"/>
    <w:rsid w:val="00D271CB"/>
    <w:rsid w:val="00D27369"/>
    <w:rsid w:val="00D27417"/>
    <w:rsid w:val="00D27B18"/>
    <w:rsid w:val="00D30397"/>
    <w:rsid w:val="00D307FD"/>
    <w:rsid w:val="00D30A66"/>
    <w:rsid w:val="00D30C01"/>
    <w:rsid w:val="00D3101A"/>
    <w:rsid w:val="00D31A74"/>
    <w:rsid w:val="00D31D1E"/>
    <w:rsid w:val="00D31DDD"/>
    <w:rsid w:val="00D3236C"/>
    <w:rsid w:val="00D327DA"/>
    <w:rsid w:val="00D3309B"/>
    <w:rsid w:val="00D334E9"/>
    <w:rsid w:val="00D33539"/>
    <w:rsid w:val="00D33F33"/>
    <w:rsid w:val="00D33FF2"/>
    <w:rsid w:val="00D3463B"/>
    <w:rsid w:val="00D3470B"/>
    <w:rsid w:val="00D34D72"/>
    <w:rsid w:val="00D34DF7"/>
    <w:rsid w:val="00D360B9"/>
    <w:rsid w:val="00D37567"/>
    <w:rsid w:val="00D37951"/>
    <w:rsid w:val="00D37E9B"/>
    <w:rsid w:val="00D40184"/>
    <w:rsid w:val="00D4030D"/>
    <w:rsid w:val="00D405A5"/>
    <w:rsid w:val="00D40FFE"/>
    <w:rsid w:val="00D412BD"/>
    <w:rsid w:val="00D41A06"/>
    <w:rsid w:val="00D41C7D"/>
    <w:rsid w:val="00D41D31"/>
    <w:rsid w:val="00D422C9"/>
    <w:rsid w:val="00D4242B"/>
    <w:rsid w:val="00D42446"/>
    <w:rsid w:val="00D42FA9"/>
    <w:rsid w:val="00D43953"/>
    <w:rsid w:val="00D4397C"/>
    <w:rsid w:val="00D43CEB"/>
    <w:rsid w:val="00D444A3"/>
    <w:rsid w:val="00D44EE0"/>
    <w:rsid w:val="00D450FB"/>
    <w:rsid w:val="00D4542D"/>
    <w:rsid w:val="00D46695"/>
    <w:rsid w:val="00D4676C"/>
    <w:rsid w:val="00D46BE4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2B71"/>
    <w:rsid w:val="00D5381B"/>
    <w:rsid w:val="00D53A56"/>
    <w:rsid w:val="00D53CE9"/>
    <w:rsid w:val="00D540BC"/>
    <w:rsid w:val="00D54A4D"/>
    <w:rsid w:val="00D54CBF"/>
    <w:rsid w:val="00D54EFA"/>
    <w:rsid w:val="00D5629C"/>
    <w:rsid w:val="00D56AB0"/>
    <w:rsid w:val="00D573C4"/>
    <w:rsid w:val="00D5790C"/>
    <w:rsid w:val="00D579CF"/>
    <w:rsid w:val="00D57D89"/>
    <w:rsid w:val="00D6040A"/>
    <w:rsid w:val="00D6061B"/>
    <w:rsid w:val="00D60FAE"/>
    <w:rsid w:val="00D61357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0C0"/>
    <w:rsid w:val="00D6553D"/>
    <w:rsid w:val="00D65F3C"/>
    <w:rsid w:val="00D65FD3"/>
    <w:rsid w:val="00D662BC"/>
    <w:rsid w:val="00D664D2"/>
    <w:rsid w:val="00D668C8"/>
    <w:rsid w:val="00D672D0"/>
    <w:rsid w:val="00D67442"/>
    <w:rsid w:val="00D67998"/>
    <w:rsid w:val="00D67EC3"/>
    <w:rsid w:val="00D702DB"/>
    <w:rsid w:val="00D70B38"/>
    <w:rsid w:val="00D71E8B"/>
    <w:rsid w:val="00D71E94"/>
    <w:rsid w:val="00D721CB"/>
    <w:rsid w:val="00D72B06"/>
    <w:rsid w:val="00D72F3D"/>
    <w:rsid w:val="00D72FB1"/>
    <w:rsid w:val="00D73163"/>
    <w:rsid w:val="00D733B2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C36"/>
    <w:rsid w:val="00D75CDB"/>
    <w:rsid w:val="00D75DEF"/>
    <w:rsid w:val="00D75E48"/>
    <w:rsid w:val="00D76051"/>
    <w:rsid w:val="00D763CB"/>
    <w:rsid w:val="00D767B4"/>
    <w:rsid w:val="00D76A3A"/>
    <w:rsid w:val="00D76DA3"/>
    <w:rsid w:val="00D772FA"/>
    <w:rsid w:val="00D775BB"/>
    <w:rsid w:val="00D77803"/>
    <w:rsid w:val="00D77ADE"/>
    <w:rsid w:val="00D77D63"/>
    <w:rsid w:val="00D77EFE"/>
    <w:rsid w:val="00D803E2"/>
    <w:rsid w:val="00D81192"/>
    <w:rsid w:val="00D8154A"/>
    <w:rsid w:val="00D817A6"/>
    <w:rsid w:val="00D8212B"/>
    <w:rsid w:val="00D824AF"/>
    <w:rsid w:val="00D82641"/>
    <w:rsid w:val="00D82753"/>
    <w:rsid w:val="00D82FB1"/>
    <w:rsid w:val="00D83109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586"/>
    <w:rsid w:val="00D9175C"/>
    <w:rsid w:val="00D91A6F"/>
    <w:rsid w:val="00D923DF"/>
    <w:rsid w:val="00D92423"/>
    <w:rsid w:val="00D92446"/>
    <w:rsid w:val="00D92481"/>
    <w:rsid w:val="00D92902"/>
    <w:rsid w:val="00D931A0"/>
    <w:rsid w:val="00D932CB"/>
    <w:rsid w:val="00D93442"/>
    <w:rsid w:val="00D93703"/>
    <w:rsid w:val="00D9386C"/>
    <w:rsid w:val="00D93BE2"/>
    <w:rsid w:val="00D93D95"/>
    <w:rsid w:val="00D94037"/>
    <w:rsid w:val="00D9429C"/>
    <w:rsid w:val="00D94A83"/>
    <w:rsid w:val="00D94C52"/>
    <w:rsid w:val="00D94FC1"/>
    <w:rsid w:val="00D95A7A"/>
    <w:rsid w:val="00D95D3B"/>
    <w:rsid w:val="00D95D57"/>
    <w:rsid w:val="00D95E50"/>
    <w:rsid w:val="00D9680A"/>
    <w:rsid w:val="00D96930"/>
    <w:rsid w:val="00D96F5F"/>
    <w:rsid w:val="00D974B8"/>
    <w:rsid w:val="00D97D04"/>
    <w:rsid w:val="00DA0051"/>
    <w:rsid w:val="00DA0105"/>
    <w:rsid w:val="00DA0219"/>
    <w:rsid w:val="00DA0CCB"/>
    <w:rsid w:val="00DA130A"/>
    <w:rsid w:val="00DA1838"/>
    <w:rsid w:val="00DA1900"/>
    <w:rsid w:val="00DA1996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41F"/>
    <w:rsid w:val="00DA690C"/>
    <w:rsid w:val="00DA695F"/>
    <w:rsid w:val="00DA6D96"/>
    <w:rsid w:val="00DA7E63"/>
    <w:rsid w:val="00DB037A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52B9"/>
    <w:rsid w:val="00DB5766"/>
    <w:rsid w:val="00DB5D3F"/>
    <w:rsid w:val="00DB608D"/>
    <w:rsid w:val="00DB66B5"/>
    <w:rsid w:val="00DB66B7"/>
    <w:rsid w:val="00DB69DD"/>
    <w:rsid w:val="00DB6A02"/>
    <w:rsid w:val="00DB6B6E"/>
    <w:rsid w:val="00DB6E54"/>
    <w:rsid w:val="00DB77B8"/>
    <w:rsid w:val="00DB794E"/>
    <w:rsid w:val="00DC0059"/>
    <w:rsid w:val="00DC0060"/>
    <w:rsid w:val="00DC052D"/>
    <w:rsid w:val="00DC0F28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6E6"/>
    <w:rsid w:val="00DD09E9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2E01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5AB"/>
    <w:rsid w:val="00DE6A1A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70D7"/>
    <w:rsid w:val="00DF771E"/>
    <w:rsid w:val="00DF7A5B"/>
    <w:rsid w:val="00E00279"/>
    <w:rsid w:val="00E002EB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39E"/>
    <w:rsid w:val="00E035C8"/>
    <w:rsid w:val="00E036A7"/>
    <w:rsid w:val="00E03C48"/>
    <w:rsid w:val="00E04811"/>
    <w:rsid w:val="00E05547"/>
    <w:rsid w:val="00E05634"/>
    <w:rsid w:val="00E056D3"/>
    <w:rsid w:val="00E058B8"/>
    <w:rsid w:val="00E05F2F"/>
    <w:rsid w:val="00E05FFA"/>
    <w:rsid w:val="00E06205"/>
    <w:rsid w:val="00E06520"/>
    <w:rsid w:val="00E06E87"/>
    <w:rsid w:val="00E07D83"/>
    <w:rsid w:val="00E10021"/>
    <w:rsid w:val="00E10095"/>
    <w:rsid w:val="00E10185"/>
    <w:rsid w:val="00E1065A"/>
    <w:rsid w:val="00E10C5D"/>
    <w:rsid w:val="00E10D81"/>
    <w:rsid w:val="00E10DF7"/>
    <w:rsid w:val="00E110EB"/>
    <w:rsid w:val="00E1114D"/>
    <w:rsid w:val="00E11771"/>
    <w:rsid w:val="00E11BED"/>
    <w:rsid w:val="00E11E52"/>
    <w:rsid w:val="00E11FFA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0F7"/>
    <w:rsid w:val="00E14375"/>
    <w:rsid w:val="00E14D20"/>
    <w:rsid w:val="00E14FB5"/>
    <w:rsid w:val="00E150E2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5C4"/>
    <w:rsid w:val="00E21AB1"/>
    <w:rsid w:val="00E21FEF"/>
    <w:rsid w:val="00E22258"/>
    <w:rsid w:val="00E224EF"/>
    <w:rsid w:val="00E2394A"/>
    <w:rsid w:val="00E23DA6"/>
    <w:rsid w:val="00E25615"/>
    <w:rsid w:val="00E2587C"/>
    <w:rsid w:val="00E258AF"/>
    <w:rsid w:val="00E26064"/>
    <w:rsid w:val="00E2715A"/>
    <w:rsid w:val="00E2729A"/>
    <w:rsid w:val="00E2741F"/>
    <w:rsid w:val="00E2772E"/>
    <w:rsid w:val="00E27A1C"/>
    <w:rsid w:val="00E3034B"/>
    <w:rsid w:val="00E30D89"/>
    <w:rsid w:val="00E30E64"/>
    <w:rsid w:val="00E3122E"/>
    <w:rsid w:val="00E3159F"/>
    <w:rsid w:val="00E31826"/>
    <w:rsid w:val="00E31ACA"/>
    <w:rsid w:val="00E32800"/>
    <w:rsid w:val="00E32C07"/>
    <w:rsid w:val="00E32F61"/>
    <w:rsid w:val="00E3322B"/>
    <w:rsid w:val="00E33A4F"/>
    <w:rsid w:val="00E33B0A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ADF"/>
    <w:rsid w:val="00E35B65"/>
    <w:rsid w:val="00E3633F"/>
    <w:rsid w:val="00E36658"/>
    <w:rsid w:val="00E368DC"/>
    <w:rsid w:val="00E36C9F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43CC"/>
    <w:rsid w:val="00E44656"/>
    <w:rsid w:val="00E447C5"/>
    <w:rsid w:val="00E4480F"/>
    <w:rsid w:val="00E44C92"/>
    <w:rsid w:val="00E44CA7"/>
    <w:rsid w:val="00E45045"/>
    <w:rsid w:val="00E455BA"/>
    <w:rsid w:val="00E45DA5"/>
    <w:rsid w:val="00E46356"/>
    <w:rsid w:val="00E46AA4"/>
    <w:rsid w:val="00E47592"/>
    <w:rsid w:val="00E4761F"/>
    <w:rsid w:val="00E47E59"/>
    <w:rsid w:val="00E50273"/>
    <w:rsid w:val="00E504EB"/>
    <w:rsid w:val="00E505C9"/>
    <w:rsid w:val="00E506D9"/>
    <w:rsid w:val="00E50AAD"/>
    <w:rsid w:val="00E50CDF"/>
    <w:rsid w:val="00E50D0B"/>
    <w:rsid w:val="00E5146F"/>
    <w:rsid w:val="00E51903"/>
    <w:rsid w:val="00E519B5"/>
    <w:rsid w:val="00E51BF9"/>
    <w:rsid w:val="00E51CA3"/>
    <w:rsid w:val="00E51E61"/>
    <w:rsid w:val="00E52843"/>
    <w:rsid w:val="00E52920"/>
    <w:rsid w:val="00E52F54"/>
    <w:rsid w:val="00E53849"/>
    <w:rsid w:val="00E53A27"/>
    <w:rsid w:val="00E53C31"/>
    <w:rsid w:val="00E53CBF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592"/>
    <w:rsid w:val="00E566A2"/>
    <w:rsid w:val="00E56ABF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67CAF"/>
    <w:rsid w:val="00E705D3"/>
    <w:rsid w:val="00E70A14"/>
    <w:rsid w:val="00E70C67"/>
    <w:rsid w:val="00E70F33"/>
    <w:rsid w:val="00E71D06"/>
    <w:rsid w:val="00E71EBA"/>
    <w:rsid w:val="00E72169"/>
    <w:rsid w:val="00E72778"/>
    <w:rsid w:val="00E72E83"/>
    <w:rsid w:val="00E731D8"/>
    <w:rsid w:val="00E733EF"/>
    <w:rsid w:val="00E73436"/>
    <w:rsid w:val="00E7350F"/>
    <w:rsid w:val="00E735EF"/>
    <w:rsid w:val="00E73DA0"/>
    <w:rsid w:val="00E74037"/>
    <w:rsid w:val="00E7411F"/>
    <w:rsid w:val="00E743DD"/>
    <w:rsid w:val="00E747AB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269C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85FAF"/>
    <w:rsid w:val="00E863A7"/>
    <w:rsid w:val="00E9092E"/>
    <w:rsid w:val="00E90A7C"/>
    <w:rsid w:val="00E90DAE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4A53"/>
    <w:rsid w:val="00E9562F"/>
    <w:rsid w:val="00E95689"/>
    <w:rsid w:val="00E96475"/>
    <w:rsid w:val="00E9704E"/>
    <w:rsid w:val="00E97792"/>
    <w:rsid w:val="00E9796E"/>
    <w:rsid w:val="00E97CAE"/>
    <w:rsid w:val="00E97D32"/>
    <w:rsid w:val="00EA001E"/>
    <w:rsid w:val="00EA080B"/>
    <w:rsid w:val="00EA0A5E"/>
    <w:rsid w:val="00EA0D85"/>
    <w:rsid w:val="00EA1059"/>
    <w:rsid w:val="00EA127A"/>
    <w:rsid w:val="00EA1389"/>
    <w:rsid w:val="00EA15D0"/>
    <w:rsid w:val="00EA15E2"/>
    <w:rsid w:val="00EA1C23"/>
    <w:rsid w:val="00EA1F06"/>
    <w:rsid w:val="00EA1F2F"/>
    <w:rsid w:val="00EA22A2"/>
    <w:rsid w:val="00EA24BD"/>
    <w:rsid w:val="00EA2BF9"/>
    <w:rsid w:val="00EA2C10"/>
    <w:rsid w:val="00EA31A0"/>
    <w:rsid w:val="00EA36CC"/>
    <w:rsid w:val="00EA3771"/>
    <w:rsid w:val="00EA3978"/>
    <w:rsid w:val="00EA3DF8"/>
    <w:rsid w:val="00EA454B"/>
    <w:rsid w:val="00EA45DB"/>
    <w:rsid w:val="00EA4BA3"/>
    <w:rsid w:val="00EA5074"/>
    <w:rsid w:val="00EA51D8"/>
    <w:rsid w:val="00EA6180"/>
    <w:rsid w:val="00EA63D4"/>
    <w:rsid w:val="00EA649B"/>
    <w:rsid w:val="00EA6722"/>
    <w:rsid w:val="00EA6966"/>
    <w:rsid w:val="00EA69F0"/>
    <w:rsid w:val="00EA6B83"/>
    <w:rsid w:val="00EA6B8B"/>
    <w:rsid w:val="00EA7708"/>
    <w:rsid w:val="00EA7C20"/>
    <w:rsid w:val="00EB05D1"/>
    <w:rsid w:val="00EB0D6C"/>
    <w:rsid w:val="00EB1606"/>
    <w:rsid w:val="00EB1974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4DC"/>
    <w:rsid w:val="00EB451B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535"/>
    <w:rsid w:val="00EC2598"/>
    <w:rsid w:val="00EC2942"/>
    <w:rsid w:val="00EC33C2"/>
    <w:rsid w:val="00EC3806"/>
    <w:rsid w:val="00EC3A25"/>
    <w:rsid w:val="00EC3E4F"/>
    <w:rsid w:val="00EC3FC8"/>
    <w:rsid w:val="00EC4316"/>
    <w:rsid w:val="00EC452B"/>
    <w:rsid w:val="00EC489C"/>
    <w:rsid w:val="00EC49B4"/>
    <w:rsid w:val="00EC4BDF"/>
    <w:rsid w:val="00EC5798"/>
    <w:rsid w:val="00EC5C14"/>
    <w:rsid w:val="00EC5F47"/>
    <w:rsid w:val="00EC63CC"/>
    <w:rsid w:val="00EC6A01"/>
    <w:rsid w:val="00EC6B42"/>
    <w:rsid w:val="00EC754A"/>
    <w:rsid w:val="00EC76C4"/>
    <w:rsid w:val="00ED0595"/>
    <w:rsid w:val="00ED0D2B"/>
    <w:rsid w:val="00ED1121"/>
    <w:rsid w:val="00ED1D80"/>
    <w:rsid w:val="00ED1F93"/>
    <w:rsid w:val="00ED2104"/>
    <w:rsid w:val="00ED21F9"/>
    <w:rsid w:val="00ED288F"/>
    <w:rsid w:val="00ED28F2"/>
    <w:rsid w:val="00ED2E85"/>
    <w:rsid w:val="00ED2F7B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1EE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8CF"/>
    <w:rsid w:val="00EE1906"/>
    <w:rsid w:val="00EE1B86"/>
    <w:rsid w:val="00EE23DF"/>
    <w:rsid w:val="00EE2789"/>
    <w:rsid w:val="00EE2A42"/>
    <w:rsid w:val="00EE2F2E"/>
    <w:rsid w:val="00EE37B3"/>
    <w:rsid w:val="00EE3C5C"/>
    <w:rsid w:val="00EE3CF7"/>
    <w:rsid w:val="00EE3DBD"/>
    <w:rsid w:val="00EE3E2B"/>
    <w:rsid w:val="00EE49C0"/>
    <w:rsid w:val="00EE4A12"/>
    <w:rsid w:val="00EE4E98"/>
    <w:rsid w:val="00EE4EE7"/>
    <w:rsid w:val="00EE5876"/>
    <w:rsid w:val="00EE61AA"/>
    <w:rsid w:val="00EE66E4"/>
    <w:rsid w:val="00EE6FCE"/>
    <w:rsid w:val="00EE70B5"/>
    <w:rsid w:val="00EE79B8"/>
    <w:rsid w:val="00EE7E2C"/>
    <w:rsid w:val="00EF0254"/>
    <w:rsid w:val="00EF04E7"/>
    <w:rsid w:val="00EF1274"/>
    <w:rsid w:val="00EF15AB"/>
    <w:rsid w:val="00EF1900"/>
    <w:rsid w:val="00EF190D"/>
    <w:rsid w:val="00EF1956"/>
    <w:rsid w:val="00EF1AB6"/>
    <w:rsid w:val="00EF2289"/>
    <w:rsid w:val="00EF24F1"/>
    <w:rsid w:val="00EF2A41"/>
    <w:rsid w:val="00EF2AA7"/>
    <w:rsid w:val="00EF2D3C"/>
    <w:rsid w:val="00EF2D8D"/>
    <w:rsid w:val="00EF3783"/>
    <w:rsid w:val="00EF401C"/>
    <w:rsid w:val="00EF4147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3211"/>
    <w:rsid w:val="00F03953"/>
    <w:rsid w:val="00F0457B"/>
    <w:rsid w:val="00F050B4"/>
    <w:rsid w:val="00F0577F"/>
    <w:rsid w:val="00F05BA3"/>
    <w:rsid w:val="00F05CC5"/>
    <w:rsid w:val="00F0674A"/>
    <w:rsid w:val="00F06948"/>
    <w:rsid w:val="00F06CF9"/>
    <w:rsid w:val="00F06F23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770"/>
    <w:rsid w:val="00F12810"/>
    <w:rsid w:val="00F12FD2"/>
    <w:rsid w:val="00F13161"/>
    <w:rsid w:val="00F13294"/>
    <w:rsid w:val="00F1399C"/>
    <w:rsid w:val="00F13AE2"/>
    <w:rsid w:val="00F13D6B"/>
    <w:rsid w:val="00F13E69"/>
    <w:rsid w:val="00F13E7B"/>
    <w:rsid w:val="00F142EA"/>
    <w:rsid w:val="00F1562A"/>
    <w:rsid w:val="00F15B30"/>
    <w:rsid w:val="00F15CAD"/>
    <w:rsid w:val="00F1630C"/>
    <w:rsid w:val="00F16825"/>
    <w:rsid w:val="00F17EC8"/>
    <w:rsid w:val="00F2043F"/>
    <w:rsid w:val="00F2081D"/>
    <w:rsid w:val="00F20B9E"/>
    <w:rsid w:val="00F2148E"/>
    <w:rsid w:val="00F21BD1"/>
    <w:rsid w:val="00F22F49"/>
    <w:rsid w:val="00F2311E"/>
    <w:rsid w:val="00F23342"/>
    <w:rsid w:val="00F23B1F"/>
    <w:rsid w:val="00F23BEA"/>
    <w:rsid w:val="00F23D2E"/>
    <w:rsid w:val="00F2407D"/>
    <w:rsid w:val="00F24618"/>
    <w:rsid w:val="00F24681"/>
    <w:rsid w:val="00F24A55"/>
    <w:rsid w:val="00F24F8B"/>
    <w:rsid w:val="00F251F8"/>
    <w:rsid w:val="00F25982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955"/>
    <w:rsid w:val="00F32B0E"/>
    <w:rsid w:val="00F32CE0"/>
    <w:rsid w:val="00F33CF8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449"/>
    <w:rsid w:val="00F40C54"/>
    <w:rsid w:val="00F40EBE"/>
    <w:rsid w:val="00F41163"/>
    <w:rsid w:val="00F41330"/>
    <w:rsid w:val="00F413C9"/>
    <w:rsid w:val="00F417F2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E3E"/>
    <w:rsid w:val="00F45156"/>
    <w:rsid w:val="00F4605C"/>
    <w:rsid w:val="00F460DE"/>
    <w:rsid w:val="00F46509"/>
    <w:rsid w:val="00F468CF"/>
    <w:rsid w:val="00F469CB"/>
    <w:rsid w:val="00F469CF"/>
    <w:rsid w:val="00F46A2B"/>
    <w:rsid w:val="00F47476"/>
    <w:rsid w:val="00F47892"/>
    <w:rsid w:val="00F5036C"/>
    <w:rsid w:val="00F50597"/>
    <w:rsid w:val="00F509C7"/>
    <w:rsid w:val="00F50F4C"/>
    <w:rsid w:val="00F51601"/>
    <w:rsid w:val="00F51CCC"/>
    <w:rsid w:val="00F51ED9"/>
    <w:rsid w:val="00F5240D"/>
    <w:rsid w:val="00F52493"/>
    <w:rsid w:val="00F527AA"/>
    <w:rsid w:val="00F527C6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930"/>
    <w:rsid w:val="00F57338"/>
    <w:rsid w:val="00F57432"/>
    <w:rsid w:val="00F57683"/>
    <w:rsid w:val="00F5777D"/>
    <w:rsid w:val="00F57BF4"/>
    <w:rsid w:val="00F57D32"/>
    <w:rsid w:val="00F6003C"/>
    <w:rsid w:val="00F60312"/>
    <w:rsid w:val="00F607CF"/>
    <w:rsid w:val="00F61815"/>
    <w:rsid w:val="00F622C1"/>
    <w:rsid w:val="00F62538"/>
    <w:rsid w:val="00F62779"/>
    <w:rsid w:val="00F62D41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6852"/>
    <w:rsid w:val="00F6731A"/>
    <w:rsid w:val="00F676E0"/>
    <w:rsid w:val="00F677FB"/>
    <w:rsid w:val="00F67D4A"/>
    <w:rsid w:val="00F701CF"/>
    <w:rsid w:val="00F70FB5"/>
    <w:rsid w:val="00F710C9"/>
    <w:rsid w:val="00F7144F"/>
    <w:rsid w:val="00F71701"/>
    <w:rsid w:val="00F71856"/>
    <w:rsid w:val="00F72279"/>
    <w:rsid w:val="00F725D6"/>
    <w:rsid w:val="00F725F7"/>
    <w:rsid w:val="00F72AB8"/>
    <w:rsid w:val="00F73012"/>
    <w:rsid w:val="00F73261"/>
    <w:rsid w:val="00F732C6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80331"/>
    <w:rsid w:val="00F804AC"/>
    <w:rsid w:val="00F80704"/>
    <w:rsid w:val="00F80818"/>
    <w:rsid w:val="00F80DD7"/>
    <w:rsid w:val="00F81A4C"/>
    <w:rsid w:val="00F81FFD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E9"/>
    <w:rsid w:val="00F8723F"/>
    <w:rsid w:val="00F87256"/>
    <w:rsid w:val="00F8731B"/>
    <w:rsid w:val="00F8789A"/>
    <w:rsid w:val="00F87E16"/>
    <w:rsid w:val="00F90329"/>
    <w:rsid w:val="00F90505"/>
    <w:rsid w:val="00F911B6"/>
    <w:rsid w:val="00F91BCF"/>
    <w:rsid w:val="00F91E6D"/>
    <w:rsid w:val="00F9222D"/>
    <w:rsid w:val="00F929B1"/>
    <w:rsid w:val="00F92D76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A54"/>
    <w:rsid w:val="00F96B1A"/>
    <w:rsid w:val="00F97476"/>
    <w:rsid w:val="00F97650"/>
    <w:rsid w:val="00F9785A"/>
    <w:rsid w:val="00F97868"/>
    <w:rsid w:val="00F97D18"/>
    <w:rsid w:val="00FA0801"/>
    <w:rsid w:val="00FA1BFB"/>
    <w:rsid w:val="00FA27AD"/>
    <w:rsid w:val="00FA28CC"/>
    <w:rsid w:val="00FA2997"/>
    <w:rsid w:val="00FA2DC5"/>
    <w:rsid w:val="00FA33D7"/>
    <w:rsid w:val="00FA3A18"/>
    <w:rsid w:val="00FA441C"/>
    <w:rsid w:val="00FA4494"/>
    <w:rsid w:val="00FA4561"/>
    <w:rsid w:val="00FA49A1"/>
    <w:rsid w:val="00FA4A2D"/>
    <w:rsid w:val="00FA4C10"/>
    <w:rsid w:val="00FA4E2B"/>
    <w:rsid w:val="00FA5095"/>
    <w:rsid w:val="00FA56F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1229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B56"/>
    <w:rsid w:val="00FB4F5C"/>
    <w:rsid w:val="00FB52AF"/>
    <w:rsid w:val="00FB5983"/>
    <w:rsid w:val="00FB5A28"/>
    <w:rsid w:val="00FB5FCF"/>
    <w:rsid w:val="00FB605D"/>
    <w:rsid w:val="00FB63E1"/>
    <w:rsid w:val="00FB6637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7D4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67F6"/>
    <w:rsid w:val="00FD6851"/>
    <w:rsid w:val="00FD6A98"/>
    <w:rsid w:val="00FD6CD8"/>
    <w:rsid w:val="00FD7657"/>
    <w:rsid w:val="00FD7738"/>
    <w:rsid w:val="00FD7F69"/>
    <w:rsid w:val="00FE020F"/>
    <w:rsid w:val="00FE0CE0"/>
    <w:rsid w:val="00FE0D93"/>
    <w:rsid w:val="00FE0DF7"/>
    <w:rsid w:val="00FE167B"/>
    <w:rsid w:val="00FE19E5"/>
    <w:rsid w:val="00FE2105"/>
    <w:rsid w:val="00FE2296"/>
    <w:rsid w:val="00FE2395"/>
    <w:rsid w:val="00FE308A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46D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4A7"/>
    <w:rsid w:val="00FF0660"/>
    <w:rsid w:val="00FF0BE1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BE1"/>
    <w:rsid w:val="00FF3F60"/>
    <w:rsid w:val="00FF3F6E"/>
    <w:rsid w:val="00FF3FA8"/>
    <w:rsid w:val="00FF4275"/>
    <w:rsid w:val="00FF4506"/>
    <w:rsid w:val="00FF493D"/>
    <w:rsid w:val="00FF4A2B"/>
    <w:rsid w:val="00FF5BED"/>
    <w:rsid w:val="00FF5D27"/>
    <w:rsid w:val="00FF5E82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790C403C-0171-4031-AD81-F12461B0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basedOn w:val="DefaultParagraphFont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BodyText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C7A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C7A0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basedOn w:val="DefaultParagraphFont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basedOn w:val="DefaultParagraphFont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0D4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A2E00-17A8-4E40-B727-6E1F7013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45</Pages>
  <Words>10502</Words>
  <Characters>43699</Characters>
  <Application>Microsoft Office Word</Application>
  <DocSecurity>0</DocSecurity>
  <Lines>364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54093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creator>tadsong_h22</dc:creator>
  <cp:lastModifiedBy>Somjai, Nigonyanont</cp:lastModifiedBy>
  <cp:revision>3</cp:revision>
  <cp:lastPrinted>2017-11-02T09:07:00Z</cp:lastPrinted>
  <dcterms:created xsi:type="dcterms:W3CDTF">2017-11-09T10:51:00Z</dcterms:created>
  <dcterms:modified xsi:type="dcterms:W3CDTF">2017-11-09T10:52:00Z</dcterms:modified>
</cp:coreProperties>
</file>