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="00C32415">
        <w:rPr>
          <w:rFonts w:ascii="Angsana New" w:hAnsi="Angsana New" w:hint="cs"/>
          <w:b/>
          <w:bCs/>
          <w:sz w:val="52"/>
          <w:szCs w:val="52"/>
          <w:cs/>
        </w:rPr>
        <w:t>ยูเร</w:t>
      </w:r>
      <w:proofErr w:type="spellEnd"/>
      <w:r w:rsidR="00C32415">
        <w:rPr>
          <w:rFonts w:ascii="Angsana New" w:hAnsi="Angsana New" w:hint="cs"/>
          <w:b/>
          <w:bCs/>
          <w:sz w:val="52"/>
          <w:szCs w:val="52"/>
          <w:cs/>
        </w:rPr>
        <w:t>กา ดีไซน์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5455AA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งบการเงิน</w:t>
      </w:r>
      <w:r w:rsidR="00B86AB5" w:rsidRPr="00E07D86">
        <w:rPr>
          <w:rFonts w:ascii="Angsana New" w:hAnsi="Angsana New"/>
          <w:sz w:val="32"/>
          <w:szCs w:val="32"/>
          <w:cs/>
        </w:rPr>
        <w:t>ระหว่างกาล</w:t>
      </w:r>
    </w:p>
    <w:p w:rsidR="00C32415" w:rsidRDefault="00C32415" w:rsidP="00C32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41693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95790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095790">
        <w:rPr>
          <w:rFonts w:ascii="Angsana New" w:hAnsi="Angsana New" w:hint="cs"/>
          <w:sz w:val="32"/>
          <w:szCs w:val="32"/>
          <w:cs/>
        </w:rPr>
        <w:t>กันยายน</w:t>
      </w:r>
      <w:r w:rsidR="008924E5">
        <w:rPr>
          <w:rFonts w:ascii="Angsana New" w:hAnsi="Angsana New" w:hint="cs"/>
          <w:sz w:val="32"/>
          <w:szCs w:val="32"/>
          <w:cs/>
        </w:rPr>
        <w:t xml:space="preserve"> </w:t>
      </w:r>
      <w:r w:rsidR="0038393A">
        <w:rPr>
          <w:rFonts w:ascii="Angsana New" w:hAnsi="Angsana New"/>
          <w:sz w:val="32"/>
          <w:szCs w:val="32"/>
        </w:rPr>
        <w:t>2560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และ</w:t>
      </w:r>
    </w:p>
    <w:p w:rsidR="00C32415" w:rsidRPr="00E07D86" w:rsidRDefault="00C32415" w:rsidP="00C32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E07D86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1B0F3C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6206D8" w:rsidRDefault="006206D8" w:rsidP="006206D8"/>
    <w:p w:rsidR="0038393A" w:rsidRDefault="0038393A" w:rsidP="006206D8"/>
    <w:p w:rsidR="0038393A" w:rsidRDefault="0038393A" w:rsidP="006206D8"/>
    <w:p w:rsidR="0038393A" w:rsidRDefault="0038393A" w:rsidP="006206D8"/>
    <w:p w:rsidR="0038393A" w:rsidRDefault="0038393A" w:rsidP="006206D8"/>
    <w:p w:rsidR="0038393A" w:rsidRDefault="0038393A" w:rsidP="006206D8"/>
    <w:p w:rsidR="0038393A" w:rsidRDefault="0038393A" w:rsidP="006206D8"/>
    <w:p w:rsidR="006206D8" w:rsidRPr="006206D8" w:rsidRDefault="006206D8" w:rsidP="006206D8"/>
    <w:p w:rsidR="00BD5985" w:rsidRPr="00A4230F" w:rsidRDefault="00BD5985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985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BD598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9670D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BD598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="000422E0" w:rsidRPr="00F63E9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0422E0">
        <w:rPr>
          <w:rFonts w:ascii="Angsana New" w:hAnsi="Angsana New" w:hint="cs"/>
          <w:b/>
          <w:bCs/>
          <w:sz w:val="30"/>
          <w:szCs w:val="30"/>
          <w:cs/>
        </w:rPr>
        <w:t>ยูเร</w:t>
      </w:r>
      <w:proofErr w:type="spellEnd"/>
      <w:r w:rsidR="000422E0">
        <w:rPr>
          <w:rFonts w:ascii="Angsana New" w:hAnsi="Angsana New" w:hint="cs"/>
          <w:b/>
          <w:bCs/>
          <w:sz w:val="30"/>
          <w:szCs w:val="30"/>
          <w:cs/>
        </w:rPr>
        <w:t>กา ดีไซน์</w:t>
      </w:r>
      <w:r w:rsidR="000422E0"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0422E0" w:rsidRPr="00F63E91">
        <w:rPr>
          <w:rFonts w:ascii="Angsana New" w:hAnsi="Angsana New"/>
          <w:b/>
          <w:bCs/>
          <w:sz w:val="30"/>
          <w:szCs w:val="30"/>
        </w:rPr>
        <w:t>(</w:t>
      </w:r>
      <w:r w:rsidR="000422E0"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0422E0"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0422E0" w:rsidRPr="007F250C" w:rsidRDefault="000422E0" w:rsidP="000422E0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ข้าพเจ้าได้สอบทานงบ</w:t>
      </w:r>
      <w:r w:rsidRPr="007F250C">
        <w:rPr>
          <w:rFonts w:ascii="Angsana New" w:hAnsi="Angsana New" w:cs="Angsana New" w:hint="cs"/>
          <w:spacing w:val="-2"/>
          <w:cs/>
        </w:rPr>
        <w:t>แสดงฐานะการเงินรวมและงบแสดงฐานะการเงินเฉพาะกิจการ</w:t>
      </w:r>
      <w:r w:rsidRPr="007F250C">
        <w:rPr>
          <w:rFonts w:ascii="Angsana New" w:hAnsi="Angsana New" w:cs="Angsana New"/>
          <w:spacing w:val="-2"/>
          <w:cs/>
        </w:rPr>
        <w:t xml:space="preserve"> ณ วันที่ 3</w:t>
      </w:r>
      <w:r>
        <w:rPr>
          <w:rFonts w:ascii="Angsana New" w:hAnsi="Angsana New" w:cs="Angsana New"/>
          <w:spacing w:val="-2"/>
          <w:lang w:val="en-US"/>
        </w:rPr>
        <w:t xml:space="preserve">0 </w:t>
      </w:r>
      <w:r w:rsidR="00095790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38393A">
        <w:rPr>
          <w:rFonts w:ascii="Angsana New" w:hAnsi="Angsana New" w:cs="Angsana New"/>
          <w:spacing w:val="-2"/>
          <w:cs/>
        </w:rPr>
        <w:t>25</w:t>
      </w:r>
      <w:r w:rsidR="0038393A">
        <w:rPr>
          <w:rFonts w:ascii="Angsana New" w:hAnsi="Angsana New" w:cs="Angsana New" w:hint="cs"/>
          <w:spacing w:val="-2"/>
          <w:cs/>
        </w:rPr>
        <w:t>60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</w:t>
      </w:r>
      <w:r w:rsidR="0026274E">
        <w:rPr>
          <w:rFonts w:ascii="Angsana New" w:hAnsi="Angsana New" w:cs="Angsana New" w:hint="cs"/>
          <w:spacing w:val="-2"/>
          <w:cs/>
        </w:rPr>
        <w:t>งบกำไรขาดทุนเบ็ดเสร็จเฉพาะกิจกา</w:t>
      </w:r>
      <w:r w:rsidR="0026274E">
        <w:rPr>
          <w:rFonts w:ascii="Angsana New" w:hAnsi="Angsana New" w:cs="Angsana New" w:hint="cs"/>
          <w:spacing w:val="-2"/>
          <w:cs/>
          <w:lang w:val="en-US"/>
        </w:rPr>
        <w:t>รสำหรับงวด</w:t>
      </w:r>
      <w:r w:rsidR="00286B2D">
        <w:rPr>
          <w:rFonts w:ascii="Angsana New" w:hAnsi="Angsana New" w:cs="Angsana New" w:hint="cs"/>
          <w:spacing w:val="-2"/>
          <w:cs/>
          <w:lang w:val="en-US"/>
        </w:rPr>
        <w:t>สามเดือนและ</w:t>
      </w:r>
      <w:r w:rsidR="00095790">
        <w:rPr>
          <w:rFonts w:ascii="Angsana New" w:hAnsi="Angsana New" w:cs="Angsana New" w:hint="cs"/>
          <w:spacing w:val="-2"/>
          <w:cs/>
          <w:lang w:val="en-US"/>
        </w:rPr>
        <w:t>เก้า</w:t>
      </w:r>
      <w:r w:rsidR="0026274E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="0026274E">
        <w:rPr>
          <w:rFonts w:ascii="Angsana New" w:hAnsi="Angsana New" w:cs="Angsana New"/>
          <w:spacing w:val="-2"/>
          <w:lang w:val="en-US"/>
        </w:rPr>
        <w:t xml:space="preserve">30 </w:t>
      </w:r>
      <w:r w:rsidR="00095790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="0026274E" w:rsidRPr="009B3EDB">
        <w:rPr>
          <w:rFonts w:ascii="Angsana New" w:hAnsi="Angsana New" w:cs="Angsana New"/>
          <w:spacing w:val="-6"/>
          <w:lang w:val="en-US"/>
        </w:rPr>
        <w:t>25</w:t>
      </w:r>
      <w:r w:rsidR="0038393A">
        <w:rPr>
          <w:rFonts w:ascii="Angsana New" w:hAnsi="Angsana New" w:cs="Angsana New"/>
          <w:spacing w:val="-6"/>
          <w:lang w:val="en-US"/>
        </w:rPr>
        <w:t>60</w:t>
      </w:r>
      <w:r w:rsidR="00734C7A" w:rsidRPr="009B3EDB">
        <w:rPr>
          <w:rFonts w:ascii="Angsana New" w:hAnsi="Angsana New" w:cs="Angsana New"/>
          <w:spacing w:val="-16"/>
          <w:lang w:val="en-US"/>
        </w:rPr>
        <w:t xml:space="preserve"> </w:t>
      </w:r>
      <w:r w:rsidRPr="009B3EDB">
        <w:rPr>
          <w:rFonts w:ascii="Angsana New" w:hAnsi="Angsana New" w:cs="Angsana New"/>
          <w:spacing w:val="-6"/>
          <w:cs/>
        </w:rPr>
        <w:t>งบแสดงการเปลี่ยนแปลง</w:t>
      </w:r>
      <w:r w:rsidRPr="007F250C">
        <w:rPr>
          <w:rFonts w:ascii="Angsana New" w:hAnsi="Angsana New" w:cs="Angsana New"/>
          <w:spacing w:val="-2"/>
          <w:cs/>
        </w:rPr>
        <w:t>ส่วนของ</w:t>
      </w:r>
      <w:r w:rsidRPr="009B3EDB">
        <w:rPr>
          <w:rFonts w:ascii="Angsana New" w:hAnsi="Angsana New" w:cs="Angsana New"/>
          <w:spacing w:val="16"/>
          <w:cs/>
        </w:rPr>
        <w:t>ผู้ถือหุ้น</w:t>
      </w:r>
      <w:r w:rsidRPr="009B3EDB">
        <w:rPr>
          <w:rFonts w:ascii="Angsana New" w:hAnsi="Angsana New" w:cs="Angsana New" w:hint="cs"/>
          <w:spacing w:val="10"/>
          <w:cs/>
        </w:rPr>
        <w:t>รวมและ</w:t>
      </w:r>
      <w:r w:rsidRPr="009B3EDB">
        <w:rPr>
          <w:rFonts w:ascii="Angsana New" w:hAnsi="Angsana New" w:cs="Angsana New" w:hint="cs"/>
          <w:spacing w:val="6"/>
          <w:cs/>
        </w:rPr>
        <w:t>งบแสดง</w:t>
      </w:r>
      <w:r w:rsidRPr="007F250C">
        <w:rPr>
          <w:rFonts w:ascii="Angsana New" w:hAnsi="Angsana New" w:cs="Angsana New" w:hint="cs"/>
          <w:spacing w:val="-2"/>
          <w:cs/>
        </w:rPr>
        <w:t>การเปลี่ยนแปลงส่วนของผู้ถือหุ้นเฉพาะกิจการ</w:t>
      </w:r>
      <w:r w:rsidR="009B3EDB">
        <w:rPr>
          <w:rFonts w:ascii="Angsana New" w:hAnsi="Angsana New" w:cs="Angsana New"/>
          <w:spacing w:val="-2"/>
          <w:cs/>
        </w:rPr>
        <w:t>แล</w:t>
      </w:r>
      <w:r w:rsidR="009B3EDB">
        <w:rPr>
          <w:rFonts w:ascii="Angsana New" w:hAnsi="Angsana New" w:cs="Angsana New" w:hint="cs"/>
          <w:spacing w:val="-2"/>
          <w:cs/>
          <w:lang w:val="en-US"/>
        </w:rPr>
        <w:t xml:space="preserve">ะ         </w:t>
      </w:r>
      <w:r w:rsidR="00734C7A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 w:rsidR="00095790">
        <w:rPr>
          <w:rFonts w:ascii="Angsana New" w:hAnsi="Angsana New" w:cs="Angsana New" w:hint="cs"/>
          <w:spacing w:val="-2"/>
          <w:cs/>
        </w:rPr>
        <w:t>เก้า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Pr="007F250C">
        <w:rPr>
          <w:rFonts w:ascii="Angsana New" w:hAnsi="Angsana New" w:cs="Angsana New"/>
          <w:spacing w:val="-2"/>
          <w:cs/>
        </w:rPr>
        <w:t>3</w:t>
      </w:r>
      <w:r>
        <w:rPr>
          <w:rFonts w:ascii="Angsana New" w:hAnsi="Angsana New" w:cs="Angsana New"/>
          <w:spacing w:val="-2"/>
          <w:lang w:val="en-US"/>
        </w:rPr>
        <w:t xml:space="preserve">0 </w:t>
      </w:r>
      <w:r w:rsidR="00095790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Pr="007F250C">
        <w:rPr>
          <w:rFonts w:ascii="Angsana New" w:hAnsi="Angsana New" w:cs="Angsana New" w:hint="cs"/>
          <w:spacing w:val="-2"/>
          <w:cs/>
        </w:rPr>
        <w:t xml:space="preserve"> </w:t>
      </w:r>
      <w:r w:rsidR="0038393A">
        <w:rPr>
          <w:rFonts w:ascii="Angsana New" w:hAnsi="Angsana New" w:cs="Angsana New"/>
          <w:spacing w:val="-2"/>
          <w:cs/>
        </w:rPr>
        <w:t>25</w:t>
      </w:r>
      <w:r w:rsidR="0038393A">
        <w:rPr>
          <w:rFonts w:ascii="Angsana New" w:hAnsi="Angsana New" w:cs="Angsana New" w:hint="cs"/>
          <w:spacing w:val="-2"/>
          <w:cs/>
        </w:rPr>
        <w:t>60</w:t>
      </w:r>
      <w:r w:rsidRPr="007F250C">
        <w:rPr>
          <w:rFonts w:ascii="Angsana New" w:hAnsi="Angsana New" w:cs="Angsana New" w:hint="cs"/>
          <w:spacing w:val="-2"/>
          <w:cs/>
        </w:rPr>
        <w:t xml:space="preserve"> และหมายเหตุประกอบ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>
        <w:rPr>
          <w:rFonts w:ascii="Angsana New" w:hAnsi="Angsana New" w:cs="Angsana New" w:hint="cs"/>
          <w:spacing w:val="-2"/>
          <w:cs/>
        </w:rPr>
        <w:t>ข้อมูลทางการเงินระหว่างกาล</w:t>
      </w:r>
      <w:r w:rsidRPr="007F250C">
        <w:rPr>
          <w:rFonts w:ascii="Angsana New" w:hAnsi="Angsana New" w:cs="Angsana New" w:hint="cs"/>
          <w:spacing w:val="-2"/>
          <w:cs/>
        </w:rPr>
        <w:t>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proofErr w:type="spellStart"/>
      <w:r>
        <w:rPr>
          <w:rFonts w:ascii="Angsana New" w:hAnsi="Angsana New" w:cs="Angsana New" w:hint="cs"/>
          <w:spacing w:val="-2"/>
          <w:cs/>
        </w:rPr>
        <w:t>ยูเร</w:t>
      </w:r>
      <w:proofErr w:type="spellEnd"/>
      <w:r>
        <w:rPr>
          <w:rFonts w:ascii="Angsana New" w:hAnsi="Angsana New" w:cs="Angsana New" w:hint="cs"/>
          <w:spacing w:val="-2"/>
          <w:cs/>
        </w:rPr>
        <w:t>กา ดีไซน์</w:t>
      </w:r>
      <w:r w:rsidRPr="00A42E60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 xml:space="preserve">จำกัด (มหาชน)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proofErr w:type="spellStart"/>
      <w:r>
        <w:rPr>
          <w:rFonts w:ascii="Angsana New" w:hAnsi="Angsana New" w:cs="Angsana New" w:hint="cs"/>
          <w:spacing w:val="-2"/>
          <w:cs/>
        </w:rPr>
        <w:t>ยูเร</w:t>
      </w:r>
      <w:proofErr w:type="spellEnd"/>
      <w:r>
        <w:rPr>
          <w:rFonts w:ascii="Angsana New" w:hAnsi="Angsana New" w:cs="Angsana New" w:hint="cs"/>
          <w:spacing w:val="-2"/>
          <w:cs/>
        </w:rPr>
        <w:t xml:space="preserve">กา ดีไซน์ </w:t>
      </w:r>
      <w:r w:rsidRPr="007F250C">
        <w:rPr>
          <w:rFonts w:ascii="Angsana New" w:hAnsi="Angsana New" w:cs="Angsana New"/>
          <w:spacing w:val="-2"/>
          <w:cs/>
        </w:rPr>
        <w:t xml:space="preserve">จำกัด (มหาชน)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600FF2">
        <w:rPr>
          <w:rFonts w:ascii="Angsana New" w:hAnsi="Angsana New" w:cs="Angsana New"/>
          <w:spacing w:val="-2"/>
          <w:cs/>
        </w:rPr>
        <w:t>ซึ่งผู้บริหารของกิจการเป็นผู้รับผิดชอบในการจัดทำและ</w:t>
      </w:r>
      <w:r w:rsidRPr="00600FF2">
        <w:rPr>
          <w:rFonts w:ascii="Angsana New" w:hAnsi="Angsana New" w:cs="Angsana New" w:hint="cs"/>
          <w:spacing w:val="-2"/>
          <w:cs/>
        </w:rPr>
        <w:t>นำเสนอ</w:t>
      </w:r>
      <w:r>
        <w:rPr>
          <w:rFonts w:ascii="Angsana New" w:hAnsi="Angsana New" w:cs="Angsana New" w:hint="cs"/>
          <w:spacing w:val="-2"/>
          <w:cs/>
        </w:rPr>
        <w:t>ข้อมูลทางการเงิน</w:t>
      </w:r>
      <w:r w:rsidRPr="00600FF2">
        <w:rPr>
          <w:rFonts w:ascii="Angsana New" w:hAnsi="Angsana New" w:cs="Angsana New"/>
          <w:spacing w:val="-2"/>
          <w:cs/>
        </w:rPr>
        <w:t>ระหว่างกาลเหล่านี้</w:t>
      </w:r>
      <w:r>
        <w:rPr>
          <w:rFonts w:ascii="Angsana New" w:hAnsi="Angsana New" w:cs="Angsana New" w:hint="cs"/>
          <w:spacing w:val="-2"/>
          <w:cs/>
        </w:rPr>
        <w:t xml:space="preserve">ตามมาตรฐานการบัญชี ฉบับที่ </w:t>
      </w:r>
      <w:r w:rsidRPr="0038393A">
        <w:rPr>
          <w:rFonts w:ascii="Angsana New" w:hAnsi="Angsana New" w:cs="Angsana New"/>
          <w:spacing w:val="-2"/>
          <w:cs/>
        </w:rPr>
        <w:t xml:space="preserve">34 </w:t>
      </w:r>
      <w:r w:rsidRPr="0038393A">
        <w:rPr>
          <w:rFonts w:ascii="Angsana New" w:hAnsi="Angsana New" w:cs="Angsana New" w:hint="cs"/>
          <w:spacing w:val="-2"/>
          <w:cs/>
        </w:rPr>
        <w:t>เรื่อง</w:t>
      </w:r>
      <w:r w:rsidR="0038393A" w:rsidRPr="0038393A">
        <w:rPr>
          <w:rFonts w:ascii="Angsana New" w:hAnsi="Angsana New" w:cs="Angsana New" w:hint="cs"/>
          <w:spacing w:val="-2"/>
          <w:cs/>
        </w:rPr>
        <w:t xml:space="preserve"> การรายงานทางการเงินระหว่างกาล </w:t>
      </w:r>
      <w:r w:rsidRPr="00600FF2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600FF2">
        <w:rPr>
          <w:rFonts w:ascii="Angsana New" w:hAnsi="Angsana New" w:cs="Angsana New" w:hint="cs"/>
          <w:spacing w:val="-2"/>
          <w:cs/>
        </w:rPr>
        <w:t>ให้</w:t>
      </w:r>
      <w:r w:rsidRPr="00600FF2">
        <w:rPr>
          <w:rFonts w:ascii="Angsana New" w:hAnsi="Angsana New" w:cs="Angsana New"/>
          <w:spacing w:val="-2"/>
          <w:cs/>
        </w:rPr>
        <w:t>ข้อสรุป</w:t>
      </w:r>
      <w:r w:rsidRPr="00600FF2">
        <w:rPr>
          <w:rFonts w:ascii="Angsana New" w:hAnsi="Angsana New" w:cs="Angsana New" w:hint="cs"/>
          <w:spacing w:val="-2"/>
          <w:cs/>
        </w:rPr>
        <w:t>เกี่ยวกับ</w:t>
      </w:r>
      <w:r w:rsidRPr="0038393A">
        <w:rPr>
          <w:rFonts w:ascii="Angsana New" w:hAnsi="Angsana New" w:cs="Angsana New" w:hint="cs"/>
          <w:spacing w:val="-2"/>
          <w:cs/>
        </w:rPr>
        <w:t>ข้อมูลทางการ</w:t>
      </w:r>
      <w:r w:rsidRPr="00A42E60">
        <w:rPr>
          <w:rFonts w:ascii="Angsana New" w:hAnsi="Angsana New" w:cs="Angsana New"/>
          <w:spacing w:val="-2"/>
          <w:cs/>
        </w:rPr>
        <w:t>เงิน</w:t>
      </w:r>
      <w:r>
        <w:rPr>
          <w:rFonts w:ascii="Angsana New" w:hAnsi="Angsana New" w:cs="Angsana New" w:hint="cs"/>
          <w:spacing w:val="-2"/>
          <w:cs/>
        </w:rPr>
        <w:t>ร</w:t>
      </w:r>
      <w:r w:rsidRPr="00600FF2">
        <w:rPr>
          <w:rFonts w:ascii="Angsana New" w:hAnsi="Angsana New" w:cs="Angsana New"/>
          <w:spacing w:val="-2"/>
          <w:cs/>
        </w:rPr>
        <w:t>ะหว่างกาลดังกล่าวจากผลการสอบทานของข้าพเจ้า</w:t>
      </w:r>
    </w:p>
    <w:p w:rsidR="000422E0" w:rsidRPr="005730B5" w:rsidRDefault="000422E0" w:rsidP="000422E0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4"/>
          <w:lang w:val="en-US"/>
        </w:rPr>
      </w:pPr>
    </w:p>
    <w:p w:rsidR="000422E0" w:rsidRDefault="000422E0" w:rsidP="000422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0422E0" w:rsidRPr="001F1790" w:rsidRDefault="000422E0" w:rsidP="000422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0422E0" w:rsidRPr="001F1790" w:rsidRDefault="000422E0" w:rsidP="000422E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907663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</w:t>
      </w:r>
      <w:r>
        <w:rPr>
          <w:rFonts w:ascii="Angsana New" w:hAnsi="Angsana New"/>
          <w:sz w:val="30"/>
          <w:szCs w:val="30"/>
          <w:cs/>
        </w:rPr>
        <w:t>ื่องที่มีนัยสำคัญทั้งหมดซึ่งอาจ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480A8A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033734">
        <w:rPr>
          <w:rFonts w:ascii="Angsana New" w:hAnsi="Angsana New"/>
          <w:sz w:val="30"/>
          <w:szCs w:val="30"/>
          <w:cs/>
        </w:rPr>
        <w:t>ต่อ</w:t>
      </w:r>
      <w:r w:rsidR="00480A8A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33734">
        <w:rPr>
          <w:rFonts w:ascii="Angsana New" w:hAnsi="Angsana New"/>
          <w:sz w:val="30"/>
          <w:szCs w:val="30"/>
          <w:cs/>
        </w:rPr>
        <w:t>ระหว่าง</w:t>
      </w:r>
      <w:r w:rsidRPr="00EE0FD0">
        <w:rPr>
          <w:rFonts w:ascii="Angsana New" w:hAnsi="Angsana New"/>
          <w:sz w:val="30"/>
          <w:szCs w:val="30"/>
          <w:cs/>
        </w:rPr>
        <w:t>กาลที่สอบทาน</w:t>
      </w:r>
    </w:p>
    <w:p w:rsidR="006206D8" w:rsidRDefault="006206D8" w:rsidP="000422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06D8" w:rsidRDefault="006206D8" w:rsidP="000422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D2577" w:rsidRDefault="00AD2577" w:rsidP="000422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AD2577" w:rsidSect="00AD2577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6206D8" w:rsidRDefault="006206D8" w:rsidP="000422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0422E0" w:rsidRDefault="000422E0" w:rsidP="000422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6206D8" w:rsidRPr="004C6229" w:rsidRDefault="006206D8" w:rsidP="000422E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0422E0" w:rsidRDefault="000422E0" w:rsidP="000422E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2E6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A42E60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 w:rsidR="0038393A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0422E0" w:rsidRDefault="000422E0" w:rsidP="000422E0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0422E0" w:rsidRDefault="000422E0" w:rsidP="000422E0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0422E0" w:rsidRDefault="000422E0" w:rsidP="000422E0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0422E0" w:rsidRDefault="000422E0" w:rsidP="000422E0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6206D8" w:rsidRPr="00246993" w:rsidRDefault="006206D8" w:rsidP="000422E0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0422E0" w:rsidRPr="00246993" w:rsidRDefault="000422E0" w:rsidP="000422E0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 xml:space="preserve">ธนิต </w:t>
      </w:r>
      <w:proofErr w:type="spellStart"/>
      <w:r>
        <w:rPr>
          <w:rFonts w:ascii="Angsana New" w:hAnsi="Angsana New" w:cs="Angsana New" w:hint="cs"/>
          <w:cs/>
          <w:lang w:val="en-US"/>
        </w:rPr>
        <w:t>โอสถา</w:t>
      </w:r>
      <w:proofErr w:type="spellEnd"/>
      <w:r>
        <w:rPr>
          <w:rFonts w:ascii="Angsana New" w:hAnsi="Angsana New" w:cs="Angsana New" w:hint="cs"/>
          <w:cs/>
          <w:lang w:val="en-US"/>
        </w:rPr>
        <w:t>เลิศ</w:t>
      </w:r>
      <w:r w:rsidRPr="00246993">
        <w:rPr>
          <w:rFonts w:ascii="Angsana New" w:hAnsi="Angsana New" w:cs="Angsana New"/>
          <w:lang w:val="en-US"/>
        </w:rPr>
        <w:t>)</w:t>
      </w:r>
    </w:p>
    <w:p w:rsidR="000422E0" w:rsidRPr="00246993" w:rsidRDefault="000422E0" w:rsidP="000422E0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0422E0" w:rsidRPr="00246993" w:rsidRDefault="000422E0" w:rsidP="000422E0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5155</w:t>
      </w:r>
    </w:p>
    <w:p w:rsidR="00095790" w:rsidRDefault="00095790" w:rsidP="000422E0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0422E0" w:rsidRPr="00246993" w:rsidRDefault="000422E0" w:rsidP="000422E0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0422E0" w:rsidRPr="00246993" w:rsidRDefault="000422E0" w:rsidP="000422E0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0422E0" w:rsidRDefault="00C07723" w:rsidP="000422E0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2560</w:t>
      </w:r>
    </w:p>
    <w:p w:rsidR="003545A7" w:rsidRPr="008B2FEB" w:rsidRDefault="003545A7" w:rsidP="00AD257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lang w:eastAsia="ja-JP"/>
        </w:rPr>
      </w:pPr>
    </w:p>
    <w:sectPr w:rsidR="003545A7" w:rsidRPr="008B2FEB" w:rsidSect="00AD2577">
      <w:headerReference w:type="even" r:id="rId16"/>
      <w:headerReference w:type="default" r:id="rId17"/>
      <w:footerReference w:type="default" r:id="rId18"/>
      <w:headerReference w:type="firs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05B" w:rsidRDefault="00C0105B" w:rsidP="004956B4">
      <w:r>
        <w:separator/>
      </w:r>
    </w:p>
  </w:endnote>
  <w:endnote w:type="continuationSeparator" w:id="0">
    <w:p w:rsidR="00C0105B" w:rsidRDefault="00C0105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Default="003C2E2F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25</w:t>
    </w:r>
    <w:r>
      <w:rPr>
        <w:rStyle w:val="PageNumber"/>
        <w:cs/>
      </w:rPr>
      <w:fldChar w:fldCharType="end"/>
    </w:r>
  </w:p>
  <w:p w:rsidR="003C2E2F" w:rsidRDefault="003C2E2F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Pr="006F59B5" w:rsidRDefault="003C2E2F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D2577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C2E2F" w:rsidRPr="007661AC" w:rsidRDefault="003C2E2F" w:rsidP="00B2431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Pr="007661AC" w:rsidRDefault="003C2E2F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Pr="007661AC" w:rsidRDefault="003C2E2F" w:rsidP="005E042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Pr="00F325DB" w:rsidRDefault="003C2E2F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AD2577">
      <w:rPr>
        <w:rStyle w:val="PageNumber"/>
        <w:rFonts w:ascii="Angsana New" w:hAnsi="Angsana New"/>
        <w:noProof/>
        <w:sz w:val="30"/>
        <w:szCs w:val="30"/>
      </w:rPr>
      <w:t>2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3C2E2F" w:rsidRPr="00F325DB" w:rsidRDefault="003C2E2F" w:rsidP="003276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15300"/>
      </w:tabs>
      <w:ind w:right="-45"/>
      <w:rPr>
        <w:rFonts w:ascii="Angsana New" w:hAnsi="Angsana New"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05B" w:rsidRDefault="00C0105B" w:rsidP="004956B4">
      <w:r>
        <w:separator/>
      </w:r>
    </w:p>
  </w:footnote>
  <w:footnote w:type="continuationSeparator" w:id="0">
    <w:p w:rsidR="00C0105B" w:rsidRDefault="00C0105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Default="003C2E2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C2E2F" w:rsidRDefault="003C2E2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C2E2F" w:rsidRPr="006F59B5" w:rsidRDefault="003C2E2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Default="003C2E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Default="003C2E2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Default="003C2E2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C2E2F" w:rsidRDefault="003C2E2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C2E2F" w:rsidRPr="006F59B5" w:rsidRDefault="003C2E2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Default="003C2E2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Default="003C2E2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3C2E2F" w:rsidRPr="00D74AD8" w:rsidRDefault="003C2E2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2F" w:rsidRDefault="003C2E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FE6B52"/>
    <w:multiLevelType w:val="singleLevel"/>
    <w:tmpl w:val="EC3695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FB3AFC"/>
    <w:multiLevelType w:val="hybridMultilevel"/>
    <w:tmpl w:val="080AEB90"/>
    <w:lvl w:ilvl="0" w:tplc="0750FAF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C06D63"/>
    <w:multiLevelType w:val="hybridMultilevel"/>
    <w:tmpl w:val="E8D24C0A"/>
    <w:lvl w:ilvl="0" w:tplc="805A6110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1CEAA9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90E860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97C06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954DC0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1BEB01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48CE859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DAA30F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5CC8C4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D7CB18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3"/>
  </w:num>
  <w:num w:numId="14">
    <w:abstractNumId w:val="17"/>
  </w:num>
  <w:num w:numId="15">
    <w:abstractNumId w:val="19"/>
  </w:num>
  <w:num w:numId="16">
    <w:abstractNumId w:val="25"/>
  </w:num>
  <w:num w:numId="17">
    <w:abstractNumId w:val="26"/>
  </w:num>
  <w:num w:numId="18">
    <w:abstractNumId w:val="22"/>
  </w:num>
  <w:num w:numId="19">
    <w:abstractNumId w:val="24"/>
  </w:num>
  <w:num w:numId="20">
    <w:abstractNumId w:val="10"/>
  </w:num>
  <w:num w:numId="21">
    <w:abstractNumId w:val="12"/>
  </w:num>
  <w:num w:numId="22">
    <w:abstractNumId w:val="16"/>
  </w:num>
  <w:num w:numId="23">
    <w:abstractNumId w:val="20"/>
  </w:num>
  <w:num w:numId="24">
    <w:abstractNumId w:val="11"/>
  </w:num>
  <w:num w:numId="25">
    <w:abstractNumId w:val="14"/>
  </w:num>
  <w:num w:numId="26">
    <w:abstractNumId w:val="13"/>
  </w:num>
  <w:num w:numId="27">
    <w:abstractNumId w:val="21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10E6"/>
    <w:rsid w:val="000019C7"/>
    <w:rsid w:val="00001F7B"/>
    <w:rsid w:val="00002354"/>
    <w:rsid w:val="00002BF9"/>
    <w:rsid w:val="00002C83"/>
    <w:rsid w:val="00003387"/>
    <w:rsid w:val="00004904"/>
    <w:rsid w:val="00004D8C"/>
    <w:rsid w:val="00005A4B"/>
    <w:rsid w:val="00005CC9"/>
    <w:rsid w:val="00005CF5"/>
    <w:rsid w:val="000077BF"/>
    <w:rsid w:val="00010C47"/>
    <w:rsid w:val="000111F3"/>
    <w:rsid w:val="00013F72"/>
    <w:rsid w:val="000146FD"/>
    <w:rsid w:val="000149CF"/>
    <w:rsid w:val="00015137"/>
    <w:rsid w:val="0001566D"/>
    <w:rsid w:val="000164B0"/>
    <w:rsid w:val="000168A1"/>
    <w:rsid w:val="00017704"/>
    <w:rsid w:val="00017E07"/>
    <w:rsid w:val="000201CB"/>
    <w:rsid w:val="0002034E"/>
    <w:rsid w:val="00020BC1"/>
    <w:rsid w:val="00020BDB"/>
    <w:rsid w:val="00021B08"/>
    <w:rsid w:val="00021D4E"/>
    <w:rsid w:val="0002364A"/>
    <w:rsid w:val="00023E11"/>
    <w:rsid w:val="00024E0C"/>
    <w:rsid w:val="00024E7C"/>
    <w:rsid w:val="000257B9"/>
    <w:rsid w:val="00026014"/>
    <w:rsid w:val="000271F2"/>
    <w:rsid w:val="00027710"/>
    <w:rsid w:val="000278E7"/>
    <w:rsid w:val="000278F4"/>
    <w:rsid w:val="000304CF"/>
    <w:rsid w:val="000325A4"/>
    <w:rsid w:val="000327A5"/>
    <w:rsid w:val="000334A8"/>
    <w:rsid w:val="00033524"/>
    <w:rsid w:val="000339B8"/>
    <w:rsid w:val="00035AA5"/>
    <w:rsid w:val="00036E32"/>
    <w:rsid w:val="000372CE"/>
    <w:rsid w:val="0003733B"/>
    <w:rsid w:val="00037B03"/>
    <w:rsid w:val="00037B04"/>
    <w:rsid w:val="00037EFC"/>
    <w:rsid w:val="00040A54"/>
    <w:rsid w:val="00040A8C"/>
    <w:rsid w:val="00042008"/>
    <w:rsid w:val="000422E0"/>
    <w:rsid w:val="00043DEA"/>
    <w:rsid w:val="0004422B"/>
    <w:rsid w:val="000443D1"/>
    <w:rsid w:val="000451CF"/>
    <w:rsid w:val="000455F1"/>
    <w:rsid w:val="00046B5A"/>
    <w:rsid w:val="00046BD1"/>
    <w:rsid w:val="00046C99"/>
    <w:rsid w:val="00047325"/>
    <w:rsid w:val="00050AF1"/>
    <w:rsid w:val="000520A0"/>
    <w:rsid w:val="000521AD"/>
    <w:rsid w:val="000525BE"/>
    <w:rsid w:val="00053A2E"/>
    <w:rsid w:val="00053A70"/>
    <w:rsid w:val="00055960"/>
    <w:rsid w:val="00055D63"/>
    <w:rsid w:val="000566B0"/>
    <w:rsid w:val="000566D4"/>
    <w:rsid w:val="000568EF"/>
    <w:rsid w:val="00057271"/>
    <w:rsid w:val="000574DA"/>
    <w:rsid w:val="00057637"/>
    <w:rsid w:val="000576C2"/>
    <w:rsid w:val="00057CA7"/>
    <w:rsid w:val="00057FA4"/>
    <w:rsid w:val="00057FFB"/>
    <w:rsid w:val="00060B69"/>
    <w:rsid w:val="000613F1"/>
    <w:rsid w:val="0006210C"/>
    <w:rsid w:val="000622B0"/>
    <w:rsid w:val="00062479"/>
    <w:rsid w:val="00063D9F"/>
    <w:rsid w:val="00063FFE"/>
    <w:rsid w:val="0006402D"/>
    <w:rsid w:val="000646A7"/>
    <w:rsid w:val="000654CE"/>
    <w:rsid w:val="000656E1"/>
    <w:rsid w:val="00065A19"/>
    <w:rsid w:val="00065C80"/>
    <w:rsid w:val="00065D58"/>
    <w:rsid w:val="00066279"/>
    <w:rsid w:val="000662D8"/>
    <w:rsid w:val="0006692E"/>
    <w:rsid w:val="000671D5"/>
    <w:rsid w:val="00067940"/>
    <w:rsid w:val="00067D22"/>
    <w:rsid w:val="00067EF7"/>
    <w:rsid w:val="00070A45"/>
    <w:rsid w:val="00071735"/>
    <w:rsid w:val="00071C5D"/>
    <w:rsid w:val="00073068"/>
    <w:rsid w:val="000730CF"/>
    <w:rsid w:val="0007324F"/>
    <w:rsid w:val="00073580"/>
    <w:rsid w:val="00073E30"/>
    <w:rsid w:val="00074408"/>
    <w:rsid w:val="000744FA"/>
    <w:rsid w:val="00074685"/>
    <w:rsid w:val="00074804"/>
    <w:rsid w:val="0007509B"/>
    <w:rsid w:val="000751B4"/>
    <w:rsid w:val="000754D3"/>
    <w:rsid w:val="00076785"/>
    <w:rsid w:val="00077105"/>
    <w:rsid w:val="0007719F"/>
    <w:rsid w:val="000800A1"/>
    <w:rsid w:val="000802CE"/>
    <w:rsid w:val="00082BC4"/>
    <w:rsid w:val="00082E3A"/>
    <w:rsid w:val="00082F02"/>
    <w:rsid w:val="00082F24"/>
    <w:rsid w:val="0008356D"/>
    <w:rsid w:val="000836CF"/>
    <w:rsid w:val="00083766"/>
    <w:rsid w:val="00084F43"/>
    <w:rsid w:val="000850AC"/>
    <w:rsid w:val="00085E4B"/>
    <w:rsid w:val="00086063"/>
    <w:rsid w:val="00087347"/>
    <w:rsid w:val="00087C9A"/>
    <w:rsid w:val="00087FBB"/>
    <w:rsid w:val="00090486"/>
    <w:rsid w:val="000909D7"/>
    <w:rsid w:val="00090D18"/>
    <w:rsid w:val="00090F49"/>
    <w:rsid w:val="000910D7"/>
    <w:rsid w:val="000915BA"/>
    <w:rsid w:val="0009311C"/>
    <w:rsid w:val="0009332C"/>
    <w:rsid w:val="000939DC"/>
    <w:rsid w:val="000949B5"/>
    <w:rsid w:val="00094F56"/>
    <w:rsid w:val="00095790"/>
    <w:rsid w:val="00095AF0"/>
    <w:rsid w:val="00095E1F"/>
    <w:rsid w:val="00095F85"/>
    <w:rsid w:val="00097346"/>
    <w:rsid w:val="0009756E"/>
    <w:rsid w:val="000A0721"/>
    <w:rsid w:val="000A0D4E"/>
    <w:rsid w:val="000A1ECA"/>
    <w:rsid w:val="000A2535"/>
    <w:rsid w:val="000A3493"/>
    <w:rsid w:val="000A3893"/>
    <w:rsid w:val="000A3DD6"/>
    <w:rsid w:val="000A4F2B"/>
    <w:rsid w:val="000A6C35"/>
    <w:rsid w:val="000A755E"/>
    <w:rsid w:val="000B00E3"/>
    <w:rsid w:val="000B025B"/>
    <w:rsid w:val="000B0E74"/>
    <w:rsid w:val="000B0E7E"/>
    <w:rsid w:val="000B1454"/>
    <w:rsid w:val="000B1B44"/>
    <w:rsid w:val="000B2267"/>
    <w:rsid w:val="000B2624"/>
    <w:rsid w:val="000B36B8"/>
    <w:rsid w:val="000B37D0"/>
    <w:rsid w:val="000B4650"/>
    <w:rsid w:val="000B4AF4"/>
    <w:rsid w:val="000B4B98"/>
    <w:rsid w:val="000B4CB7"/>
    <w:rsid w:val="000B511D"/>
    <w:rsid w:val="000B53F5"/>
    <w:rsid w:val="000B589D"/>
    <w:rsid w:val="000B63C1"/>
    <w:rsid w:val="000B67A4"/>
    <w:rsid w:val="000B78AD"/>
    <w:rsid w:val="000B7A60"/>
    <w:rsid w:val="000B7DCF"/>
    <w:rsid w:val="000C05A9"/>
    <w:rsid w:val="000C0946"/>
    <w:rsid w:val="000C0A3C"/>
    <w:rsid w:val="000C2E69"/>
    <w:rsid w:val="000C3596"/>
    <w:rsid w:val="000C3E70"/>
    <w:rsid w:val="000C48FD"/>
    <w:rsid w:val="000C4F89"/>
    <w:rsid w:val="000C5099"/>
    <w:rsid w:val="000C584E"/>
    <w:rsid w:val="000C656A"/>
    <w:rsid w:val="000C6CA6"/>
    <w:rsid w:val="000C6D34"/>
    <w:rsid w:val="000C6EEE"/>
    <w:rsid w:val="000C723A"/>
    <w:rsid w:val="000C73DB"/>
    <w:rsid w:val="000C765B"/>
    <w:rsid w:val="000D1AB9"/>
    <w:rsid w:val="000D245D"/>
    <w:rsid w:val="000D3083"/>
    <w:rsid w:val="000D3267"/>
    <w:rsid w:val="000D3721"/>
    <w:rsid w:val="000D41FB"/>
    <w:rsid w:val="000D4A40"/>
    <w:rsid w:val="000D524F"/>
    <w:rsid w:val="000D5E68"/>
    <w:rsid w:val="000D630D"/>
    <w:rsid w:val="000D72B9"/>
    <w:rsid w:val="000D79DC"/>
    <w:rsid w:val="000E01AC"/>
    <w:rsid w:val="000E0882"/>
    <w:rsid w:val="000E12FB"/>
    <w:rsid w:val="000E1365"/>
    <w:rsid w:val="000E1439"/>
    <w:rsid w:val="000E1581"/>
    <w:rsid w:val="000E204C"/>
    <w:rsid w:val="000E2462"/>
    <w:rsid w:val="000E33FE"/>
    <w:rsid w:val="000E3B96"/>
    <w:rsid w:val="000E3DD4"/>
    <w:rsid w:val="000E44E9"/>
    <w:rsid w:val="000E4674"/>
    <w:rsid w:val="000E558A"/>
    <w:rsid w:val="000E57FA"/>
    <w:rsid w:val="000E5C9E"/>
    <w:rsid w:val="000E5E69"/>
    <w:rsid w:val="000E6A35"/>
    <w:rsid w:val="000E6A68"/>
    <w:rsid w:val="000E6CEA"/>
    <w:rsid w:val="000E74E0"/>
    <w:rsid w:val="000E7A5E"/>
    <w:rsid w:val="000E7E13"/>
    <w:rsid w:val="000F0248"/>
    <w:rsid w:val="000F098C"/>
    <w:rsid w:val="000F1317"/>
    <w:rsid w:val="000F1371"/>
    <w:rsid w:val="000F1D70"/>
    <w:rsid w:val="000F2B8B"/>
    <w:rsid w:val="000F3711"/>
    <w:rsid w:val="000F69E9"/>
    <w:rsid w:val="000F6B61"/>
    <w:rsid w:val="000F7429"/>
    <w:rsid w:val="000F7944"/>
    <w:rsid w:val="000F7B70"/>
    <w:rsid w:val="001004B6"/>
    <w:rsid w:val="00100597"/>
    <w:rsid w:val="001011BB"/>
    <w:rsid w:val="001012AC"/>
    <w:rsid w:val="00102467"/>
    <w:rsid w:val="00102C61"/>
    <w:rsid w:val="00102F23"/>
    <w:rsid w:val="00103309"/>
    <w:rsid w:val="00105ABE"/>
    <w:rsid w:val="00105CB6"/>
    <w:rsid w:val="00106179"/>
    <w:rsid w:val="0010634C"/>
    <w:rsid w:val="00106C05"/>
    <w:rsid w:val="001077C4"/>
    <w:rsid w:val="0011134B"/>
    <w:rsid w:val="001113DF"/>
    <w:rsid w:val="00111AB8"/>
    <w:rsid w:val="00112055"/>
    <w:rsid w:val="0011237E"/>
    <w:rsid w:val="00112383"/>
    <w:rsid w:val="00112751"/>
    <w:rsid w:val="00112B10"/>
    <w:rsid w:val="00112FDA"/>
    <w:rsid w:val="00113267"/>
    <w:rsid w:val="00113510"/>
    <w:rsid w:val="00114521"/>
    <w:rsid w:val="00114522"/>
    <w:rsid w:val="00114E94"/>
    <w:rsid w:val="00115994"/>
    <w:rsid w:val="00115EBD"/>
    <w:rsid w:val="00115F14"/>
    <w:rsid w:val="00117D5E"/>
    <w:rsid w:val="001201D0"/>
    <w:rsid w:val="00120302"/>
    <w:rsid w:val="00120F9C"/>
    <w:rsid w:val="0012104D"/>
    <w:rsid w:val="0012132F"/>
    <w:rsid w:val="00122744"/>
    <w:rsid w:val="00122AB1"/>
    <w:rsid w:val="00122D3F"/>
    <w:rsid w:val="00123655"/>
    <w:rsid w:val="00123897"/>
    <w:rsid w:val="00124285"/>
    <w:rsid w:val="001245DB"/>
    <w:rsid w:val="00124623"/>
    <w:rsid w:val="001246E7"/>
    <w:rsid w:val="001260AD"/>
    <w:rsid w:val="00126412"/>
    <w:rsid w:val="00126745"/>
    <w:rsid w:val="00126902"/>
    <w:rsid w:val="00126C10"/>
    <w:rsid w:val="00127299"/>
    <w:rsid w:val="00130FA8"/>
    <w:rsid w:val="00131279"/>
    <w:rsid w:val="00131FE5"/>
    <w:rsid w:val="00132190"/>
    <w:rsid w:val="00132C6B"/>
    <w:rsid w:val="00132D4E"/>
    <w:rsid w:val="00132E1B"/>
    <w:rsid w:val="0013330D"/>
    <w:rsid w:val="00133595"/>
    <w:rsid w:val="00134144"/>
    <w:rsid w:val="00134B95"/>
    <w:rsid w:val="001350E6"/>
    <w:rsid w:val="00135614"/>
    <w:rsid w:val="001358D7"/>
    <w:rsid w:val="00136788"/>
    <w:rsid w:val="00140203"/>
    <w:rsid w:val="00140421"/>
    <w:rsid w:val="00140717"/>
    <w:rsid w:val="00140FB7"/>
    <w:rsid w:val="00140FE4"/>
    <w:rsid w:val="00142273"/>
    <w:rsid w:val="001424D4"/>
    <w:rsid w:val="00142F54"/>
    <w:rsid w:val="00143090"/>
    <w:rsid w:val="001431A7"/>
    <w:rsid w:val="00143700"/>
    <w:rsid w:val="001437FB"/>
    <w:rsid w:val="0014381C"/>
    <w:rsid w:val="001441FF"/>
    <w:rsid w:val="001444E1"/>
    <w:rsid w:val="0014472F"/>
    <w:rsid w:val="00144DEC"/>
    <w:rsid w:val="0014519C"/>
    <w:rsid w:val="001452CC"/>
    <w:rsid w:val="001472BD"/>
    <w:rsid w:val="00147B90"/>
    <w:rsid w:val="001504CF"/>
    <w:rsid w:val="00150A2B"/>
    <w:rsid w:val="00150DCE"/>
    <w:rsid w:val="00150EE9"/>
    <w:rsid w:val="00152B69"/>
    <w:rsid w:val="001530AC"/>
    <w:rsid w:val="0015353D"/>
    <w:rsid w:val="0015359F"/>
    <w:rsid w:val="001535D7"/>
    <w:rsid w:val="00154177"/>
    <w:rsid w:val="001542BE"/>
    <w:rsid w:val="00154390"/>
    <w:rsid w:val="00156368"/>
    <w:rsid w:val="001571A4"/>
    <w:rsid w:val="001577E1"/>
    <w:rsid w:val="00157803"/>
    <w:rsid w:val="00160077"/>
    <w:rsid w:val="0016043C"/>
    <w:rsid w:val="00160A29"/>
    <w:rsid w:val="00160A6E"/>
    <w:rsid w:val="00160FCF"/>
    <w:rsid w:val="00161518"/>
    <w:rsid w:val="001620C9"/>
    <w:rsid w:val="001622D8"/>
    <w:rsid w:val="0016235B"/>
    <w:rsid w:val="001629D3"/>
    <w:rsid w:val="00162EA1"/>
    <w:rsid w:val="00163997"/>
    <w:rsid w:val="001643C2"/>
    <w:rsid w:val="001643FF"/>
    <w:rsid w:val="001644A7"/>
    <w:rsid w:val="0016467C"/>
    <w:rsid w:val="00164B64"/>
    <w:rsid w:val="00165AFF"/>
    <w:rsid w:val="0016668C"/>
    <w:rsid w:val="0016711F"/>
    <w:rsid w:val="00170265"/>
    <w:rsid w:val="0017121D"/>
    <w:rsid w:val="00171BC9"/>
    <w:rsid w:val="00171D05"/>
    <w:rsid w:val="001721FF"/>
    <w:rsid w:val="00172A69"/>
    <w:rsid w:val="00172B9D"/>
    <w:rsid w:val="00174860"/>
    <w:rsid w:val="00175ACE"/>
    <w:rsid w:val="001762F1"/>
    <w:rsid w:val="00176BED"/>
    <w:rsid w:val="001771FB"/>
    <w:rsid w:val="001773B7"/>
    <w:rsid w:val="00177D64"/>
    <w:rsid w:val="00177F7A"/>
    <w:rsid w:val="00180679"/>
    <w:rsid w:val="001808C6"/>
    <w:rsid w:val="00180951"/>
    <w:rsid w:val="00180A29"/>
    <w:rsid w:val="0018100E"/>
    <w:rsid w:val="0018128D"/>
    <w:rsid w:val="0018159A"/>
    <w:rsid w:val="001824A8"/>
    <w:rsid w:val="001829C5"/>
    <w:rsid w:val="00182F54"/>
    <w:rsid w:val="001831D8"/>
    <w:rsid w:val="001833FE"/>
    <w:rsid w:val="001838B1"/>
    <w:rsid w:val="00183A6B"/>
    <w:rsid w:val="0018484D"/>
    <w:rsid w:val="00184878"/>
    <w:rsid w:val="0018530E"/>
    <w:rsid w:val="001853F3"/>
    <w:rsid w:val="0018541C"/>
    <w:rsid w:val="00187060"/>
    <w:rsid w:val="00187CE3"/>
    <w:rsid w:val="00190D86"/>
    <w:rsid w:val="00191436"/>
    <w:rsid w:val="00191B63"/>
    <w:rsid w:val="00192018"/>
    <w:rsid w:val="00192B65"/>
    <w:rsid w:val="00192BCC"/>
    <w:rsid w:val="001930B4"/>
    <w:rsid w:val="00193183"/>
    <w:rsid w:val="00193298"/>
    <w:rsid w:val="0019332D"/>
    <w:rsid w:val="00193580"/>
    <w:rsid w:val="001935A9"/>
    <w:rsid w:val="0019475A"/>
    <w:rsid w:val="00194BD3"/>
    <w:rsid w:val="00194CD7"/>
    <w:rsid w:val="001950B6"/>
    <w:rsid w:val="00195AFA"/>
    <w:rsid w:val="00195C00"/>
    <w:rsid w:val="001965F4"/>
    <w:rsid w:val="00196A5F"/>
    <w:rsid w:val="00196B53"/>
    <w:rsid w:val="00197908"/>
    <w:rsid w:val="00197EC9"/>
    <w:rsid w:val="001A0BD7"/>
    <w:rsid w:val="001A0BDA"/>
    <w:rsid w:val="001A1C0F"/>
    <w:rsid w:val="001A22D8"/>
    <w:rsid w:val="001A24F3"/>
    <w:rsid w:val="001A2E26"/>
    <w:rsid w:val="001A33DE"/>
    <w:rsid w:val="001A4A99"/>
    <w:rsid w:val="001A5C11"/>
    <w:rsid w:val="001A6298"/>
    <w:rsid w:val="001A6986"/>
    <w:rsid w:val="001A72D8"/>
    <w:rsid w:val="001A7E99"/>
    <w:rsid w:val="001B085F"/>
    <w:rsid w:val="001B0F3C"/>
    <w:rsid w:val="001B1B56"/>
    <w:rsid w:val="001B1C98"/>
    <w:rsid w:val="001B20F7"/>
    <w:rsid w:val="001B2F02"/>
    <w:rsid w:val="001B370B"/>
    <w:rsid w:val="001B3CBB"/>
    <w:rsid w:val="001B4B06"/>
    <w:rsid w:val="001B4E79"/>
    <w:rsid w:val="001B5B5C"/>
    <w:rsid w:val="001B6335"/>
    <w:rsid w:val="001B66AD"/>
    <w:rsid w:val="001B7BF5"/>
    <w:rsid w:val="001B7C5F"/>
    <w:rsid w:val="001C0137"/>
    <w:rsid w:val="001C04D8"/>
    <w:rsid w:val="001C060D"/>
    <w:rsid w:val="001C09B7"/>
    <w:rsid w:val="001C1122"/>
    <w:rsid w:val="001C13BB"/>
    <w:rsid w:val="001C16DA"/>
    <w:rsid w:val="001C1816"/>
    <w:rsid w:val="001C21DD"/>
    <w:rsid w:val="001C3DA1"/>
    <w:rsid w:val="001C4208"/>
    <w:rsid w:val="001C4480"/>
    <w:rsid w:val="001C4AE5"/>
    <w:rsid w:val="001C5296"/>
    <w:rsid w:val="001C5F2A"/>
    <w:rsid w:val="001C5F69"/>
    <w:rsid w:val="001C6217"/>
    <w:rsid w:val="001C66BB"/>
    <w:rsid w:val="001D0777"/>
    <w:rsid w:val="001D0CCA"/>
    <w:rsid w:val="001D11B7"/>
    <w:rsid w:val="001D1F50"/>
    <w:rsid w:val="001D2115"/>
    <w:rsid w:val="001D21CF"/>
    <w:rsid w:val="001D2250"/>
    <w:rsid w:val="001D2840"/>
    <w:rsid w:val="001D2F50"/>
    <w:rsid w:val="001D30D2"/>
    <w:rsid w:val="001D30E6"/>
    <w:rsid w:val="001D44A7"/>
    <w:rsid w:val="001D4855"/>
    <w:rsid w:val="001D5714"/>
    <w:rsid w:val="001D7310"/>
    <w:rsid w:val="001D7475"/>
    <w:rsid w:val="001D7728"/>
    <w:rsid w:val="001E022E"/>
    <w:rsid w:val="001E0449"/>
    <w:rsid w:val="001E06EE"/>
    <w:rsid w:val="001E1037"/>
    <w:rsid w:val="001E13AA"/>
    <w:rsid w:val="001E1C75"/>
    <w:rsid w:val="001E23AD"/>
    <w:rsid w:val="001E23E9"/>
    <w:rsid w:val="001E3861"/>
    <w:rsid w:val="001E3981"/>
    <w:rsid w:val="001E3EFD"/>
    <w:rsid w:val="001E4B3D"/>
    <w:rsid w:val="001E4CE6"/>
    <w:rsid w:val="001E5C97"/>
    <w:rsid w:val="001E711A"/>
    <w:rsid w:val="001E7228"/>
    <w:rsid w:val="001E754D"/>
    <w:rsid w:val="001E776E"/>
    <w:rsid w:val="001E789C"/>
    <w:rsid w:val="001E7D0E"/>
    <w:rsid w:val="001F04D7"/>
    <w:rsid w:val="001F1089"/>
    <w:rsid w:val="001F10A5"/>
    <w:rsid w:val="001F1F28"/>
    <w:rsid w:val="001F2A29"/>
    <w:rsid w:val="001F38B4"/>
    <w:rsid w:val="001F4204"/>
    <w:rsid w:val="001F4547"/>
    <w:rsid w:val="001F47A9"/>
    <w:rsid w:val="001F5C62"/>
    <w:rsid w:val="001F5C69"/>
    <w:rsid w:val="001F5F52"/>
    <w:rsid w:val="001F60A6"/>
    <w:rsid w:val="001F74F5"/>
    <w:rsid w:val="001F7563"/>
    <w:rsid w:val="001F7797"/>
    <w:rsid w:val="001F78EC"/>
    <w:rsid w:val="002006A9"/>
    <w:rsid w:val="00200E49"/>
    <w:rsid w:val="002015F0"/>
    <w:rsid w:val="0020178D"/>
    <w:rsid w:val="00201B71"/>
    <w:rsid w:val="00201BCE"/>
    <w:rsid w:val="002021D9"/>
    <w:rsid w:val="002037B5"/>
    <w:rsid w:val="00204382"/>
    <w:rsid w:val="0020451D"/>
    <w:rsid w:val="0020461C"/>
    <w:rsid w:val="00204B6D"/>
    <w:rsid w:val="00204D9D"/>
    <w:rsid w:val="00205468"/>
    <w:rsid w:val="002056C8"/>
    <w:rsid w:val="002059EC"/>
    <w:rsid w:val="00206115"/>
    <w:rsid w:val="00206683"/>
    <w:rsid w:val="00206CED"/>
    <w:rsid w:val="00207461"/>
    <w:rsid w:val="002075BC"/>
    <w:rsid w:val="002075FA"/>
    <w:rsid w:val="0021056F"/>
    <w:rsid w:val="00210A2E"/>
    <w:rsid w:val="00210E57"/>
    <w:rsid w:val="00211542"/>
    <w:rsid w:val="002116E9"/>
    <w:rsid w:val="00211701"/>
    <w:rsid w:val="00211981"/>
    <w:rsid w:val="00211C13"/>
    <w:rsid w:val="00211EEC"/>
    <w:rsid w:val="00211F49"/>
    <w:rsid w:val="002123D9"/>
    <w:rsid w:val="0021382B"/>
    <w:rsid w:val="002146F2"/>
    <w:rsid w:val="002148F1"/>
    <w:rsid w:val="00214F5D"/>
    <w:rsid w:val="00215588"/>
    <w:rsid w:val="00215C32"/>
    <w:rsid w:val="00215F90"/>
    <w:rsid w:val="002160B3"/>
    <w:rsid w:val="00216122"/>
    <w:rsid w:val="0021696C"/>
    <w:rsid w:val="00217503"/>
    <w:rsid w:val="00217603"/>
    <w:rsid w:val="00217B1D"/>
    <w:rsid w:val="00217C44"/>
    <w:rsid w:val="0022177F"/>
    <w:rsid w:val="00221929"/>
    <w:rsid w:val="002223BE"/>
    <w:rsid w:val="00224285"/>
    <w:rsid w:val="00224D14"/>
    <w:rsid w:val="00225069"/>
    <w:rsid w:val="00226549"/>
    <w:rsid w:val="00227CBF"/>
    <w:rsid w:val="002308B6"/>
    <w:rsid w:val="00231242"/>
    <w:rsid w:val="00231734"/>
    <w:rsid w:val="00231B5C"/>
    <w:rsid w:val="00232277"/>
    <w:rsid w:val="002342FC"/>
    <w:rsid w:val="00235971"/>
    <w:rsid w:val="00235CD5"/>
    <w:rsid w:val="00235D0A"/>
    <w:rsid w:val="00235E7F"/>
    <w:rsid w:val="00235F8F"/>
    <w:rsid w:val="002363E3"/>
    <w:rsid w:val="00236D3C"/>
    <w:rsid w:val="002376EC"/>
    <w:rsid w:val="00237C2A"/>
    <w:rsid w:val="00240217"/>
    <w:rsid w:val="00241682"/>
    <w:rsid w:val="002417F3"/>
    <w:rsid w:val="00241939"/>
    <w:rsid w:val="00241D20"/>
    <w:rsid w:val="0024233B"/>
    <w:rsid w:val="0024387E"/>
    <w:rsid w:val="00243EBF"/>
    <w:rsid w:val="002450FF"/>
    <w:rsid w:val="0024523B"/>
    <w:rsid w:val="00246993"/>
    <w:rsid w:val="00247F40"/>
    <w:rsid w:val="00250ABA"/>
    <w:rsid w:val="0025269E"/>
    <w:rsid w:val="002526C4"/>
    <w:rsid w:val="00252B74"/>
    <w:rsid w:val="0025337C"/>
    <w:rsid w:val="00254EC3"/>
    <w:rsid w:val="00255FEF"/>
    <w:rsid w:val="002576DA"/>
    <w:rsid w:val="00257CBD"/>
    <w:rsid w:val="00257E2F"/>
    <w:rsid w:val="0026000D"/>
    <w:rsid w:val="00261226"/>
    <w:rsid w:val="00261F1B"/>
    <w:rsid w:val="00262721"/>
    <w:rsid w:val="0026274E"/>
    <w:rsid w:val="00264DCD"/>
    <w:rsid w:val="00265A63"/>
    <w:rsid w:val="00266862"/>
    <w:rsid w:val="00266F65"/>
    <w:rsid w:val="002672FA"/>
    <w:rsid w:val="00267793"/>
    <w:rsid w:val="002678CE"/>
    <w:rsid w:val="00270241"/>
    <w:rsid w:val="002705A4"/>
    <w:rsid w:val="002707EA"/>
    <w:rsid w:val="00270D01"/>
    <w:rsid w:val="0027140F"/>
    <w:rsid w:val="00272C52"/>
    <w:rsid w:val="00272E40"/>
    <w:rsid w:val="002730B8"/>
    <w:rsid w:val="00273137"/>
    <w:rsid w:val="002735F5"/>
    <w:rsid w:val="00273982"/>
    <w:rsid w:val="002740B2"/>
    <w:rsid w:val="00274465"/>
    <w:rsid w:val="0027463D"/>
    <w:rsid w:val="00275011"/>
    <w:rsid w:val="00275051"/>
    <w:rsid w:val="0027593E"/>
    <w:rsid w:val="00275F65"/>
    <w:rsid w:val="002761B4"/>
    <w:rsid w:val="0027651D"/>
    <w:rsid w:val="002766EB"/>
    <w:rsid w:val="0027706B"/>
    <w:rsid w:val="00277370"/>
    <w:rsid w:val="00277913"/>
    <w:rsid w:val="0028094B"/>
    <w:rsid w:val="0028098B"/>
    <w:rsid w:val="002816EF"/>
    <w:rsid w:val="00281D41"/>
    <w:rsid w:val="002822E1"/>
    <w:rsid w:val="002823F0"/>
    <w:rsid w:val="002834A6"/>
    <w:rsid w:val="00283571"/>
    <w:rsid w:val="002837DD"/>
    <w:rsid w:val="00285896"/>
    <w:rsid w:val="00286B2D"/>
    <w:rsid w:val="00286DCB"/>
    <w:rsid w:val="00290F99"/>
    <w:rsid w:val="0029147A"/>
    <w:rsid w:val="002916B7"/>
    <w:rsid w:val="00292301"/>
    <w:rsid w:val="002925C4"/>
    <w:rsid w:val="00292780"/>
    <w:rsid w:val="00292DF4"/>
    <w:rsid w:val="00293278"/>
    <w:rsid w:val="00293E6F"/>
    <w:rsid w:val="00294730"/>
    <w:rsid w:val="00294AC8"/>
    <w:rsid w:val="00294BB1"/>
    <w:rsid w:val="00295F9A"/>
    <w:rsid w:val="00296515"/>
    <w:rsid w:val="00296681"/>
    <w:rsid w:val="00296C58"/>
    <w:rsid w:val="00296D28"/>
    <w:rsid w:val="002976EE"/>
    <w:rsid w:val="002A0C1F"/>
    <w:rsid w:val="002A1781"/>
    <w:rsid w:val="002A1BDC"/>
    <w:rsid w:val="002A1BE2"/>
    <w:rsid w:val="002A1D54"/>
    <w:rsid w:val="002A29C4"/>
    <w:rsid w:val="002A3B73"/>
    <w:rsid w:val="002A50D9"/>
    <w:rsid w:val="002A51F7"/>
    <w:rsid w:val="002A522E"/>
    <w:rsid w:val="002A5604"/>
    <w:rsid w:val="002A5F6C"/>
    <w:rsid w:val="002A6B97"/>
    <w:rsid w:val="002B03CE"/>
    <w:rsid w:val="002B09AD"/>
    <w:rsid w:val="002B0FA3"/>
    <w:rsid w:val="002B1624"/>
    <w:rsid w:val="002B1B2F"/>
    <w:rsid w:val="002B2767"/>
    <w:rsid w:val="002B31BB"/>
    <w:rsid w:val="002B3459"/>
    <w:rsid w:val="002B35D6"/>
    <w:rsid w:val="002B469A"/>
    <w:rsid w:val="002B5385"/>
    <w:rsid w:val="002B5796"/>
    <w:rsid w:val="002B5D81"/>
    <w:rsid w:val="002B6426"/>
    <w:rsid w:val="002B6ACD"/>
    <w:rsid w:val="002B6C8C"/>
    <w:rsid w:val="002B6CD3"/>
    <w:rsid w:val="002B6E6C"/>
    <w:rsid w:val="002B6F3F"/>
    <w:rsid w:val="002B75D4"/>
    <w:rsid w:val="002C099F"/>
    <w:rsid w:val="002C10AB"/>
    <w:rsid w:val="002C13BE"/>
    <w:rsid w:val="002C1569"/>
    <w:rsid w:val="002C1750"/>
    <w:rsid w:val="002C1FD7"/>
    <w:rsid w:val="002C40ED"/>
    <w:rsid w:val="002C559C"/>
    <w:rsid w:val="002C5D2A"/>
    <w:rsid w:val="002C5E33"/>
    <w:rsid w:val="002C67A3"/>
    <w:rsid w:val="002C7401"/>
    <w:rsid w:val="002C7B94"/>
    <w:rsid w:val="002D0146"/>
    <w:rsid w:val="002D0B1D"/>
    <w:rsid w:val="002D0C6E"/>
    <w:rsid w:val="002D0DC9"/>
    <w:rsid w:val="002D1654"/>
    <w:rsid w:val="002D17DC"/>
    <w:rsid w:val="002D1822"/>
    <w:rsid w:val="002D1927"/>
    <w:rsid w:val="002D1F5A"/>
    <w:rsid w:val="002D2456"/>
    <w:rsid w:val="002D25A4"/>
    <w:rsid w:val="002D2E47"/>
    <w:rsid w:val="002D34E3"/>
    <w:rsid w:val="002D3A88"/>
    <w:rsid w:val="002D4E46"/>
    <w:rsid w:val="002D5731"/>
    <w:rsid w:val="002D5A82"/>
    <w:rsid w:val="002D5B79"/>
    <w:rsid w:val="002D642B"/>
    <w:rsid w:val="002D67F5"/>
    <w:rsid w:val="002D6B85"/>
    <w:rsid w:val="002D6CA1"/>
    <w:rsid w:val="002D6CC9"/>
    <w:rsid w:val="002D7047"/>
    <w:rsid w:val="002D73E4"/>
    <w:rsid w:val="002D742F"/>
    <w:rsid w:val="002E08DC"/>
    <w:rsid w:val="002E0A32"/>
    <w:rsid w:val="002E10D2"/>
    <w:rsid w:val="002E1925"/>
    <w:rsid w:val="002E2301"/>
    <w:rsid w:val="002E235E"/>
    <w:rsid w:val="002E26AF"/>
    <w:rsid w:val="002E2783"/>
    <w:rsid w:val="002E2AAF"/>
    <w:rsid w:val="002E30E6"/>
    <w:rsid w:val="002E3694"/>
    <w:rsid w:val="002E36D9"/>
    <w:rsid w:val="002E37DD"/>
    <w:rsid w:val="002E38F1"/>
    <w:rsid w:val="002E3993"/>
    <w:rsid w:val="002E3DE6"/>
    <w:rsid w:val="002E3E12"/>
    <w:rsid w:val="002E4B26"/>
    <w:rsid w:val="002E5864"/>
    <w:rsid w:val="002E595B"/>
    <w:rsid w:val="002E5E1D"/>
    <w:rsid w:val="002E663B"/>
    <w:rsid w:val="002E765B"/>
    <w:rsid w:val="002E76B1"/>
    <w:rsid w:val="002F01DB"/>
    <w:rsid w:val="002F0F26"/>
    <w:rsid w:val="002F130D"/>
    <w:rsid w:val="002F13BD"/>
    <w:rsid w:val="002F1CD1"/>
    <w:rsid w:val="002F2177"/>
    <w:rsid w:val="002F22B5"/>
    <w:rsid w:val="002F327A"/>
    <w:rsid w:val="002F4D6A"/>
    <w:rsid w:val="002F53B8"/>
    <w:rsid w:val="002F55D5"/>
    <w:rsid w:val="002F7562"/>
    <w:rsid w:val="002F79B7"/>
    <w:rsid w:val="00300121"/>
    <w:rsid w:val="003019B9"/>
    <w:rsid w:val="00302038"/>
    <w:rsid w:val="0030208F"/>
    <w:rsid w:val="003035D3"/>
    <w:rsid w:val="003035E1"/>
    <w:rsid w:val="00303874"/>
    <w:rsid w:val="003038F1"/>
    <w:rsid w:val="0030391B"/>
    <w:rsid w:val="00303C8E"/>
    <w:rsid w:val="00303DFA"/>
    <w:rsid w:val="00303E3A"/>
    <w:rsid w:val="00304211"/>
    <w:rsid w:val="00304548"/>
    <w:rsid w:val="003048A7"/>
    <w:rsid w:val="00304951"/>
    <w:rsid w:val="00305033"/>
    <w:rsid w:val="003057D6"/>
    <w:rsid w:val="00305961"/>
    <w:rsid w:val="00305A09"/>
    <w:rsid w:val="003060CF"/>
    <w:rsid w:val="00306CFA"/>
    <w:rsid w:val="0030708B"/>
    <w:rsid w:val="00307688"/>
    <w:rsid w:val="00307754"/>
    <w:rsid w:val="00307988"/>
    <w:rsid w:val="003079E1"/>
    <w:rsid w:val="00310212"/>
    <w:rsid w:val="00310591"/>
    <w:rsid w:val="00310820"/>
    <w:rsid w:val="00310DAD"/>
    <w:rsid w:val="00310E31"/>
    <w:rsid w:val="00310FE4"/>
    <w:rsid w:val="0031135A"/>
    <w:rsid w:val="00312415"/>
    <w:rsid w:val="00312FE0"/>
    <w:rsid w:val="00313ACA"/>
    <w:rsid w:val="0031434E"/>
    <w:rsid w:val="00314A0E"/>
    <w:rsid w:val="00315803"/>
    <w:rsid w:val="003159A4"/>
    <w:rsid w:val="00315BC4"/>
    <w:rsid w:val="00315CA1"/>
    <w:rsid w:val="00315D1D"/>
    <w:rsid w:val="003160F7"/>
    <w:rsid w:val="00316365"/>
    <w:rsid w:val="00316584"/>
    <w:rsid w:val="00316902"/>
    <w:rsid w:val="0031734E"/>
    <w:rsid w:val="00317668"/>
    <w:rsid w:val="00317E8F"/>
    <w:rsid w:val="00317FF4"/>
    <w:rsid w:val="003204A2"/>
    <w:rsid w:val="00320AF8"/>
    <w:rsid w:val="003210DB"/>
    <w:rsid w:val="003217B2"/>
    <w:rsid w:val="00321FB8"/>
    <w:rsid w:val="003220EE"/>
    <w:rsid w:val="0032229F"/>
    <w:rsid w:val="00322FB9"/>
    <w:rsid w:val="00323863"/>
    <w:rsid w:val="00324A9E"/>
    <w:rsid w:val="00325417"/>
    <w:rsid w:val="00326794"/>
    <w:rsid w:val="0032679C"/>
    <w:rsid w:val="003268E1"/>
    <w:rsid w:val="00326D3E"/>
    <w:rsid w:val="003271F2"/>
    <w:rsid w:val="003272E4"/>
    <w:rsid w:val="00327491"/>
    <w:rsid w:val="003276CE"/>
    <w:rsid w:val="00327769"/>
    <w:rsid w:val="00327B17"/>
    <w:rsid w:val="00327B3C"/>
    <w:rsid w:val="00330BE8"/>
    <w:rsid w:val="00330C39"/>
    <w:rsid w:val="00330E4C"/>
    <w:rsid w:val="00332199"/>
    <w:rsid w:val="00332921"/>
    <w:rsid w:val="00332B32"/>
    <w:rsid w:val="00333109"/>
    <w:rsid w:val="00333509"/>
    <w:rsid w:val="003358BC"/>
    <w:rsid w:val="00335BC9"/>
    <w:rsid w:val="00336519"/>
    <w:rsid w:val="00336942"/>
    <w:rsid w:val="00337971"/>
    <w:rsid w:val="00340747"/>
    <w:rsid w:val="00341005"/>
    <w:rsid w:val="0034139F"/>
    <w:rsid w:val="003427D9"/>
    <w:rsid w:val="00342DF0"/>
    <w:rsid w:val="00342FF7"/>
    <w:rsid w:val="00343C0B"/>
    <w:rsid w:val="0034423B"/>
    <w:rsid w:val="00344244"/>
    <w:rsid w:val="0034431D"/>
    <w:rsid w:val="00344735"/>
    <w:rsid w:val="003454C0"/>
    <w:rsid w:val="003467A4"/>
    <w:rsid w:val="00346806"/>
    <w:rsid w:val="00346C2F"/>
    <w:rsid w:val="00346D45"/>
    <w:rsid w:val="00347AAE"/>
    <w:rsid w:val="00347E7E"/>
    <w:rsid w:val="00347FB9"/>
    <w:rsid w:val="00351F13"/>
    <w:rsid w:val="0035232C"/>
    <w:rsid w:val="0035321C"/>
    <w:rsid w:val="003538F5"/>
    <w:rsid w:val="003539F8"/>
    <w:rsid w:val="00353B7F"/>
    <w:rsid w:val="00353B88"/>
    <w:rsid w:val="00353CEF"/>
    <w:rsid w:val="003545A7"/>
    <w:rsid w:val="003546D8"/>
    <w:rsid w:val="003546E6"/>
    <w:rsid w:val="00354872"/>
    <w:rsid w:val="00355160"/>
    <w:rsid w:val="003559EB"/>
    <w:rsid w:val="00355A0A"/>
    <w:rsid w:val="0035613F"/>
    <w:rsid w:val="00356A46"/>
    <w:rsid w:val="00356D9A"/>
    <w:rsid w:val="00356F33"/>
    <w:rsid w:val="0035711C"/>
    <w:rsid w:val="003578DD"/>
    <w:rsid w:val="00357C07"/>
    <w:rsid w:val="0036047F"/>
    <w:rsid w:val="003608EF"/>
    <w:rsid w:val="00361189"/>
    <w:rsid w:val="003615AC"/>
    <w:rsid w:val="00361E82"/>
    <w:rsid w:val="00362102"/>
    <w:rsid w:val="0036280C"/>
    <w:rsid w:val="00362E2F"/>
    <w:rsid w:val="0036421D"/>
    <w:rsid w:val="0036475C"/>
    <w:rsid w:val="003649C9"/>
    <w:rsid w:val="00364ED8"/>
    <w:rsid w:val="003650EC"/>
    <w:rsid w:val="00365E95"/>
    <w:rsid w:val="003677B1"/>
    <w:rsid w:val="00367B81"/>
    <w:rsid w:val="00367D72"/>
    <w:rsid w:val="00370E4A"/>
    <w:rsid w:val="00371619"/>
    <w:rsid w:val="00371785"/>
    <w:rsid w:val="00373511"/>
    <w:rsid w:val="00373820"/>
    <w:rsid w:val="00374232"/>
    <w:rsid w:val="0037430B"/>
    <w:rsid w:val="0037484A"/>
    <w:rsid w:val="00374A94"/>
    <w:rsid w:val="003767A4"/>
    <w:rsid w:val="0037739F"/>
    <w:rsid w:val="00377C58"/>
    <w:rsid w:val="00377E05"/>
    <w:rsid w:val="0038030A"/>
    <w:rsid w:val="003812B3"/>
    <w:rsid w:val="00381DDD"/>
    <w:rsid w:val="003821BA"/>
    <w:rsid w:val="00382987"/>
    <w:rsid w:val="003838E6"/>
    <w:rsid w:val="0038393A"/>
    <w:rsid w:val="00383FCE"/>
    <w:rsid w:val="00384233"/>
    <w:rsid w:val="00384618"/>
    <w:rsid w:val="00384C7A"/>
    <w:rsid w:val="00386F5E"/>
    <w:rsid w:val="003872FD"/>
    <w:rsid w:val="00387E9E"/>
    <w:rsid w:val="00390FC5"/>
    <w:rsid w:val="0039184C"/>
    <w:rsid w:val="00391D76"/>
    <w:rsid w:val="00391FA3"/>
    <w:rsid w:val="00392923"/>
    <w:rsid w:val="0039323E"/>
    <w:rsid w:val="00393765"/>
    <w:rsid w:val="003953F4"/>
    <w:rsid w:val="003956EA"/>
    <w:rsid w:val="00395838"/>
    <w:rsid w:val="00396940"/>
    <w:rsid w:val="003971E0"/>
    <w:rsid w:val="003972E1"/>
    <w:rsid w:val="00397462"/>
    <w:rsid w:val="003974D1"/>
    <w:rsid w:val="00397F91"/>
    <w:rsid w:val="003A0C32"/>
    <w:rsid w:val="003A0C36"/>
    <w:rsid w:val="003A1677"/>
    <w:rsid w:val="003A2572"/>
    <w:rsid w:val="003A2935"/>
    <w:rsid w:val="003A2BE1"/>
    <w:rsid w:val="003A2FD1"/>
    <w:rsid w:val="003A36F8"/>
    <w:rsid w:val="003A373A"/>
    <w:rsid w:val="003A3AE0"/>
    <w:rsid w:val="003A442E"/>
    <w:rsid w:val="003A5178"/>
    <w:rsid w:val="003A618E"/>
    <w:rsid w:val="003A6A8B"/>
    <w:rsid w:val="003A6BA6"/>
    <w:rsid w:val="003A6C1D"/>
    <w:rsid w:val="003A7034"/>
    <w:rsid w:val="003A72F6"/>
    <w:rsid w:val="003A78DC"/>
    <w:rsid w:val="003A7AEC"/>
    <w:rsid w:val="003B14B4"/>
    <w:rsid w:val="003B1BE4"/>
    <w:rsid w:val="003B1C32"/>
    <w:rsid w:val="003B1ECF"/>
    <w:rsid w:val="003B22FF"/>
    <w:rsid w:val="003B2C57"/>
    <w:rsid w:val="003B2F10"/>
    <w:rsid w:val="003B30E7"/>
    <w:rsid w:val="003B35E5"/>
    <w:rsid w:val="003B3DA4"/>
    <w:rsid w:val="003B40A4"/>
    <w:rsid w:val="003B4E8C"/>
    <w:rsid w:val="003B4F70"/>
    <w:rsid w:val="003B5A01"/>
    <w:rsid w:val="003B64E8"/>
    <w:rsid w:val="003B6A84"/>
    <w:rsid w:val="003B6D59"/>
    <w:rsid w:val="003B7B1A"/>
    <w:rsid w:val="003C018E"/>
    <w:rsid w:val="003C037A"/>
    <w:rsid w:val="003C1515"/>
    <w:rsid w:val="003C2455"/>
    <w:rsid w:val="003C2D59"/>
    <w:rsid w:val="003C2E2F"/>
    <w:rsid w:val="003C37A8"/>
    <w:rsid w:val="003C39A2"/>
    <w:rsid w:val="003C3DCC"/>
    <w:rsid w:val="003C45BB"/>
    <w:rsid w:val="003C4971"/>
    <w:rsid w:val="003C4CD3"/>
    <w:rsid w:val="003C50B0"/>
    <w:rsid w:val="003C68DF"/>
    <w:rsid w:val="003C7D3A"/>
    <w:rsid w:val="003D05D1"/>
    <w:rsid w:val="003D1204"/>
    <w:rsid w:val="003D12B8"/>
    <w:rsid w:val="003D34A5"/>
    <w:rsid w:val="003D3701"/>
    <w:rsid w:val="003D4318"/>
    <w:rsid w:val="003D515A"/>
    <w:rsid w:val="003D6FA1"/>
    <w:rsid w:val="003D77ED"/>
    <w:rsid w:val="003D7D4A"/>
    <w:rsid w:val="003E0A46"/>
    <w:rsid w:val="003E0B8C"/>
    <w:rsid w:val="003E1880"/>
    <w:rsid w:val="003E1AB8"/>
    <w:rsid w:val="003E2473"/>
    <w:rsid w:val="003E30EB"/>
    <w:rsid w:val="003E33F1"/>
    <w:rsid w:val="003E3657"/>
    <w:rsid w:val="003E3AF0"/>
    <w:rsid w:val="003E3D2F"/>
    <w:rsid w:val="003E4190"/>
    <w:rsid w:val="003E4D29"/>
    <w:rsid w:val="003E511F"/>
    <w:rsid w:val="003E58A7"/>
    <w:rsid w:val="003E5B43"/>
    <w:rsid w:val="003E6BE0"/>
    <w:rsid w:val="003E6C47"/>
    <w:rsid w:val="003E7A35"/>
    <w:rsid w:val="003E7A91"/>
    <w:rsid w:val="003F02DA"/>
    <w:rsid w:val="003F058F"/>
    <w:rsid w:val="003F06EA"/>
    <w:rsid w:val="003F094F"/>
    <w:rsid w:val="003F0B68"/>
    <w:rsid w:val="003F0E9B"/>
    <w:rsid w:val="003F1C57"/>
    <w:rsid w:val="003F1CAE"/>
    <w:rsid w:val="003F248D"/>
    <w:rsid w:val="003F2589"/>
    <w:rsid w:val="003F25DE"/>
    <w:rsid w:val="003F265D"/>
    <w:rsid w:val="003F280B"/>
    <w:rsid w:val="003F288C"/>
    <w:rsid w:val="003F40CF"/>
    <w:rsid w:val="003F47F4"/>
    <w:rsid w:val="003F5777"/>
    <w:rsid w:val="003F5802"/>
    <w:rsid w:val="003F628E"/>
    <w:rsid w:val="003F62D6"/>
    <w:rsid w:val="003F66A1"/>
    <w:rsid w:val="003F6A22"/>
    <w:rsid w:val="003F729D"/>
    <w:rsid w:val="003F7B2C"/>
    <w:rsid w:val="003F7D59"/>
    <w:rsid w:val="004012C8"/>
    <w:rsid w:val="00401504"/>
    <w:rsid w:val="00401741"/>
    <w:rsid w:val="00401DEC"/>
    <w:rsid w:val="00401EE8"/>
    <w:rsid w:val="004023B1"/>
    <w:rsid w:val="00402D6A"/>
    <w:rsid w:val="0040353F"/>
    <w:rsid w:val="0040355C"/>
    <w:rsid w:val="00403842"/>
    <w:rsid w:val="00403A4F"/>
    <w:rsid w:val="0040771E"/>
    <w:rsid w:val="004119C7"/>
    <w:rsid w:val="0041241B"/>
    <w:rsid w:val="004126E0"/>
    <w:rsid w:val="004130C9"/>
    <w:rsid w:val="00413E3C"/>
    <w:rsid w:val="00414946"/>
    <w:rsid w:val="0041523E"/>
    <w:rsid w:val="00415258"/>
    <w:rsid w:val="004155AD"/>
    <w:rsid w:val="00415B9E"/>
    <w:rsid w:val="004161A7"/>
    <w:rsid w:val="0041664B"/>
    <w:rsid w:val="00416828"/>
    <w:rsid w:val="0041693D"/>
    <w:rsid w:val="00416B6C"/>
    <w:rsid w:val="00417575"/>
    <w:rsid w:val="0041769F"/>
    <w:rsid w:val="004179E7"/>
    <w:rsid w:val="00417D2F"/>
    <w:rsid w:val="004205A6"/>
    <w:rsid w:val="00420864"/>
    <w:rsid w:val="004227EB"/>
    <w:rsid w:val="00422D1F"/>
    <w:rsid w:val="0042343D"/>
    <w:rsid w:val="004248A2"/>
    <w:rsid w:val="0042495F"/>
    <w:rsid w:val="00424CAC"/>
    <w:rsid w:val="0042502C"/>
    <w:rsid w:val="0042582E"/>
    <w:rsid w:val="00425F03"/>
    <w:rsid w:val="00426413"/>
    <w:rsid w:val="00426669"/>
    <w:rsid w:val="004268C4"/>
    <w:rsid w:val="00426E76"/>
    <w:rsid w:val="00426ECA"/>
    <w:rsid w:val="00427FD2"/>
    <w:rsid w:val="00430D4D"/>
    <w:rsid w:val="00430EC3"/>
    <w:rsid w:val="00431509"/>
    <w:rsid w:val="00431B4F"/>
    <w:rsid w:val="00431F57"/>
    <w:rsid w:val="004321AC"/>
    <w:rsid w:val="0043248B"/>
    <w:rsid w:val="0043248E"/>
    <w:rsid w:val="00432785"/>
    <w:rsid w:val="00432B16"/>
    <w:rsid w:val="00433467"/>
    <w:rsid w:val="004335DE"/>
    <w:rsid w:val="004335E7"/>
    <w:rsid w:val="00433834"/>
    <w:rsid w:val="00433FD3"/>
    <w:rsid w:val="004340ED"/>
    <w:rsid w:val="0043433D"/>
    <w:rsid w:val="0043455D"/>
    <w:rsid w:val="004347A1"/>
    <w:rsid w:val="00435064"/>
    <w:rsid w:val="00435082"/>
    <w:rsid w:val="0043627B"/>
    <w:rsid w:val="00437531"/>
    <w:rsid w:val="00437623"/>
    <w:rsid w:val="004376C6"/>
    <w:rsid w:val="00437B65"/>
    <w:rsid w:val="004407D8"/>
    <w:rsid w:val="0044081C"/>
    <w:rsid w:val="00440AD8"/>
    <w:rsid w:val="00440E18"/>
    <w:rsid w:val="004414CA"/>
    <w:rsid w:val="00444068"/>
    <w:rsid w:val="004444A4"/>
    <w:rsid w:val="0044509F"/>
    <w:rsid w:val="0044549A"/>
    <w:rsid w:val="0044558E"/>
    <w:rsid w:val="00445B70"/>
    <w:rsid w:val="00445BC7"/>
    <w:rsid w:val="00446619"/>
    <w:rsid w:val="00446FAC"/>
    <w:rsid w:val="00447D38"/>
    <w:rsid w:val="00450871"/>
    <w:rsid w:val="00450BDF"/>
    <w:rsid w:val="004511FB"/>
    <w:rsid w:val="0045154E"/>
    <w:rsid w:val="00451990"/>
    <w:rsid w:val="004519DF"/>
    <w:rsid w:val="00451B1E"/>
    <w:rsid w:val="00451CB2"/>
    <w:rsid w:val="00452039"/>
    <w:rsid w:val="00452B1B"/>
    <w:rsid w:val="00453166"/>
    <w:rsid w:val="00453C0D"/>
    <w:rsid w:val="0045536C"/>
    <w:rsid w:val="00455D68"/>
    <w:rsid w:val="00456109"/>
    <w:rsid w:val="0045649A"/>
    <w:rsid w:val="004575C8"/>
    <w:rsid w:val="00457754"/>
    <w:rsid w:val="00457A17"/>
    <w:rsid w:val="0046067F"/>
    <w:rsid w:val="004606DA"/>
    <w:rsid w:val="0046136C"/>
    <w:rsid w:val="0046138B"/>
    <w:rsid w:val="00462227"/>
    <w:rsid w:val="00462282"/>
    <w:rsid w:val="004629AD"/>
    <w:rsid w:val="00464200"/>
    <w:rsid w:val="004642F9"/>
    <w:rsid w:val="00464762"/>
    <w:rsid w:val="004648AA"/>
    <w:rsid w:val="0046598C"/>
    <w:rsid w:val="00465AAD"/>
    <w:rsid w:val="00465C0E"/>
    <w:rsid w:val="00465FA3"/>
    <w:rsid w:val="00466A5B"/>
    <w:rsid w:val="004679BF"/>
    <w:rsid w:val="00470275"/>
    <w:rsid w:val="004705D9"/>
    <w:rsid w:val="00470AB4"/>
    <w:rsid w:val="00472D05"/>
    <w:rsid w:val="00472D5B"/>
    <w:rsid w:val="004736A8"/>
    <w:rsid w:val="0047414F"/>
    <w:rsid w:val="00474B36"/>
    <w:rsid w:val="00475D67"/>
    <w:rsid w:val="00476721"/>
    <w:rsid w:val="004771D2"/>
    <w:rsid w:val="004805D4"/>
    <w:rsid w:val="00480A8A"/>
    <w:rsid w:val="00480E51"/>
    <w:rsid w:val="00481D9B"/>
    <w:rsid w:val="00481FCC"/>
    <w:rsid w:val="00482666"/>
    <w:rsid w:val="00482D28"/>
    <w:rsid w:val="00483D9F"/>
    <w:rsid w:val="004843B5"/>
    <w:rsid w:val="004844A5"/>
    <w:rsid w:val="004855F7"/>
    <w:rsid w:val="004860A3"/>
    <w:rsid w:val="0048640E"/>
    <w:rsid w:val="004864AE"/>
    <w:rsid w:val="00486CCD"/>
    <w:rsid w:val="004900F9"/>
    <w:rsid w:val="004906F0"/>
    <w:rsid w:val="00491DCB"/>
    <w:rsid w:val="00492BF1"/>
    <w:rsid w:val="004954DD"/>
    <w:rsid w:val="0049561F"/>
    <w:rsid w:val="004956B4"/>
    <w:rsid w:val="0049592F"/>
    <w:rsid w:val="00495999"/>
    <w:rsid w:val="00495BAC"/>
    <w:rsid w:val="00495FD6"/>
    <w:rsid w:val="00496C76"/>
    <w:rsid w:val="004A0607"/>
    <w:rsid w:val="004A07AE"/>
    <w:rsid w:val="004A0C1F"/>
    <w:rsid w:val="004A0ED8"/>
    <w:rsid w:val="004A161B"/>
    <w:rsid w:val="004A1D70"/>
    <w:rsid w:val="004A29D3"/>
    <w:rsid w:val="004A2BDF"/>
    <w:rsid w:val="004A2D8E"/>
    <w:rsid w:val="004A2E05"/>
    <w:rsid w:val="004A3504"/>
    <w:rsid w:val="004A36CE"/>
    <w:rsid w:val="004A3A02"/>
    <w:rsid w:val="004A3B8B"/>
    <w:rsid w:val="004A4701"/>
    <w:rsid w:val="004A5294"/>
    <w:rsid w:val="004A5F71"/>
    <w:rsid w:val="004A6A7D"/>
    <w:rsid w:val="004A6D64"/>
    <w:rsid w:val="004A70C7"/>
    <w:rsid w:val="004A75BA"/>
    <w:rsid w:val="004B05DA"/>
    <w:rsid w:val="004B26B0"/>
    <w:rsid w:val="004B2AEC"/>
    <w:rsid w:val="004B3881"/>
    <w:rsid w:val="004B3924"/>
    <w:rsid w:val="004B393E"/>
    <w:rsid w:val="004B439F"/>
    <w:rsid w:val="004B46F2"/>
    <w:rsid w:val="004B49B4"/>
    <w:rsid w:val="004B4BA4"/>
    <w:rsid w:val="004B4F1D"/>
    <w:rsid w:val="004B5473"/>
    <w:rsid w:val="004B591B"/>
    <w:rsid w:val="004B5AA5"/>
    <w:rsid w:val="004B5D61"/>
    <w:rsid w:val="004B6170"/>
    <w:rsid w:val="004B645E"/>
    <w:rsid w:val="004B73EF"/>
    <w:rsid w:val="004B77DD"/>
    <w:rsid w:val="004B7CEB"/>
    <w:rsid w:val="004B7F3A"/>
    <w:rsid w:val="004C1292"/>
    <w:rsid w:val="004C1497"/>
    <w:rsid w:val="004C1848"/>
    <w:rsid w:val="004C1ACF"/>
    <w:rsid w:val="004C26EA"/>
    <w:rsid w:val="004C293D"/>
    <w:rsid w:val="004C3497"/>
    <w:rsid w:val="004C3768"/>
    <w:rsid w:val="004C37CD"/>
    <w:rsid w:val="004C3E16"/>
    <w:rsid w:val="004C3EE2"/>
    <w:rsid w:val="004C4A91"/>
    <w:rsid w:val="004C58A4"/>
    <w:rsid w:val="004C7424"/>
    <w:rsid w:val="004C74F4"/>
    <w:rsid w:val="004D0335"/>
    <w:rsid w:val="004D0E16"/>
    <w:rsid w:val="004D2326"/>
    <w:rsid w:val="004D2353"/>
    <w:rsid w:val="004D2626"/>
    <w:rsid w:val="004D31E0"/>
    <w:rsid w:val="004D32B6"/>
    <w:rsid w:val="004D357B"/>
    <w:rsid w:val="004D3A84"/>
    <w:rsid w:val="004D3B30"/>
    <w:rsid w:val="004D3C14"/>
    <w:rsid w:val="004D45D8"/>
    <w:rsid w:val="004D4626"/>
    <w:rsid w:val="004D4C42"/>
    <w:rsid w:val="004D5169"/>
    <w:rsid w:val="004D609F"/>
    <w:rsid w:val="004D6594"/>
    <w:rsid w:val="004D6F95"/>
    <w:rsid w:val="004D707F"/>
    <w:rsid w:val="004E03DC"/>
    <w:rsid w:val="004E109C"/>
    <w:rsid w:val="004E16B7"/>
    <w:rsid w:val="004E1EE7"/>
    <w:rsid w:val="004E234E"/>
    <w:rsid w:val="004E27FA"/>
    <w:rsid w:val="004E2BD6"/>
    <w:rsid w:val="004E3569"/>
    <w:rsid w:val="004E35FA"/>
    <w:rsid w:val="004E3D6A"/>
    <w:rsid w:val="004E4254"/>
    <w:rsid w:val="004E4AE8"/>
    <w:rsid w:val="004E4F13"/>
    <w:rsid w:val="004E5602"/>
    <w:rsid w:val="004E5950"/>
    <w:rsid w:val="004E5FCF"/>
    <w:rsid w:val="004E6754"/>
    <w:rsid w:val="004E74F6"/>
    <w:rsid w:val="004E76B6"/>
    <w:rsid w:val="004F13A1"/>
    <w:rsid w:val="004F17BD"/>
    <w:rsid w:val="004F184A"/>
    <w:rsid w:val="004F26F9"/>
    <w:rsid w:val="004F2B33"/>
    <w:rsid w:val="004F3A98"/>
    <w:rsid w:val="004F4656"/>
    <w:rsid w:val="004F494B"/>
    <w:rsid w:val="004F4DDA"/>
    <w:rsid w:val="004F4FFF"/>
    <w:rsid w:val="004F56D0"/>
    <w:rsid w:val="004F6704"/>
    <w:rsid w:val="004F6751"/>
    <w:rsid w:val="004F68E1"/>
    <w:rsid w:val="004F6986"/>
    <w:rsid w:val="004F6996"/>
    <w:rsid w:val="004F6C26"/>
    <w:rsid w:val="004F6EF1"/>
    <w:rsid w:val="004F6F13"/>
    <w:rsid w:val="004F6F4C"/>
    <w:rsid w:val="004F743C"/>
    <w:rsid w:val="0050005D"/>
    <w:rsid w:val="00500E7D"/>
    <w:rsid w:val="00501B06"/>
    <w:rsid w:val="00502EEC"/>
    <w:rsid w:val="005030DC"/>
    <w:rsid w:val="0050362F"/>
    <w:rsid w:val="00503C4D"/>
    <w:rsid w:val="00503D8F"/>
    <w:rsid w:val="00504077"/>
    <w:rsid w:val="00504B67"/>
    <w:rsid w:val="00504C06"/>
    <w:rsid w:val="00504D4A"/>
    <w:rsid w:val="00506AEC"/>
    <w:rsid w:val="00506BB2"/>
    <w:rsid w:val="005111CF"/>
    <w:rsid w:val="005116F8"/>
    <w:rsid w:val="005129E6"/>
    <w:rsid w:val="005138D6"/>
    <w:rsid w:val="00513CCE"/>
    <w:rsid w:val="00513EE9"/>
    <w:rsid w:val="00514776"/>
    <w:rsid w:val="00514FAB"/>
    <w:rsid w:val="0051525D"/>
    <w:rsid w:val="00515458"/>
    <w:rsid w:val="00515918"/>
    <w:rsid w:val="0051626E"/>
    <w:rsid w:val="00517A35"/>
    <w:rsid w:val="005203E3"/>
    <w:rsid w:val="00520466"/>
    <w:rsid w:val="00520D03"/>
    <w:rsid w:val="00520E1E"/>
    <w:rsid w:val="00520FC4"/>
    <w:rsid w:val="0052149E"/>
    <w:rsid w:val="005216BE"/>
    <w:rsid w:val="005228A8"/>
    <w:rsid w:val="00522E28"/>
    <w:rsid w:val="00522FA9"/>
    <w:rsid w:val="00523B4E"/>
    <w:rsid w:val="00523FA6"/>
    <w:rsid w:val="005257B8"/>
    <w:rsid w:val="0052591B"/>
    <w:rsid w:val="00525E7D"/>
    <w:rsid w:val="00526BA7"/>
    <w:rsid w:val="0052763E"/>
    <w:rsid w:val="005302DC"/>
    <w:rsid w:val="00530343"/>
    <w:rsid w:val="00531237"/>
    <w:rsid w:val="00531AA5"/>
    <w:rsid w:val="005329C5"/>
    <w:rsid w:val="00532C9B"/>
    <w:rsid w:val="0053343C"/>
    <w:rsid w:val="00533A13"/>
    <w:rsid w:val="005344B2"/>
    <w:rsid w:val="00534839"/>
    <w:rsid w:val="00534AC3"/>
    <w:rsid w:val="00534AE3"/>
    <w:rsid w:val="00534FEA"/>
    <w:rsid w:val="005360CE"/>
    <w:rsid w:val="0053617F"/>
    <w:rsid w:val="0053640B"/>
    <w:rsid w:val="0053735E"/>
    <w:rsid w:val="005377AA"/>
    <w:rsid w:val="00537F5F"/>
    <w:rsid w:val="00540B32"/>
    <w:rsid w:val="005411A8"/>
    <w:rsid w:val="0054132A"/>
    <w:rsid w:val="00541599"/>
    <w:rsid w:val="00541675"/>
    <w:rsid w:val="00541CFF"/>
    <w:rsid w:val="00542020"/>
    <w:rsid w:val="005420BA"/>
    <w:rsid w:val="005422EE"/>
    <w:rsid w:val="005428C4"/>
    <w:rsid w:val="0054290F"/>
    <w:rsid w:val="00542FF6"/>
    <w:rsid w:val="00544196"/>
    <w:rsid w:val="005444F0"/>
    <w:rsid w:val="0054457E"/>
    <w:rsid w:val="0054532A"/>
    <w:rsid w:val="005455AA"/>
    <w:rsid w:val="00545951"/>
    <w:rsid w:val="00545AAB"/>
    <w:rsid w:val="005469D5"/>
    <w:rsid w:val="00546F31"/>
    <w:rsid w:val="00546FCF"/>
    <w:rsid w:val="005476D2"/>
    <w:rsid w:val="00547C2C"/>
    <w:rsid w:val="00547DE7"/>
    <w:rsid w:val="005509C8"/>
    <w:rsid w:val="0055196C"/>
    <w:rsid w:val="00551DF6"/>
    <w:rsid w:val="00551EB0"/>
    <w:rsid w:val="0055245A"/>
    <w:rsid w:val="005525A5"/>
    <w:rsid w:val="00552E98"/>
    <w:rsid w:val="0055319C"/>
    <w:rsid w:val="0055337C"/>
    <w:rsid w:val="00553A03"/>
    <w:rsid w:val="00553D54"/>
    <w:rsid w:val="00554D5A"/>
    <w:rsid w:val="00555309"/>
    <w:rsid w:val="005558B8"/>
    <w:rsid w:val="00556CA0"/>
    <w:rsid w:val="00556EE4"/>
    <w:rsid w:val="00557BB8"/>
    <w:rsid w:val="00560865"/>
    <w:rsid w:val="00560CC6"/>
    <w:rsid w:val="00560EBA"/>
    <w:rsid w:val="00560F20"/>
    <w:rsid w:val="005617E5"/>
    <w:rsid w:val="00561891"/>
    <w:rsid w:val="00561F34"/>
    <w:rsid w:val="0056305F"/>
    <w:rsid w:val="00563467"/>
    <w:rsid w:val="0056392D"/>
    <w:rsid w:val="00563CC8"/>
    <w:rsid w:val="00563E8B"/>
    <w:rsid w:val="005644D6"/>
    <w:rsid w:val="00565453"/>
    <w:rsid w:val="005656A8"/>
    <w:rsid w:val="00566578"/>
    <w:rsid w:val="00566ACB"/>
    <w:rsid w:val="00567ACB"/>
    <w:rsid w:val="00570146"/>
    <w:rsid w:val="00570743"/>
    <w:rsid w:val="00571B87"/>
    <w:rsid w:val="00571E51"/>
    <w:rsid w:val="00572114"/>
    <w:rsid w:val="00572259"/>
    <w:rsid w:val="0057283F"/>
    <w:rsid w:val="00572A6A"/>
    <w:rsid w:val="00572C6A"/>
    <w:rsid w:val="00572FB9"/>
    <w:rsid w:val="00573BCD"/>
    <w:rsid w:val="00573D1C"/>
    <w:rsid w:val="0057435F"/>
    <w:rsid w:val="00574557"/>
    <w:rsid w:val="00574B33"/>
    <w:rsid w:val="005750FF"/>
    <w:rsid w:val="00575E17"/>
    <w:rsid w:val="00576259"/>
    <w:rsid w:val="00577A29"/>
    <w:rsid w:val="00577AF8"/>
    <w:rsid w:val="00577C9B"/>
    <w:rsid w:val="0058000D"/>
    <w:rsid w:val="005804AF"/>
    <w:rsid w:val="00580505"/>
    <w:rsid w:val="005808E8"/>
    <w:rsid w:val="00580F65"/>
    <w:rsid w:val="0058112A"/>
    <w:rsid w:val="00581CE6"/>
    <w:rsid w:val="00581EAE"/>
    <w:rsid w:val="00582290"/>
    <w:rsid w:val="005825BC"/>
    <w:rsid w:val="005828FF"/>
    <w:rsid w:val="00582A73"/>
    <w:rsid w:val="005831CE"/>
    <w:rsid w:val="00583E21"/>
    <w:rsid w:val="00584C48"/>
    <w:rsid w:val="005850E5"/>
    <w:rsid w:val="0058632D"/>
    <w:rsid w:val="005864DD"/>
    <w:rsid w:val="00587569"/>
    <w:rsid w:val="00587B6C"/>
    <w:rsid w:val="00590CF8"/>
    <w:rsid w:val="00590F0C"/>
    <w:rsid w:val="00591122"/>
    <w:rsid w:val="00591359"/>
    <w:rsid w:val="00591379"/>
    <w:rsid w:val="0059137C"/>
    <w:rsid w:val="00592541"/>
    <w:rsid w:val="005925D9"/>
    <w:rsid w:val="0059270E"/>
    <w:rsid w:val="00592B60"/>
    <w:rsid w:val="00592BAC"/>
    <w:rsid w:val="00593804"/>
    <w:rsid w:val="0059489F"/>
    <w:rsid w:val="00597B6B"/>
    <w:rsid w:val="005A0CE1"/>
    <w:rsid w:val="005A0E21"/>
    <w:rsid w:val="005A0ECF"/>
    <w:rsid w:val="005A122A"/>
    <w:rsid w:val="005A1532"/>
    <w:rsid w:val="005A1A67"/>
    <w:rsid w:val="005A1B74"/>
    <w:rsid w:val="005A2D99"/>
    <w:rsid w:val="005A2E9E"/>
    <w:rsid w:val="005A33AE"/>
    <w:rsid w:val="005A3963"/>
    <w:rsid w:val="005A3EDF"/>
    <w:rsid w:val="005A408D"/>
    <w:rsid w:val="005A410C"/>
    <w:rsid w:val="005A4491"/>
    <w:rsid w:val="005A55FC"/>
    <w:rsid w:val="005A56E6"/>
    <w:rsid w:val="005A58CF"/>
    <w:rsid w:val="005A7317"/>
    <w:rsid w:val="005A73CF"/>
    <w:rsid w:val="005A7BFC"/>
    <w:rsid w:val="005B0577"/>
    <w:rsid w:val="005B0EAE"/>
    <w:rsid w:val="005B1610"/>
    <w:rsid w:val="005B17E1"/>
    <w:rsid w:val="005B2745"/>
    <w:rsid w:val="005B2B45"/>
    <w:rsid w:val="005B2B5E"/>
    <w:rsid w:val="005B300A"/>
    <w:rsid w:val="005B347E"/>
    <w:rsid w:val="005B477C"/>
    <w:rsid w:val="005B4C40"/>
    <w:rsid w:val="005B4E1A"/>
    <w:rsid w:val="005B54F7"/>
    <w:rsid w:val="005B5ED1"/>
    <w:rsid w:val="005B63B7"/>
    <w:rsid w:val="005B6A7C"/>
    <w:rsid w:val="005C04CF"/>
    <w:rsid w:val="005C0711"/>
    <w:rsid w:val="005C215A"/>
    <w:rsid w:val="005C21AE"/>
    <w:rsid w:val="005C2531"/>
    <w:rsid w:val="005C2B39"/>
    <w:rsid w:val="005C2C6A"/>
    <w:rsid w:val="005C31B6"/>
    <w:rsid w:val="005C41DE"/>
    <w:rsid w:val="005C471F"/>
    <w:rsid w:val="005C4ACC"/>
    <w:rsid w:val="005C4B7A"/>
    <w:rsid w:val="005C4EAC"/>
    <w:rsid w:val="005C51C1"/>
    <w:rsid w:val="005C5BF2"/>
    <w:rsid w:val="005C660A"/>
    <w:rsid w:val="005C66C7"/>
    <w:rsid w:val="005C687D"/>
    <w:rsid w:val="005C6959"/>
    <w:rsid w:val="005C6995"/>
    <w:rsid w:val="005C6E5E"/>
    <w:rsid w:val="005C7C23"/>
    <w:rsid w:val="005C7D14"/>
    <w:rsid w:val="005C7D60"/>
    <w:rsid w:val="005C7D67"/>
    <w:rsid w:val="005D0DDD"/>
    <w:rsid w:val="005D0E39"/>
    <w:rsid w:val="005D1031"/>
    <w:rsid w:val="005D2704"/>
    <w:rsid w:val="005D2A4D"/>
    <w:rsid w:val="005D3078"/>
    <w:rsid w:val="005D3307"/>
    <w:rsid w:val="005D3689"/>
    <w:rsid w:val="005D3A0B"/>
    <w:rsid w:val="005D3D04"/>
    <w:rsid w:val="005D3FFE"/>
    <w:rsid w:val="005D41BE"/>
    <w:rsid w:val="005D4BDA"/>
    <w:rsid w:val="005D5760"/>
    <w:rsid w:val="005D6358"/>
    <w:rsid w:val="005D7899"/>
    <w:rsid w:val="005E0053"/>
    <w:rsid w:val="005E0424"/>
    <w:rsid w:val="005E0458"/>
    <w:rsid w:val="005E091C"/>
    <w:rsid w:val="005E0931"/>
    <w:rsid w:val="005E105A"/>
    <w:rsid w:val="005E15A6"/>
    <w:rsid w:val="005E1FF0"/>
    <w:rsid w:val="005E2F87"/>
    <w:rsid w:val="005E384A"/>
    <w:rsid w:val="005E3A30"/>
    <w:rsid w:val="005E4694"/>
    <w:rsid w:val="005E49D0"/>
    <w:rsid w:val="005E4ADB"/>
    <w:rsid w:val="005E5268"/>
    <w:rsid w:val="005E54D8"/>
    <w:rsid w:val="005E5975"/>
    <w:rsid w:val="005E62A8"/>
    <w:rsid w:val="005E7ADE"/>
    <w:rsid w:val="005E7C1D"/>
    <w:rsid w:val="005E7DCB"/>
    <w:rsid w:val="005F025E"/>
    <w:rsid w:val="005F0EBD"/>
    <w:rsid w:val="005F0EE7"/>
    <w:rsid w:val="005F1B9F"/>
    <w:rsid w:val="005F1BA9"/>
    <w:rsid w:val="005F2203"/>
    <w:rsid w:val="005F28AC"/>
    <w:rsid w:val="005F3A59"/>
    <w:rsid w:val="005F3AFE"/>
    <w:rsid w:val="005F3FE7"/>
    <w:rsid w:val="005F494C"/>
    <w:rsid w:val="005F4CCE"/>
    <w:rsid w:val="005F5215"/>
    <w:rsid w:val="005F5427"/>
    <w:rsid w:val="005F6220"/>
    <w:rsid w:val="005F6554"/>
    <w:rsid w:val="005F6B1E"/>
    <w:rsid w:val="00600225"/>
    <w:rsid w:val="00600CB5"/>
    <w:rsid w:val="00600E67"/>
    <w:rsid w:val="006030D0"/>
    <w:rsid w:val="00603630"/>
    <w:rsid w:val="00603A08"/>
    <w:rsid w:val="00604197"/>
    <w:rsid w:val="006046B4"/>
    <w:rsid w:val="006047E1"/>
    <w:rsid w:val="00604F26"/>
    <w:rsid w:val="00605270"/>
    <w:rsid w:val="006059CE"/>
    <w:rsid w:val="00605B65"/>
    <w:rsid w:val="00606219"/>
    <w:rsid w:val="00610171"/>
    <w:rsid w:val="0061078D"/>
    <w:rsid w:val="00610B8B"/>
    <w:rsid w:val="00611CCE"/>
    <w:rsid w:val="00612235"/>
    <w:rsid w:val="006128A0"/>
    <w:rsid w:val="00612C57"/>
    <w:rsid w:val="0061319C"/>
    <w:rsid w:val="00613F39"/>
    <w:rsid w:val="006143B6"/>
    <w:rsid w:val="0061444D"/>
    <w:rsid w:val="00614A37"/>
    <w:rsid w:val="00614F92"/>
    <w:rsid w:val="00615C0F"/>
    <w:rsid w:val="00615E6F"/>
    <w:rsid w:val="00616225"/>
    <w:rsid w:val="006162EF"/>
    <w:rsid w:val="006164D6"/>
    <w:rsid w:val="00617D04"/>
    <w:rsid w:val="00620195"/>
    <w:rsid w:val="006206D8"/>
    <w:rsid w:val="006208F5"/>
    <w:rsid w:val="0062099C"/>
    <w:rsid w:val="00620B67"/>
    <w:rsid w:val="00621590"/>
    <w:rsid w:val="00621DA9"/>
    <w:rsid w:val="00622A46"/>
    <w:rsid w:val="00622B82"/>
    <w:rsid w:val="00623A3B"/>
    <w:rsid w:val="00623FA2"/>
    <w:rsid w:val="00624EA0"/>
    <w:rsid w:val="0062544F"/>
    <w:rsid w:val="0062570D"/>
    <w:rsid w:val="00625B1B"/>
    <w:rsid w:val="006262F2"/>
    <w:rsid w:val="00626E3B"/>
    <w:rsid w:val="00627C4B"/>
    <w:rsid w:val="006304C7"/>
    <w:rsid w:val="00630E82"/>
    <w:rsid w:val="00630F7A"/>
    <w:rsid w:val="00630FAF"/>
    <w:rsid w:val="006323E3"/>
    <w:rsid w:val="00634FEF"/>
    <w:rsid w:val="0063506E"/>
    <w:rsid w:val="00635183"/>
    <w:rsid w:val="0063552E"/>
    <w:rsid w:val="006355E4"/>
    <w:rsid w:val="00635ACB"/>
    <w:rsid w:val="00635B25"/>
    <w:rsid w:val="006372F1"/>
    <w:rsid w:val="00637454"/>
    <w:rsid w:val="00640938"/>
    <w:rsid w:val="00640999"/>
    <w:rsid w:val="00641D33"/>
    <w:rsid w:val="00641F40"/>
    <w:rsid w:val="00642154"/>
    <w:rsid w:val="00643127"/>
    <w:rsid w:val="0064387D"/>
    <w:rsid w:val="00643B9B"/>
    <w:rsid w:val="00643F46"/>
    <w:rsid w:val="00645787"/>
    <w:rsid w:val="00646967"/>
    <w:rsid w:val="006514B5"/>
    <w:rsid w:val="00652C97"/>
    <w:rsid w:val="006534F5"/>
    <w:rsid w:val="00653580"/>
    <w:rsid w:val="006535B7"/>
    <w:rsid w:val="006542C3"/>
    <w:rsid w:val="00654A0E"/>
    <w:rsid w:val="00654FC5"/>
    <w:rsid w:val="00655532"/>
    <w:rsid w:val="0065577D"/>
    <w:rsid w:val="006557DD"/>
    <w:rsid w:val="00656507"/>
    <w:rsid w:val="00656754"/>
    <w:rsid w:val="006574FD"/>
    <w:rsid w:val="00657982"/>
    <w:rsid w:val="00661133"/>
    <w:rsid w:val="00661248"/>
    <w:rsid w:val="006614F8"/>
    <w:rsid w:val="00662AD8"/>
    <w:rsid w:val="006631D6"/>
    <w:rsid w:val="00663FED"/>
    <w:rsid w:val="00664070"/>
    <w:rsid w:val="006640F5"/>
    <w:rsid w:val="00664348"/>
    <w:rsid w:val="00664733"/>
    <w:rsid w:val="00664864"/>
    <w:rsid w:val="00664999"/>
    <w:rsid w:val="00665BBF"/>
    <w:rsid w:val="00665DBA"/>
    <w:rsid w:val="0066645E"/>
    <w:rsid w:val="00666D6B"/>
    <w:rsid w:val="006673A4"/>
    <w:rsid w:val="00667EBE"/>
    <w:rsid w:val="006704E3"/>
    <w:rsid w:val="00671066"/>
    <w:rsid w:val="006716B8"/>
    <w:rsid w:val="00671BEF"/>
    <w:rsid w:val="00671F6B"/>
    <w:rsid w:val="00672561"/>
    <w:rsid w:val="00672A23"/>
    <w:rsid w:val="00672C06"/>
    <w:rsid w:val="00674687"/>
    <w:rsid w:val="0067517D"/>
    <w:rsid w:val="00675231"/>
    <w:rsid w:val="00675BEC"/>
    <w:rsid w:val="00676125"/>
    <w:rsid w:val="00676484"/>
    <w:rsid w:val="00676F0E"/>
    <w:rsid w:val="00677C2D"/>
    <w:rsid w:val="0068081E"/>
    <w:rsid w:val="00680DB0"/>
    <w:rsid w:val="00680E15"/>
    <w:rsid w:val="006810A1"/>
    <w:rsid w:val="00681227"/>
    <w:rsid w:val="00681A91"/>
    <w:rsid w:val="00681CE3"/>
    <w:rsid w:val="0068203D"/>
    <w:rsid w:val="0068207F"/>
    <w:rsid w:val="006826F1"/>
    <w:rsid w:val="00682E5F"/>
    <w:rsid w:val="00683CBF"/>
    <w:rsid w:val="0068409B"/>
    <w:rsid w:val="00684137"/>
    <w:rsid w:val="00684150"/>
    <w:rsid w:val="006846C2"/>
    <w:rsid w:val="00684BF5"/>
    <w:rsid w:val="00685444"/>
    <w:rsid w:val="0068644E"/>
    <w:rsid w:val="006865F0"/>
    <w:rsid w:val="00687241"/>
    <w:rsid w:val="00687C79"/>
    <w:rsid w:val="00690DB4"/>
    <w:rsid w:val="006910F2"/>
    <w:rsid w:val="006916BC"/>
    <w:rsid w:val="00691E30"/>
    <w:rsid w:val="006926DC"/>
    <w:rsid w:val="00692EEF"/>
    <w:rsid w:val="006933B8"/>
    <w:rsid w:val="0069360C"/>
    <w:rsid w:val="0069361E"/>
    <w:rsid w:val="00693906"/>
    <w:rsid w:val="00694981"/>
    <w:rsid w:val="00695335"/>
    <w:rsid w:val="00695CDF"/>
    <w:rsid w:val="00695CE2"/>
    <w:rsid w:val="006964A0"/>
    <w:rsid w:val="006969F3"/>
    <w:rsid w:val="00696DFD"/>
    <w:rsid w:val="00697391"/>
    <w:rsid w:val="006A071B"/>
    <w:rsid w:val="006A08E2"/>
    <w:rsid w:val="006A1BB8"/>
    <w:rsid w:val="006A1E1F"/>
    <w:rsid w:val="006A2498"/>
    <w:rsid w:val="006A28CC"/>
    <w:rsid w:val="006A350C"/>
    <w:rsid w:val="006A386F"/>
    <w:rsid w:val="006A3FA7"/>
    <w:rsid w:val="006A528A"/>
    <w:rsid w:val="006A54AF"/>
    <w:rsid w:val="006A5E98"/>
    <w:rsid w:val="006A681F"/>
    <w:rsid w:val="006A796F"/>
    <w:rsid w:val="006A7ADF"/>
    <w:rsid w:val="006A7E91"/>
    <w:rsid w:val="006A7EC4"/>
    <w:rsid w:val="006B0199"/>
    <w:rsid w:val="006B0991"/>
    <w:rsid w:val="006B0D05"/>
    <w:rsid w:val="006B0E6E"/>
    <w:rsid w:val="006B1475"/>
    <w:rsid w:val="006B19AB"/>
    <w:rsid w:val="006B1BE3"/>
    <w:rsid w:val="006B1C12"/>
    <w:rsid w:val="006B1F7E"/>
    <w:rsid w:val="006B2043"/>
    <w:rsid w:val="006B218C"/>
    <w:rsid w:val="006B2B83"/>
    <w:rsid w:val="006B2EC3"/>
    <w:rsid w:val="006B3260"/>
    <w:rsid w:val="006B56B4"/>
    <w:rsid w:val="006B5970"/>
    <w:rsid w:val="006B5A58"/>
    <w:rsid w:val="006B5D5F"/>
    <w:rsid w:val="006B635F"/>
    <w:rsid w:val="006B76C8"/>
    <w:rsid w:val="006C0152"/>
    <w:rsid w:val="006C24D9"/>
    <w:rsid w:val="006C2EF5"/>
    <w:rsid w:val="006C3111"/>
    <w:rsid w:val="006C3247"/>
    <w:rsid w:val="006C3DB9"/>
    <w:rsid w:val="006C3E19"/>
    <w:rsid w:val="006C517D"/>
    <w:rsid w:val="006C52BB"/>
    <w:rsid w:val="006C5B97"/>
    <w:rsid w:val="006C5CE3"/>
    <w:rsid w:val="006C7D76"/>
    <w:rsid w:val="006D10CE"/>
    <w:rsid w:val="006D15EA"/>
    <w:rsid w:val="006D194A"/>
    <w:rsid w:val="006D21AE"/>
    <w:rsid w:val="006D3CF7"/>
    <w:rsid w:val="006D4AAB"/>
    <w:rsid w:val="006D4E50"/>
    <w:rsid w:val="006D6207"/>
    <w:rsid w:val="006D7262"/>
    <w:rsid w:val="006D7671"/>
    <w:rsid w:val="006D782B"/>
    <w:rsid w:val="006E05F5"/>
    <w:rsid w:val="006E0D75"/>
    <w:rsid w:val="006E1309"/>
    <w:rsid w:val="006E17B1"/>
    <w:rsid w:val="006E17B5"/>
    <w:rsid w:val="006E25E6"/>
    <w:rsid w:val="006E41D5"/>
    <w:rsid w:val="006E494C"/>
    <w:rsid w:val="006E5802"/>
    <w:rsid w:val="006E5C24"/>
    <w:rsid w:val="006E6143"/>
    <w:rsid w:val="006E6A0A"/>
    <w:rsid w:val="006E6F8A"/>
    <w:rsid w:val="006E7722"/>
    <w:rsid w:val="006E7F03"/>
    <w:rsid w:val="006F04BA"/>
    <w:rsid w:val="006F0F1D"/>
    <w:rsid w:val="006F17DD"/>
    <w:rsid w:val="006F2AB0"/>
    <w:rsid w:val="006F2BA2"/>
    <w:rsid w:val="006F2C82"/>
    <w:rsid w:val="006F304F"/>
    <w:rsid w:val="006F3D4E"/>
    <w:rsid w:val="006F59B5"/>
    <w:rsid w:val="006F62FA"/>
    <w:rsid w:val="006F6377"/>
    <w:rsid w:val="006F6885"/>
    <w:rsid w:val="006F7B62"/>
    <w:rsid w:val="007010A2"/>
    <w:rsid w:val="007013E5"/>
    <w:rsid w:val="007024E1"/>
    <w:rsid w:val="00702949"/>
    <w:rsid w:val="00702A31"/>
    <w:rsid w:val="0070328B"/>
    <w:rsid w:val="007034FD"/>
    <w:rsid w:val="007039D6"/>
    <w:rsid w:val="00703A78"/>
    <w:rsid w:val="007044D0"/>
    <w:rsid w:val="00704E59"/>
    <w:rsid w:val="00704F2D"/>
    <w:rsid w:val="007052F4"/>
    <w:rsid w:val="00705C11"/>
    <w:rsid w:val="00706658"/>
    <w:rsid w:val="0070737E"/>
    <w:rsid w:val="007078A4"/>
    <w:rsid w:val="00707AA6"/>
    <w:rsid w:val="00710450"/>
    <w:rsid w:val="0071081A"/>
    <w:rsid w:val="00710EAC"/>
    <w:rsid w:val="00711830"/>
    <w:rsid w:val="00711A5C"/>
    <w:rsid w:val="00711F48"/>
    <w:rsid w:val="00713E69"/>
    <w:rsid w:val="007142C7"/>
    <w:rsid w:val="0071474D"/>
    <w:rsid w:val="007148F6"/>
    <w:rsid w:val="007149F5"/>
    <w:rsid w:val="007157A4"/>
    <w:rsid w:val="007157B9"/>
    <w:rsid w:val="00715B9A"/>
    <w:rsid w:val="00715E53"/>
    <w:rsid w:val="0071738F"/>
    <w:rsid w:val="00720EAF"/>
    <w:rsid w:val="00722B71"/>
    <w:rsid w:val="00724E68"/>
    <w:rsid w:val="007250E1"/>
    <w:rsid w:val="00725D84"/>
    <w:rsid w:val="007261C6"/>
    <w:rsid w:val="00726735"/>
    <w:rsid w:val="00726B2E"/>
    <w:rsid w:val="00726F7E"/>
    <w:rsid w:val="00727270"/>
    <w:rsid w:val="007272D3"/>
    <w:rsid w:val="00727E80"/>
    <w:rsid w:val="00727F1E"/>
    <w:rsid w:val="007304BB"/>
    <w:rsid w:val="00731649"/>
    <w:rsid w:val="007319CE"/>
    <w:rsid w:val="00731D02"/>
    <w:rsid w:val="00732A2E"/>
    <w:rsid w:val="00732B35"/>
    <w:rsid w:val="00732CFF"/>
    <w:rsid w:val="00733A98"/>
    <w:rsid w:val="0073472B"/>
    <w:rsid w:val="00734C7A"/>
    <w:rsid w:val="00735875"/>
    <w:rsid w:val="007359AD"/>
    <w:rsid w:val="00735B4B"/>
    <w:rsid w:val="00735C24"/>
    <w:rsid w:val="0073636A"/>
    <w:rsid w:val="0073652D"/>
    <w:rsid w:val="007367F0"/>
    <w:rsid w:val="00737206"/>
    <w:rsid w:val="007379AF"/>
    <w:rsid w:val="0074043F"/>
    <w:rsid w:val="00740A7A"/>
    <w:rsid w:val="00740AE5"/>
    <w:rsid w:val="00740C76"/>
    <w:rsid w:val="00741FAE"/>
    <w:rsid w:val="007421DF"/>
    <w:rsid w:val="00742979"/>
    <w:rsid w:val="0074305A"/>
    <w:rsid w:val="0074361B"/>
    <w:rsid w:val="00743B09"/>
    <w:rsid w:val="00743E7F"/>
    <w:rsid w:val="00744535"/>
    <w:rsid w:val="007446EC"/>
    <w:rsid w:val="00744982"/>
    <w:rsid w:val="00744BD9"/>
    <w:rsid w:val="007458DC"/>
    <w:rsid w:val="00745D39"/>
    <w:rsid w:val="00746D4F"/>
    <w:rsid w:val="00747579"/>
    <w:rsid w:val="007475E8"/>
    <w:rsid w:val="0074790F"/>
    <w:rsid w:val="00747957"/>
    <w:rsid w:val="00750F5A"/>
    <w:rsid w:val="00751E5C"/>
    <w:rsid w:val="0075316F"/>
    <w:rsid w:val="00753456"/>
    <w:rsid w:val="00753748"/>
    <w:rsid w:val="007540DD"/>
    <w:rsid w:val="00754CB6"/>
    <w:rsid w:val="00754DD9"/>
    <w:rsid w:val="00755595"/>
    <w:rsid w:val="00755D8A"/>
    <w:rsid w:val="00755F85"/>
    <w:rsid w:val="007560FA"/>
    <w:rsid w:val="00756173"/>
    <w:rsid w:val="00756DFC"/>
    <w:rsid w:val="00757285"/>
    <w:rsid w:val="00757696"/>
    <w:rsid w:val="007576CA"/>
    <w:rsid w:val="00757875"/>
    <w:rsid w:val="00757F16"/>
    <w:rsid w:val="00757F40"/>
    <w:rsid w:val="00760488"/>
    <w:rsid w:val="007609A3"/>
    <w:rsid w:val="00760AD6"/>
    <w:rsid w:val="0076121D"/>
    <w:rsid w:val="007624FE"/>
    <w:rsid w:val="00762AC9"/>
    <w:rsid w:val="00763026"/>
    <w:rsid w:val="0076376E"/>
    <w:rsid w:val="00763935"/>
    <w:rsid w:val="00764951"/>
    <w:rsid w:val="00764A21"/>
    <w:rsid w:val="00764CC1"/>
    <w:rsid w:val="00764F71"/>
    <w:rsid w:val="00764FDE"/>
    <w:rsid w:val="007653D7"/>
    <w:rsid w:val="00765C72"/>
    <w:rsid w:val="007661AC"/>
    <w:rsid w:val="00766766"/>
    <w:rsid w:val="007669FD"/>
    <w:rsid w:val="00766B81"/>
    <w:rsid w:val="00766DB8"/>
    <w:rsid w:val="0076775D"/>
    <w:rsid w:val="00767E05"/>
    <w:rsid w:val="00770181"/>
    <w:rsid w:val="007701CB"/>
    <w:rsid w:val="00771501"/>
    <w:rsid w:val="00771BD4"/>
    <w:rsid w:val="007726DC"/>
    <w:rsid w:val="00772B29"/>
    <w:rsid w:val="0077316B"/>
    <w:rsid w:val="007746F5"/>
    <w:rsid w:val="00774E68"/>
    <w:rsid w:val="00775BA3"/>
    <w:rsid w:val="00776218"/>
    <w:rsid w:val="0077666F"/>
    <w:rsid w:val="00777EBC"/>
    <w:rsid w:val="00777F02"/>
    <w:rsid w:val="007804EE"/>
    <w:rsid w:val="007824F6"/>
    <w:rsid w:val="00782D40"/>
    <w:rsid w:val="00783D06"/>
    <w:rsid w:val="00785484"/>
    <w:rsid w:val="00787DAD"/>
    <w:rsid w:val="00790606"/>
    <w:rsid w:val="0079088A"/>
    <w:rsid w:val="00790DBF"/>
    <w:rsid w:val="0079107F"/>
    <w:rsid w:val="007915C9"/>
    <w:rsid w:val="0079194C"/>
    <w:rsid w:val="00791B11"/>
    <w:rsid w:val="00793B1D"/>
    <w:rsid w:val="00793DCD"/>
    <w:rsid w:val="0079415A"/>
    <w:rsid w:val="007941B5"/>
    <w:rsid w:val="007941C4"/>
    <w:rsid w:val="007963AE"/>
    <w:rsid w:val="007964BE"/>
    <w:rsid w:val="007966E8"/>
    <w:rsid w:val="0079670E"/>
    <w:rsid w:val="007969A2"/>
    <w:rsid w:val="00796F2D"/>
    <w:rsid w:val="00797AD6"/>
    <w:rsid w:val="00797C7C"/>
    <w:rsid w:val="007A1160"/>
    <w:rsid w:val="007A1CF8"/>
    <w:rsid w:val="007A2345"/>
    <w:rsid w:val="007A419B"/>
    <w:rsid w:val="007A41D7"/>
    <w:rsid w:val="007A43EC"/>
    <w:rsid w:val="007A4B77"/>
    <w:rsid w:val="007A580D"/>
    <w:rsid w:val="007A5DD2"/>
    <w:rsid w:val="007A5F33"/>
    <w:rsid w:val="007A6070"/>
    <w:rsid w:val="007A63B1"/>
    <w:rsid w:val="007A6A9B"/>
    <w:rsid w:val="007A76AC"/>
    <w:rsid w:val="007A7CA8"/>
    <w:rsid w:val="007A7E78"/>
    <w:rsid w:val="007A7F25"/>
    <w:rsid w:val="007B070D"/>
    <w:rsid w:val="007B09EE"/>
    <w:rsid w:val="007B1190"/>
    <w:rsid w:val="007B1693"/>
    <w:rsid w:val="007B1B64"/>
    <w:rsid w:val="007B2204"/>
    <w:rsid w:val="007B2ADC"/>
    <w:rsid w:val="007B2C1E"/>
    <w:rsid w:val="007B2EE2"/>
    <w:rsid w:val="007B306A"/>
    <w:rsid w:val="007B32F9"/>
    <w:rsid w:val="007B4540"/>
    <w:rsid w:val="007B45F5"/>
    <w:rsid w:val="007B468F"/>
    <w:rsid w:val="007B4854"/>
    <w:rsid w:val="007B4B34"/>
    <w:rsid w:val="007B5061"/>
    <w:rsid w:val="007B6258"/>
    <w:rsid w:val="007B6271"/>
    <w:rsid w:val="007B6348"/>
    <w:rsid w:val="007B638E"/>
    <w:rsid w:val="007B658E"/>
    <w:rsid w:val="007B6F13"/>
    <w:rsid w:val="007B7ECE"/>
    <w:rsid w:val="007C01D2"/>
    <w:rsid w:val="007C089C"/>
    <w:rsid w:val="007C09D8"/>
    <w:rsid w:val="007C1A6E"/>
    <w:rsid w:val="007C1C67"/>
    <w:rsid w:val="007C2B0B"/>
    <w:rsid w:val="007C40F3"/>
    <w:rsid w:val="007C4818"/>
    <w:rsid w:val="007C4C62"/>
    <w:rsid w:val="007C4FDE"/>
    <w:rsid w:val="007C5322"/>
    <w:rsid w:val="007C536A"/>
    <w:rsid w:val="007C6DBF"/>
    <w:rsid w:val="007C7641"/>
    <w:rsid w:val="007C78B7"/>
    <w:rsid w:val="007C78C1"/>
    <w:rsid w:val="007D00F0"/>
    <w:rsid w:val="007D0F7C"/>
    <w:rsid w:val="007D16B2"/>
    <w:rsid w:val="007D19C3"/>
    <w:rsid w:val="007D3054"/>
    <w:rsid w:val="007D4158"/>
    <w:rsid w:val="007D4351"/>
    <w:rsid w:val="007D4F31"/>
    <w:rsid w:val="007D4FA6"/>
    <w:rsid w:val="007D5164"/>
    <w:rsid w:val="007D5FD9"/>
    <w:rsid w:val="007D7988"/>
    <w:rsid w:val="007D798B"/>
    <w:rsid w:val="007E0331"/>
    <w:rsid w:val="007E099A"/>
    <w:rsid w:val="007E0A60"/>
    <w:rsid w:val="007E0AA0"/>
    <w:rsid w:val="007E116F"/>
    <w:rsid w:val="007E198A"/>
    <w:rsid w:val="007E23CB"/>
    <w:rsid w:val="007E32ED"/>
    <w:rsid w:val="007E48C2"/>
    <w:rsid w:val="007E4BB6"/>
    <w:rsid w:val="007E5226"/>
    <w:rsid w:val="007E5714"/>
    <w:rsid w:val="007E5EC4"/>
    <w:rsid w:val="007E61C0"/>
    <w:rsid w:val="007E658E"/>
    <w:rsid w:val="007F05D1"/>
    <w:rsid w:val="007F07F2"/>
    <w:rsid w:val="007F08DB"/>
    <w:rsid w:val="007F16A7"/>
    <w:rsid w:val="007F1B1F"/>
    <w:rsid w:val="007F336E"/>
    <w:rsid w:val="007F3615"/>
    <w:rsid w:val="007F4C5E"/>
    <w:rsid w:val="007F5056"/>
    <w:rsid w:val="007F53BF"/>
    <w:rsid w:val="007F551D"/>
    <w:rsid w:val="007F5CC1"/>
    <w:rsid w:val="007F5EF3"/>
    <w:rsid w:val="007F63D7"/>
    <w:rsid w:val="007F6E06"/>
    <w:rsid w:val="007F76E2"/>
    <w:rsid w:val="007F7B0A"/>
    <w:rsid w:val="007F7B28"/>
    <w:rsid w:val="00800405"/>
    <w:rsid w:val="00800AAD"/>
    <w:rsid w:val="00801093"/>
    <w:rsid w:val="00801CA9"/>
    <w:rsid w:val="008025F4"/>
    <w:rsid w:val="00803571"/>
    <w:rsid w:val="0080370D"/>
    <w:rsid w:val="00803C51"/>
    <w:rsid w:val="00803F3C"/>
    <w:rsid w:val="00804CFE"/>
    <w:rsid w:val="0080522B"/>
    <w:rsid w:val="008056F9"/>
    <w:rsid w:val="00805774"/>
    <w:rsid w:val="00806908"/>
    <w:rsid w:val="008073CC"/>
    <w:rsid w:val="00810607"/>
    <w:rsid w:val="00810A38"/>
    <w:rsid w:val="00811084"/>
    <w:rsid w:val="00811098"/>
    <w:rsid w:val="0081164B"/>
    <w:rsid w:val="00811B08"/>
    <w:rsid w:val="00811B44"/>
    <w:rsid w:val="00811DDC"/>
    <w:rsid w:val="0081321E"/>
    <w:rsid w:val="0081383D"/>
    <w:rsid w:val="00814408"/>
    <w:rsid w:val="00814881"/>
    <w:rsid w:val="008154D9"/>
    <w:rsid w:val="00815DFE"/>
    <w:rsid w:val="00815E59"/>
    <w:rsid w:val="00816200"/>
    <w:rsid w:val="008168B8"/>
    <w:rsid w:val="00816A0B"/>
    <w:rsid w:val="00817758"/>
    <w:rsid w:val="008179A5"/>
    <w:rsid w:val="00817B0B"/>
    <w:rsid w:val="00820004"/>
    <w:rsid w:val="008208E3"/>
    <w:rsid w:val="00820E29"/>
    <w:rsid w:val="008212F0"/>
    <w:rsid w:val="00821C60"/>
    <w:rsid w:val="00822971"/>
    <w:rsid w:val="00822A99"/>
    <w:rsid w:val="008235D2"/>
    <w:rsid w:val="00824351"/>
    <w:rsid w:val="0082455F"/>
    <w:rsid w:val="00824822"/>
    <w:rsid w:val="008255DF"/>
    <w:rsid w:val="00825CD2"/>
    <w:rsid w:val="00826E40"/>
    <w:rsid w:val="00826ED3"/>
    <w:rsid w:val="008279DF"/>
    <w:rsid w:val="008300A4"/>
    <w:rsid w:val="008301A0"/>
    <w:rsid w:val="00830AD9"/>
    <w:rsid w:val="008311C3"/>
    <w:rsid w:val="00831C93"/>
    <w:rsid w:val="00831DC6"/>
    <w:rsid w:val="00832247"/>
    <w:rsid w:val="0083251E"/>
    <w:rsid w:val="008327BA"/>
    <w:rsid w:val="00833071"/>
    <w:rsid w:val="00834205"/>
    <w:rsid w:val="0083461B"/>
    <w:rsid w:val="00834FE8"/>
    <w:rsid w:val="0083509C"/>
    <w:rsid w:val="00835ACB"/>
    <w:rsid w:val="008361EB"/>
    <w:rsid w:val="00836948"/>
    <w:rsid w:val="00837205"/>
    <w:rsid w:val="00837B00"/>
    <w:rsid w:val="00837E95"/>
    <w:rsid w:val="008401BF"/>
    <w:rsid w:val="00841901"/>
    <w:rsid w:val="0084202B"/>
    <w:rsid w:val="0084219F"/>
    <w:rsid w:val="0084229D"/>
    <w:rsid w:val="008423A4"/>
    <w:rsid w:val="00842B07"/>
    <w:rsid w:val="008436E3"/>
    <w:rsid w:val="00843724"/>
    <w:rsid w:val="008438A7"/>
    <w:rsid w:val="0084390D"/>
    <w:rsid w:val="00843998"/>
    <w:rsid w:val="008439FE"/>
    <w:rsid w:val="00843BA2"/>
    <w:rsid w:val="00843F6F"/>
    <w:rsid w:val="00844452"/>
    <w:rsid w:val="0084483B"/>
    <w:rsid w:val="00844F10"/>
    <w:rsid w:val="00846655"/>
    <w:rsid w:val="008466D3"/>
    <w:rsid w:val="00846CE2"/>
    <w:rsid w:val="008473F2"/>
    <w:rsid w:val="008474B9"/>
    <w:rsid w:val="00847BA3"/>
    <w:rsid w:val="00850E12"/>
    <w:rsid w:val="008527EA"/>
    <w:rsid w:val="0085284B"/>
    <w:rsid w:val="00852E96"/>
    <w:rsid w:val="008530A4"/>
    <w:rsid w:val="008539C9"/>
    <w:rsid w:val="00854543"/>
    <w:rsid w:val="0085460D"/>
    <w:rsid w:val="00855082"/>
    <w:rsid w:val="0085512B"/>
    <w:rsid w:val="008559AE"/>
    <w:rsid w:val="00855E6B"/>
    <w:rsid w:val="00857BA5"/>
    <w:rsid w:val="008601D5"/>
    <w:rsid w:val="008603EB"/>
    <w:rsid w:val="00860498"/>
    <w:rsid w:val="008612AD"/>
    <w:rsid w:val="00861553"/>
    <w:rsid w:val="00861D4B"/>
    <w:rsid w:val="00861DD4"/>
    <w:rsid w:val="00862840"/>
    <w:rsid w:val="008629EA"/>
    <w:rsid w:val="00862DB7"/>
    <w:rsid w:val="00862F08"/>
    <w:rsid w:val="00862FDB"/>
    <w:rsid w:val="008637D4"/>
    <w:rsid w:val="00863FFA"/>
    <w:rsid w:val="00864130"/>
    <w:rsid w:val="00864EB7"/>
    <w:rsid w:val="00865DF8"/>
    <w:rsid w:val="008664EA"/>
    <w:rsid w:val="008679E3"/>
    <w:rsid w:val="00867DDB"/>
    <w:rsid w:val="00870470"/>
    <w:rsid w:val="0087116F"/>
    <w:rsid w:val="008712D9"/>
    <w:rsid w:val="00871ED7"/>
    <w:rsid w:val="008747DB"/>
    <w:rsid w:val="00874B29"/>
    <w:rsid w:val="00875090"/>
    <w:rsid w:val="00875229"/>
    <w:rsid w:val="008754BD"/>
    <w:rsid w:val="0087601B"/>
    <w:rsid w:val="0087657D"/>
    <w:rsid w:val="00876FEA"/>
    <w:rsid w:val="0088160A"/>
    <w:rsid w:val="00881A59"/>
    <w:rsid w:val="00881A73"/>
    <w:rsid w:val="00881B77"/>
    <w:rsid w:val="00882101"/>
    <w:rsid w:val="008821C3"/>
    <w:rsid w:val="0088228D"/>
    <w:rsid w:val="008825AF"/>
    <w:rsid w:val="008827E9"/>
    <w:rsid w:val="00882EE9"/>
    <w:rsid w:val="00882FE1"/>
    <w:rsid w:val="008832BA"/>
    <w:rsid w:val="00883703"/>
    <w:rsid w:val="00885421"/>
    <w:rsid w:val="00885514"/>
    <w:rsid w:val="008859FF"/>
    <w:rsid w:val="008867FC"/>
    <w:rsid w:val="00886941"/>
    <w:rsid w:val="00886F68"/>
    <w:rsid w:val="00887027"/>
    <w:rsid w:val="0088762C"/>
    <w:rsid w:val="00887A75"/>
    <w:rsid w:val="00887AFD"/>
    <w:rsid w:val="0089013A"/>
    <w:rsid w:val="0089025F"/>
    <w:rsid w:val="0089129A"/>
    <w:rsid w:val="008919C6"/>
    <w:rsid w:val="00891B4E"/>
    <w:rsid w:val="008921F9"/>
    <w:rsid w:val="0089233C"/>
    <w:rsid w:val="008924E5"/>
    <w:rsid w:val="00892A9E"/>
    <w:rsid w:val="00892DB0"/>
    <w:rsid w:val="00893134"/>
    <w:rsid w:val="008935E1"/>
    <w:rsid w:val="00894711"/>
    <w:rsid w:val="008949AD"/>
    <w:rsid w:val="0089549B"/>
    <w:rsid w:val="00895DBA"/>
    <w:rsid w:val="00895F72"/>
    <w:rsid w:val="00896379"/>
    <w:rsid w:val="008964E3"/>
    <w:rsid w:val="00896DD1"/>
    <w:rsid w:val="008970B2"/>
    <w:rsid w:val="008979C6"/>
    <w:rsid w:val="008A040A"/>
    <w:rsid w:val="008A06C6"/>
    <w:rsid w:val="008A0806"/>
    <w:rsid w:val="008A0EB6"/>
    <w:rsid w:val="008A0F96"/>
    <w:rsid w:val="008A1C56"/>
    <w:rsid w:val="008A1FB8"/>
    <w:rsid w:val="008A24BD"/>
    <w:rsid w:val="008A2635"/>
    <w:rsid w:val="008A2691"/>
    <w:rsid w:val="008A2ABD"/>
    <w:rsid w:val="008A31E3"/>
    <w:rsid w:val="008A383D"/>
    <w:rsid w:val="008A4252"/>
    <w:rsid w:val="008A466C"/>
    <w:rsid w:val="008A47C0"/>
    <w:rsid w:val="008A4948"/>
    <w:rsid w:val="008A5296"/>
    <w:rsid w:val="008A5465"/>
    <w:rsid w:val="008A5650"/>
    <w:rsid w:val="008A6C10"/>
    <w:rsid w:val="008A7108"/>
    <w:rsid w:val="008B00C5"/>
    <w:rsid w:val="008B04DD"/>
    <w:rsid w:val="008B0560"/>
    <w:rsid w:val="008B0D5C"/>
    <w:rsid w:val="008B0DF7"/>
    <w:rsid w:val="008B1B0A"/>
    <w:rsid w:val="008B37CF"/>
    <w:rsid w:val="008B43FE"/>
    <w:rsid w:val="008B4629"/>
    <w:rsid w:val="008B4C1C"/>
    <w:rsid w:val="008B53AB"/>
    <w:rsid w:val="008B59AC"/>
    <w:rsid w:val="008B6121"/>
    <w:rsid w:val="008B6E98"/>
    <w:rsid w:val="008B7E14"/>
    <w:rsid w:val="008C0417"/>
    <w:rsid w:val="008C1040"/>
    <w:rsid w:val="008C137F"/>
    <w:rsid w:val="008C30F3"/>
    <w:rsid w:val="008C433C"/>
    <w:rsid w:val="008C4C9C"/>
    <w:rsid w:val="008C4FF6"/>
    <w:rsid w:val="008C50C2"/>
    <w:rsid w:val="008C54C8"/>
    <w:rsid w:val="008C54C9"/>
    <w:rsid w:val="008C562D"/>
    <w:rsid w:val="008C69C0"/>
    <w:rsid w:val="008C700D"/>
    <w:rsid w:val="008C7914"/>
    <w:rsid w:val="008C7CA0"/>
    <w:rsid w:val="008D01DA"/>
    <w:rsid w:val="008D0F29"/>
    <w:rsid w:val="008D0F78"/>
    <w:rsid w:val="008D10A0"/>
    <w:rsid w:val="008D15AD"/>
    <w:rsid w:val="008D1A40"/>
    <w:rsid w:val="008D1A96"/>
    <w:rsid w:val="008D1E28"/>
    <w:rsid w:val="008D285F"/>
    <w:rsid w:val="008D3692"/>
    <w:rsid w:val="008D41FE"/>
    <w:rsid w:val="008D47B6"/>
    <w:rsid w:val="008D68B8"/>
    <w:rsid w:val="008E0671"/>
    <w:rsid w:val="008E0AEF"/>
    <w:rsid w:val="008E0DE1"/>
    <w:rsid w:val="008E2951"/>
    <w:rsid w:val="008E2C49"/>
    <w:rsid w:val="008E3932"/>
    <w:rsid w:val="008E393B"/>
    <w:rsid w:val="008E47F7"/>
    <w:rsid w:val="008E4BF3"/>
    <w:rsid w:val="008E5151"/>
    <w:rsid w:val="008E5D1A"/>
    <w:rsid w:val="008E5F42"/>
    <w:rsid w:val="008E7659"/>
    <w:rsid w:val="008E7666"/>
    <w:rsid w:val="008E7BF7"/>
    <w:rsid w:val="008F0C82"/>
    <w:rsid w:val="008F208B"/>
    <w:rsid w:val="008F30A2"/>
    <w:rsid w:val="008F3335"/>
    <w:rsid w:val="008F3D23"/>
    <w:rsid w:val="008F3E83"/>
    <w:rsid w:val="008F459C"/>
    <w:rsid w:val="008F5AD6"/>
    <w:rsid w:val="008F616A"/>
    <w:rsid w:val="008F6A6C"/>
    <w:rsid w:val="008F731A"/>
    <w:rsid w:val="008F749E"/>
    <w:rsid w:val="008F7EC9"/>
    <w:rsid w:val="0090149C"/>
    <w:rsid w:val="009023E2"/>
    <w:rsid w:val="0090269C"/>
    <w:rsid w:val="00902BA1"/>
    <w:rsid w:val="00902E46"/>
    <w:rsid w:val="00903058"/>
    <w:rsid w:val="009035DA"/>
    <w:rsid w:val="00903671"/>
    <w:rsid w:val="00903836"/>
    <w:rsid w:val="00903FD4"/>
    <w:rsid w:val="0090452D"/>
    <w:rsid w:val="00904EAD"/>
    <w:rsid w:val="00904F66"/>
    <w:rsid w:val="009052F8"/>
    <w:rsid w:val="0090532F"/>
    <w:rsid w:val="00905357"/>
    <w:rsid w:val="00905EE3"/>
    <w:rsid w:val="009067D0"/>
    <w:rsid w:val="0090743D"/>
    <w:rsid w:val="00907663"/>
    <w:rsid w:val="00910496"/>
    <w:rsid w:val="00911950"/>
    <w:rsid w:val="009141D7"/>
    <w:rsid w:val="00915770"/>
    <w:rsid w:val="00915F01"/>
    <w:rsid w:val="00916D7E"/>
    <w:rsid w:val="00916DAE"/>
    <w:rsid w:val="0091741D"/>
    <w:rsid w:val="00917625"/>
    <w:rsid w:val="00917B0E"/>
    <w:rsid w:val="00917FDD"/>
    <w:rsid w:val="0092115C"/>
    <w:rsid w:val="00921C5E"/>
    <w:rsid w:val="00922D74"/>
    <w:rsid w:val="00922F2C"/>
    <w:rsid w:val="00923452"/>
    <w:rsid w:val="009236F3"/>
    <w:rsid w:val="00923D5E"/>
    <w:rsid w:val="0092491C"/>
    <w:rsid w:val="009249D1"/>
    <w:rsid w:val="00925329"/>
    <w:rsid w:val="00925A7C"/>
    <w:rsid w:val="00927E45"/>
    <w:rsid w:val="009301CB"/>
    <w:rsid w:val="00930B0A"/>
    <w:rsid w:val="00931106"/>
    <w:rsid w:val="009312EE"/>
    <w:rsid w:val="009329C3"/>
    <w:rsid w:val="00932EFD"/>
    <w:rsid w:val="00932FEE"/>
    <w:rsid w:val="00933962"/>
    <w:rsid w:val="00933D6A"/>
    <w:rsid w:val="00934BD8"/>
    <w:rsid w:val="0093519D"/>
    <w:rsid w:val="00935D54"/>
    <w:rsid w:val="009367BA"/>
    <w:rsid w:val="00936825"/>
    <w:rsid w:val="009368B0"/>
    <w:rsid w:val="00937009"/>
    <w:rsid w:val="0093745A"/>
    <w:rsid w:val="009401AB"/>
    <w:rsid w:val="009401B8"/>
    <w:rsid w:val="00941038"/>
    <w:rsid w:val="00941A67"/>
    <w:rsid w:val="00941DB3"/>
    <w:rsid w:val="009429FE"/>
    <w:rsid w:val="00942BB5"/>
    <w:rsid w:val="00942BD4"/>
    <w:rsid w:val="00942DC2"/>
    <w:rsid w:val="0094306B"/>
    <w:rsid w:val="009446A4"/>
    <w:rsid w:val="00944EB9"/>
    <w:rsid w:val="00945118"/>
    <w:rsid w:val="00945725"/>
    <w:rsid w:val="00945E34"/>
    <w:rsid w:val="009462E7"/>
    <w:rsid w:val="00946307"/>
    <w:rsid w:val="00946648"/>
    <w:rsid w:val="00947E57"/>
    <w:rsid w:val="00950253"/>
    <w:rsid w:val="009504DB"/>
    <w:rsid w:val="0095053F"/>
    <w:rsid w:val="00951DE1"/>
    <w:rsid w:val="00952829"/>
    <w:rsid w:val="00952933"/>
    <w:rsid w:val="00952D87"/>
    <w:rsid w:val="00952F78"/>
    <w:rsid w:val="009538DB"/>
    <w:rsid w:val="00953BE5"/>
    <w:rsid w:val="0095424F"/>
    <w:rsid w:val="00954AB5"/>
    <w:rsid w:val="00955104"/>
    <w:rsid w:val="00955FDB"/>
    <w:rsid w:val="009560B1"/>
    <w:rsid w:val="00956163"/>
    <w:rsid w:val="00956543"/>
    <w:rsid w:val="00956EF1"/>
    <w:rsid w:val="0096010A"/>
    <w:rsid w:val="00960959"/>
    <w:rsid w:val="009613D3"/>
    <w:rsid w:val="00961A4F"/>
    <w:rsid w:val="00961D52"/>
    <w:rsid w:val="00962114"/>
    <w:rsid w:val="009625B1"/>
    <w:rsid w:val="00962DC7"/>
    <w:rsid w:val="00962EC2"/>
    <w:rsid w:val="0096304D"/>
    <w:rsid w:val="009631B5"/>
    <w:rsid w:val="00963286"/>
    <w:rsid w:val="0096393B"/>
    <w:rsid w:val="00963E3F"/>
    <w:rsid w:val="0096432B"/>
    <w:rsid w:val="00964DED"/>
    <w:rsid w:val="00965761"/>
    <w:rsid w:val="009657DA"/>
    <w:rsid w:val="0096664F"/>
    <w:rsid w:val="00966787"/>
    <w:rsid w:val="00966872"/>
    <w:rsid w:val="0096703D"/>
    <w:rsid w:val="009670D1"/>
    <w:rsid w:val="00967DF3"/>
    <w:rsid w:val="009713F2"/>
    <w:rsid w:val="0097144B"/>
    <w:rsid w:val="00972052"/>
    <w:rsid w:val="0097316C"/>
    <w:rsid w:val="00974C86"/>
    <w:rsid w:val="00974FC5"/>
    <w:rsid w:val="009772A2"/>
    <w:rsid w:val="0097736B"/>
    <w:rsid w:val="0097774D"/>
    <w:rsid w:val="00982193"/>
    <w:rsid w:val="0098260C"/>
    <w:rsid w:val="00985B11"/>
    <w:rsid w:val="00985FFD"/>
    <w:rsid w:val="00986667"/>
    <w:rsid w:val="009868FF"/>
    <w:rsid w:val="009873F1"/>
    <w:rsid w:val="00990549"/>
    <w:rsid w:val="00990E8B"/>
    <w:rsid w:val="00991BA6"/>
    <w:rsid w:val="009947D5"/>
    <w:rsid w:val="00994945"/>
    <w:rsid w:val="00994B61"/>
    <w:rsid w:val="00994E21"/>
    <w:rsid w:val="009969B2"/>
    <w:rsid w:val="00996B34"/>
    <w:rsid w:val="009975EA"/>
    <w:rsid w:val="009A005D"/>
    <w:rsid w:val="009A0147"/>
    <w:rsid w:val="009A1ED0"/>
    <w:rsid w:val="009A203D"/>
    <w:rsid w:val="009A285A"/>
    <w:rsid w:val="009A2D33"/>
    <w:rsid w:val="009A31B5"/>
    <w:rsid w:val="009A3EB9"/>
    <w:rsid w:val="009A3F2A"/>
    <w:rsid w:val="009A4264"/>
    <w:rsid w:val="009A4A7D"/>
    <w:rsid w:val="009A5CC1"/>
    <w:rsid w:val="009A5D24"/>
    <w:rsid w:val="009A6740"/>
    <w:rsid w:val="009A6916"/>
    <w:rsid w:val="009A73E6"/>
    <w:rsid w:val="009A7564"/>
    <w:rsid w:val="009A77B9"/>
    <w:rsid w:val="009A7BDE"/>
    <w:rsid w:val="009B07F6"/>
    <w:rsid w:val="009B09B1"/>
    <w:rsid w:val="009B1640"/>
    <w:rsid w:val="009B1890"/>
    <w:rsid w:val="009B21C2"/>
    <w:rsid w:val="009B3580"/>
    <w:rsid w:val="009B3EDB"/>
    <w:rsid w:val="009B471B"/>
    <w:rsid w:val="009B4995"/>
    <w:rsid w:val="009B4E93"/>
    <w:rsid w:val="009B50A3"/>
    <w:rsid w:val="009B5DE0"/>
    <w:rsid w:val="009B62D5"/>
    <w:rsid w:val="009B69C5"/>
    <w:rsid w:val="009B6BFE"/>
    <w:rsid w:val="009B7183"/>
    <w:rsid w:val="009B76F6"/>
    <w:rsid w:val="009B7D9C"/>
    <w:rsid w:val="009C0BAB"/>
    <w:rsid w:val="009C0DB9"/>
    <w:rsid w:val="009C0EFA"/>
    <w:rsid w:val="009C13AA"/>
    <w:rsid w:val="009C1721"/>
    <w:rsid w:val="009C1B92"/>
    <w:rsid w:val="009C226E"/>
    <w:rsid w:val="009C34AB"/>
    <w:rsid w:val="009C3AE8"/>
    <w:rsid w:val="009C3E8F"/>
    <w:rsid w:val="009C4021"/>
    <w:rsid w:val="009C4CDF"/>
    <w:rsid w:val="009C5734"/>
    <w:rsid w:val="009C6F9C"/>
    <w:rsid w:val="009C6FF5"/>
    <w:rsid w:val="009C707E"/>
    <w:rsid w:val="009C71D5"/>
    <w:rsid w:val="009C7A2F"/>
    <w:rsid w:val="009D0092"/>
    <w:rsid w:val="009D0225"/>
    <w:rsid w:val="009D08AB"/>
    <w:rsid w:val="009D1F22"/>
    <w:rsid w:val="009D2151"/>
    <w:rsid w:val="009D241D"/>
    <w:rsid w:val="009D269C"/>
    <w:rsid w:val="009D38EA"/>
    <w:rsid w:val="009D3FDB"/>
    <w:rsid w:val="009D5D58"/>
    <w:rsid w:val="009D6B6D"/>
    <w:rsid w:val="009D6C7D"/>
    <w:rsid w:val="009D795E"/>
    <w:rsid w:val="009E0766"/>
    <w:rsid w:val="009E1374"/>
    <w:rsid w:val="009E15DC"/>
    <w:rsid w:val="009E23EE"/>
    <w:rsid w:val="009E2EC3"/>
    <w:rsid w:val="009E496A"/>
    <w:rsid w:val="009E539C"/>
    <w:rsid w:val="009E542D"/>
    <w:rsid w:val="009E5D26"/>
    <w:rsid w:val="009E644F"/>
    <w:rsid w:val="009E6D66"/>
    <w:rsid w:val="009E74C4"/>
    <w:rsid w:val="009E7879"/>
    <w:rsid w:val="009F0B80"/>
    <w:rsid w:val="009F0BD5"/>
    <w:rsid w:val="009F0DCF"/>
    <w:rsid w:val="009F1784"/>
    <w:rsid w:val="009F184A"/>
    <w:rsid w:val="009F2389"/>
    <w:rsid w:val="009F290E"/>
    <w:rsid w:val="009F339A"/>
    <w:rsid w:val="009F406C"/>
    <w:rsid w:val="009F4315"/>
    <w:rsid w:val="009F4A26"/>
    <w:rsid w:val="009F5752"/>
    <w:rsid w:val="009F5B93"/>
    <w:rsid w:val="009F6220"/>
    <w:rsid w:val="009F67E2"/>
    <w:rsid w:val="009F67F8"/>
    <w:rsid w:val="009F6E6B"/>
    <w:rsid w:val="00A003F2"/>
    <w:rsid w:val="00A00F0C"/>
    <w:rsid w:val="00A00FC7"/>
    <w:rsid w:val="00A010F5"/>
    <w:rsid w:val="00A015A1"/>
    <w:rsid w:val="00A01670"/>
    <w:rsid w:val="00A01FDF"/>
    <w:rsid w:val="00A0228B"/>
    <w:rsid w:val="00A02A92"/>
    <w:rsid w:val="00A030CF"/>
    <w:rsid w:val="00A03123"/>
    <w:rsid w:val="00A03B73"/>
    <w:rsid w:val="00A03BB3"/>
    <w:rsid w:val="00A04B5F"/>
    <w:rsid w:val="00A04BC4"/>
    <w:rsid w:val="00A05764"/>
    <w:rsid w:val="00A07307"/>
    <w:rsid w:val="00A100A3"/>
    <w:rsid w:val="00A1061F"/>
    <w:rsid w:val="00A10B35"/>
    <w:rsid w:val="00A1117C"/>
    <w:rsid w:val="00A12728"/>
    <w:rsid w:val="00A12AB4"/>
    <w:rsid w:val="00A12B08"/>
    <w:rsid w:val="00A1338B"/>
    <w:rsid w:val="00A13853"/>
    <w:rsid w:val="00A14725"/>
    <w:rsid w:val="00A14916"/>
    <w:rsid w:val="00A14E16"/>
    <w:rsid w:val="00A15011"/>
    <w:rsid w:val="00A15268"/>
    <w:rsid w:val="00A15E19"/>
    <w:rsid w:val="00A16060"/>
    <w:rsid w:val="00A1726A"/>
    <w:rsid w:val="00A17506"/>
    <w:rsid w:val="00A17C99"/>
    <w:rsid w:val="00A211B8"/>
    <w:rsid w:val="00A217E0"/>
    <w:rsid w:val="00A21891"/>
    <w:rsid w:val="00A21A87"/>
    <w:rsid w:val="00A2258B"/>
    <w:rsid w:val="00A22929"/>
    <w:rsid w:val="00A22D61"/>
    <w:rsid w:val="00A23F67"/>
    <w:rsid w:val="00A24394"/>
    <w:rsid w:val="00A2445C"/>
    <w:rsid w:val="00A25B9E"/>
    <w:rsid w:val="00A26280"/>
    <w:rsid w:val="00A2662A"/>
    <w:rsid w:val="00A3083F"/>
    <w:rsid w:val="00A32C15"/>
    <w:rsid w:val="00A32F10"/>
    <w:rsid w:val="00A33382"/>
    <w:rsid w:val="00A33B53"/>
    <w:rsid w:val="00A33D09"/>
    <w:rsid w:val="00A33D92"/>
    <w:rsid w:val="00A34237"/>
    <w:rsid w:val="00A348F7"/>
    <w:rsid w:val="00A34E52"/>
    <w:rsid w:val="00A35958"/>
    <w:rsid w:val="00A35CCE"/>
    <w:rsid w:val="00A36636"/>
    <w:rsid w:val="00A40118"/>
    <w:rsid w:val="00A404E5"/>
    <w:rsid w:val="00A406E2"/>
    <w:rsid w:val="00A4071E"/>
    <w:rsid w:val="00A40A42"/>
    <w:rsid w:val="00A40B35"/>
    <w:rsid w:val="00A40E38"/>
    <w:rsid w:val="00A42775"/>
    <w:rsid w:val="00A434F1"/>
    <w:rsid w:val="00A43B2D"/>
    <w:rsid w:val="00A44114"/>
    <w:rsid w:val="00A44626"/>
    <w:rsid w:val="00A44FC7"/>
    <w:rsid w:val="00A45518"/>
    <w:rsid w:val="00A458FC"/>
    <w:rsid w:val="00A464EE"/>
    <w:rsid w:val="00A47848"/>
    <w:rsid w:val="00A479FD"/>
    <w:rsid w:val="00A47EE6"/>
    <w:rsid w:val="00A5033E"/>
    <w:rsid w:val="00A5043F"/>
    <w:rsid w:val="00A50FBA"/>
    <w:rsid w:val="00A51201"/>
    <w:rsid w:val="00A516F1"/>
    <w:rsid w:val="00A527C2"/>
    <w:rsid w:val="00A5322A"/>
    <w:rsid w:val="00A53698"/>
    <w:rsid w:val="00A53728"/>
    <w:rsid w:val="00A5379A"/>
    <w:rsid w:val="00A53DF8"/>
    <w:rsid w:val="00A545D4"/>
    <w:rsid w:val="00A550F2"/>
    <w:rsid w:val="00A5551F"/>
    <w:rsid w:val="00A55800"/>
    <w:rsid w:val="00A55931"/>
    <w:rsid w:val="00A5606C"/>
    <w:rsid w:val="00A56CB4"/>
    <w:rsid w:val="00A570AA"/>
    <w:rsid w:val="00A5748A"/>
    <w:rsid w:val="00A57577"/>
    <w:rsid w:val="00A5771F"/>
    <w:rsid w:val="00A57BB1"/>
    <w:rsid w:val="00A60364"/>
    <w:rsid w:val="00A606DB"/>
    <w:rsid w:val="00A61B95"/>
    <w:rsid w:val="00A61E93"/>
    <w:rsid w:val="00A62A33"/>
    <w:rsid w:val="00A6326F"/>
    <w:rsid w:val="00A659AC"/>
    <w:rsid w:val="00A65A05"/>
    <w:rsid w:val="00A65B88"/>
    <w:rsid w:val="00A65CEA"/>
    <w:rsid w:val="00A660C5"/>
    <w:rsid w:val="00A6688A"/>
    <w:rsid w:val="00A66DC5"/>
    <w:rsid w:val="00A66E49"/>
    <w:rsid w:val="00A702BD"/>
    <w:rsid w:val="00A70CEB"/>
    <w:rsid w:val="00A71302"/>
    <w:rsid w:val="00A715C0"/>
    <w:rsid w:val="00A71C43"/>
    <w:rsid w:val="00A72285"/>
    <w:rsid w:val="00A72C5D"/>
    <w:rsid w:val="00A72CC1"/>
    <w:rsid w:val="00A72F54"/>
    <w:rsid w:val="00A72F9B"/>
    <w:rsid w:val="00A73151"/>
    <w:rsid w:val="00A7334D"/>
    <w:rsid w:val="00A735E4"/>
    <w:rsid w:val="00A73676"/>
    <w:rsid w:val="00A7388D"/>
    <w:rsid w:val="00A7461F"/>
    <w:rsid w:val="00A746EC"/>
    <w:rsid w:val="00A74BEA"/>
    <w:rsid w:val="00A75410"/>
    <w:rsid w:val="00A75F61"/>
    <w:rsid w:val="00A7748D"/>
    <w:rsid w:val="00A803EA"/>
    <w:rsid w:val="00A8041F"/>
    <w:rsid w:val="00A80858"/>
    <w:rsid w:val="00A8155B"/>
    <w:rsid w:val="00A826C5"/>
    <w:rsid w:val="00A8282E"/>
    <w:rsid w:val="00A82A74"/>
    <w:rsid w:val="00A833B7"/>
    <w:rsid w:val="00A83920"/>
    <w:rsid w:val="00A83B1F"/>
    <w:rsid w:val="00A84069"/>
    <w:rsid w:val="00A8431D"/>
    <w:rsid w:val="00A84411"/>
    <w:rsid w:val="00A84478"/>
    <w:rsid w:val="00A8456C"/>
    <w:rsid w:val="00A84742"/>
    <w:rsid w:val="00A85A34"/>
    <w:rsid w:val="00A860C1"/>
    <w:rsid w:val="00A861DC"/>
    <w:rsid w:val="00A86526"/>
    <w:rsid w:val="00A86CFD"/>
    <w:rsid w:val="00A87FB2"/>
    <w:rsid w:val="00A900BE"/>
    <w:rsid w:val="00A90145"/>
    <w:rsid w:val="00A90CE8"/>
    <w:rsid w:val="00A91664"/>
    <w:rsid w:val="00A916C6"/>
    <w:rsid w:val="00A919B5"/>
    <w:rsid w:val="00A91F99"/>
    <w:rsid w:val="00A930C6"/>
    <w:rsid w:val="00A931BC"/>
    <w:rsid w:val="00A933A5"/>
    <w:rsid w:val="00A93C26"/>
    <w:rsid w:val="00A94A61"/>
    <w:rsid w:val="00A957EF"/>
    <w:rsid w:val="00A95DF7"/>
    <w:rsid w:val="00A95EEC"/>
    <w:rsid w:val="00A961D4"/>
    <w:rsid w:val="00A962E3"/>
    <w:rsid w:val="00A96B80"/>
    <w:rsid w:val="00A970F6"/>
    <w:rsid w:val="00A971F1"/>
    <w:rsid w:val="00AA019C"/>
    <w:rsid w:val="00AA0334"/>
    <w:rsid w:val="00AA05A9"/>
    <w:rsid w:val="00AA0897"/>
    <w:rsid w:val="00AA08C3"/>
    <w:rsid w:val="00AA1935"/>
    <w:rsid w:val="00AA1AFD"/>
    <w:rsid w:val="00AA1BB9"/>
    <w:rsid w:val="00AA1E53"/>
    <w:rsid w:val="00AA3269"/>
    <w:rsid w:val="00AA378C"/>
    <w:rsid w:val="00AA3933"/>
    <w:rsid w:val="00AA3C5C"/>
    <w:rsid w:val="00AA5536"/>
    <w:rsid w:val="00AA6AE8"/>
    <w:rsid w:val="00AA6AF3"/>
    <w:rsid w:val="00AA7118"/>
    <w:rsid w:val="00AB0BBE"/>
    <w:rsid w:val="00AB0CFE"/>
    <w:rsid w:val="00AB1615"/>
    <w:rsid w:val="00AB191B"/>
    <w:rsid w:val="00AB1CC2"/>
    <w:rsid w:val="00AB2188"/>
    <w:rsid w:val="00AB2903"/>
    <w:rsid w:val="00AB3142"/>
    <w:rsid w:val="00AB32BA"/>
    <w:rsid w:val="00AB3949"/>
    <w:rsid w:val="00AB3C8B"/>
    <w:rsid w:val="00AB4DBB"/>
    <w:rsid w:val="00AB5A57"/>
    <w:rsid w:val="00AB5C4F"/>
    <w:rsid w:val="00AB5EC0"/>
    <w:rsid w:val="00AB62DC"/>
    <w:rsid w:val="00AB6CAE"/>
    <w:rsid w:val="00AB713D"/>
    <w:rsid w:val="00AB7712"/>
    <w:rsid w:val="00AB774B"/>
    <w:rsid w:val="00AB77F9"/>
    <w:rsid w:val="00AC0BB2"/>
    <w:rsid w:val="00AC12A1"/>
    <w:rsid w:val="00AC253F"/>
    <w:rsid w:val="00AC28A8"/>
    <w:rsid w:val="00AC422D"/>
    <w:rsid w:val="00AC43B7"/>
    <w:rsid w:val="00AC4ED8"/>
    <w:rsid w:val="00AC537F"/>
    <w:rsid w:val="00AC55CC"/>
    <w:rsid w:val="00AC55FD"/>
    <w:rsid w:val="00AC5A7F"/>
    <w:rsid w:val="00AC5FD1"/>
    <w:rsid w:val="00AC6BF7"/>
    <w:rsid w:val="00AC759F"/>
    <w:rsid w:val="00AC7F8B"/>
    <w:rsid w:val="00AD0C27"/>
    <w:rsid w:val="00AD188C"/>
    <w:rsid w:val="00AD1B75"/>
    <w:rsid w:val="00AD1CC8"/>
    <w:rsid w:val="00AD1D41"/>
    <w:rsid w:val="00AD2535"/>
    <w:rsid w:val="00AD2577"/>
    <w:rsid w:val="00AD2818"/>
    <w:rsid w:val="00AD2EA4"/>
    <w:rsid w:val="00AD34FC"/>
    <w:rsid w:val="00AD3EA9"/>
    <w:rsid w:val="00AD410A"/>
    <w:rsid w:val="00AD44C8"/>
    <w:rsid w:val="00AD54F4"/>
    <w:rsid w:val="00AD5652"/>
    <w:rsid w:val="00AD56E8"/>
    <w:rsid w:val="00AD6438"/>
    <w:rsid w:val="00AD74CC"/>
    <w:rsid w:val="00AE199A"/>
    <w:rsid w:val="00AE254B"/>
    <w:rsid w:val="00AE29CF"/>
    <w:rsid w:val="00AE3BB6"/>
    <w:rsid w:val="00AE3F8B"/>
    <w:rsid w:val="00AE4453"/>
    <w:rsid w:val="00AE4E2A"/>
    <w:rsid w:val="00AE60FD"/>
    <w:rsid w:val="00AE6664"/>
    <w:rsid w:val="00AE6879"/>
    <w:rsid w:val="00AE771C"/>
    <w:rsid w:val="00AE7F54"/>
    <w:rsid w:val="00AF022B"/>
    <w:rsid w:val="00AF04BF"/>
    <w:rsid w:val="00AF0719"/>
    <w:rsid w:val="00AF0818"/>
    <w:rsid w:val="00AF1301"/>
    <w:rsid w:val="00AF153B"/>
    <w:rsid w:val="00AF2243"/>
    <w:rsid w:val="00AF234A"/>
    <w:rsid w:val="00AF32CA"/>
    <w:rsid w:val="00AF3455"/>
    <w:rsid w:val="00AF3505"/>
    <w:rsid w:val="00AF3C7E"/>
    <w:rsid w:val="00AF3F4C"/>
    <w:rsid w:val="00AF4117"/>
    <w:rsid w:val="00AF41B8"/>
    <w:rsid w:val="00AF45EA"/>
    <w:rsid w:val="00AF4DFE"/>
    <w:rsid w:val="00AF4FE4"/>
    <w:rsid w:val="00AF539E"/>
    <w:rsid w:val="00AF6661"/>
    <w:rsid w:val="00AF6C71"/>
    <w:rsid w:val="00AF795C"/>
    <w:rsid w:val="00AF79B7"/>
    <w:rsid w:val="00AF7DCD"/>
    <w:rsid w:val="00B008BF"/>
    <w:rsid w:val="00B00A1F"/>
    <w:rsid w:val="00B0110E"/>
    <w:rsid w:val="00B01466"/>
    <w:rsid w:val="00B02632"/>
    <w:rsid w:val="00B02BAB"/>
    <w:rsid w:val="00B02EF4"/>
    <w:rsid w:val="00B03387"/>
    <w:rsid w:val="00B037CA"/>
    <w:rsid w:val="00B03C82"/>
    <w:rsid w:val="00B03F17"/>
    <w:rsid w:val="00B0410D"/>
    <w:rsid w:val="00B041D3"/>
    <w:rsid w:val="00B0432A"/>
    <w:rsid w:val="00B04AEE"/>
    <w:rsid w:val="00B051FF"/>
    <w:rsid w:val="00B05FE8"/>
    <w:rsid w:val="00B0636E"/>
    <w:rsid w:val="00B06463"/>
    <w:rsid w:val="00B06DDE"/>
    <w:rsid w:val="00B06F85"/>
    <w:rsid w:val="00B0754D"/>
    <w:rsid w:val="00B1044F"/>
    <w:rsid w:val="00B1121C"/>
    <w:rsid w:val="00B116F9"/>
    <w:rsid w:val="00B1176A"/>
    <w:rsid w:val="00B11E79"/>
    <w:rsid w:val="00B12EC2"/>
    <w:rsid w:val="00B13D6F"/>
    <w:rsid w:val="00B14630"/>
    <w:rsid w:val="00B14805"/>
    <w:rsid w:val="00B14E31"/>
    <w:rsid w:val="00B14EBA"/>
    <w:rsid w:val="00B153C9"/>
    <w:rsid w:val="00B158BF"/>
    <w:rsid w:val="00B15C67"/>
    <w:rsid w:val="00B15E55"/>
    <w:rsid w:val="00B160FA"/>
    <w:rsid w:val="00B1618F"/>
    <w:rsid w:val="00B205B2"/>
    <w:rsid w:val="00B20D6B"/>
    <w:rsid w:val="00B20EBC"/>
    <w:rsid w:val="00B21E37"/>
    <w:rsid w:val="00B21F7D"/>
    <w:rsid w:val="00B21FC1"/>
    <w:rsid w:val="00B22FF0"/>
    <w:rsid w:val="00B2363F"/>
    <w:rsid w:val="00B23677"/>
    <w:rsid w:val="00B23A74"/>
    <w:rsid w:val="00B23B15"/>
    <w:rsid w:val="00B24313"/>
    <w:rsid w:val="00B24395"/>
    <w:rsid w:val="00B24904"/>
    <w:rsid w:val="00B257E7"/>
    <w:rsid w:val="00B259C4"/>
    <w:rsid w:val="00B260ED"/>
    <w:rsid w:val="00B265E7"/>
    <w:rsid w:val="00B26675"/>
    <w:rsid w:val="00B26AC2"/>
    <w:rsid w:val="00B26E9E"/>
    <w:rsid w:val="00B275BA"/>
    <w:rsid w:val="00B27636"/>
    <w:rsid w:val="00B3034B"/>
    <w:rsid w:val="00B3158B"/>
    <w:rsid w:val="00B31E79"/>
    <w:rsid w:val="00B31EB8"/>
    <w:rsid w:val="00B32594"/>
    <w:rsid w:val="00B325D7"/>
    <w:rsid w:val="00B32617"/>
    <w:rsid w:val="00B3348F"/>
    <w:rsid w:val="00B33BA2"/>
    <w:rsid w:val="00B33DD3"/>
    <w:rsid w:val="00B347EE"/>
    <w:rsid w:val="00B34B24"/>
    <w:rsid w:val="00B34B7E"/>
    <w:rsid w:val="00B34E26"/>
    <w:rsid w:val="00B35636"/>
    <w:rsid w:val="00B35DB1"/>
    <w:rsid w:val="00B366B0"/>
    <w:rsid w:val="00B36D6B"/>
    <w:rsid w:val="00B37498"/>
    <w:rsid w:val="00B37A94"/>
    <w:rsid w:val="00B400C4"/>
    <w:rsid w:val="00B40573"/>
    <w:rsid w:val="00B40ECF"/>
    <w:rsid w:val="00B41982"/>
    <w:rsid w:val="00B41F58"/>
    <w:rsid w:val="00B44739"/>
    <w:rsid w:val="00B44FB5"/>
    <w:rsid w:val="00B453B2"/>
    <w:rsid w:val="00B4632A"/>
    <w:rsid w:val="00B511F4"/>
    <w:rsid w:val="00B5169D"/>
    <w:rsid w:val="00B51B51"/>
    <w:rsid w:val="00B53932"/>
    <w:rsid w:val="00B539FE"/>
    <w:rsid w:val="00B542DA"/>
    <w:rsid w:val="00B5431F"/>
    <w:rsid w:val="00B54749"/>
    <w:rsid w:val="00B548D1"/>
    <w:rsid w:val="00B54AF4"/>
    <w:rsid w:val="00B54EFD"/>
    <w:rsid w:val="00B559DD"/>
    <w:rsid w:val="00B55D33"/>
    <w:rsid w:val="00B56299"/>
    <w:rsid w:val="00B56347"/>
    <w:rsid w:val="00B57A9E"/>
    <w:rsid w:val="00B604F0"/>
    <w:rsid w:val="00B60934"/>
    <w:rsid w:val="00B60BA5"/>
    <w:rsid w:val="00B630DD"/>
    <w:rsid w:val="00B638F8"/>
    <w:rsid w:val="00B63A3C"/>
    <w:rsid w:val="00B63B8E"/>
    <w:rsid w:val="00B64103"/>
    <w:rsid w:val="00B64714"/>
    <w:rsid w:val="00B6517D"/>
    <w:rsid w:val="00B65426"/>
    <w:rsid w:val="00B65AFA"/>
    <w:rsid w:val="00B66B25"/>
    <w:rsid w:val="00B67602"/>
    <w:rsid w:val="00B705DB"/>
    <w:rsid w:val="00B710B7"/>
    <w:rsid w:val="00B71F50"/>
    <w:rsid w:val="00B72A24"/>
    <w:rsid w:val="00B72AEB"/>
    <w:rsid w:val="00B73291"/>
    <w:rsid w:val="00B73DE2"/>
    <w:rsid w:val="00B7402B"/>
    <w:rsid w:val="00B74085"/>
    <w:rsid w:val="00B74C46"/>
    <w:rsid w:val="00B76F47"/>
    <w:rsid w:val="00B77566"/>
    <w:rsid w:val="00B77B95"/>
    <w:rsid w:val="00B77FD4"/>
    <w:rsid w:val="00B802F0"/>
    <w:rsid w:val="00B8032B"/>
    <w:rsid w:val="00B80672"/>
    <w:rsid w:val="00B817A8"/>
    <w:rsid w:val="00B818CB"/>
    <w:rsid w:val="00B82FF6"/>
    <w:rsid w:val="00B83598"/>
    <w:rsid w:val="00B83A93"/>
    <w:rsid w:val="00B84390"/>
    <w:rsid w:val="00B84569"/>
    <w:rsid w:val="00B845C9"/>
    <w:rsid w:val="00B84ABF"/>
    <w:rsid w:val="00B85038"/>
    <w:rsid w:val="00B866CB"/>
    <w:rsid w:val="00B86AB5"/>
    <w:rsid w:val="00B900AA"/>
    <w:rsid w:val="00B90197"/>
    <w:rsid w:val="00B90403"/>
    <w:rsid w:val="00B909A5"/>
    <w:rsid w:val="00B91C3A"/>
    <w:rsid w:val="00B91C46"/>
    <w:rsid w:val="00B93342"/>
    <w:rsid w:val="00B93363"/>
    <w:rsid w:val="00B93E7C"/>
    <w:rsid w:val="00B94590"/>
    <w:rsid w:val="00B94CD4"/>
    <w:rsid w:val="00B94F26"/>
    <w:rsid w:val="00B94F91"/>
    <w:rsid w:val="00B95376"/>
    <w:rsid w:val="00B9629D"/>
    <w:rsid w:val="00B96915"/>
    <w:rsid w:val="00B96D4A"/>
    <w:rsid w:val="00B97C6C"/>
    <w:rsid w:val="00BA045B"/>
    <w:rsid w:val="00BA0900"/>
    <w:rsid w:val="00BA186A"/>
    <w:rsid w:val="00BA1C31"/>
    <w:rsid w:val="00BA1E23"/>
    <w:rsid w:val="00BA23C5"/>
    <w:rsid w:val="00BA28F1"/>
    <w:rsid w:val="00BA2BEC"/>
    <w:rsid w:val="00BA2ECD"/>
    <w:rsid w:val="00BA3514"/>
    <w:rsid w:val="00BA4800"/>
    <w:rsid w:val="00BA4864"/>
    <w:rsid w:val="00BA4AEC"/>
    <w:rsid w:val="00BA4D87"/>
    <w:rsid w:val="00BA5A82"/>
    <w:rsid w:val="00BA6471"/>
    <w:rsid w:val="00BA717E"/>
    <w:rsid w:val="00BA7813"/>
    <w:rsid w:val="00BA7E69"/>
    <w:rsid w:val="00BB004C"/>
    <w:rsid w:val="00BB037B"/>
    <w:rsid w:val="00BB3FD0"/>
    <w:rsid w:val="00BB4278"/>
    <w:rsid w:val="00BB46E7"/>
    <w:rsid w:val="00BB4992"/>
    <w:rsid w:val="00BB49BD"/>
    <w:rsid w:val="00BB4C43"/>
    <w:rsid w:val="00BB4C4A"/>
    <w:rsid w:val="00BB5197"/>
    <w:rsid w:val="00BB6317"/>
    <w:rsid w:val="00BB66E5"/>
    <w:rsid w:val="00BB6A42"/>
    <w:rsid w:val="00BB6FF8"/>
    <w:rsid w:val="00BB7564"/>
    <w:rsid w:val="00BB790E"/>
    <w:rsid w:val="00BB7B97"/>
    <w:rsid w:val="00BB7FE4"/>
    <w:rsid w:val="00BC08A8"/>
    <w:rsid w:val="00BC13D6"/>
    <w:rsid w:val="00BC14B2"/>
    <w:rsid w:val="00BC16C3"/>
    <w:rsid w:val="00BC263B"/>
    <w:rsid w:val="00BC52DA"/>
    <w:rsid w:val="00BC5A3E"/>
    <w:rsid w:val="00BC698C"/>
    <w:rsid w:val="00BC7791"/>
    <w:rsid w:val="00BD06E8"/>
    <w:rsid w:val="00BD075C"/>
    <w:rsid w:val="00BD0BBA"/>
    <w:rsid w:val="00BD0FEA"/>
    <w:rsid w:val="00BD1551"/>
    <w:rsid w:val="00BD17BB"/>
    <w:rsid w:val="00BD2191"/>
    <w:rsid w:val="00BD3E88"/>
    <w:rsid w:val="00BD4A05"/>
    <w:rsid w:val="00BD4D54"/>
    <w:rsid w:val="00BD5013"/>
    <w:rsid w:val="00BD503E"/>
    <w:rsid w:val="00BD5224"/>
    <w:rsid w:val="00BD5985"/>
    <w:rsid w:val="00BD66B3"/>
    <w:rsid w:val="00BD6766"/>
    <w:rsid w:val="00BD6AB9"/>
    <w:rsid w:val="00BD71C7"/>
    <w:rsid w:val="00BD7A5C"/>
    <w:rsid w:val="00BE01EC"/>
    <w:rsid w:val="00BE139C"/>
    <w:rsid w:val="00BE1573"/>
    <w:rsid w:val="00BE1664"/>
    <w:rsid w:val="00BE1BFF"/>
    <w:rsid w:val="00BE1E1A"/>
    <w:rsid w:val="00BE1E6B"/>
    <w:rsid w:val="00BE26C5"/>
    <w:rsid w:val="00BE2907"/>
    <w:rsid w:val="00BE30EA"/>
    <w:rsid w:val="00BE3353"/>
    <w:rsid w:val="00BE3BD7"/>
    <w:rsid w:val="00BE4F7F"/>
    <w:rsid w:val="00BE5589"/>
    <w:rsid w:val="00BE55EB"/>
    <w:rsid w:val="00BE561A"/>
    <w:rsid w:val="00BE5A96"/>
    <w:rsid w:val="00BE5B2F"/>
    <w:rsid w:val="00BE5D88"/>
    <w:rsid w:val="00BE6828"/>
    <w:rsid w:val="00BE6A39"/>
    <w:rsid w:val="00BE6BDA"/>
    <w:rsid w:val="00BE6DC7"/>
    <w:rsid w:val="00BE712D"/>
    <w:rsid w:val="00BE780A"/>
    <w:rsid w:val="00BF0518"/>
    <w:rsid w:val="00BF098B"/>
    <w:rsid w:val="00BF09F8"/>
    <w:rsid w:val="00BF0BAA"/>
    <w:rsid w:val="00BF1A8C"/>
    <w:rsid w:val="00BF1BA8"/>
    <w:rsid w:val="00BF208E"/>
    <w:rsid w:val="00BF2814"/>
    <w:rsid w:val="00BF2DC7"/>
    <w:rsid w:val="00BF2F24"/>
    <w:rsid w:val="00BF3153"/>
    <w:rsid w:val="00BF34BA"/>
    <w:rsid w:val="00BF372B"/>
    <w:rsid w:val="00BF397C"/>
    <w:rsid w:val="00BF425D"/>
    <w:rsid w:val="00BF44CC"/>
    <w:rsid w:val="00BF464D"/>
    <w:rsid w:val="00BF4C91"/>
    <w:rsid w:val="00BF4F5E"/>
    <w:rsid w:val="00BF51AB"/>
    <w:rsid w:val="00BF6284"/>
    <w:rsid w:val="00BF63B4"/>
    <w:rsid w:val="00BF72BE"/>
    <w:rsid w:val="00BF7746"/>
    <w:rsid w:val="00C0078A"/>
    <w:rsid w:val="00C0105B"/>
    <w:rsid w:val="00C01865"/>
    <w:rsid w:val="00C029E7"/>
    <w:rsid w:val="00C03215"/>
    <w:rsid w:val="00C036B7"/>
    <w:rsid w:val="00C037A7"/>
    <w:rsid w:val="00C0397F"/>
    <w:rsid w:val="00C039DF"/>
    <w:rsid w:val="00C03B61"/>
    <w:rsid w:val="00C04187"/>
    <w:rsid w:val="00C044BA"/>
    <w:rsid w:val="00C049E3"/>
    <w:rsid w:val="00C04C94"/>
    <w:rsid w:val="00C0589C"/>
    <w:rsid w:val="00C05D58"/>
    <w:rsid w:val="00C05F8B"/>
    <w:rsid w:val="00C07723"/>
    <w:rsid w:val="00C07AB5"/>
    <w:rsid w:val="00C07D17"/>
    <w:rsid w:val="00C07FEE"/>
    <w:rsid w:val="00C104B7"/>
    <w:rsid w:val="00C1154E"/>
    <w:rsid w:val="00C11769"/>
    <w:rsid w:val="00C11881"/>
    <w:rsid w:val="00C1299F"/>
    <w:rsid w:val="00C12A94"/>
    <w:rsid w:val="00C130BC"/>
    <w:rsid w:val="00C13488"/>
    <w:rsid w:val="00C1380F"/>
    <w:rsid w:val="00C145A4"/>
    <w:rsid w:val="00C14D41"/>
    <w:rsid w:val="00C14DD3"/>
    <w:rsid w:val="00C16D92"/>
    <w:rsid w:val="00C16E53"/>
    <w:rsid w:val="00C175BF"/>
    <w:rsid w:val="00C20021"/>
    <w:rsid w:val="00C202C7"/>
    <w:rsid w:val="00C20453"/>
    <w:rsid w:val="00C210A7"/>
    <w:rsid w:val="00C2141B"/>
    <w:rsid w:val="00C215B5"/>
    <w:rsid w:val="00C21EE4"/>
    <w:rsid w:val="00C221E1"/>
    <w:rsid w:val="00C226D2"/>
    <w:rsid w:val="00C22AE7"/>
    <w:rsid w:val="00C22CFD"/>
    <w:rsid w:val="00C233FC"/>
    <w:rsid w:val="00C23540"/>
    <w:rsid w:val="00C23606"/>
    <w:rsid w:val="00C236D6"/>
    <w:rsid w:val="00C2460D"/>
    <w:rsid w:val="00C2477C"/>
    <w:rsid w:val="00C24CD7"/>
    <w:rsid w:val="00C25601"/>
    <w:rsid w:val="00C26012"/>
    <w:rsid w:val="00C260B7"/>
    <w:rsid w:val="00C26404"/>
    <w:rsid w:val="00C26BFE"/>
    <w:rsid w:val="00C273A3"/>
    <w:rsid w:val="00C276A9"/>
    <w:rsid w:val="00C278B5"/>
    <w:rsid w:val="00C27982"/>
    <w:rsid w:val="00C27AE6"/>
    <w:rsid w:val="00C30A1E"/>
    <w:rsid w:val="00C30CF6"/>
    <w:rsid w:val="00C31171"/>
    <w:rsid w:val="00C31D3E"/>
    <w:rsid w:val="00C32415"/>
    <w:rsid w:val="00C326A4"/>
    <w:rsid w:val="00C32BB3"/>
    <w:rsid w:val="00C333D3"/>
    <w:rsid w:val="00C334E0"/>
    <w:rsid w:val="00C33C22"/>
    <w:rsid w:val="00C34008"/>
    <w:rsid w:val="00C34B39"/>
    <w:rsid w:val="00C35B09"/>
    <w:rsid w:val="00C3617D"/>
    <w:rsid w:val="00C36537"/>
    <w:rsid w:val="00C36E7C"/>
    <w:rsid w:val="00C37E85"/>
    <w:rsid w:val="00C40B4F"/>
    <w:rsid w:val="00C41369"/>
    <w:rsid w:val="00C42785"/>
    <w:rsid w:val="00C42B4F"/>
    <w:rsid w:val="00C43CB8"/>
    <w:rsid w:val="00C43E7D"/>
    <w:rsid w:val="00C444E4"/>
    <w:rsid w:val="00C44600"/>
    <w:rsid w:val="00C44658"/>
    <w:rsid w:val="00C46F56"/>
    <w:rsid w:val="00C47298"/>
    <w:rsid w:val="00C475C1"/>
    <w:rsid w:val="00C478B1"/>
    <w:rsid w:val="00C47A7C"/>
    <w:rsid w:val="00C50354"/>
    <w:rsid w:val="00C514EA"/>
    <w:rsid w:val="00C51ADD"/>
    <w:rsid w:val="00C52317"/>
    <w:rsid w:val="00C52A6D"/>
    <w:rsid w:val="00C52C9B"/>
    <w:rsid w:val="00C5419C"/>
    <w:rsid w:val="00C5435D"/>
    <w:rsid w:val="00C54B62"/>
    <w:rsid w:val="00C55863"/>
    <w:rsid w:val="00C55D51"/>
    <w:rsid w:val="00C55F33"/>
    <w:rsid w:val="00C576D4"/>
    <w:rsid w:val="00C57E1E"/>
    <w:rsid w:val="00C61500"/>
    <w:rsid w:val="00C619C9"/>
    <w:rsid w:val="00C61B84"/>
    <w:rsid w:val="00C61DA4"/>
    <w:rsid w:val="00C61F81"/>
    <w:rsid w:val="00C623CD"/>
    <w:rsid w:val="00C62A3E"/>
    <w:rsid w:val="00C63679"/>
    <w:rsid w:val="00C63773"/>
    <w:rsid w:val="00C63E08"/>
    <w:rsid w:val="00C64900"/>
    <w:rsid w:val="00C64B92"/>
    <w:rsid w:val="00C64EC1"/>
    <w:rsid w:val="00C65E62"/>
    <w:rsid w:val="00C66157"/>
    <w:rsid w:val="00C66DFF"/>
    <w:rsid w:val="00C671BE"/>
    <w:rsid w:val="00C67478"/>
    <w:rsid w:val="00C67DB8"/>
    <w:rsid w:val="00C7048C"/>
    <w:rsid w:val="00C70BF3"/>
    <w:rsid w:val="00C70DA6"/>
    <w:rsid w:val="00C71282"/>
    <w:rsid w:val="00C71DD9"/>
    <w:rsid w:val="00C7245A"/>
    <w:rsid w:val="00C73CF7"/>
    <w:rsid w:val="00C74782"/>
    <w:rsid w:val="00C75A4C"/>
    <w:rsid w:val="00C75A93"/>
    <w:rsid w:val="00C76CEF"/>
    <w:rsid w:val="00C8028D"/>
    <w:rsid w:val="00C81A87"/>
    <w:rsid w:val="00C81E32"/>
    <w:rsid w:val="00C81FD9"/>
    <w:rsid w:val="00C82419"/>
    <w:rsid w:val="00C8272B"/>
    <w:rsid w:val="00C829B6"/>
    <w:rsid w:val="00C82B4D"/>
    <w:rsid w:val="00C82FA3"/>
    <w:rsid w:val="00C8301D"/>
    <w:rsid w:val="00C83ADE"/>
    <w:rsid w:val="00C83CE8"/>
    <w:rsid w:val="00C83DDC"/>
    <w:rsid w:val="00C83FDD"/>
    <w:rsid w:val="00C84A81"/>
    <w:rsid w:val="00C855A7"/>
    <w:rsid w:val="00C85B18"/>
    <w:rsid w:val="00C85B44"/>
    <w:rsid w:val="00C8606C"/>
    <w:rsid w:val="00C86E29"/>
    <w:rsid w:val="00C87447"/>
    <w:rsid w:val="00C9128E"/>
    <w:rsid w:val="00C91D65"/>
    <w:rsid w:val="00C92087"/>
    <w:rsid w:val="00C92FFD"/>
    <w:rsid w:val="00C93545"/>
    <w:rsid w:val="00C94446"/>
    <w:rsid w:val="00C94645"/>
    <w:rsid w:val="00C94F6C"/>
    <w:rsid w:val="00C96045"/>
    <w:rsid w:val="00C9690B"/>
    <w:rsid w:val="00C96918"/>
    <w:rsid w:val="00C9795D"/>
    <w:rsid w:val="00C97B63"/>
    <w:rsid w:val="00C97EC6"/>
    <w:rsid w:val="00CA020D"/>
    <w:rsid w:val="00CA05C7"/>
    <w:rsid w:val="00CA07E8"/>
    <w:rsid w:val="00CA0CE9"/>
    <w:rsid w:val="00CA0DDD"/>
    <w:rsid w:val="00CA1484"/>
    <w:rsid w:val="00CA1569"/>
    <w:rsid w:val="00CA3578"/>
    <w:rsid w:val="00CA384E"/>
    <w:rsid w:val="00CA42F6"/>
    <w:rsid w:val="00CA4E1E"/>
    <w:rsid w:val="00CA4ED3"/>
    <w:rsid w:val="00CA5070"/>
    <w:rsid w:val="00CA5125"/>
    <w:rsid w:val="00CA6338"/>
    <w:rsid w:val="00CA6C1E"/>
    <w:rsid w:val="00CA6F3B"/>
    <w:rsid w:val="00CA753C"/>
    <w:rsid w:val="00CA7608"/>
    <w:rsid w:val="00CA7707"/>
    <w:rsid w:val="00CA7BD5"/>
    <w:rsid w:val="00CA7F5B"/>
    <w:rsid w:val="00CA7FC3"/>
    <w:rsid w:val="00CB1283"/>
    <w:rsid w:val="00CB1F55"/>
    <w:rsid w:val="00CB2064"/>
    <w:rsid w:val="00CB2B42"/>
    <w:rsid w:val="00CB3C29"/>
    <w:rsid w:val="00CB3DF5"/>
    <w:rsid w:val="00CB5040"/>
    <w:rsid w:val="00CB51A6"/>
    <w:rsid w:val="00CB7692"/>
    <w:rsid w:val="00CB77F3"/>
    <w:rsid w:val="00CC0232"/>
    <w:rsid w:val="00CC0431"/>
    <w:rsid w:val="00CC11AE"/>
    <w:rsid w:val="00CC1F9C"/>
    <w:rsid w:val="00CC28EF"/>
    <w:rsid w:val="00CC2CFC"/>
    <w:rsid w:val="00CC34EA"/>
    <w:rsid w:val="00CC4CF3"/>
    <w:rsid w:val="00CC5543"/>
    <w:rsid w:val="00CC6065"/>
    <w:rsid w:val="00CC60EA"/>
    <w:rsid w:val="00CC62C8"/>
    <w:rsid w:val="00CC7970"/>
    <w:rsid w:val="00CC7DB5"/>
    <w:rsid w:val="00CD04A7"/>
    <w:rsid w:val="00CD05E5"/>
    <w:rsid w:val="00CD0AED"/>
    <w:rsid w:val="00CD0B5C"/>
    <w:rsid w:val="00CD0D38"/>
    <w:rsid w:val="00CD0F31"/>
    <w:rsid w:val="00CD101B"/>
    <w:rsid w:val="00CD1028"/>
    <w:rsid w:val="00CD11E5"/>
    <w:rsid w:val="00CD20AE"/>
    <w:rsid w:val="00CD2317"/>
    <w:rsid w:val="00CD2819"/>
    <w:rsid w:val="00CD30DC"/>
    <w:rsid w:val="00CD3495"/>
    <w:rsid w:val="00CD36A5"/>
    <w:rsid w:val="00CD3E89"/>
    <w:rsid w:val="00CD3F4E"/>
    <w:rsid w:val="00CD415B"/>
    <w:rsid w:val="00CD5340"/>
    <w:rsid w:val="00CD712C"/>
    <w:rsid w:val="00CD7567"/>
    <w:rsid w:val="00CD75F7"/>
    <w:rsid w:val="00CE0504"/>
    <w:rsid w:val="00CE05D1"/>
    <w:rsid w:val="00CE095C"/>
    <w:rsid w:val="00CE182E"/>
    <w:rsid w:val="00CE1870"/>
    <w:rsid w:val="00CE1C48"/>
    <w:rsid w:val="00CE1D04"/>
    <w:rsid w:val="00CE2589"/>
    <w:rsid w:val="00CE371E"/>
    <w:rsid w:val="00CE4944"/>
    <w:rsid w:val="00CE4AF0"/>
    <w:rsid w:val="00CE4BD0"/>
    <w:rsid w:val="00CE5029"/>
    <w:rsid w:val="00CE5D07"/>
    <w:rsid w:val="00CE6540"/>
    <w:rsid w:val="00CF00C9"/>
    <w:rsid w:val="00CF0D33"/>
    <w:rsid w:val="00CF0EEB"/>
    <w:rsid w:val="00CF106B"/>
    <w:rsid w:val="00CF15CA"/>
    <w:rsid w:val="00CF1BD3"/>
    <w:rsid w:val="00CF2863"/>
    <w:rsid w:val="00CF3315"/>
    <w:rsid w:val="00CF35AF"/>
    <w:rsid w:val="00CF3643"/>
    <w:rsid w:val="00CF39F2"/>
    <w:rsid w:val="00CF3DE3"/>
    <w:rsid w:val="00CF7216"/>
    <w:rsid w:val="00CF75B6"/>
    <w:rsid w:val="00D0092C"/>
    <w:rsid w:val="00D01442"/>
    <w:rsid w:val="00D014DC"/>
    <w:rsid w:val="00D027B6"/>
    <w:rsid w:val="00D02D99"/>
    <w:rsid w:val="00D03D6D"/>
    <w:rsid w:val="00D045D3"/>
    <w:rsid w:val="00D04BA3"/>
    <w:rsid w:val="00D05444"/>
    <w:rsid w:val="00D0580A"/>
    <w:rsid w:val="00D0581A"/>
    <w:rsid w:val="00D0591D"/>
    <w:rsid w:val="00D05A8D"/>
    <w:rsid w:val="00D0621B"/>
    <w:rsid w:val="00D0625C"/>
    <w:rsid w:val="00D06E07"/>
    <w:rsid w:val="00D0726A"/>
    <w:rsid w:val="00D0774A"/>
    <w:rsid w:val="00D11482"/>
    <w:rsid w:val="00D1225A"/>
    <w:rsid w:val="00D12AD6"/>
    <w:rsid w:val="00D142C4"/>
    <w:rsid w:val="00D1435C"/>
    <w:rsid w:val="00D14EED"/>
    <w:rsid w:val="00D15053"/>
    <w:rsid w:val="00D151B3"/>
    <w:rsid w:val="00D156A6"/>
    <w:rsid w:val="00D1572D"/>
    <w:rsid w:val="00D15E3B"/>
    <w:rsid w:val="00D17035"/>
    <w:rsid w:val="00D170DE"/>
    <w:rsid w:val="00D200A9"/>
    <w:rsid w:val="00D201B6"/>
    <w:rsid w:val="00D203D4"/>
    <w:rsid w:val="00D2072D"/>
    <w:rsid w:val="00D20E9F"/>
    <w:rsid w:val="00D21DDE"/>
    <w:rsid w:val="00D22F9B"/>
    <w:rsid w:val="00D23DAE"/>
    <w:rsid w:val="00D23DF3"/>
    <w:rsid w:val="00D23ED6"/>
    <w:rsid w:val="00D23EFB"/>
    <w:rsid w:val="00D24D2E"/>
    <w:rsid w:val="00D24FF8"/>
    <w:rsid w:val="00D2539D"/>
    <w:rsid w:val="00D25544"/>
    <w:rsid w:val="00D25966"/>
    <w:rsid w:val="00D266BA"/>
    <w:rsid w:val="00D266CD"/>
    <w:rsid w:val="00D26D37"/>
    <w:rsid w:val="00D27269"/>
    <w:rsid w:val="00D27761"/>
    <w:rsid w:val="00D32AAA"/>
    <w:rsid w:val="00D3358C"/>
    <w:rsid w:val="00D336E2"/>
    <w:rsid w:val="00D34CE8"/>
    <w:rsid w:val="00D35112"/>
    <w:rsid w:val="00D36065"/>
    <w:rsid w:val="00D36C14"/>
    <w:rsid w:val="00D370EE"/>
    <w:rsid w:val="00D371A4"/>
    <w:rsid w:val="00D3747F"/>
    <w:rsid w:val="00D37A19"/>
    <w:rsid w:val="00D400F3"/>
    <w:rsid w:val="00D40B95"/>
    <w:rsid w:val="00D41197"/>
    <w:rsid w:val="00D414E1"/>
    <w:rsid w:val="00D41C03"/>
    <w:rsid w:val="00D422AD"/>
    <w:rsid w:val="00D42946"/>
    <w:rsid w:val="00D42DCB"/>
    <w:rsid w:val="00D43456"/>
    <w:rsid w:val="00D43787"/>
    <w:rsid w:val="00D43C65"/>
    <w:rsid w:val="00D442C3"/>
    <w:rsid w:val="00D44D55"/>
    <w:rsid w:val="00D454FB"/>
    <w:rsid w:val="00D46735"/>
    <w:rsid w:val="00D474FD"/>
    <w:rsid w:val="00D475F4"/>
    <w:rsid w:val="00D4768D"/>
    <w:rsid w:val="00D5021B"/>
    <w:rsid w:val="00D507EC"/>
    <w:rsid w:val="00D523F3"/>
    <w:rsid w:val="00D52606"/>
    <w:rsid w:val="00D52761"/>
    <w:rsid w:val="00D52793"/>
    <w:rsid w:val="00D536AD"/>
    <w:rsid w:val="00D541F1"/>
    <w:rsid w:val="00D54727"/>
    <w:rsid w:val="00D55B0A"/>
    <w:rsid w:val="00D5616F"/>
    <w:rsid w:val="00D56A17"/>
    <w:rsid w:val="00D601A2"/>
    <w:rsid w:val="00D60AAF"/>
    <w:rsid w:val="00D60E27"/>
    <w:rsid w:val="00D61CCE"/>
    <w:rsid w:val="00D6270E"/>
    <w:rsid w:val="00D63C7A"/>
    <w:rsid w:val="00D641AC"/>
    <w:rsid w:val="00D64D9A"/>
    <w:rsid w:val="00D651DA"/>
    <w:rsid w:val="00D656FE"/>
    <w:rsid w:val="00D66DEB"/>
    <w:rsid w:val="00D67414"/>
    <w:rsid w:val="00D7051F"/>
    <w:rsid w:val="00D705B0"/>
    <w:rsid w:val="00D70D07"/>
    <w:rsid w:val="00D716F3"/>
    <w:rsid w:val="00D719EC"/>
    <w:rsid w:val="00D71ADB"/>
    <w:rsid w:val="00D73186"/>
    <w:rsid w:val="00D73E1A"/>
    <w:rsid w:val="00D74399"/>
    <w:rsid w:val="00D74AD8"/>
    <w:rsid w:val="00D75E14"/>
    <w:rsid w:val="00D76567"/>
    <w:rsid w:val="00D76906"/>
    <w:rsid w:val="00D7783D"/>
    <w:rsid w:val="00D77C35"/>
    <w:rsid w:val="00D77D0C"/>
    <w:rsid w:val="00D80663"/>
    <w:rsid w:val="00D8093B"/>
    <w:rsid w:val="00D813EC"/>
    <w:rsid w:val="00D818AC"/>
    <w:rsid w:val="00D83B8D"/>
    <w:rsid w:val="00D83D4F"/>
    <w:rsid w:val="00D83FF5"/>
    <w:rsid w:val="00D84D71"/>
    <w:rsid w:val="00D84E67"/>
    <w:rsid w:val="00D84E94"/>
    <w:rsid w:val="00D859C7"/>
    <w:rsid w:val="00D85B4C"/>
    <w:rsid w:val="00D85C73"/>
    <w:rsid w:val="00D86639"/>
    <w:rsid w:val="00D86A84"/>
    <w:rsid w:val="00D87603"/>
    <w:rsid w:val="00D87C68"/>
    <w:rsid w:val="00D90055"/>
    <w:rsid w:val="00D90176"/>
    <w:rsid w:val="00D90E97"/>
    <w:rsid w:val="00D926AD"/>
    <w:rsid w:val="00D9415D"/>
    <w:rsid w:val="00D94AC7"/>
    <w:rsid w:val="00D9539A"/>
    <w:rsid w:val="00D96013"/>
    <w:rsid w:val="00D965F9"/>
    <w:rsid w:val="00D97E1B"/>
    <w:rsid w:val="00DA0083"/>
    <w:rsid w:val="00DA14FB"/>
    <w:rsid w:val="00DA156D"/>
    <w:rsid w:val="00DA1FBD"/>
    <w:rsid w:val="00DA1FD5"/>
    <w:rsid w:val="00DA2AB4"/>
    <w:rsid w:val="00DA334D"/>
    <w:rsid w:val="00DA340E"/>
    <w:rsid w:val="00DA36A7"/>
    <w:rsid w:val="00DA3A4C"/>
    <w:rsid w:val="00DA41C9"/>
    <w:rsid w:val="00DA4340"/>
    <w:rsid w:val="00DA4F2F"/>
    <w:rsid w:val="00DA4FFF"/>
    <w:rsid w:val="00DA509B"/>
    <w:rsid w:val="00DA6183"/>
    <w:rsid w:val="00DA6274"/>
    <w:rsid w:val="00DA7041"/>
    <w:rsid w:val="00DA7456"/>
    <w:rsid w:val="00DA7D5C"/>
    <w:rsid w:val="00DB053F"/>
    <w:rsid w:val="00DB0C4A"/>
    <w:rsid w:val="00DB149D"/>
    <w:rsid w:val="00DB1719"/>
    <w:rsid w:val="00DB1BBC"/>
    <w:rsid w:val="00DB1F36"/>
    <w:rsid w:val="00DB4864"/>
    <w:rsid w:val="00DB49DA"/>
    <w:rsid w:val="00DB53A8"/>
    <w:rsid w:val="00DB5608"/>
    <w:rsid w:val="00DB63CE"/>
    <w:rsid w:val="00DB6402"/>
    <w:rsid w:val="00DB68F0"/>
    <w:rsid w:val="00DB6E5F"/>
    <w:rsid w:val="00DB7075"/>
    <w:rsid w:val="00DC0149"/>
    <w:rsid w:val="00DC042E"/>
    <w:rsid w:val="00DC11FF"/>
    <w:rsid w:val="00DC31D4"/>
    <w:rsid w:val="00DC3578"/>
    <w:rsid w:val="00DC79D8"/>
    <w:rsid w:val="00DD005E"/>
    <w:rsid w:val="00DD06D0"/>
    <w:rsid w:val="00DD0D78"/>
    <w:rsid w:val="00DD0E85"/>
    <w:rsid w:val="00DD1B7F"/>
    <w:rsid w:val="00DD1CBD"/>
    <w:rsid w:val="00DD2EDC"/>
    <w:rsid w:val="00DD33C3"/>
    <w:rsid w:val="00DD3DF5"/>
    <w:rsid w:val="00DD4A68"/>
    <w:rsid w:val="00DD5259"/>
    <w:rsid w:val="00DD5B7C"/>
    <w:rsid w:val="00DD6210"/>
    <w:rsid w:val="00DD688B"/>
    <w:rsid w:val="00DD7231"/>
    <w:rsid w:val="00DE0755"/>
    <w:rsid w:val="00DE0B25"/>
    <w:rsid w:val="00DE0B26"/>
    <w:rsid w:val="00DE0EFB"/>
    <w:rsid w:val="00DE126B"/>
    <w:rsid w:val="00DE1702"/>
    <w:rsid w:val="00DE1C41"/>
    <w:rsid w:val="00DE1FDE"/>
    <w:rsid w:val="00DE2710"/>
    <w:rsid w:val="00DE2C34"/>
    <w:rsid w:val="00DE3B32"/>
    <w:rsid w:val="00DE3CB2"/>
    <w:rsid w:val="00DE47E0"/>
    <w:rsid w:val="00DE4BD9"/>
    <w:rsid w:val="00DE51C8"/>
    <w:rsid w:val="00DE5392"/>
    <w:rsid w:val="00DE552C"/>
    <w:rsid w:val="00DE64F5"/>
    <w:rsid w:val="00DE656A"/>
    <w:rsid w:val="00DE66E3"/>
    <w:rsid w:val="00DE707A"/>
    <w:rsid w:val="00DE70A5"/>
    <w:rsid w:val="00DE76F0"/>
    <w:rsid w:val="00DE7768"/>
    <w:rsid w:val="00DE798F"/>
    <w:rsid w:val="00DE79D6"/>
    <w:rsid w:val="00DE7A8A"/>
    <w:rsid w:val="00DE7A9B"/>
    <w:rsid w:val="00DF03C2"/>
    <w:rsid w:val="00DF0B15"/>
    <w:rsid w:val="00DF0D02"/>
    <w:rsid w:val="00DF0F0E"/>
    <w:rsid w:val="00DF2535"/>
    <w:rsid w:val="00DF2C3D"/>
    <w:rsid w:val="00DF3D0F"/>
    <w:rsid w:val="00DF3D48"/>
    <w:rsid w:val="00DF40F8"/>
    <w:rsid w:val="00DF435C"/>
    <w:rsid w:val="00DF4AC8"/>
    <w:rsid w:val="00DF63EA"/>
    <w:rsid w:val="00DF6C10"/>
    <w:rsid w:val="00DF6FEC"/>
    <w:rsid w:val="00DF7546"/>
    <w:rsid w:val="00DF7B9D"/>
    <w:rsid w:val="00DF7E44"/>
    <w:rsid w:val="00E001CC"/>
    <w:rsid w:val="00E0033C"/>
    <w:rsid w:val="00E00C4C"/>
    <w:rsid w:val="00E021C3"/>
    <w:rsid w:val="00E023E3"/>
    <w:rsid w:val="00E02572"/>
    <w:rsid w:val="00E02A64"/>
    <w:rsid w:val="00E02F39"/>
    <w:rsid w:val="00E0417D"/>
    <w:rsid w:val="00E045A2"/>
    <w:rsid w:val="00E047DF"/>
    <w:rsid w:val="00E05130"/>
    <w:rsid w:val="00E052D7"/>
    <w:rsid w:val="00E057CE"/>
    <w:rsid w:val="00E05D3F"/>
    <w:rsid w:val="00E06314"/>
    <w:rsid w:val="00E06C66"/>
    <w:rsid w:val="00E075A8"/>
    <w:rsid w:val="00E07A6E"/>
    <w:rsid w:val="00E07D86"/>
    <w:rsid w:val="00E07F63"/>
    <w:rsid w:val="00E10A81"/>
    <w:rsid w:val="00E116BC"/>
    <w:rsid w:val="00E129DD"/>
    <w:rsid w:val="00E12FD2"/>
    <w:rsid w:val="00E13DAF"/>
    <w:rsid w:val="00E14D01"/>
    <w:rsid w:val="00E14F42"/>
    <w:rsid w:val="00E1573C"/>
    <w:rsid w:val="00E15D00"/>
    <w:rsid w:val="00E1633A"/>
    <w:rsid w:val="00E1640C"/>
    <w:rsid w:val="00E16ABF"/>
    <w:rsid w:val="00E1755C"/>
    <w:rsid w:val="00E204BE"/>
    <w:rsid w:val="00E20A40"/>
    <w:rsid w:val="00E2129E"/>
    <w:rsid w:val="00E229C0"/>
    <w:rsid w:val="00E233A7"/>
    <w:rsid w:val="00E23FF3"/>
    <w:rsid w:val="00E24285"/>
    <w:rsid w:val="00E24931"/>
    <w:rsid w:val="00E25CB2"/>
    <w:rsid w:val="00E25D0F"/>
    <w:rsid w:val="00E25DFA"/>
    <w:rsid w:val="00E25F37"/>
    <w:rsid w:val="00E267C2"/>
    <w:rsid w:val="00E30B28"/>
    <w:rsid w:val="00E30D08"/>
    <w:rsid w:val="00E3228D"/>
    <w:rsid w:val="00E328FF"/>
    <w:rsid w:val="00E3405E"/>
    <w:rsid w:val="00E3480A"/>
    <w:rsid w:val="00E34C67"/>
    <w:rsid w:val="00E350B4"/>
    <w:rsid w:val="00E351AC"/>
    <w:rsid w:val="00E354F7"/>
    <w:rsid w:val="00E36728"/>
    <w:rsid w:val="00E40BD7"/>
    <w:rsid w:val="00E4248D"/>
    <w:rsid w:val="00E42791"/>
    <w:rsid w:val="00E430EB"/>
    <w:rsid w:val="00E4415A"/>
    <w:rsid w:val="00E44186"/>
    <w:rsid w:val="00E44248"/>
    <w:rsid w:val="00E44758"/>
    <w:rsid w:val="00E447AD"/>
    <w:rsid w:val="00E4556C"/>
    <w:rsid w:val="00E4756C"/>
    <w:rsid w:val="00E47673"/>
    <w:rsid w:val="00E47940"/>
    <w:rsid w:val="00E47D91"/>
    <w:rsid w:val="00E47F66"/>
    <w:rsid w:val="00E50278"/>
    <w:rsid w:val="00E50EC4"/>
    <w:rsid w:val="00E51191"/>
    <w:rsid w:val="00E517B9"/>
    <w:rsid w:val="00E51D45"/>
    <w:rsid w:val="00E51E90"/>
    <w:rsid w:val="00E525FA"/>
    <w:rsid w:val="00E5265D"/>
    <w:rsid w:val="00E529F6"/>
    <w:rsid w:val="00E539E2"/>
    <w:rsid w:val="00E539ED"/>
    <w:rsid w:val="00E53C35"/>
    <w:rsid w:val="00E54142"/>
    <w:rsid w:val="00E54255"/>
    <w:rsid w:val="00E54B93"/>
    <w:rsid w:val="00E54D2E"/>
    <w:rsid w:val="00E574FD"/>
    <w:rsid w:val="00E60477"/>
    <w:rsid w:val="00E60977"/>
    <w:rsid w:val="00E61206"/>
    <w:rsid w:val="00E61480"/>
    <w:rsid w:val="00E614AC"/>
    <w:rsid w:val="00E615BD"/>
    <w:rsid w:val="00E619E8"/>
    <w:rsid w:val="00E61A2B"/>
    <w:rsid w:val="00E61A77"/>
    <w:rsid w:val="00E61DB2"/>
    <w:rsid w:val="00E61F0B"/>
    <w:rsid w:val="00E6226E"/>
    <w:rsid w:val="00E62279"/>
    <w:rsid w:val="00E623A9"/>
    <w:rsid w:val="00E623C3"/>
    <w:rsid w:val="00E628FC"/>
    <w:rsid w:val="00E62D74"/>
    <w:rsid w:val="00E63AAD"/>
    <w:rsid w:val="00E64CBC"/>
    <w:rsid w:val="00E65E35"/>
    <w:rsid w:val="00E669D0"/>
    <w:rsid w:val="00E66C56"/>
    <w:rsid w:val="00E71395"/>
    <w:rsid w:val="00E71439"/>
    <w:rsid w:val="00E71B72"/>
    <w:rsid w:val="00E71BEA"/>
    <w:rsid w:val="00E7236A"/>
    <w:rsid w:val="00E73008"/>
    <w:rsid w:val="00E7344C"/>
    <w:rsid w:val="00E73779"/>
    <w:rsid w:val="00E754B8"/>
    <w:rsid w:val="00E75C82"/>
    <w:rsid w:val="00E76445"/>
    <w:rsid w:val="00E76A41"/>
    <w:rsid w:val="00E774D3"/>
    <w:rsid w:val="00E77DB6"/>
    <w:rsid w:val="00E80539"/>
    <w:rsid w:val="00E80796"/>
    <w:rsid w:val="00E80E76"/>
    <w:rsid w:val="00E832BD"/>
    <w:rsid w:val="00E83564"/>
    <w:rsid w:val="00E84971"/>
    <w:rsid w:val="00E856A8"/>
    <w:rsid w:val="00E8575B"/>
    <w:rsid w:val="00E87028"/>
    <w:rsid w:val="00E870EC"/>
    <w:rsid w:val="00E873DF"/>
    <w:rsid w:val="00E87BD5"/>
    <w:rsid w:val="00E902B4"/>
    <w:rsid w:val="00E90814"/>
    <w:rsid w:val="00E90F21"/>
    <w:rsid w:val="00E90F78"/>
    <w:rsid w:val="00E9188E"/>
    <w:rsid w:val="00E92552"/>
    <w:rsid w:val="00E92E10"/>
    <w:rsid w:val="00E93A8A"/>
    <w:rsid w:val="00E93ADC"/>
    <w:rsid w:val="00E93FD8"/>
    <w:rsid w:val="00E9413A"/>
    <w:rsid w:val="00E95160"/>
    <w:rsid w:val="00E956F3"/>
    <w:rsid w:val="00E95A64"/>
    <w:rsid w:val="00E95ADC"/>
    <w:rsid w:val="00E96624"/>
    <w:rsid w:val="00E96F15"/>
    <w:rsid w:val="00E96F4E"/>
    <w:rsid w:val="00E978C6"/>
    <w:rsid w:val="00E97AFB"/>
    <w:rsid w:val="00EA07A7"/>
    <w:rsid w:val="00EA0D24"/>
    <w:rsid w:val="00EA1129"/>
    <w:rsid w:val="00EA1DAA"/>
    <w:rsid w:val="00EA232D"/>
    <w:rsid w:val="00EA26D3"/>
    <w:rsid w:val="00EA26FA"/>
    <w:rsid w:val="00EA28F3"/>
    <w:rsid w:val="00EA2B48"/>
    <w:rsid w:val="00EA3B9F"/>
    <w:rsid w:val="00EA4380"/>
    <w:rsid w:val="00EA49B6"/>
    <w:rsid w:val="00EA5048"/>
    <w:rsid w:val="00EA5701"/>
    <w:rsid w:val="00EA5F02"/>
    <w:rsid w:val="00EA61BA"/>
    <w:rsid w:val="00EA627C"/>
    <w:rsid w:val="00EA66D6"/>
    <w:rsid w:val="00EA6819"/>
    <w:rsid w:val="00EA6840"/>
    <w:rsid w:val="00EA742D"/>
    <w:rsid w:val="00EA74E1"/>
    <w:rsid w:val="00EA78C4"/>
    <w:rsid w:val="00EA79C2"/>
    <w:rsid w:val="00EB02C0"/>
    <w:rsid w:val="00EB0B6C"/>
    <w:rsid w:val="00EB12A4"/>
    <w:rsid w:val="00EB16B8"/>
    <w:rsid w:val="00EB2138"/>
    <w:rsid w:val="00EB2346"/>
    <w:rsid w:val="00EB2397"/>
    <w:rsid w:val="00EB284B"/>
    <w:rsid w:val="00EB29F3"/>
    <w:rsid w:val="00EB36F1"/>
    <w:rsid w:val="00EB3D52"/>
    <w:rsid w:val="00EB4318"/>
    <w:rsid w:val="00EB44A6"/>
    <w:rsid w:val="00EB4B54"/>
    <w:rsid w:val="00EB55CB"/>
    <w:rsid w:val="00EB598D"/>
    <w:rsid w:val="00EB66E3"/>
    <w:rsid w:val="00EB68EA"/>
    <w:rsid w:val="00EB7A82"/>
    <w:rsid w:val="00EC005B"/>
    <w:rsid w:val="00EC0311"/>
    <w:rsid w:val="00EC0435"/>
    <w:rsid w:val="00EC0607"/>
    <w:rsid w:val="00EC0BD2"/>
    <w:rsid w:val="00EC1F71"/>
    <w:rsid w:val="00EC2211"/>
    <w:rsid w:val="00EC22A1"/>
    <w:rsid w:val="00EC22E5"/>
    <w:rsid w:val="00EC3039"/>
    <w:rsid w:val="00EC3F74"/>
    <w:rsid w:val="00EC6172"/>
    <w:rsid w:val="00EC65D3"/>
    <w:rsid w:val="00EC6C07"/>
    <w:rsid w:val="00EC6D3B"/>
    <w:rsid w:val="00EC71D6"/>
    <w:rsid w:val="00EC7237"/>
    <w:rsid w:val="00EC7748"/>
    <w:rsid w:val="00EC7A86"/>
    <w:rsid w:val="00ED03B1"/>
    <w:rsid w:val="00ED0847"/>
    <w:rsid w:val="00ED087D"/>
    <w:rsid w:val="00ED2358"/>
    <w:rsid w:val="00ED2996"/>
    <w:rsid w:val="00ED2DCF"/>
    <w:rsid w:val="00ED33E2"/>
    <w:rsid w:val="00ED34FE"/>
    <w:rsid w:val="00ED3939"/>
    <w:rsid w:val="00ED39BA"/>
    <w:rsid w:val="00ED3F07"/>
    <w:rsid w:val="00ED4849"/>
    <w:rsid w:val="00ED59A9"/>
    <w:rsid w:val="00ED6425"/>
    <w:rsid w:val="00ED6859"/>
    <w:rsid w:val="00ED704B"/>
    <w:rsid w:val="00ED705C"/>
    <w:rsid w:val="00EE18C2"/>
    <w:rsid w:val="00EE2035"/>
    <w:rsid w:val="00EE2207"/>
    <w:rsid w:val="00EE3EA1"/>
    <w:rsid w:val="00EE43BE"/>
    <w:rsid w:val="00EE4AC6"/>
    <w:rsid w:val="00EE4E13"/>
    <w:rsid w:val="00EE50FD"/>
    <w:rsid w:val="00EE570B"/>
    <w:rsid w:val="00EE6047"/>
    <w:rsid w:val="00EE6868"/>
    <w:rsid w:val="00EE7383"/>
    <w:rsid w:val="00EE7D04"/>
    <w:rsid w:val="00EE7ED9"/>
    <w:rsid w:val="00EF005F"/>
    <w:rsid w:val="00EF00D2"/>
    <w:rsid w:val="00EF06FB"/>
    <w:rsid w:val="00EF166D"/>
    <w:rsid w:val="00EF21B7"/>
    <w:rsid w:val="00EF2916"/>
    <w:rsid w:val="00EF3CAA"/>
    <w:rsid w:val="00EF427A"/>
    <w:rsid w:val="00EF4AF1"/>
    <w:rsid w:val="00EF5ECE"/>
    <w:rsid w:val="00EF69BA"/>
    <w:rsid w:val="00EF7135"/>
    <w:rsid w:val="00F003FC"/>
    <w:rsid w:val="00F013C7"/>
    <w:rsid w:val="00F01711"/>
    <w:rsid w:val="00F0182A"/>
    <w:rsid w:val="00F0207A"/>
    <w:rsid w:val="00F026C7"/>
    <w:rsid w:val="00F02788"/>
    <w:rsid w:val="00F034DC"/>
    <w:rsid w:val="00F03922"/>
    <w:rsid w:val="00F04030"/>
    <w:rsid w:val="00F047DB"/>
    <w:rsid w:val="00F04888"/>
    <w:rsid w:val="00F048DC"/>
    <w:rsid w:val="00F04C89"/>
    <w:rsid w:val="00F05929"/>
    <w:rsid w:val="00F05A6A"/>
    <w:rsid w:val="00F05AE0"/>
    <w:rsid w:val="00F061D7"/>
    <w:rsid w:val="00F067E2"/>
    <w:rsid w:val="00F0778C"/>
    <w:rsid w:val="00F07B9F"/>
    <w:rsid w:val="00F07FA9"/>
    <w:rsid w:val="00F113A4"/>
    <w:rsid w:val="00F11C21"/>
    <w:rsid w:val="00F11E3A"/>
    <w:rsid w:val="00F11EF3"/>
    <w:rsid w:val="00F12244"/>
    <w:rsid w:val="00F12612"/>
    <w:rsid w:val="00F13B4D"/>
    <w:rsid w:val="00F14C0C"/>
    <w:rsid w:val="00F15C94"/>
    <w:rsid w:val="00F15D88"/>
    <w:rsid w:val="00F15E4B"/>
    <w:rsid w:val="00F16710"/>
    <w:rsid w:val="00F17401"/>
    <w:rsid w:val="00F20171"/>
    <w:rsid w:val="00F2048E"/>
    <w:rsid w:val="00F20A91"/>
    <w:rsid w:val="00F219F6"/>
    <w:rsid w:val="00F21D30"/>
    <w:rsid w:val="00F21F46"/>
    <w:rsid w:val="00F22072"/>
    <w:rsid w:val="00F22F56"/>
    <w:rsid w:val="00F23191"/>
    <w:rsid w:val="00F23DA0"/>
    <w:rsid w:val="00F24088"/>
    <w:rsid w:val="00F2408E"/>
    <w:rsid w:val="00F2417A"/>
    <w:rsid w:val="00F24B65"/>
    <w:rsid w:val="00F24E80"/>
    <w:rsid w:val="00F251F7"/>
    <w:rsid w:val="00F25623"/>
    <w:rsid w:val="00F25B33"/>
    <w:rsid w:val="00F26132"/>
    <w:rsid w:val="00F267DE"/>
    <w:rsid w:val="00F26D14"/>
    <w:rsid w:val="00F26D5B"/>
    <w:rsid w:val="00F26DF6"/>
    <w:rsid w:val="00F2750C"/>
    <w:rsid w:val="00F27AE9"/>
    <w:rsid w:val="00F27E57"/>
    <w:rsid w:val="00F27FB4"/>
    <w:rsid w:val="00F30518"/>
    <w:rsid w:val="00F3060B"/>
    <w:rsid w:val="00F30EE9"/>
    <w:rsid w:val="00F320AC"/>
    <w:rsid w:val="00F325DB"/>
    <w:rsid w:val="00F32B09"/>
    <w:rsid w:val="00F330B2"/>
    <w:rsid w:val="00F33FD1"/>
    <w:rsid w:val="00F343D7"/>
    <w:rsid w:val="00F34BAD"/>
    <w:rsid w:val="00F35C9A"/>
    <w:rsid w:val="00F3765F"/>
    <w:rsid w:val="00F401FA"/>
    <w:rsid w:val="00F41741"/>
    <w:rsid w:val="00F4183D"/>
    <w:rsid w:val="00F428AF"/>
    <w:rsid w:val="00F44A3F"/>
    <w:rsid w:val="00F44FBF"/>
    <w:rsid w:val="00F45016"/>
    <w:rsid w:val="00F46068"/>
    <w:rsid w:val="00F461F2"/>
    <w:rsid w:val="00F47F70"/>
    <w:rsid w:val="00F50A8A"/>
    <w:rsid w:val="00F521BD"/>
    <w:rsid w:val="00F53270"/>
    <w:rsid w:val="00F5348D"/>
    <w:rsid w:val="00F53A09"/>
    <w:rsid w:val="00F54C29"/>
    <w:rsid w:val="00F55320"/>
    <w:rsid w:val="00F553CA"/>
    <w:rsid w:val="00F55958"/>
    <w:rsid w:val="00F55A84"/>
    <w:rsid w:val="00F55E82"/>
    <w:rsid w:val="00F55F57"/>
    <w:rsid w:val="00F5655B"/>
    <w:rsid w:val="00F571C5"/>
    <w:rsid w:val="00F576F4"/>
    <w:rsid w:val="00F605FF"/>
    <w:rsid w:val="00F61983"/>
    <w:rsid w:val="00F6242D"/>
    <w:rsid w:val="00F628E0"/>
    <w:rsid w:val="00F63E91"/>
    <w:rsid w:val="00F63F0C"/>
    <w:rsid w:val="00F640C7"/>
    <w:rsid w:val="00F64BEC"/>
    <w:rsid w:val="00F64CBB"/>
    <w:rsid w:val="00F65308"/>
    <w:rsid w:val="00F65E8C"/>
    <w:rsid w:val="00F663E7"/>
    <w:rsid w:val="00F66744"/>
    <w:rsid w:val="00F66CB2"/>
    <w:rsid w:val="00F672F7"/>
    <w:rsid w:val="00F7197E"/>
    <w:rsid w:val="00F7275A"/>
    <w:rsid w:val="00F729BC"/>
    <w:rsid w:val="00F73950"/>
    <w:rsid w:val="00F74A82"/>
    <w:rsid w:val="00F75A4A"/>
    <w:rsid w:val="00F763ED"/>
    <w:rsid w:val="00F768FF"/>
    <w:rsid w:val="00F80D6F"/>
    <w:rsid w:val="00F812FA"/>
    <w:rsid w:val="00F81A1E"/>
    <w:rsid w:val="00F81CD0"/>
    <w:rsid w:val="00F81FAB"/>
    <w:rsid w:val="00F82FFC"/>
    <w:rsid w:val="00F8312B"/>
    <w:rsid w:val="00F8351E"/>
    <w:rsid w:val="00F83773"/>
    <w:rsid w:val="00F83AA8"/>
    <w:rsid w:val="00F842A2"/>
    <w:rsid w:val="00F84875"/>
    <w:rsid w:val="00F8490C"/>
    <w:rsid w:val="00F84AF1"/>
    <w:rsid w:val="00F851FE"/>
    <w:rsid w:val="00F86183"/>
    <w:rsid w:val="00F864DE"/>
    <w:rsid w:val="00F86B58"/>
    <w:rsid w:val="00F87870"/>
    <w:rsid w:val="00F900CC"/>
    <w:rsid w:val="00F9020A"/>
    <w:rsid w:val="00F9090B"/>
    <w:rsid w:val="00F90A3C"/>
    <w:rsid w:val="00F91004"/>
    <w:rsid w:val="00F91C16"/>
    <w:rsid w:val="00F93201"/>
    <w:rsid w:val="00F93528"/>
    <w:rsid w:val="00F93BF4"/>
    <w:rsid w:val="00F94B76"/>
    <w:rsid w:val="00F95A0C"/>
    <w:rsid w:val="00F95C7B"/>
    <w:rsid w:val="00F96136"/>
    <w:rsid w:val="00F965F1"/>
    <w:rsid w:val="00F966D6"/>
    <w:rsid w:val="00F96D72"/>
    <w:rsid w:val="00F97B6D"/>
    <w:rsid w:val="00FA0969"/>
    <w:rsid w:val="00FA1317"/>
    <w:rsid w:val="00FA17D2"/>
    <w:rsid w:val="00FA29C8"/>
    <w:rsid w:val="00FA2A58"/>
    <w:rsid w:val="00FA344B"/>
    <w:rsid w:val="00FA3A46"/>
    <w:rsid w:val="00FA3AD3"/>
    <w:rsid w:val="00FA4038"/>
    <w:rsid w:val="00FA449F"/>
    <w:rsid w:val="00FA5389"/>
    <w:rsid w:val="00FA5591"/>
    <w:rsid w:val="00FA5600"/>
    <w:rsid w:val="00FA58EF"/>
    <w:rsid w:val="00FA6474"/>
    <w:rsid w:val="00FA653D"/>
    <w:rsid w:val="00FA689C"/>
    <w:rsid w:val="00FA7212"/>
    <w:rsid w:val="00FA7680"/>
    <w:rsid w:val="00FA78D9"/>
    <w:rsid w:val="00FB02C4"/>
    <w:rsid w:val="00FB034D"/>
    <w:rsid w:val="00FB03F9"/>
    <w:rsid w:val="00FB044B"/>
    <w:rsid w:val="00FB0E2B"/>
    <w:rsid w:val="00FB0F54"/>
    <w:rsid w:val="00FB100F"/>
    <w:rsid w:val="00FB180D"/>
    <w:rsid w:val="00FB1E93"/>
    <w:rsid w:val="00FB27FA"/>
    <w:rsid w:val="00FB2DB4"/>
    <w:rsid w:val="00FB2F48"/>
    <w:rsid w:val="00FB3067"/>
    <w:rsid w:val="00FB346C"/>
    <w:rsid w:val="00FB361C"/>
    <w:rsid w:val="00FB5B09"/>
    <w:rsid w:val="00FB5F47"/>
    <w:rsid w:val="00FB60E8"/>
    <w:rsid w:val="00FB6450"/>
    <w:rsid w:val="00FB69A7"/>
    <w:rsid w:val="00FB6BD9"/>
    <w:rsid w:val="00FB6E04"/>
    <w:rsid w:val="00FB7123"/>
    <w:rsid w:val="00FB7154"/>
    <w:rsid w:val="00FB76AA"/>
    <w:rsid w:val="00FC01BA"/>
    <w:rsid w:val="00FC021A"/>
    <w:rsid w:val="00FC0598"/>
    <w:rsid w:val="00FC08F3"/>
    <w:rsid w:val="00FC0E0C"/>
    <w:rsid w:val="00FC1C79"/>
    <w:rsid w:val="00FC1E21"/>
    <w:rsid w:val="00FC2D74"/>
    <w:rsid w:val="00FC2D82"/>
    <w:rsid w:val="00FC4519"/>
    <w:rsid w:val="00FC4C83"/>
    <w:rsid w:val="00FC4CC4"/>
    <w:rsid w:val="00FC4CFA"/>
    <w:rsid w:val="00FC5794"/>
    <w:rsid w:val="00FC6676"/>
    <w:rsid w:val="00FC6709"/>
    <w:rsid w:val="00FC7065"/>
    <w:rsid w:val="00FC70D4"/>
    <w:rsid w:val="00FC7831"/>
    <w:rsid w:val="00FC7A47"/>
    <w:rsid w:val="00FD0226"/>
    <w:rsid w:val="00FD0B47"/>
    <w:rsid w:val="00FD0FF1"/>
    <w:rsid w:val="00FD1521"/>
    <w:rsid w:val="00FD18CC"/>
    <w:rsid w:val="00FD2C2B"/>
    <w:rsid w:val="00FD2CAE"/>
    <w:rsid w:val="00FD3197"/>
    <w:rsid w:val="00FD3533"/>
    <w:rsid w:val="00FD4578"/>
    <w:rsid w:val="00FD4D12"/>
    <w:rsid w:val="00FD520B"/>
    <w:rsid w:val="00FD7396"/>
    <w:rsid w:val="00FD7E42"/>
    <w:rsid w:val="00FE12F1"/>
    <w:rsid w:val="00FE1A75"/>
    <w:rsid w:val="00FE1CFF"/>
    <w:rsid w:val="00FE1E05"/>
    <w:rsid w:val="00FE2CF9"/>
    <w:rsid w:val="00FE3970"/>
    <w:rsid w:val="00FE4709"/>
    <w:rsid w:val="00FE47B0"/>
    <w:rsid w:val="00FE56E8"/>
    <w:rsid w:val="00FE57BF"/>
    <w:rsid w:val="00FE5B30"/>
    <w:rsid w:val="00FE65D9"/>
    <w:rsid w:val="00FE76DC"/>
    <w:rsid w:val="00FF03D1"/>
    <w:rsid w:val="00FF1415"/>
    <w:rsid w:val="00FF1929"/>
    <w:rsid w:val="00FF1CFB"/>
    <w:rsid w:val="00FF249B"/>
    <w:rsid w:val="00FF28BF"/>
    <w:rsid w:val="00FF3E04"/>
    <w:rsid w:val="00FF3E0F"/>
    <w:rsid w:val="00FF44D6"/>
    <w:rsid w:val="00FF5033"/>
    <w:rsid w:val="00FF5B53"/>
    <w:rsid w:val="00FF5CD4"/>
    <w:rsid w:val="00FF638E"/>
    <w:rsid w:val="00FF703A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12D4CE4-17AB-48C1-BB4B-98BAE59F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8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AA1BB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2DAE-CFE7-4A25-9E84-75AED005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412</Words>
  <Characters>1631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Somjai, Nigonyanont</cp:lastModifiedBy>
  <cp:revision>3</cp:revision>
  <cp:lastPrinted>2017-11-10T07:27:00Z</cp:lastPrinted>
  <dcterms:created xsi:type="dcterms:W3CDTF">2017-11-10T08:45:00Z</dcterms:created>
  <dcterms:modified xsi:type="dcterms:W3CDTF">2017-11-10T09:00:00Z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