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5A1A67" w:rsidRPr="00246993" w:rsidRDefault="005A1A67" w:rsidP="005A1A6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A3269" w:rsidRDefault="008559AE" w:rsidP="00E61A7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667EBE" w:rsidRPr="00E61A77" w:rsidRDefault="00667EBE" w:rsidP="00E61A7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DF6FEC" w:rsidRPr="00246993" w:rsidRDefault="00DF6FEC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p w:rsidR="005A1A67" w:rsidRDefault="00CD10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DF6FEC" w:rsidRDefault="00DF6FEC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090486" w:rsidRPr="00E07D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E873DF" w:rsidRPr="00E07D86" w:rsidRDefault="00E873DF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090486" w:rsidRDefault="00DF6FEC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EE18C2" w:rsidRDefault="00EE18C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090486" w:rsidRDefault="00643B9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090486" w:rsidRPr="00B008BF">
        <w:rPr>
          <w:rFonts w:ascii="Angsana New" w:hAnsi="Angsana New"/>
          <w:sz w:val="30"/>
          <w:szCs w:val="30"/>
          <w:cs/>
        </w:rPr>
        <w:t>ต่อหุ้นขั้นพื้นฐาน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4414CA" w:rsidRPr="00B008BF" w:rsidRDefault="004414CA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090486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B008BF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2E4B26" w:rsidRDefault="002E4B2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</w:t>
      </w:r>
      <w:r w:rsidR="00F521BD">
        <w:rPr>
          <w:rFonts w:ascii="Angsana New" w:hAnsi="Angsana New" w:hint="cs"/>
          <w:sz w:val="30"/>
          <w:szCs w:val="30"/>
          <w:cs/>
        </w:rPr>
        <w:t>ยงานทางการเงินที่ยังไม่ได้</w:t>
      </w:r>
      <w:r>
        <w:rPr>
          <w:rFonts w:ascii="Angsana New" w:hAnsi="Angsana New" w:hint="cs"/>
          <w:sz w:val="30"/>
          <w:szCs w:val="30"/>
          <w:cs/>
        </w:rPr>
        <w:t>ใช้</w:t>
      </w:r>
    </w:p>
    <w:p w:rsidR="00DF6FEC" w:rsidRPr="00B008BF" w:rsidRDefault="00DF6FEC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A5379A" w:rsidRPr="00B06074" w:rsidRDefault="00A5379A" w:rsidP="00A5379A">
      <w:pPr>
        <w:pStyle w:val="index"/>
        <w:tabs>
          <w:tab w:val="clear" w:pos="1134"/>
          <w:tab w:val="left" w:pos="1260"/>
          <w:tab w:val="left" w:pos="1350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  <w:rtl/>
          <w:cs/>
        </w:rPr>
      </w:pPr>
      <w:r w:rsidRPr="00B06074"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CF0EEB" w:rsidRPr="00047325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04732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>
        <w:rPr>
          <w:rFonts w:ascii="Angsana New" w:hAnsi="Angsana New" w:hint="cs"/>
          <w:sz w:val="30"/>
          <w:szCs w:val="30"/>
          <w:cs/>
        </w:rPr>
        <w:t>ระหว่างกาล</w:t>
      </w:r>
      <w:r w:rsidR="00CF0EEB" w:rsidRPr="00047325">
        <w:rPr>
          <w:rFonts w:ascii="Angsana New" w:hAnsi="Angsana New"/>
          <w:sz w:val="30"/>
          <w:szCs w:val="30"/>
          <w:cs/>
        </w:rPr>
        <w:t>นี้</w:t>
      </w:r>
    </w:p>
    <w:p w:rsidR="00CF0EEB" w:rsidRPr="00FF3E04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F0EEB" w:rsidRPr="00C67DB8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732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047325">
        <w:rPr>
          <w:rFonts w:ascii="Angsana New" w:hAnsi="Angsana New" w:hint="cs"/>
          <w:sz w:val="30"/>
          <w:szCs w:val="30"/>
          <w:cs/>
        </w:rPr>
        <w:t>นี้</w:t>
      </w:r>
      <w:r w:rsidRPr="00047325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D442C3">
        <w:rPr>
          <w:rFonts w:ascii="Angsana New" w:hAnsi="Angsana New" w:hint="cs"/>
          <w:sz w:val="30"/>
          <w:szCs w:val="30"/>
          <w:cs/>
        </w:rPr>
        <w:t>คณะ</w:t>
      </w:r>
      <w:r w:rsidRPr="00D442C3">
        <w:rPr>
          <w:rFonts w:ascii="Angsana New" w:hAnsi="Angsana New"/>
          <w:sz w:val="30"/>
          <w:szCs w:val="30"/>
          <w:cs/>
        </w:rPr>
        <w:t>กรรมการ</w:t>
      </w:r>
      <w:r w:rsidRPr="009C0DB9">
        <w:rPr>
          <w:rFonts w:ascii="Angsana New" w:hAnsi="Angsana New"/>
          <w:sz w:val="30"/>
          <w:szCs w:val="30"/>
          <w:cs/>
        </w:rPr>
        <w:t>เมื่อวันที่</w:t>
      </w:r>
      <w:r w:rsidR="00C67DB8">
        <w:rPr>
          <w:rFonts w:ascii="Angsana New" w:hAnsi="Angsana New"/>
          <w:sz w:val="30"/>
          <w:szCs w:val="30"/>
        </w:rPr>
        <w:t xml:space="preserve"> 13 </w:t>
      </w:r>
      <w:r w:rsidR="00C67DB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C67DB8">
        <w:rPr>
          <w:rFonts w:ascii="Angsana New" w:hAnsi="Angsana New"/>
          <w:sz w:val="30"/>
          <w:szCs w:val="30"/>
        </w:rPr>
        <w:t>2560</w:t>
      </w:r>
    </w:p>
    <w:p w:rsidR="00CF0EEB" w:rsidRPr="00FF3E04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F0EEB" w:rsidRPr="00047325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7325">
        <w:rPr>
          <w:rFonts w:ascii="Angsana New" w:hAnsi="Angsana New"/>
          <w:b/>
          <w:bCs/>
          <w:sz w:val="30"/>
          <w:szCs w:val="30"/>
        </w:rPr>
        <w:t>1</w:t>
      </w:r>
      <w:r w:rsidRPr="00047325">
        <w:rPr>
          <w:rFonts w:ascii="Angsana New" w:hAnsi="Angsana New"/>
          <w:b/>
          <w:bCs/>
          <w:sz w:val="30"/>
          <w:szCs w:val="30"/>
        </w:rPr>
        <w:tab/>
      </w:r>
      <w:r w:rsidRPr="0004732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CF0EEB" w:rsidRPr="00A14E16" w:rsidRDefault="003A7AEC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679BF">
        <w:rPr>
          <w:rFonts w:ascii="Angsana New" w:hAnsi="Angsana New"/>
          <w:sz w:val="28"/>
          <w:szCs w:val="28"/>
        </w:rPr>
        <w:t xml:space="preserve">    </w:t>
      </w:r>
      <w:r w:rsidR="004679BF" w:rsidRPr="004679BF">
        <w:rPr>
          <w:rFonts w:ascii="Angsana New" w:hAnsi="Angsana New"/>
          <w:sz w:val="28"/>
          <w:szCs w:val="28"/>
        </w:rPr>
        <w:t xml:space="preserve">         </w:t>
      </w:r>
    </w:p>
    <w:p w:rsidR="00D651DA" w:rsidRDefault="00D651DA" w:rsidP="00D65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7AEC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3A7AEC"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 w:rsidRPr="003A7AEC">
        <w:rPr>
          <w:rFonts w:ascii="Angsana New" w:hAnsi="Angsana New" w:hint="cs"/>
          <w:sz w:val="30"/>
          <w:szCs w:val="30"/>
          <w:cs/>
        </w:rPr>
        <w:t>กา ดีไซน์</w:t>
      </w:r>
      <w:r w:rsidRPr="003A7AEC">
        <w:rPr>
          <w:rFonts w:ascii="Angsana New" w:hAnsi="Angsana New"/>
          <w:sz w:val="30"/>
          <w:szCs w:val="30"/>
          <w:cs/>
        </w:rPr>
        <w:t xml:space="preserve"> จำกัด (มหาชน)  </w:t>
      </w:r>
      <w:r w:rsidRPr="003A7AEC">
        <w:rPr>
          <w:rFonts w:ascii="Angsana New" w:hAnsi="Angsana New"/>
          <w:sz w:val="30"/>
          <w:szCs w:val="30"/>
        </w:rPr>
        <w:t>“</w:t>
      </w:r>
      <w:r w:rsidRPr="003A7AEC">
        <w:rPr>
          <w:rFonts w:ascii="Angsana New" w:hAnsi="Angsana New"/>
          <w:sz w:val="30"/>
          <w:szCs w:val="30"/>
          <w:cs/>
        </w:rPr>
        <w:t>บริษัท</w:t>
      </w:r>
      <w:r w:rsidRPr="003A7AEC">
        <w:rPr>
          <w:rFonts w:ascii="Angsana New" w:hAnsi="Angsana New"/>
          <w:sz w:val="30"/>
          <w:szCs w:val="30"/>
        </w:rPr>
        <w:t>”</w:t>
      </w:r>
      <w:r w:rsidRPr="003A7AEC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="004444A4">
        <w:rPr>
          <w:rFonts w:ascii="Angsana New" w:hAnsi="Angsana New" w:hint="cs"/>
          <w:sz w:val="30"/>
          <w:szCs w:val="30"/>
          <w:cs/>
        </w:rPr>
        <w:t>ย และมีที่อยู่จดทะเบียนดังนี้</w:t>
      </w:r>
    </w:p>
    <w:p w:rsidR="004444A4" w:rsidRPr="00FF3E04" w:rsidRDefault="004444A4" w:rsidP="00D65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2340"/>
        <w:gridCol w:w="357"/>
        <w:gridCol w:w="6663"/>
      </w:tblGrid>
      <w:tr w:rsidR="004444A4" w:rsidRPr="003A4CF3" w:rsidTr="00C326A4">
        <w:tc>
          <w:tcPr>
            <w:tcW w:w="2340" w:type="dxa"/>
          </w:tcPr>
          <w:p w:rsidR="004444A4" w:rsidRPr="009558B8" w:rsidRDefault="004444A4" w:rsidP="00C326A4">
            <w:pPr>
              <w:pStyle w:val="a0"/>
              <w:tabs>
                <w:tab w:val="clear" w:pos="1080"/>
                <w:tab w:val="left" w:pos="396"/>
              </w:tabs>
              <w:ind w:right="-108"/>
              <w:rPr>
                <w:rFonts w:ascii="Angsana New" w:hAnsi="Angsana New" w:cs="Angsana New"/>
                <w:cs/>
              </w:rPr>
            </w:pPr>
            <w:r w:rsidRPr="009558B8">
              <w:rPr>
                <w:rFonts w:ascii="Angsana New" w:hAnsi="Angsana New" w:cs="Angsana New"/>
                <w:cs/>
              </w:rPr>
              <w:t>(ก)</w:t>
            </w:r>
            <w:r w:rsidRPr="009558B8">
              <w:rPr>
                <w:rFonts w:ascii="Angsana New" w:hAnsi="Angsana New" w:cs="Angsana New"/>
                <w:cs/>
              </w:rPr>
              <w:tab/>
              <w:t>สำนักงานจดทะเบียน</w:t>
            </w:r>
          </w:p>
        </w:tc>
        <w:tc>
          <w:tcPr>
            <w:tcW w:w="357" w:type="dxa"/>
          </w:tcPr>
          <w:p w:rsidR="004444A4" w:rsidRPr="009558B8" w:rsidRDefault="004444A4" w:rsidP="00C326A4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9558B8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6663" w:type="dxa"/>
          </w:tcPr>
          <w:p w:rsidR="004444A4" w:rsidRPr="009558B8" w:rsidRDefault="004444A4" w:rsidP="00C3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8B8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ตั้งอยู่เลขที่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หมู่ที่</w:t>
            </w:r>
            <w:r w:rsidRPr="009558B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ตำบล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ลาดสวาย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 xml:space="preserve"> อำเภอ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ลำลูกกา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จังหวัด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ปทุมธานี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444A4" w:rsidRPr="003A4CF3" w:rsidTr="00C326A4">
        <w:tc>
          <w:tcPr>
            <w:tcW w:w="2340" w:type="dxa"/>
          </w:tcPr>
          <w:p w:rsidR="004444A4" w:rsidRPr="00064D56" w:rsidRDefault="004444A4" w:rsidP="00C326A4">
            <w:pPr>
              <w:pStyle w:val="a0"/>
              <w:tabs>
                <w:tab w:val="clear" w:pos="1080"/>
                <w:tab w:val="left" w:pos="396"/>
              </w:tabs>
              <w:rPr>
                <w:rFonts w:ascii="Angsana New" w:hAnsi="Angsana New" w:cs="Angsana New"/>
                <w:lang w:val="en-US"/>
              </w:rPr>
            </w:pPr>
            <w:r w:rsidRPr="00064D56">
              <w:rPr>
                <w:rFonts w:ascii="Angsana New" w:hAnsi="Angsana New" w:cs="Angsana New"/>
                <w:cs/>
              </w:rPr>
              <w:t>(ข)</w:t>
            </w:r>
            <w:r w:rsidRPr="00064D56">
              <w:rPr>
                <w:rFonts w:ascii="Angsana New" w:hAnsi="Angsana New" w:cs="Angsana New"/>
                <w:cs/>
              </w:rPr>
              <w:tab/>
              <w:t xml:space="preserve">สำนักงานสาขา </w:t>
            </w:r>
          </w:p>
        </w:tc>
        <w:tc>
          <w:tcPr>
            <w:tcW w:w="357" w:type="dxa"/>
          </w:tcPr>
          <w:p w:rsidR="004444A4" w:rsidRPr="00064D56" w:rsidRDefault="004444A4" w:rsidP="00C326A4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064D56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6663" w:type="dxa"/>
          </w:tcPr>
          <w:p w:rsidR="004444A4" w:rsidRPr="00064D56" w:rsidRDefault="004444A4" w:rsidP="00C326A4">
            <w:pPr>
              <w:tabs>
                <w:tab w:val="clear" w:pos="907"/>
                <w:tab w:val="left" w:pos="900"/>
                <w:tab w:val="left" w:pos="270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ตั้งอยู่เลขที่ </w:t>
            </w:r>
            <w:r w:rsidRPr="00064D56">
              <w:rPr>
                <w:rFonts w:ascii="Angsana New" w:hAnsi="Angsana New"/>
                <w:sz w:val="30"/>
                <w:szCs w:val="30"/>
              </w:rPr>
              <w:t>333/117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หมู่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064D5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>ตำบล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บ่อ</w:t>
            </w:r>
            <w:proofErr w:type="spellStart"/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วิน</w:t>
            </w:r>
            <w:proofErr w:type="spellEnd"/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อำเภอ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ศรีราชา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จังหวั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ดชลบุรี</w:t>
            </w:r>
          </w:p>
        </w:tc>
      </w:tr>
    </w:tbl>
    <w:p w:rsidR="00122D3F" w:rsidRPr="00A14E16" w:rsidRDefault="003A7AEC" w:rsidP="003A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679BF">
        <w:rPr>
          <w:rFonts w:ascii="Angsana New" w:hAnsi="Angsana New"/>
          <w:sz w:val="28"/>
          <w:szCs w:val="28"/>
        </w:rPr>
        <w:t xml:space="preserve">     </w:t>
      </w:r>
      <w:r w:rsidR="004679BF" w:rsidRPr="004679BF">
        <w:rPr>
          <w:rFonts w:ascii="Angsana New" w:hAnsi="Angsana New"/>
          <w:sz w:val="28"/>
          <w:szCs w:val="28"/>
        </w:rPr>
        <w:t xml:space="preserve">          </w:t>
      </w:r>
      <w:r w:rsidRPr="004679BF">
        <w:rPr>
          <w:rFonts w:ascii="Angsana New" w:hAnsi="Angsana New"/>
          <w:sz w:val="28"/>
          <w:szCs w:val="28"/>
        </w:rPr>
        <w:t xml:space="preserve">  </w:t>
      </w:r>
    </w:p>
    <w:p w:rsidR="00122D3F" w:rsidRPr="00424352" w:rsidRDefault="00122D3F" w:rsidP="00122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24352">
        <w:rPr>
          <w:rFonts w:ascii="Angsana New" w:hAnsi="Angsana New"/>
          <w:spacing w:val="-4"/>
          <w:sz w:val="30"/>
          <w:szCs w:val="30"/>
          <w:cs/>
        </w:rPr>
        <w:t>บริษัทจดทะเบียนกับตลาดหลักทรัพย์แห่งประเทศไทยเมื่อเดือน</w:t>
      </w:r>
      <w:r w:rsidRPr="0042435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Pr="00424352">
        <w:rPr>
          <w:rFonts w:ascii="Angsana New" w:hAnsi="Angsana New"/>
          <w:spacing w:val="-4"/>
          <w:sz w:val="30"/>
          <w:szCs w:val="30"/>
        </w:rPr>
        <w:t>2556</w:t>
      </w:r>
    </w:p>
    <w:p w:rsidR="00CF0EEB" w:rsidRPr="00A14E16" w:rsidRDefault="004679BF" w:rsidP="003A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8"/>
          <w:szCs w:val="28"/>
        </w:rPr>
        <w:t xml:space="preserve">          </w:t>
      </w:r>
    </w:p>
    <w:p w:rsidR="00D651DA" w:rsidRPr="00590CF8" w:rsidRDefault="00D651DA" w:rsidP="00D65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B044B">
        <w:rPr>
          <w:rFonts w:ascii="Angsana New" w:hAnsi="Angsana New" w:hint="cs"/>
          <w:spacing w:val="-4"/>
          <w:sz w:val="30"/>
          <w:szCs w:val="30"/>
          <w:cs/>
        </w:rPr>
        <w:t>ผู้ถือหุ้นรายใหญ่ในระหว่าง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Pr="00FB044B">
        <w:rPr>
          <w:rFonts w:ascii="Angsana New" w:hAnsi="Angsana New" w:hint="cs"/>
          <w:spacing w:val="-4"/>
          <w:sz w:val="30"/>
          <w:szCs w:val="30"/>
          <w:cs/>
        </w:rPr>
        <w:t>ได้แก่ กลุ่ม</w:t>
      </w:r>
      <w:r w:rsidRPr="00A42E60">
        <w:rPr>
          <w:rFonts w:ascii="Angsana New" w:hAnsi="Angsana New"/>
          <w:spacing w:val="-4"/>
          <w:sz w:val="30"/>
          <w:szCs w:val="30"/>
          <w:cs/>
        </w:rPr>
        <w:t xml:space="preserve">ราชพลสิทธิ์ </w:t>
      </w:r>
      <w:r>
        <w:rPr>
          <w:rFonts w:ascii="Angsana New" w:hAnsi="Angsana New"/>
          <w:spacing w:val="-4"/>
          <w:sz w:val="30"/>
          <w:szCs w:val="30"/>
          <w:cs/>
        </w:rPr>
        <w:t>ซึ่งถือ</w:t>
      </w:r>
      <w:r w:rsidRPr="00B02632">
        <w:rPr>
          <w:rFonts w:ascii="Angsana New" w:hAnsi="Angsana New"/>
          <w:spacing w:val="-4"/>
          <w:sz w:val="30"/>
          <w:szCs w:val="30"/>
          <w:cs/>
        </w:rPr>
        <w:t>หุ้น</w:t>
      </w:r>
      <w:r w:rsidRPr="00B02632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3F7B2C">
        <w:rPr>
          <w:rFonts w:ascii="Angsana New" w:hAnsi="Angsana New" w:hint="cs"/>
          <w:spacing w:val="-4"/>
          <w:sz w:val="30"/>
          <w:szCs w:val="30"/>
          <w:cs/>
        </w:rPr>
        <w:t>ป</w:t>
      </w:r>
      <w:r w:rsidRPr="00327769">
        <w:rPr>
          <w:rFonts w:ascii="Angsana New" w:hAnsi="Angsana New" w:hint="cs"/>
          <w:spacing w:val="-4"/>
          <w:sz w:val="30"/>
          <w:szCs w:val="30"/>
          <w:cs/>
        </w:rPr>
        <w:t>ระมาณ</w:t>
      </w:r>
      <w:r w:rsidRPr="00327769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925329">
        <w:rPr>
          <w:rFonts w:ascii="Angsana New" w:hAnsi="Angsana New"/>
          <w:spacing w:val="-4"/>
          <w:sz w:val="30"/>
          <w:szCs w:val="30"/>
        </w:rPr>
        <w:t>21</w:t>
      </w:r>
      <w:r w:rsidR="004012C8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590CF8">
        <w:rPr>
          <w:rFonts w:ascii="Angsana New" w:hAnsi="Angsana New"/>
          <w:spacing w:val="-4"/>
          <w:sz w:val="30"/>
          <w:szCs w:val="30"/>
        </w:rPr>
        <w:t xml:space="preserve"> </w:t>
      </w:r>
      <w:proofErr w:type="spellStart"/>
      <w:r w:rsidR="00590CF8">
        <w:rPr>
          <w:rFonts w:ascii="Angsana New" w:hAnsi="Angsana New" w:hint="cs"/>
          <w:spacing w:val="-4"/>
          <w:sz w:val="30"/>
          <w:szCs w:val="30"/>
          <w:cs/>
        </w:rPr>
        <w:t>กลุ่มปิ</w:t>
      </w:r>
      <w:proofErr w:type="spellEnd"/>
      <w:r w:rsidR="00590CF8">
        <w:rPr>
          <w:rFonts w:ascii="Angsana New" w:hAnsi="Angsana New" w:hint="cs"/>
          <w:spacing w:val="-4"/>
          <w:sz w:val="30"/>
          <w:szCs w:val="30"/>
          <w:cs/>
        </w:rPr>
        <w:t>ยะ</w:t>
      </w:r>
      <w:proofErr w:type="spellStart"/>
      <w:r w:rsidR="00590CF8">
        <w:rPr>
          <w:rFonts w:ascii="Angsana New" w:hAnsi="Angsana New" w:hint="cs"/>
          <w:spacing w:val="-4"/>
          <w:sz w:val="30"/>
          <w:szCs w:val="30"/>
          <w:cs/>
        </w:rPr>
        <w:t>ตรึงส์</w:t>
      </w:r>
      <w:proofErr w:type="spellEnd"/>
      <w:r w:rsidR="00590CF8">
        <w:rPr>
          <w:rFonts w:ascii="Angsana New" w:hAnsi="Angsana New" w:hint="cs"/>
          <w:spacing w:val="-4"/>
          <w:sz w:val="30"/>
          <w:szCs w:val="30"/>
          <w:cs/>
        </w:rPr>
        <w:t xml:space="preserve"> ซึ่งถือหุ้นรวมประมาณร้อยละ </w:t>
      </w:r>
      <w:r w:rsidR="00590CF8">
        <w:rPr>
          <w:rFonts w:ascii="Angsana New" w:hAnsi="Angsana New"/>
          <w:spacing w:val="-4"/>
          <w:sz w:val="30"/>
          <w:szCs w:val="30"/>
        </w:rPr>
        <w:t>14</w:t>
      </w:r>
    </w:p>
    <w:p w:rsidR="00397462" w:rsidRPr="00FF3E04" w:rsidRDefault="003A7AEC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F3E04">
        <w:rPr>
          <w:rFonts w:ascii="Angsana New" w:hAnsi="Angsana New"/>
          <w:sz w:val="28"/>
          <w:szCs w:val="28"/>
        </w:rPr>
        <w:t xml:space="preserve">                     </w:t>
      </w:r>
      <w:r w:rsidR="004679BF" w:rsidRPr="00FF3E04">
        <w:rPr>
          <w:rFonts w:ascii="Angsana New" w:hAnsi="Angsana New"/>
          <w:sz w:val="28"/>
          <w:szCs w:val="28"/>
        </w:rPr>
        <w:t xml:space="preserve">          </w:t>
      </w:r>
    </w:p>
    <w:p w:rsidR="003C037A" w:rsidRPr="00047325" w:rsidRDefault="003C037A" w:rsidP="003C0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1D16">
        <w:rPr>
          <w:rFonts w:ascii="Angsana New" w:hAnsi="Angsana New" w:hint="cs"/>
          <w:sz w:val="30"/>
          <w:szCs w:val="30"/>
          <w:cs/>
        </w:rPr>
        <w:t>กลุ่ม</w:t>
      </w:r>
      <w:r w:rsidRPr="007F1D1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7F1D16">
        <w:rPr>
          <w:rFonts w:ascii="Angsana New" w:hAnsi="Angsana New" w:hint="cs"/>
          <w:sz w:val="30"/>
          <w:szCs w:val="30"/>
          <w:cs/>
        </w:rPr>
        <w:t>การ</w:t>
      </w:r>
      <w:r w:rsidRPr="007F1D16">
        <w:rPr>
          <w:rFonts w:ascii="Angsana New" w:hAnsi="Angsana New"/>
          <w:sz w:val="30"/>
          <w:szCs w:val="30"/>
          <w:cs/>
        </w:rPr>
        <w:t>ออกแบบและผลิตเครื่องจักร</w:t>
      </w:r>
      <w:r>
        <w:rPr>
          <w:rFonts w:ascii="Angsana New" w:hAnsi="Angsana New" w:hint="cs"/>
          <w:sz w:val="30"/>
          <w:szCs w:val="30"/>
          <w:cs/>
        </w:rPr>
        <w:t xml:space="preserve"> รวมถึงเครื่องป้อนชิ้นงาน</w:t>
      </w:r>
      <w:r w:rsidRPr="007F1D16">
        <w:rPr>
          <w:rFonts w:ascii="Angsana New" w:hAnsi="Angsana New"/>
          <w:sz w:val="30"/>
          <w:szCs w:val="30"/>
          <w:cs/>
        </w:rPr>
        <w:t>สำหรับอุตสา</w:t>
      </w:r>
      <w:r w:rsidR="00C67DB8">
        <w:rPr>
          <w:rFonts w:ascii="Angsana New" w:hAnsi="Angsana New"/>
          <w:sz w:val="30"/>
          <w:szCs w:val="30"/>
          <w:cs/>
        </w:rPr>
        <w:t>หก</w:t>
      </w:r>
      <w:r w:rsidRPr="007F1D16">
        <w:rPr>
          <w:rFonts w:ascii="Angsana New" w:hAnsi="Angsana New"/>
          <w:sz w:val="30"/>
          <w:szCs w:val="30"/>
          <w:cs/>
        </w:rPr>
        <w:t>รรมยานยนต์</w:t>
      </w:r>
      <w:r>
        <w:rPr>
          <w:rFonts w:ascii="Angsana New" w:hAnsi="Angsana New" w:hint="cs"/>
          <w:sz w:val="30"/>
          <w:szCs w:val="30"/>
          <w:cs/>
        </w:rPr>
        <w:t>และอุตสา</w:t>
      </w:r>
      <w:r w:rsidR="00C67DB8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รรมอื่น ราย</w:t>
      </w:r>
      <w:r w:rsidR="00894711">
        <w:rPr>
          <w:rFonts w:ascii="Angsana New" w:hAnsi="Angsana New" w:hint="cs"/>
          <w:sz w:val="30"/>
          <w:szCs w:val="30"/>
          <w:cs/>
        </w:rPr>
        <w:t>ละเอียดของบริษัทย่อย ณ วันที่ 3</w:t>
      </w:r>
      <w:r w:rsidR="00894711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95790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2560 ได้เปิดเผยไ</w:t>
      </w:r>
      <w:r w:rsidR="0080370D">
        <w:rPr>
          <w:rFonts w:ascii="Angsana New" w:hAnsi="Angsana New" w:hint="cs"/>
          <w:sz w:val="30"/>
          <w:szCs w:val="30"/>
          <w:cs/>
        </w:rPr>
        <w:t xml:space="preserve">ว้ในหมายเหตุประกอบงบการเงินข้อ </w:t>
      </w:r>
      <w:r w:rsidR="0080370D">
        <w:rPr>
          <w:rFonts w:ascii="Angsana New" w:hAnsi="Angsana New"/>
          <w:sz w:val="30"/>
          <w:szCs w:val="30"/>
        </w:rPr>
        <w:t>7</w:t>
      </w:r>
    </w:p>
    <w:p w:rsidR="00122D3F" w:rsidRPr="00FF3E04" w:rsidRDefault="00122D3F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FF3E04">
        <w:rPr>
          <w:rFonts w:ascii="Angsana New" w:hAnsi="Angsana New"/>
          <w:sz w:val="28"/>
          <w:szCs w:val="28"/>
        </w:rPr>
        <w:t xml:space="preserve">       </w:t>
      </w:r>
      <w:r w:rsidR="004679BF" w:rsidRPr="00FF3E04">
        <w:rPr>
          <w:rFonts w:ascii="Angsana New" w:hAnsi="Angsana New"/>
          <w:sz w:val="28"/>
          <w:szCs w:val="28"/>
        </w:rPr>
        <w:t xml:space="preserve">                </w:t>
      </w:r>
    </w:p>
    <w:p w:rsidR="00CF0EEB" w:rsidRPr="00E07A6E" w:rsidRDefault="00CF0EEB" w:rsidP="00E0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16B6C">
        <w:rPr>
          <w:rFonts w:ascii="Angsana New" w:hAnsi="Angsana New"/>
          <w:b/>
          <w:bCs/>
          <w:sz w:val="30"/>
          <w:szCs w:val="30"/>
          <w:cs/>
        </w:rPr>
        <w:t>2</w:t>
      </w:r>
      <w:r w:rsidRPr="00416B6C">
        <w:rPr>
          <w:rFonts w:ascii="Angsana New" w:hAnsi="Angsana New"/>
          <w:b/>
          <w:bCs/>
          <w:sz w:val="30"/>
          <w:szCs w:val="30"/>
          <w:cs/>
        </w:rPr>
        <w:tab/>
      </w:r>
      <w:r w:rsidR="008559AE" w:rsidRPr="00416B6C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CF0EEB" w:rsidRPr="00FF3E04" w:rsidRDefault="00122D3F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F3E04">
        <w:rPr>
          <w:rFonts w:ascii="Angsana New" w:hAnsi="Angsana New"/>
          <w:sz w:val="28"/>
          <w:szCs w:val="28"/>
        </w:rPr>
        <w:t xml:space="preserve">                     </w:t>
      </w:r>
    </w:p>
    <w:p w:rsidR="00A33382" w:rsidRDefault="00A33382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A33382" w:rsidRPr="00FF3E04" w:rsidRDefault="00122D3F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4679BF">
        <w:rPr>
          <w:rFonts w:ascii="Angsana New" w:hAnsi="Angsana New"/>
          <w:sz w:val="28"/>
          <w:szCs w:val="28"/>
        </w:rPr>
        <w:t xml:space="preserve">               </w:t>
      </w:r>
    </w:p>
    <w:p w:rsidR="00A33382" w:rsidRPr="00A4230F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30F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/>
          <w:sz w:val="30"/>
          <w:szCs w:val="30"/>
          <w:cs/>
        </w:rPr>
        <w:t>ระหว่างกาลนี้</w:t>
      </w:r>
      <w:r w:rsidRPr="00A4230F">
        <w:rPr>
          <w:rFonts w:ascii="Angsana New" w:hAnsi="Angsana New"/>
          <w:sz w:val="30"/>
          <w:szCs w:val="30"/>
          <w:cs/>
        </w:rPr>
        <w:t>จัดทำขึ้น</w:t>
      </w:r>
      <w:r>
        <w:rPr>
          <w:rFonts w:ascii="Angsana New" w:hAnsi="Angsana New"/>
          <w:sz w:val="30"/>
          <w:szCs w:val="30"/>
          <w:cs/>
        </w:rPr>
        <w:t xml:space="preserve">ในรูปแบบย่อและตามมาตรฐานการบัญชีไทย ฉบับที่ </w:t>
      </w:r>
      <w:r w:rsidRPr="00F609DA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 w:rsidRPr="00932FEE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932FEE">
        <w:rPr>
          <w:rFonts w:ascii="Angsana New" w:hAnsi="Angsana New"/>
          <w:sz w:val="30"/>
          <w:szCs w:val="30"/>
        </w:rPr>
        <w:t>255</w:t>
      </w:r>
      <w:r w:rsidR="003C037A">
        <w:rPr>
          <w:rFonts w:ascii="Angsana New" w:hAnsi="Angsana New"/>
          <w:sz w:val="30"/>
          <w:szCs w:val="30"/>
        </w:rPr>
        <w:t>9</w:t>
      </w:r>
      <w:r w:rsidRPr="00932FEE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เรื่อง </w:t>
      </w:r>
      <w:r w:rsidR="00932FEE">
        <w:rPr>
          <w:rFonts w:ascii="Angsana New" w:hAnsi="Angsana New" w:hint="cs"/>
          <w:sz w:val="30"/>
          <w:szCs w:val="30"/>
          <w:cs/>
        </w:rPr>
        <w:t xml:space="preserve">  </w:t>
      </w:r>
      <w:r w:rsidR="003C037A" w:rsidRPr="00E365D6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3C037A">
        <w:rPr>
          <w:rFonts w:ascii="Angsana New" w:hAnsi="Angsana New" w:hint="cs"/>
          <w:i/>
          <w:iCs/>
          <w:sz w:val="30"/>
          <w:szCs w:val="30"/>
          <w:cs/>
        </w:rPr>
        <w:t>รายงานทาง</w:t>
      </w:r>
      <w:r w:rsidR="003C037A" w:rsidRPr="002F217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3C037A">
        <w:rPr>
          <w:rFonts w:ascii="Angsana New" w:hAnsi="Angsana New"/>
          <w:i/>
          <w:iCs/>
          <w:sz w:val="30"/>
          <w:szCs w:val="30"/>
        </w:rPr>
        <w:t xml:space="preserve"> </w:t>
      </w:r>
      <w:r w:rsidRPr="00A4230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B41F58">
        <w:rPr>
          <w:rFonts w:ascii="Angsana New" w:hAnsi="Angsana New" w:hint="cs"/>
          <w:sz w:val="30"/>
          <w:szCs w:val="30"/>
          <w:cs/>
        </w:rPr>
        <w:t xml:space="preserve">ฯ </w:t>
      </w:r>
      <w:r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A33382" w:rsidRPr="00346087" w:rsidRDefault="00215588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346087">
        <w:rPr>
          <w:rFonts w:ascii="Angsana New" w:hAnsi="Angsana New"/>
          <w:sz w:val="24"/>
          <w:szCs w:val="24"/>
        </w:rPr>
        <w:t xml:space="preserve">               </w:t>
      </w:r>
    </w:p>
    <w:p w:rsidR="003079E1" w:rsidRDefault="00A33382" w:rsidP="00AA3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shd w:val="clear" w:color="auto" w:fill="CCFFFF"/>
        </w:rPr>
      </w:pPr>
      <w:r w:rsidRPr="00712F07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  <w:cs/>
        </w:rPr>
        <w:t>31 ธันวาคม 255</w:t>
      </w:r>
      <w:r w:rsidR="003C037A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932FEE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</w:t>
      </w:r>
      <w:r w:rsidRPr="00712F07">
        <w:rPr>
          <w:rFonts w:ascii="Angsana New" w:hAnsi="Angsana New"/>
          <w:sz w:val="30"/>
          <w:szCs w:val="30"/>
          <w:cs/>
        </w:rPr>
        <w:t>เน้นการใ</w:t>
      </w:r>
      <w:r>
        <w:rPr>
          <w:rFonts w:ascii="Angsana New" w:hAnsi="Angsana New"/>
          <w:sz w:val="30"/>
          <w:szCs w:val="30"/>
          <w:cs/>
        </w:rPr>
        <w:t>ห้ข้อมูลที่</w:t>
      </w:r>
      <w:r w:rsidRPr="00932FEE">
        <w:rPr>
          <w:rFonts w:ascii="Angsana New" w:hAnsi="Angsana New"/>
          <w:sz w:val="30"/>
          <w:szCs w:val="30"/>
          <w:cs/>
        </w:rPr>
        <w:t>เกี่ยวกับ</w:t>
      </w:r>
      <w:r w:rsidRPr="00712F07">
        <w:rPr>
          <w:rFonts w:ascii="Angsana New" w:hAnsi="Angsana New"/>
          <w:sz w:val="30"/>
          <w:szCs w:val="30"/>
          <w:cs/>
        </w:rPr>
        <w:t>กิ</w:t>
      </w:r>
      <w:r>
        <w:rPr>
          <w:rFonts w:ascii="Angsana New" w:hAnsi="Angsana New"/>
          <w:sz w:val="30"/>
          <w:szCs w:val="30"/>
          <w:cs/>
        </w:rPr>
        <w:t>จกรรม เหตุการณ์และสถานการณ์ใหม่ๆ เพื่อไม่ให้</w:t>
      </w:r>
      <w:r w:rsidRPr="00712F07">
        <w:rPr>
          <w:rFonts w:ascii="Angsana New" w:hAnsi="Angsana New"/>
          <w:sz w:val="30"/>
          <w:szCs w:val="30"/>
          <w:cs/>
        </w:rPr>
        <w:t>ซ้ำซ้อนกับข้อมูลที่ได้</w:t>
      </w:r>
      <w:r>
        <w:rPr>
          <w:rFonts w:ascii="Angsana New" w:hAnsi="Angsana New"/>
          <w:sz w:val="30"/>
          <w:szCs w:val="30"/>
          <w:cs/>
        </w:rPr>
        <w:t>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้นการอ่านงบการเงินระหว่างกาลนี้จึงควร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932FEE">
        <w:rPr>
          <w:rFonts w:ascii="Angsana New" w:hAnsi="Angsana New"/>
          <w:sz w:val="30"/>
          <w:szCs w:val="30"/>
          <w:cs/>
        </w:rPr>
        <w:t>ของบริษัทและบริษัทย่อย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 w:rsidR="00E8497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31 ธันวาคม 255</w:t>
      </w:r>
      <w:r w:rsidR="003C037A">
        <w:rPr>
          <w:rFonts w:ascii="Angsana New" w:hAnsi="Angsana New"/>
          <w:sz w:val="30"/>
          <w:szCs w:val="30"/>
        </w:rPr>
        <w:t>9</w:t>
      </w:r>
      <w:r w:rsidR="00215588" w:rsidRPr="00215588">
        <w:rPr>
          <w:rFonts w:ascii="Angsana New" w:hAnsi="Angsana New"/>
          <w:sz w:val="24"/>
          <w:szCs w:val="24"/>
          <w:shd w:val="clear" w:color="auto" w:fill="CCFFFF"/>
        </w:rPr>
        <w:t xml:space="preserve">        </w:t>
      </w:r>
    </w:p>
    <w:p w:rsidR="00A33382" w:rsidRPr="003079E1" w:rsidRDefault="00FB6450" w:rsidP="00307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นอกเหนือจากการเปลี่ยนแปลงนโยบายการบัญชีตามที่กล่าวไว้ในหมายเหตุประกอบงบการเงินระหว่างกาลข้อ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0"/>
          <w:szCs w:val="30"/>
        </w:rPr>
        <w:t xml:space="preserve">3 </w:t>
      </w:r>
      <w:r w:rsidR="003079E1" w:rsidRPr="003079E1">
        <w:rPr>
          <w:rFonts w:ascii="Angsana New" w:hAnsi="Angsana New"/>
          <w:sz w:val="30"/>
          <w:szCs w:val="30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 </w:t>
      </w:r>
      <w:r w:rsidR="003079E1" w:rsidRPr="003079E1">
        <w:rPr>
          <w:rFonts w:ascii="Angsana New" w:hAnsi="Angsana New"/>
          <w:sz w:val="30"/>
          <w:szCs w:val="30"/>
        </w:rPr>
        <w:t>255</w:t>
      </w:r>
      <w:r w:rsidR="00AA3269">
        <w:rPr>
          <w:rFonts w:ascii="Angsana New" w:hAnsi="Angsana New"/>
          <w:sz w:val="30"/>
          <w:szCs w:val="30"/>
        </w:rPr>
        <w:t>9</w:t>
      </w:r>
      <w:r w:rsidR="003079E1" w:rsidRPr="003079E1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</w:t>
      </w:r>
      <w:r w:rsidR="003079E1">
        <w:rPr>
          <w:rFonts w:ascii="Angsana New" w:hAnsi="Angsana New" w:hint="cs"/>
          <w:sz w:val="30"/>
          <w:szCs w:val="30"/>
          <w:cs/>
        </w:rPr>
        <w:t>ไ</w:t>
      </w:r>
      <w:r w:rsidR="003079E1" w:rsidRPr="003079E1">
        <w:rPr>
          <w:rFonts w:ascii="Angsana New" w:hAnsi="Angsana New"/>
          <w:sz w:val="30"/>
          <w:szCs w:val="30"/>
          <w:cs/>
        </w:rPr>
        <w:t>ด้นำมาตรฐานการรายงานทางการเงินที่ออกและปรับปรุงใหม่</w:t>
      </w:r>
      <w:r w:rsidR="003079E1" w:rsidRPr="003079E1">
        <w:rPr>
          <w:rFonts w:ascii="Angsana New" w:hAnsi="Angsana New" w:hint="cs"/>
          <w:sz w:val="30"/>
          <w:szCs w:val="30"/>
          <w:cs/>
        </w:rPr>
        <w:t>ซึ่ง</w:t>
      </w:r>
      <w:r w:rsidR="003079E1" w:rsidRPr="003079E1">
        <w:rPr>
          <w:rFonts w:ascii="Angsana New" w:hAnsi="Angsana New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3079E1" w:rsidRPr="003079E1">
        <w:rPr>
          <w:rFonts w:ascii="Angsana New" w:hAnsi="Angsana New"/>
          <w:sz w:val="30"/>
          <w:szCs w:val="30"/>
        </w:rPr>
        <w:t xml:space="preserve">1 </w:t>
      </w:r>
      <w:r w:rsidR="003079E1" w:rsidRPr="003079E1">
        <w:rPr>
          <w:rFonts w:ascii="Angsana New" w:hAnsi="Angsana New"/>
          <w:sz w:val="30"/>
          <w:szCs w:val="30"/>
          <w:cs/>
        </w:rPr>
        <w:t xml:space="preserve">มกราคม </w:t>
      </w:r>
      <w:r w:rsidR="00AA3269">
        <w:rPr>
          <w:rFonts w:ascii="Angsana New" w:hAnsi="Angsana New"/>
          <w:sz w:val="30"/>
          <w:szCs w:val="30"/>
        </w:rPr>
        <w:t>2560</w:t>
      </w:r>
      <w:r w:rsidR="003079E1" w:rsidRPr="003079E1">
        <w:rPr>
          <w:rFonts w:ascii="Angsana New" w:hAnsi="Angsana New"/>
          <w:sz w:val="30"/>
          <w:szCs w:val="30"/>
        </w:rPr>
        <w:t xml:space="preserve"> </w:t>
      </w:r>
      <w:r w:rsidR="003079E1" w:rsidRPr="003079E1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="003079E1" w:rsidRPr="003079E1">
        <w:rPr>
          <w:rFonts w:ascii="Angsana New" w:hAnsi="Angsana New"/>
          <w:sz w:val="30"/>
          <w:szCs w:val="30"/>
        </w:rPr>
        <w:t xml:space="preserve"> </w:t>
      </w:r>
      <w:r w:rsidR="003079E1" w:rsidRPr="003079E1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857BA5" w:rsidRPr="00892A9E" w:rsidRDefault="00857BA5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E7DCB" w:rsidRDefault="00A33382" w:rsidP="005E7D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FD520B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5E7DCB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="005E7D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5E7DCB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A33382" w:rsidRPr="00892A9E" w:rsidRDefault="005E7DCB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24"/>
          <w:szCs w:val="24"/>
        </w:rPr>
        <w:t xml:space="preserve">   </w:t>
      </w:r>
      <w:r w:rsidRPr="005E7DCB">
        <w:rPr>
          <w:rFonts w:ascii="Angsana New" w:hAnsi="Angsana New"/>
          <w:b/>
          <w:bCs/>
          <w:i/>
          <w:iCs/>
          <w:sz w:val="24"/>
          <w:szCs w:val="24"/>
        </w:rPr>
        <w:t xml:space="preserve">                </w:t>
      </w:r>
      <w:r w:rsidRPr="004679BF">
        <w:rPr>
          <w:rFonts w:ascii="Angsana New" w:hAnsi="Angsana New"/>
          <w:sz w:val="28"/>
          <w:szCs w:val="28"/>
        </w:rPr>
        <w:t xml:space="preserve">          </w:t>
      </w:r>
      <w:r w:rsidR="004679BF" w:rsidRPr="004679BF">
        <w:rPr>
          <w:rFonts w:ascii="Angsana New" w:hAnsi="Angsana New"/>
          <w:sz w:val="28"/>
          <w:szCs w:val="28"/>
        </w:rPr>
        <w:t xml:space="preserve">                 </w:t>
      </w:r>
    </w:p>
    <w:p w:rsidR="005E7DCB" w:rsidRDefault="005E7DCB" w:rsidP="005E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D105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9D1056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="00C07D17">
        <w:rPr>
          <w:rFonts w:ascii="Angsana New" w:hAnsi="Angsana New" w:hint="cs"/>
          <w:sz w:val="30"/>
          <w:szCs w:val="30"/>
          <w:cs/>
        </w:rPr>
        <w:t>บ</w:t>
      </w:r>
      <w:r w:rsidRPr="009D1056">
        <w:rPr>
          <w:rFonts w:ascii="Angsana New" w:hAnsi="Angsana New" w:hint="cs"/>
          <w:sz w:val="30"/>
          <w:szCs w:val="30"/>
          <w:cs/>
        </w:rPr>
        <w:t>ริษัท</w:t>
      </w:r>
      <w:r w:rsidRPr="009D1056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ข้อมูลทางการเงินทั้งหมดใน</w:t>
      </w:r>
      <w:r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Pr="009D1056">
        <w:rPr>
          <w:rFonts w:ascii="Angsana New" w:hAnsi="Angsana New"/>
          <w:sz w:val="30"/>
          <w:szCs w:val="30"/>
          <w:cs/>
        </w:rPr>
        <w:t>แสดงเป็นหลัก</w:t>
      </w:r>
      <w:r w:rsidRPr="009D1056">
        <w:rPr>
          <w:rFonts w:ascii="Angsana New" w:hAnsi="Angsana New" w:hint="cs"/>
          <w:sz w:val="30"/>
          <w:szCs w:val="30"/>
          <w:cs/>
        </w:rPr>
        <w:t>บาท</w:t>
      </w:r>
      <w:r w:rsidRPr="009D1056">
        <w:rPr>
          <w:rFonts w:ascii="Angsana New" w:hAnsi="Angsana New"/>
          <w:sz w:val="30"/>
          <w:szCs w:val="30"/>
        </w:rPr>
        <w:t xml:space="preserve"> </w:t>
      </w:r>
      <w:r w:rsidRPr="009D1056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:rsidR="00F04C89" w:rsidRPr="00892A9E" w:rsidRDefault="005E7DCB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4679BF">
        <w:rPr>
          <w:rFonts w:ascii="Angsana New" w:hAnsi="Angsana New"/>
          <w:sz w:val="28"/>
          <w:szCs w:val="28"/>
        </w:rPr>
        <w:t xml:space="preserve">           </w:t>
      </w:r>
      <w:r w:rsidR="004679BF" w:rsidRPr="004679BF">
        <w:rPr>
          <w:rFonts w:ascii="Angsana New" w:hAnsi="Angsana New"/>
          <w:sz w:val="28"/>
          <w:szCs w:val="28"/>
        </w:rPr>
        <w:t xml:space="preserve">         </w:t>
      </w:r>
      <w:r w:rsidRPr="004679BF">
        <w:rPr>
          <w:rFonts w:ascii="Angsana New" w:hAnsi="Angsana New"/>
          <w:sz w:val="28"/>
          <w:szCs w:val="28"/>
        </w:rPr>
        <w:t xml:space="preserve">       </w:t>
      </w:r>
    </w:p>
    <w:p w:rsidR="00A33382" w:rsidRDefault="00FD520B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308B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2308B6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:rsidR="00FD520B" w:rsidRPr="00892A9E" w:rsidRDefault="005E7DCB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4679BF">
        <w:rPr>
          <w:rFonts w:ascii="Angsana New" w:hAnsi="Angsana New"/>
          <w:sz w:val="28"/>
          <w:szCs w:val="28"/>
        </w:rPr>
        <w:t xml:space="preserve">                      </w:t>
      </w:r>
      <w:r w:rsidR="004679BF" w:rsidRPr="004679BF">
        <w:rPr>
          <w:rFonts w:ascii="Angsana New" w:hAnsi="Angsana New"/>
          <w:sz w:val="28"/>
          <w:szCs w:val="28"/>
        </w:rPr>
        <w:t xml:space="preserve"> </w:t>
      </w:r>
    </w:p>
    <w:p w:rsidR="005E7DCB" w:rsidRDefault="005E7DCB" w:rsidP="005E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D520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</w:t>
      </w:r>
      <w:r w:rsidRPr="00FD520B">
        <w:rPr>
          <w:rFonts w:ascii="Angsana New" w:hAnsi="Angsana New"/>
          <w:sz w:val="30"/>
          <w:szCs w:val="30"/>
        </w:rPr>
        <w:t xml:space="preserve">    </w:t>
      </w:r>
      <w:r w:rsidRPr="00FD520B">
        <w:rPr>
          <w:rFonts w:ascii="Angsana New" w:hAnsi="Angsana New"/>
          <w:sz w:val="30"/>
          <w:szCs w:val="30"/>
          <w:cs/>
        </w:rPr>
        <w:t xml:space="preserve"> </w:t>
      </w:r>
      <w:r w:rsidR="00AA3269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FD52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</w:t>
      </w:r>
      <w:r w:rsidR="002308B6">
        <w:rPr>
          <w:rFonts w:ascii="Angsana New" w:hAnsi="Angsana New"/>
          <w:sz w:val="30"/>
          <w:szCs w:val="30"/>
          <w:cs/>
        </w:rPr>
        <w:t>ะการรายงานจำนวนเงินที่เกี่ยวกับ</w:t>
      </w:r>
      <w:r w:rsidRPr="00FD520B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5E7DCB" w:rsidRPr="00892A9E" w:rsidRDefault="004679BF" w:rsidP="005E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8"/>
          <w:szCs w:val="28"/>
        </w:rPr>
        <w:t xml:space="preserve">                   </w:t>
      </w:r>
    </w:p>
    <w:p w:rsidR="005E7DCB" w:rsidRDefault="005E7DCB" w:rsidP="005E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C8301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</w:t>
      </w:r>
      <w:r>
        <w:rPr>
          <w:rFonts w:ascii="Angsana New" w:hAnsi="Angsana New"/>
          <w:sz w:val="30"/>
          <w:szCs w:val="30"/>
        </w:rPr>
        <w:t xml:space="preserve"> </w:t>
      </w:r>
      <w:r w:rsidRPr="00853505">
        <w:rPr>
          <w:rFonts w:ascii="Angsana New" w:hAnsi="Angsana New"/>
          <w:spacing w:val="-4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Pr="00853505">
        <w:rPr>
          <w:rFonts w:ascii="Angsana New" w:hAnsi="Angsana New"/>
          <w:spacing w:val="-4"/>
          <w:sz w:val="30"/>
          <w:szCs w:val="30"/>
        </w:rPr>
        <w:t xml:space="preserve"> </w:t>
      </w:r>
      <w:r w:rsidRPr="00853505">
        <w:rPr>
          <w:rFonts w:ascii="Angsana New" w:hAnsi="Angsana New"/>
          <w:spacing w:val="-4"/>
          <w:sz w:val="30"/>
          <w:szCs w:val="30"/>
          <w:cs/>
        </w:rPr>
        <w:t>และแหล่งข้อมูลสำคัญของความไม่แน่นอนในกา</w:t>
      </w:r>
      <w:r w:rsidRPr="00853505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853505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Pr="00853505">
        <w:rPr>
          <w:rFonts w:ascii="Angsana New" w:hAnsi="Angsana New"/>
          <w:spacing w:val="-4"/>
          <w:sz w:val="30"/>
          <w:szCs w:val="30"/>
        </w:rPr>
        <w:t xml:space="preserve"> </w:t>
      </w:r>
      <w:r w:rsidRPr="00853505">
        <w:rPr>
          <w:rFonts w:ascii="Angsana New" w:hAnsi="Angsana New"/>
          <w:spacing w:val="-4"/>
          <w:sz w:val="30"/>
          <w:szCs w:val="30"/>
          <w:cs/>
        </w:rPr>
        <w:t xml:space="preserve">ซึ่งถือปฏิบัติเช่นเดียวกันในการจัดทำงบการเงินสำหรับปีสิ้นสุดวันที่ </w:t>
      </w:r>
      <w:r w:rsidRPr="00853505">
        <w:rPr>
          <w:rFonts w:ascii="Angsana New" w:hAnsi="Angsana New"/>
          <w:spacing w:val="-4"/>
          <w:sz w:val="30"/>
          <w:szCs w:val="30"/>
        </w:rPr>
        <w:t xml:space="preserve">31 </w:t>
      </w:r>
      <w:r w:rsidRPr="0085350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853505">
        <w:rPr>
          <w:rFonts w:ascii="Angsana New" w:hAnsi="Angsana New"/>
          <w:spacing w:val="-4"/>
          <w:sz w:val="30"/>
          <w:szCs w:val="30"/>
        </w:rPr>
        <w:t xml:space="preserve"> 255</w:t>
      </w:r>
      <w:r w:rsidR="00AA3269">
        <w:rPr>
          <w:rFonts w:ascii="Angsana New" w:hAnsi="Angsana New"/>
          <w:spacing w:val="-4"/>
          <w:sz w:val="30"/>
          <w:szCs w:val="30"/>
        </w:rPr>
        <w:t>9</w:t>
      </w:r>
    </w:p>
    <w:p w:rsidR="005E7DCB" w:rsidRDefault="003079E1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8"/>
          <w:szCs w:val="28"/>
        </w:rPr>
      </w:pPr>
      <w:r w:rsidRPr="004679BF">
        <w:rPr>
          <w:rFonts w:ascii="Angsana New" w:hAnsi="Angsana New"/>
          <w:sz w:val="28"/>
          <w:szCs w:val="28"/>
        </w:rPr>
        <w:t xml:space="preserve">           </w:t>
      </w:r>
    </w:p>
    <w:p w:rsidR="00E60977" w:rsidRPr="00E60977" w:rsidRDefault="00E60977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E60977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E60977" w:rsidRDefault="00E60977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8"/>
          <w:szCs w:val="28"/>
        </w:rPr>
      </w:pPr>
    </w:p>
    <w:p w:rsidR="00E60977" w:rsidRPr="00E60977" w:rsidRDefault="00E60977" w:rsidP="00E60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E60977">
        <w:rPr>
          <w:rFonts w:ascii="Angsana New" w:hAnsi="Angsana New" w:hint="cs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</w:t>
      </w:r>
      <w:r w:rsidRPr="00E60977">
        <w:rPr>
          <w:rFonts w:ascii="Angsana New" w:hAnsi="Angsana New"/>
          <w:sz w:val="30"/>
          <w:szCs w:val="30"/>
          <w:cs/>
        </w:rPr>
        <w:t xml:space="preserve"> </w:t>
      </w:r>
      <w:r w:rsidRPr="00E60977">
        <w:rPr>
          <w:rFonts w:ascii="Angsana New" w:hAnsi="Angsana New" w:hint="cs"/>
          <w:sz w:val="30"/>
          <w:szCs w:val="30"/>
          <w:cs/>
        </w:rPr>
        <w:t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</w:t>
      </w:r>
      <w:r w:rsidRPr="00E60977">
        <w:rPr>
          <w:rFonts w:ascii="Angsana New" w:hAnsi="Angsana New"/>
          <w:sz w:val="30"/>
          <w:szCs w:val="30"/>
          <w:cs/>
        </w:rPr>
        <w:t xml:space="preserve"> </w:t>
      </w:r>
      <w:r w:rsidRPr="00E60977">
        <w:rPr>
          <w:rFonts w:ascii="Angsana New" w:hAnsi="Angsana New" w:hint="cs"/>
          <w:sz w:val="30"/>
          <w:szCs w:val="30"/>
          <w:cs/>
        </w:rPr>
        <w:t>รวมถึงการวัดมูลค่ายุติธรรมระดับ</w:t>
      </w:r>
      <w:r w:rsidRPr="00E60977">
        <w:rPr>
          <w:rFonts w:ascii="Angsana New" w:hAnsi="Angsana New"/>
          <w:sz w:val="30"/>
          <w:szCs w:val="30"/>
          <w:cs/>
        </w:rPr>
        <w:t xml:space="preserve"> </w:t>
      </w:r>
      <w:r w:rsidRPr="00E60977">
        <w:rPr>
          <w:rFonts w:ascii="Angsana New" w:hAnsi="Angsana New"/>
          <w:sz w:val="30"/>
          <w:szCs w:val="30"/>
        </w:rPr>
        <w:t>3</w:t>
      </w:r>
      <w:r w:rsidR="00E6226E">
        <w:rPr>
          <w:rFonts w:ascii="Angsana New" w:hAnsi="Angsana New"/>
          <w:sz w:val="30"/>
          <w:szCs w:val="30"/>
        </w:rPr>
        <w:t xml:space="preserve"> </w:t>
      </w:r>
      <w:r w:rsidRPr="00E60977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E60977">
        <w:rPr>
          <w:rFonts w:ascii="Angsana New" w:hAnsi="Angsana New"/>
          <w:sz w:val="30"/>
          <w:szCs w:val="30"/>
          <w:cs/>
        </w:rPr>
        <w:t xml:space="preserve"> </w:t>
      </w:r>
    </w:p>
    <w:p w:rsidR="00E60977" w:rsidRPr="00E60977" w:rsidRDefault="00E60977" w:rsidP="00E60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8"/>
          <w:szCs w:val="28"/>
        </w:rPr>
      </w:pPr>
    </w:p>
    <w:p w:rsidR="00E60977" w:rsidRPr="00E60977" w:rsidRDefault="00E60977" w:rsidP="00E60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E60977">
        <w:rPr>
          <w:rFonts w:ascii="Angsana New" w:hAnsi="Angsana New" w:hint="cs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</w:t>
      </w:r>
      <w:r w:rsidRPr="00E60977">
        <w:rPr>
          <w:rFonts w:ascii="Angsana New" w:hAnsi="Angsana New"/>
          <w:sz w:val="30"/>
          <w:szCs w:val="30"/>
          <w:cs/>
        </w:rPr>
        <w:t xml:space="preserve"> </w:t>
      </w:r>
      <w:r w:rsidRPr="00E60977">
        <w:rPr>
          <w:rFonts w:ascii="Angsana New" w:hAnsi="Angsana New" w:hint="cs"/>
          <w:sz w:val="30"/>
          <w:szCs w:val="30"/>
          <w:cs/>
        </w:rPr>
        <w:t>และปรับปรุงการวัดมูลค่าที่มีนัยสำคัญอย่างสม่ำเสมอ</w:t>
      </w:r>
      <w:r w:rsidRPr="00E60977">
        <w:rPr>
          <w:rFonts w:ascii="Angsana New" w:hAnsi="Angsana New"/>
          <w:sz w:val="30"/>
          <w:szCs w:val="30"/>
          <w:cs/>
        </w:rPr>
        <w:t xml:space="preserve"> </w:t>
      </w:r>
      <w:r w:rsidRPr="00E60977">
        <w:rPr>
          <w:rFonts w:ascii="Angsana New" w:hAnsi="Angsana New" w:hint="cs"/>
          <w:sz w:val="30"/>
          <w:szCs w:val="30"/>
          <w:cs/>
        </w:rPr>
        <w:t>หากมีการใช้ข้อมูลจากบุคคลที่สามเพื่อวัดมูลค่ายุติธรรม</w:t>
      </w:r>
      <w:r w:rsidRPr="00E60977">
        <w:rPr>
          <w:rFonts w:ascii="Angsana New" w:hAnsi="Angsana New"/>
          <w:sz w:val="30"/>
          <w:szCs w:val="30"/>
          <w:cs/>
        </w:rPr>
        <w:t xml:space="preserve"> </w:t>
      </w:r>
      <w:r w:rsidRPr="00E60977">
        <w:rPr>
          <w:rFonts w:ascii="Angsana New" w:hAnsi="Angsana New" w:hint="cs"/>
          <w:sz w:val="30"/>
          <w:szCs w:val="30"/>
          <w:cs/>
        </w:rPr>
        <w:t>เช่น</w:t>
      </w:r>
      <w:r w:rsidRPr="00E60977">
        <w:rPr>
          <w:rFonts w:ascii="Angsana New" w:hAnsi="Angsana New"/>
          <w:sz w:val="30"/>
          <w:szCs w:val="30"/>
          <w:cs/>
        </w:rPr>
        <w:t xml:space="preserve"> </w:t>
      </w:r>
      <w:r w:rsidRPr="00E60977">
        <w:rPr>
          <w:rFonts w:ascii="Angsana New" w:hAnsi="Angsana New" w:hint="cs"/>
          <w:sz w:val="30"/>
          <w:szCs w:val="30"/>
          <w:cs/>
        </w:rPr>
        <w:t>ราคาจากนายหน้า</w:t>
      </w:r>
      <w:r w:rsidRPr="00E60977">
        <w:rPr>
          <w:rFonts w:ascii="Angsana New" w:hAnsi="Angsana New"/>
          <w:sz w:val="30"/>
          <w:szCs w:val="30"/>
          <w:cs/>
        </w:rPr>
        <w:t xml:space="preserve"> </w:t>
      </w:r>
      <w:r w:rsidRPr="00E60977">
        <w:rPr>
          <w:rFonts w:ascii="Angsana New" w:hAnsi="Angsana New" w:hint="cs"/>
          <w:sz w:val="30"/>
          <w:szCs w:val="30"/>
          <w:cs/>
        </w:rPr>
        <w:t>หรือการตั้งราคา</w:t>
      </w:r>
      <w:r w:rsidRPr="00E60977">
        <w:rPr>
          <w:rFonts w:ascii="Angsana New" w:hAnsi="Angsana New"/>
          <w:sz w:val="30"/>
          <w:szCs w:val="30"/>
          <w:cs/>
        </w:rPr>
        <w:t xml:space="preserve"> </w:t>
      </w:r>
      <w:r w:rsidRPr="00E60977">
        <w:rPr>
          <w:rFonts w:ascii="Angsana New" w:hAnsi="Angsana New" w:hint="cs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E60977" w:rsidRDefault="00E60977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8"/>
          <w:szCs w:val="28"/>
        </w:rPr>
      </w:pPr>
    </w:p>
    <w:p w:rsidR="00E60977" w:rsidRPr="00C94446" w:rsidRDefault="00E60977" w:rsidP="00C9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C94446">
        <w:rPr>
          <w:rFonts w:ascii="Angsana New" w:hAnsi="Angsana New" w:hint="cs"/>
          <w:sz w:val="30"/>
          <w:szCs w:val="30"/>
          <w:cs/>
        </w:rPr>
        <w:t>ประเด็น</w:t>
      </w:r>
      <w:r w:rsidRPr="00C94446">
        <w:rPr>
          <w:rFonts w:ascii="Angsana New" w:hAnsi="Angsana New"/>
          <w:sz w:val="30"/>
          <w:szCs w:val="30"/>
          <w:cs/>
        </w:rPr>
        <w:t>ปัญหา</w:t>
      </w:r>
      <w:r w:rsidRPr="00C94446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C94446">
        <w:rPr>
          <w:rFonts w:ascii="Angsana New" w:hAnsi="Angsana New"/>
          <w:sz w:val="30"/>
          <w:szCs w:val="30"/>
          <w:cs/>
        </w:rPr>
        <w:t>สำคัญ</w:t>
      </w:r>
      <w:r w:rsidRPr="00C94446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C94446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:rsidR="00E60977" w:rsidRPr="00C94446" w:rsidRDefault="00C94446" w:rsidP="00C9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</w:t>
      </w:r>
    </w:p>
    <w:p w:rsidR="00E60977" w:rsidRDefault="00E60977" w:rsidP="00C9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C94446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C94446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C9444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C94446">
        <w:rPr>
          <w:rFonts w:ascii="Angsana New" w:hAnsi="Angsana New"/>
          <w:sz w:val="30"/>
          <w:szCs w:val="30"/>
        </w:rPr>
        <w:t xml:space="preserve"> </w:t>
      </w:r>
      <w:r w:rsidRPr="00C9444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C94446">
        <w:rPr>
          <w:rFonts w:ascii="Angsana New" w:hAnsi="Angsana New" w:hint="cs"/>
          <w:sz w:val="30"/>
          <w:szCs w:val="30"/>
          <w:cs/>
        </w:rPr>
        <w:t>ในแต่ละ</w:t>
      </w:r>
      <w:r w:rsidRPr="00C94446">
        <w:rPr>
          <w:rFonts w:ascii="Angsana New" w:hAnsi="Angsana New"/>
          <w:sz w:val="30"/>
          <w:szCs w:val="30"/>
          <w:cs/>
        </w:rPr>
        <w:t>ลำดับชั้น</w:t>
      </w:r>
      <w:r w:rsidRPr="00C94446">
        <w:rPr>
          <w:rFonts w:ascii="Angsana New" w:hAnsi="Angsana New" w:hint="cs"/>
          <w:sz w:val="30"/>
          <w:szCs w:val="30"/>
          <w:cs/>
        </w:rPr>
        <w:t>ของ</w:t>
      </w:r>
      <w:r w:rsidRPr="00C94446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C94446">
        <w:rPr>
          <w:rFonts w:ascii="Angsana New" w:hAnsi="Angsana New"/>
          <w:sz w:val="30"/>
          <w:szCs w:val="30"/>
        </w:rPr>
        <w:t xml:space="preserve"> </w:t>
      </w:r>
      <w:r w:rsidRPr="00C9444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3B14B4" w:rsidRPr="00C94446" w:rsidRDefault="003B14B4" w:rsidP="00C9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C94446" w:rsidRPr="00C94446" w:rsidRDefault="00C94446" w:rsidP="00C94446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44"/>
        </w:tabs>
        <w:ind w:left="844"/>
        <w:jc w:val="thaiDistribute"/>
        <w:rPr>
          <w:rFonts w:ascii="Angsana New" w:hAnsi="Angsana New"/>
          <w:sz w:val="30"/>
          <w:szCs w:val="30"/>
        </w:rPr>
      </w:pPr>
      <w:r w:rsidRPr="00C94446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94446">
        <w:rPr>
          <w:rFonts w:ascii="Angsana New" w:hAnsi="Angsana New"/>
          <w:sz w:val="30"/>
          <w:szCs w:val="30"/>
        </w:rPr>
        <w:t xml:space="preserve">1  </w:t>
      </w:r>
      <w:r w:rsidRPr="00C94446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C94446">
        <w:rPr>
          <w:rFonts w:ascii="Angsana New" w:hAnsi="Angsana New"/>
          <w:sz w:val="30"/>
          <w:szCs w:val="30"/>
        </w:rPr>
        <w:t>(</w:t>
      </w:r>
      <w:r w:rsidRPr="00C94446">
        <w:rPr>
          <w:rFonts w:ascii="Angsana New" w:hAnsi="Angsana New"/>
          <w:sz w:val="30"/>
          <w:szCs w:val="30"/>
          <w:cs/>
        </w:rPr>
        <w:t>ไม่</w:t>
      </w:r>
      <w:r w:rsidRPr="00C94446">
        <w:rPr>
          <w:rFonts w:ascii="Angsana New" w:hAnsi="Angsana New" w:hint="cs"/>
          <w:sz w:val="30"/>
          <w:szCs w:val="30"/>
          <w:cs/>
        </w:rPr>
        <w:t>ต้อง</w:t>
      </w:r>
      <w:r w:rsidRPr="00C94446">
        <w:rPr>
          <w:rFonts w:ascii="Angsana New" w:hAnsi="Angsana New"/>
          <w:sz w:val="30"/>
          <w:szCs w:val="30"/>
          <w:cs/>
        </w:rPr>
        <w:t>ปรับปรุง</w:t>
      </w:r>
      <w:r w:rsidRPr="00C94446">
        <w:rPr>
          <w:rFonts w:ascii="Angsana New" w:hAnsi="Angsana New"/>
          <w:sz w:val="30"/>
          <w:szCs w:val="30"/>
        </w:rPr>
        <w:t xml:space="preserve">) </w:t>
      </w:r>
      <w:r w:rsidRPr="00C94446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C94446" w:rsidRPr="00C94446" w:rsidRDefault="00C94446" w:rsidP="00C94446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44"/>
        </w:tabs>
        <w:ind w:left="844"/>
        <w:jc w:val="thaiDistribute"/>
        <w:rPr>
          <w:rFonts w:ascii="Angsana New" w:hAnsi="Angsana New"/>
          <w:sz w:val="30"/>
          <w:szCs w:val="30"/>
        </w:rPr>
      </w:pPr>
      <w:r w:rsidRPr="00C94446">
        <w:rPr>
          <w:rFonts w:ascii="Angsana New" w:hAnsi="Angsana New"/>
          <w:sz w:val="30"/>
          <w:szCs w:val="30"/>
          <w:cs/>
        </w:rPr>
        <w:t>ข้อมูลระดับ</w:t>
      </w:r>
      <w:r w:rsidRPr="00C94446">
        <w:rPr>
          <w:rFonts w:ascii="Angsana New" w:hAnsi="Angsana New"/>
          <w:sz w:val="30"/>
          <w:szCs w:val="30"/>
        </w:rPr>
        <w:t xml:space="preserve"> 2  </w:t>
      </w:r>
      <w:r w:rsidRPr="00C94446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C94446">
        <w:rPr>
          <w:rFonts w:ascii="Angsana New" w:hAnsi="Angsana New" w:hint="cs"/>
          <w:sz w:val="30"/>
          <w:szCs w:val="30"/>
          <w:cs/>
        </w:rPr>
        <w:t xml:space="preserve"> </w:t>
      </w:r>
      <w:r w:rsidRPr="00C94446">
        <w:rPr>
          <w:rFonts w:ascii="Angsana New" w:hAnsi="Angsana New"/>
          <w:sz w:val="30"/>
          <w:szCs w:val="30"/>
        </w:rPr>
        <w:t>(</w:t>
      </w:r>
      <w:r w:rsidRPr="00C94446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C94446">
        <w:rPr>
          <w:rFonts w:ascii="Angsana New" w:hAnsi="Angsana New"/>
          <w:sz w:val="30"/>
          <w:szCs w:val="30"/>
          <w:cs/>
        </w:rPr>
        <w:t>หรือโดยอ้อม</w:t>
      </w:r>
      <w:r w:rsidRPr="00C94446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C94446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94446">
        <w:rPr>
          <w:rFonts w:ascii="Angsana New" w:hAnsi="Angsana New"/>
          <w:sz w:val="30"/>
          <w:szCs w:val="30"/>
        </w:rPr>
        <w:t>1</w:t>
      </w:r>
    </w:p>
    <w:p w:rsidR="00C94446" w:rsidRPr="00C94446" w:rsidRDefault="00C94446" w:rsidP="00C94446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44"/>
        </w:tabs>
        <w:ind w:left="844"/>
        <w:jc w:val="thaiDistribute"/>
        <w:rPr>
          <w:rFonts w:ascii="Angsana New" w:hAnsi="Angsana New"/>
          <w:sz w:val="30"/>
          <w:szCs w:val="30"/>
        </w:rPr>
      </w:pPr>
      <w:r w:rsidRPr="00C94446">
        <w:rPr>
          <w:rFonts w:ascii="Angsana New" w:hAnsi="Angsana New" w:hint="cs"/>
          <w:sz w:val="30"/>
          <w:szCs w:val="30"/>
          <w:cs/>
        </w:rPr>
        <w:t>ข้อมูล</w:t>
      </w:r>
      <w:r w:rsidRPr="00C94446">
        <w:rPr>
          <w:rFonts w:ascii="Angsana New" w:hAnsi="Angsana New"/>
          <w:sz w:val="30"/>
          <w:szCs w:val="30"/>
          <w:cs/>
        </w:rPr>
        <w:t>ระดับ</w:t>
      </w:r>
      <w:r w:rsidRPr="00C94446">
        <w:rPr>
          <w:rFonts w:ascii="Angsana New" w:hAnsi="Angsana New"/>
          <w:sz w:val="30"/>
          <w:szCs w:val="30"/>
        </w:rPr>
        <w:t xml:space="preserve"> 3  </w:t>
      </w:r>
      <w:r w:rsidRPr="00C94446">
        <w:rPr>
          <w:rFonts w:ascii="Angsana New" w:hAnsi="Angsana New" w:hint="cs"/>
          <w:sz w:val="30"/>
          <w:szCs w:val="30"/>
          <w:cs/>
        </w:rPr>
        <w:t>เป็น</w:t>
      </w:r>
      <w:r w:rsidRPr="00C94446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C94446">
        <w:rPr>
          <w:rFonts w:ascii="Angsana New" w:hAnsi="Angsana New" w:hint="cs"/>
          <w:sz w:val="30"/>
          <w:szCs w:val="30"/>
          <w:cs/>
        </w:rPr>
        <w:t>ไม่ได้มาจากข้อมูลที่สังเกตได้ (ข้อมูลที่ไม่สามารถ</w:t>
      </w:r>
      <w:r w:rsidRPr="00C94446">
        <w:rPr>
          <w:rFonts w:ascii="Angsana New" w:hAnsi="Angsana New"/>
          <w:sz w:val="30"/>
          <w:szCs w:val="30"/>
          <w:cs/>
        </w:rPr>
        <w:t>สังเกตได้</w:t>
      </w:r>
      <w:r w:rsidRPr="00C94446">
        <w:rPr>
          <w:rFonts w:ascii="Angsana New" w:hAnsi="Angsana New" w:hint="cs"/>
          <w:sz w:val="30"/>
          <w:szCs w:val="30"/>
          <w:cs/>
        </w:rPr>
        <w:t>)</w:t>
      </w:r>
    </w:p>
    <w:p w:rsidR="00E60977" w:rsidRPr="00C94446" w:rsidRDefault="00E60977" w:rsidP="00C9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E60977" w:rsidRPr="00C94446" w:rsidRDefault="00E60977" w:rsidP="00C9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C94446">
        <w:rPr>
          <w:rFonts w:ascii="Angsana New" w:hAnsi="Angsana New"/>
          <w:sz w:val="30"/>
          <w:szCs w:val="30"/>
          <w:cs/>
        </w:rPr>
        <w:t>หา</w:t>
      </w:r>
      <w:r w:rsidRPr="00C94446">
        <w:rPr>
          <w:rFonts w:ascii="Angsana New" w:hAnsi="Angsana New" w:hint="cs"/>
          <w:sz w:val="30"/>
          <w:szCs w:val="30"/>
          <w:cs/>
        </w:rPr>
        <w:t>ก</w:t>
      </w:r>
      <w:r w:rsidRPr="00C9444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C94446">
        <w:rPr>
          <w:rFonts w:ascii="Angsana New" w:hAnsi="Angsana New" w:hint="cs"/>
          <w:sz w:val="30"/>
          <w:szCs w:val="30"/>
          <w:cs/>
        </w:rPr>
        <w:t>ั้น</w:t>
      </w:r>
      <w:r w:rsidRPr="00C9444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C94446">
        <w:rPr>
          <w:rFonts w:ascii="Angsana New" w:hAnsi="Angsana New" w:hint="cs"/>
          <w:sz w:val="30"/>
          <w:szCs w:val="30"/>
          <w:cs/>
        </w:rPr>
        <w:t>โดยรวม</w:t>
      </w:r>
      <w:r w:rsidRPr="00C9444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C94446">
        <w:rPr>
          <w:rFonts w:ascii="Angsana New" w:hAnsi="Angsana New" w:hint="cs"/>
          <w:sz w:val="30"/>
          <w:szCs w:val="30"/>
          <w:cs/>
        </w:rPr>
        <w:t>ตาม</w:t>
      </w:r>
      <w:r w:rsidRPr="00C9444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C94446">
        <w:rPr>
          <w:rFonts w:ascii="Angsana New" w:hAnsi="Angsana New" w:hint="cs"/>
          <w:sz w:val="30"/>
          <w:szCs w:val="30"/>
          <w:cs/>
        </w:rPr>
        <w:t>ของ</w:t>
      </w:r>
      <w:r w:rsidRPr="00C94446">
        <w:rPr>
          <w:rFonts w:ascii="Angsana New" w:hAnsi="Angsana New"/>
          <w:sz w:val="30"/>
          <w:szCs w:val="30"/>
          <w:cs/>
        </w:rPr>
        <w:t>ข้อมูล</w:t>
      </w:r>
      <w:r w:rsidRPr="00C94446">
        <w:rPr>
          <w:rFonts w:ascii="Angsana New" w:hAnsi="Angsana New" w:hint="cs"/>
          <w:sz w:val="30"/>
          <w:szCs w:val="30"/>
          <w:cs/>
        </w:rPr>
        <w:t>ที่อยู่</w:t>
      </w:r>
      <w:r w:rsidRPr="00C94446">
        <w:rPr>
          <w:rFonts w:ascii="Angsana New" w:hAnsi="Angsana New"/>
          <w:sz w:val="30"/>
          <w:szCs w:val="30"/>
          <w:cs/>
        </w:rPr>
        <w:t>ในระดับต่ำสุด</w:t>
      </w:r>
      <w:r w:rsidRPr="00C94446">
        <w:rPr>
          <w:rFonts w:ascii="Angsana New" w:hAnsi="Angsana New" w:hint="cs"/>
          <w:sz w:val="30"/>
          <w:szCs w:val="30"/>
          <w:cs/>
        </w:rPr>
        <w:t>ที่</w:t>
      </w:r>
      <w:r w:rsidRPr="00C94446">
        <w:rPr>
          <w:rFonts w:ascii="Angsana New" w:hAnsi="Angsana New"/>
          <w:sz w:val="30"/>
          <w:szCs w:val="30"/>
          <w:cs/>
        </w:rPr>
        <w:t>มีนัยสำคัญ</w:t>
      </w:r>
      <w:r w:rsidRPr="00C94446">
        <w:rPr>
          <w:rFonts w:ascii="Angsana New" w:hAnsi="Angsana New" w:hint="cs"/>
          <w:sz w:val="30"/>
          <w:szCs w:val="30"/>
          <w:cs/>
        </w:rPr>
        <w:t>สำหรับ</w:t>
      </w:r>
      <w:r w:rsidRPr="00C94446">
        <w:rPr>
          <w:rFonts w:ascii="Angsana New" w:hAnsi="Angsana New"/>
          <w:sz w:val="30"/>
          <w:szCs w:val="30"/>
          <w:cs/>
        </w:rPr>
        <w:t>การวัดมูลค่า</w:t>
      </w:r>
      <w:r w:rsidRPr="00C9444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E60977" w:rsidRPr="00C94446" w:rsidRDefault="00E60977" w:rsidP="00C9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C94446" w:rsidRDefault="00E60977" w:rsidP="00C9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C94446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C94446">
        <w:rPr>
          <w:rFonts w:ascii="Angsana New" w:hAnsi="Angsana New" w:hint="cs"/>
          <w:sz w:val="30"/>
          <w:szCs w:val="30"/>
          <w:cs/>
        </w:rPr>
        <w:t>ของ</w:t>
      </w:r>
      <w:r w:rsidRPr="00C94446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C94446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C94446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C94446" w:rsidRDefault="00C94446" w:rsidP="00C9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AA3269" w:rsidRPr="00A92BEA" w:rsidRDefault="00AA3269" w:rsidP="00AA3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92BEA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A92BEA">
        <w:rPr>
          <w:rFonts w:ascii="Angsana New" w:hAnsi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Pr="00A92BEA">
        <w:rPr>
          <w:rFonts w:ascii="Angsana New" w:hAnsi="Angsana New"/>
          <w:sz w:val="30"/>
          <w:szCs w:val="30"/>
        </w:rPr>
        <w:t xml:space="preserve"> 1</w:t>
      </w:r>
      <w:r w:rsidR="0080370D">
        <w:rPr>
          <w:rFonts w:ascii="Angsana New" w:hAnsi="Angsana New"/>
          <w:sz w:val="30"/>
          <w:szCs w:val="30"/>
        </w:rPr>
        <w:t>6</w:t>
      </w:r>
      <w:r w:rsidRPr="00A92BEA">
        <w:rPr>
          <w:rFonts w:ascii="Angsana New" w:hAnsi="Angsana New" w:hint="cs"/>
          <w:sz w:val="30"/>
          <w:szCs w:val="30"/>
          <w:cs/>
        </w:rPr>
        <w:t xml:space="preserve"> เครื่องมือทางการเงิน</w:t>
      </w:r>
    </w:p>
    <w:p w:rsidR="002308B6" w:rsidRDefault="002308B6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8"/>
          <w:szCs w:val="28"/>
        </w:rPr>
      </w:pPr>
    </w:p>
    <w:p w:rsidR="0080370D" w:rsidRPr="0080370D" w:rsidRDefault="001A2E26" w:rsidP="00D150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3</w:t>
      </w:r>
      <w:r w:rsidR="004A1D70" w:rsidRPr="00DB6E5F">
        <w:rPr>
          <w:rFonts w:ascii="Angsana New" w:hAnsi="Angsana New"/>
          <w:b/>
          <w:sz w:val="30"/>
          <w:szCs w:val="30"/>
        </w:rPr>
        <w:tab/>
      </w:r>
      <w:r w:rsidR="0080370D" w:rsidRPr="0080370D">
        <w:rPr>
          <w:rFonts w:ascii="Angsana New" w:hAnsi="Angsana New" w:hint="cs"/>
          <w:bCs/>
          <w:sz w:val="30"/>
          <w:szCs w:val="30"/>
          <w:cs/>
        </w:rPr>
        <w:t>การเปลี่ยนแปลงนโยบายการบัญชี</w:t>
      </w:r>
    </w:p>
    <w:p w:rsidR="0080370D" w:rsidRDefault="0080370D" w:rsidP="00D150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sz w:val="30"/>
          <w:szCs w:val="30"/>
        </w:rPr>
      </w:pPr>
    </w:p>
    <w:p w:rsidR="0080370D" w:rsidRDefault="0080370D" w:rsidP="00803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ab/>
      </w:r>
      <w:r w:rsidR="00EA742D">
        <w:rPr>
          <w:rFonts w:ascii="Angsana New" w:hAnsi="Angsana New" w:hint="cs"/>
          <w:b/>
          <w:sz w:val="30"/>
          <w:szCs w:val="30"/>
          <w:cs/>
        </w:rPr>
        <w:t>กลุ่ม</w:t>
      </w:r>
      <w:r>
        <w:rPr>
          <w:rFonts w:ascii="Angsana New" w:hAnsi="Angsana New" w:hint="cs"/>
          <w:b/>
          <w:sz w:val="30"/>
          <w:szCs w:val="30"/>
          <w:cs/>
        </w:rPr>
        <w:t>บริษัทได้เปลี่ยนนโยบายการบัญชีเรื่องการวัดมูลค่าของที่ดินจากวิธีราคาทุนเป็นวิธีการตีราคาใหม่</w:t>
      </w:r>
      <w:r w:rsidR="003C2E2F">
        <w:rPr>
          <w:rFonts w:ascii="Angsana New" w:hAnsi="Angsana New" w:hint="cs"/>
          <w:b/>
          <w:sz w:val="30"/>
          <w:szCs w:val="30"/>
          <w:cs/>
        </w:rPr>
        <w:t xml:space="preserve">ในไตรมาส </w:t>
      </w:r>
      <w:r w:rsidR="003C2E2F" w:rsidRPr="003C2E2F">
        <w:rPr>
          <w:rFonts w:ascii="Angsana New" w:hAnsi="Angsana New"/>
          <w:bCs/>
          <w:sz w:val="30"/>
          <w:szCs w:val="30"/>
        </w:rPr>
        <w:t>3</w:t>
      </w:r>
      <w:r>
        <w:rPr>
          <w:rFonts w:ascii="Angsana New" w:hAnsi="Angsana New" w:hint="cs"/>
          <w:b/>
          <w:sz w:val="30"/>
          <w:szCs w:val="30"/>
          <w:cs/>
        </w:rPr>
        <w:t xml:space="preserve"> 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:rsidR="0080370D" w:rsidRDefault="0080370D" w:rsidP="00803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630" w:right="-45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ab/>
      </w:r>
    </w:p>
    <w:p w:rsidR="003608EF" w:rsidRDefault="003608EF" w:rsidP="003608EF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>
        <w:rPr>
          <w:rFonts w:ascii="Angsana New" w:hAnsi="Angsana New"/>
          <w:sz w:val="30"/>
          <w:szCs w:val="30"/>
        </w:rPr>
        <w:t>“</w:t>
      </w:r>
      <w:r w:rsidR="00377E05">
        <w:rPr>
          <w:rFonts w:ascii="Angsana New" w:hAnsi="Angsana New" w:hint="cs"/>
          <w:sz w:val="30"/>
          <w:szCs w:val="30"/>
          <w:cs/>
        </w:rPr>
        <w:t>ผลกำไรจากการตีมูลค่าสินทรัพย์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377E0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ในกรณีที่มีการจำหน่าย</w:t>
      </w:r>
      <w:r>
        <w:rPr>
          <w:rFonts w:ascii="Angsana New" w:hAnsi="Angsana New" w:hint="cs"/>
          <w:sz w:val="30"/>
          <w:szCs w:val="30"/>
          <w:cs/>
        </w:rPr>
        <w:lastRenderedPageBreak/>
        <w:t>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:rsidR="003608EF" w:rsidRDefault="003608EF" w:rsidP="003608EF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4A1D70" w:rsidRPr="00DB6E5F" w:rsidRDefault="00377E05" w:rsidP="00D150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4</w:t>
      </w:r>
      <w:r w:rsidR="0080370D">
        <w:rPr>
          <w:rFonts w:ascii="Angsana New" w:hAnsi="Angsana New"/>
          <w:b/>
          <w:sz w:val="30"/>
          <w:szCs w:val="30"/>
        </w:rPr>
        <w:tab/>
      </w:r>
      <w:r w:rsidR="004A1D70" w:rsidRPr="00765C72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4A1D70" w:rsidRPr="0027706B" w:rsidRDefault="003079E1" w:rsidP="0046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4679BF">
        <w:rPr>
          <w:rFonts w:ascii="Angsana New" w:hAnsi="Angsana New"/>
          <w:sz w:val="28"/>
          <w:szCs w:val="28"/>
        </w:rPr>
        <w:t xml:space="preserve">          </w:t>
      </w:r>
    </w:p>
    <w:p w:rsidR="00765C72" w:rsidRDefault="00765C72" w:rsidP="00A66E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765C72">
        <w:rPr>
          <w:rFonts w:ascii="Angsana New" w:hAnsi="Angsana New" w:hint="cs"/>
          <w:sz w:val="30"/>
          <w:szCs w:val="30"/>
          <w:cs/>
        </w:rPr>
        <w:t>เพื่อวัตถุประสงค์ในการจัดทำงบการเงิน</w:t>
      </w:r>
      <w:r w:rsidRPr="00765C72">
        <w:rPr>
          <w:rFonts w:ascii="Angsana New" w:hAnsi="Angsana New"/>
          <w:sz w:val="30"/>
          <w:szCs w:val="30"/>
          <w:cs/>
        </w:rPr>
        <w:t xml:space="preserve"> </w:t>
      </w:r>
      <w:r w:rsidRPr="00765C72">
        <w:rPr>
          <w:rFonts w:ascii="Angsana New" w:hAnsi="Angsana New" w:hint="cs"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>
        <w:rPr>
          <w:rFonts w:ascii="Angsana New" w:hAnsi="Angsana New"/>
          <w:sz w:val="30"/>
          <w:szCs w:val="30"/>
        </w:rPr>
        <w:t xml:space="preserve">      </w:t>
      </w:r>
      <w:r w:rsidRPr="00765C72">
        <w:rPr>
          <w:rFonts w:ascii="Angsana New" w:hAnsi="Angsana New" w:hint="cs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Pr="00765C72">
        <w:rPr>
          <w:rFonts w:ascii="Angsana New" w:hAnsi="Angsana New"/>
          <w:sz w:val="30"/>
          <w:szCs w:val="30"/>
          <w:cs/>
        </w:rPr>
        <w:t xml:space="preserve"> </w:t>
      </w:r>
      <w:r w:rsidRPr="00765C72">
        <w:rPr>
          <w:rFonts w:ascii="Angsana New" w:hAnsi="Angsana New" w:hint="cs"/>
          <w:sz w:val="30"/>
          <w:szCs w:val="30"/>
          <w:cs/>
        </w:rPr>
        <w:t>หรือกลุ่มบริษัทอยู่ภายใต้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765C72">
        <w:rPr>
          <w:rFonts w:ascii="Angsana New" w:hAnsi="Angsana New" w:hint="cs"/>
          <w:sz w:val="30"/>
          <w:szCs w:val="30"/>
          <w:cs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</w:t>
      </w:r>
      <w:r w:rsidRPr="00765C72">
        <w:rPr>
          <w:rFonts w:ascii="Angsana New" w:hAnsi="Angsana New"/>
          <w:sz w:val="30"/>
          <w:szCs w:val="30"/>
          <w:cs/>
        </w:rPr>
        <w:t xml:space="preserve"> </w:t>
      </w:r>
      <w:r w:rsidRPr="00765C72">
        <w:rPr>
          <w:rFonts w:ascii="Angsana New" w:hAnsi="Angsana New" w:hint="cs"/>
          <w:sz w:val="30"/>
          <w:szCs w:val="30"/>
          <w:cs/>
        </w:rPr>
        <w:t>การเกี่ยวข้องกันนี้</w:t>
      </w:r>
      <w:r>
        <w:rPr>
          <w:rFonts w:ascii="Angsana New" w:hAnsi="Angsana New"/>
          <w:sz w:val="30"/>
          <w:szCs w:val="30"/>
        </w:rPr>
        <w:t xml:space="preserve">     </w:t>
      </w:r>
      <w:r w:rsidRPr="00765C72">
        <w:rPr>
          <w:rFonts w:ascii="Angsana New" w:hAnsi="Angsana New" w:hint="cs"/>
          <w:sz w:val="30"/>
          <w:szCs w:val="30"/>
          <w:cs/>
        </w:rPr>
        <w:t>อาจเป็นรายบุคคลหรือเป็นกิจการ</w:t>
      </w:r>
    </w:p>
    <w:p w:rsidR="00A66E49" w:rsidRPr="00892A9E" w:rsidRDefault="00994E21" w:rsidP="00A66E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t xml:space="preserve">           </w:t>
      </w:r>
    </w:p>
    <w:p w:rsidR="00AA3269" w:rsidRDefault="00AA3269" w:rsidP="00AA3269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>ความสัมพันธ์ที่มีกับการร่วมค้าและบริษัทย่อย</w:t>
      </w:r>
      <w:r w:rsidRPr="00D80A44">
        <w:rPr>
          <w:rFonts w:ascii="Angsana New" w:hAnsi="Angsana New"/>
          <w:sz w:val="30"/>
          <w:szCs w:val="30"/>
          <w:cs/>
        </w:rPr>
        <w:t>ได้เปิดเผยในหมาย</w:t>
      </w:r>
      <w:r w:rsidRPr="00E444AE">
        <w:rPr>
          <w:rFonts w:ascii="Angsana New" w:hAnsi="Angsana New"/>
          <w:sz w:val="30"/>
          <w:szCs w:val="30"/>
          <w:cs/>
        </w:rPr>
        <w:t>เหตุประกอบง</w:t>
      </w:r>
      <w:r w:rsidRPr="005470D5">
        <w:rPr>
          <w:rFonts w:ascii="Angsana New" w:hAnsi="Angsana New"/>
          <w:sz w:val="30"/>
          <w:szCs w:val="30"/>
          <w:cs/>
        </w:rPr>
        <w:t xml:space="preserve">บการเงินข้อ </w:t>
      </w:r>
      <w:r w:rsidR="00377E05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377E05">
        <w:rPr>
          <w:rFonts w:ascii="Angsana New" w:hAnsi="Angsana New"/>
          <w:sz w:val="30"/>
          <w:szCs w:val="30"/>
        </w:rPr>
        <w:t>7</w:t>
      </w:r>
      <w:r w:rsidRPr="005470D5">
        <w:rPr>
          <w:rFonts w:ascii="Angsana New" w:hAnsi="Angsana New"/>
          <w:sz w:val="30"/>
          <w:szCs w:val="30"/>
        </w:rPr>
        <w:t xml:space="preserve"> </w:t>
      </w:r>
      <w:r w:rsidRPr="005470D5">
        <w:rPr>
          <w:rFonts w:ascii="Angsana New" w:hAnsi="Angsana New"/>
          <w:sz w:val="30"/>
          <w:szCs w:val="30"/>
          <w:cs/>
        </w:rPr>
        <w:t>สำ</w:t>
      </w:r>
      <w:r w:rsidRPr="00E444AE">
        <w:rPr>
          <w:rFonts w:ascii="Angsana New" w:hAnsi="Angsana New"/>
          <w:sz w:val="30"/>
          <w:szCs w:val="30"/>
          <w:cs/>
        </w:rPr>
        <w:t>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FF7383" w:rsidRDefault="00053A70" w:rsidP="00EA68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bCs/>
          <w:sz w:val="30"/>
          <w:szCs w:val="30"/>
        </w:rPr>
      </w:pPr>
      <w:r w:rsidRPr="00994E21">
        <w:rPr>
          <w:rFonts w:ascii="Angsana New" w:hAnsi="Angsana New"/>
          <w:bCs/>
          <w:sz w:val="30"/>
          <w:szCs w:val="30"/>
        </w:rPr>
        <w:t xml:space="preserve">     </w:t>
      </w:r>
      <w:r w:rsidR="00217603" w:rsidRPr="00994E21">
        <w:rPr>
          <w:rFonts w:ascii="Angsana New" w:hAnsi="Angsana New"/>
          <w:bCs/>
          <w:sz w:val="30"/>
          <w:szCs w:val="30"/>
        </w:rPr>
        <w:t xml:space="preserve">            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890"/>
        <w:gridCol w:w="4410"/>
      </w:tblGrid>
      <w:tr w:rsidR="00675BEC" w:rsidRPr="00DB6E5F" w:rsidTr="00217603">
        <w:trPr>
          <w:trHeight w:val="20"/>
        </w:trPr>
        <w:tc>
          <w:tcPr>
            <w:tcW w:w="288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90" w:type="dxa"/>
            <w:shd w:val="clear" w:color="auto" w:fill="auto"/>
          </w:tcPr>
          <w:p w:rsidR="00675BEC" w:rsidRPr="00DB6E5F" w:rsidRDefault="00675BEC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675BEC" w:rsidRPr="00DB6E5F" w:rsidRDefault="00675BEC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66E49" w:rsidRPr="00DB6E5F" w:rsidTr="00217603">
        <w:trPr>
          <w:trHeight w:val="20"/>
        </w:trPr>
        <w:tc>
          <w:tcPr>
            <w:tcW w:w="2880" w:type="dxa"/>
            <w:shd w:val="clear" w:color="auto" w:fill="auto"/>
          </w:tcPr>
          <w:p w:rsidR="00A66E49" w:rsidRDefault="00A66E49" w:rsidP="0025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  <w:shd w:val="clear" w:color="auto" w:fill="auto"/>
          </w:tcPr>
          <w:p w:rsidR="00A66E49" w:rsidRPr="00667301" w:rsidRDefault="00A66E49" w:rsidP="005C7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A66E49" w:rsidRPr="00667301" w:rsidRDefault="00A66E49" w:rsidP="0074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="00057FF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57FFB">
              <w:rPr>
                <w:rFonts w:ascii="Angsana New" w:hAnsi="Angsana New" w:hint="cs"/>
                <w:sz w:val="30"/>
                <w:szCs w:val="30"/>
                <w:cs/>
              </w:rPr>
              <w:t xml:space="preserve">สั่งการและควบคุมกิจกรรมต่าง ๆ 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ของกิจการไม่ว่าทางตรงหรือทางอ้อม ทั้งน</w:t>
            </w:r>
            <w:r w:rsidR="00211F49">
              <w:rPr>
                <w:rFonts w:ascii="Angsana New" w:hAnsi="Angsana New"/>
                <w:sz w:val="30"/>
                <w:szCs w:val="30"/>
                <w:cs/>
              </w:rPr>
              <w:t>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Pr="00A42E60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A66E49" w:rsidRPr="00DB6E5F" w:rsidTr="00217603">
        <w:trPr>
          <w:trHeight w:val="20"/>
        </w:trPr>
        <w:tc>
          <w:tcPr>
            <w:tcW w:w="2880" w:type="dxa"/>
            <w:shd w:val="clear" w:color="auto" w:fill="auto"/>
          </w:tcPr>
          <w:p w:rsidR="00A66E49" w:rsidRDefault="00AF04BF" w:rsidP="0025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66E49">
              <w:rPr>
                <w:rFonts w:ascii="Angsana New" w:hAnsi="Angsana New" w:hint="cs"/>
                <w:sz w:val="30"/>
                <w:szCs w:val="30"/>
                <w:cs/>
              </w:rPr>
              <w:t>ฟู</w:t>
            </w:r>
            <w:proofErr w:type="spellStart"/>
            <w:r w:rsidR="00A66E49">
              <w:rPr>
                <w:rFonts w:ascii="Angsana New" w:hAnsi="Angsana New" w:hint="cs"/>
                <w:sz w:val="30"/>
                <w:szCs w:val="30"/>
                <w:cs/>
              </w:rPr>
              <w:t>จิอิ</w:t>
            </w:r>
            <w:proofErr w:type="spellEnd"/>
            <w:r w:rsidR="00A66E49">
              <w:rPr>
                <w:rFonts w:ascii="Angsana New" w:hAnsi="Angsana New" w:hint="cs"/>
                <w:sz w:val="30"/>
                <w:szCs w:val="30"/>
                <w:cs/>
              </w:rPr>
              <w:t xml:space="preserve"> ไอออน เวิร์ค จำกัด</w:t>
            </w:r>
          </w:p>
        </w:tc>
        <w:tc>
          <w:tcPr>
            <w:tcW w:w="1890" w:type="dxa"/>
            <w:shd w:val="clear" w:color="auto" w:fill="auto"/>
          </w:tcPr>
          <w:p w:rsidR="00A66E49" w:rsidRDefault="00A66E49" w:rsidP="005C7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410" w:type="dxa"/>
            <w:shd w:val="clear" w:color="auto" w:fill="auto"/>
          </w:tcPr>
          <w:p w:rsidR="00A66E49" w:rsidRDefault="00A66E49" w:rsidP="0074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6B69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A66E49" w:rsidRPr="00DB6E5F" w:rsidTr="00217603">
        <w:trPr>
          <w:trHeight w:val="20"/>
        </w:trPr>
        <w:tc>
          <w:tcPr>
            <w:tcW w:w="2880" w:type="dxa"/>
            <w:shd w:val="clear" w:color="auto" w:fill="auto"/>
          </w:tcPr>
          <w:p w:rsidR="00A66E49" w:rsidRDefault="00A66E49" w:rsidP="0025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2E60">
              <w:rPr>
                <w:rFonts w:ascii="Angsana New" w:hAnsi="Angsana New"/>
                <w:sz w:val="30"/>
                <w:szCs w:val="30"/>
                <w:cs/>
              </w:rPr>
              <w:t>นายนรากร  ราชพลสิทธิ์</w:t>
            </w:r>
          </w:p>
        </w:tc>
        <w:tc>
          <w:tcPr>
            <w:tcW w:w="1890" w:type="dxa"/>
            <w:shd w:val="clear" w:color="auto" w:fill="auto"/>
          </w:tcPr>
          <w:p w:rsidR="00A66E49" w:rsidRDefault="00A66E49" w:rsidP="005C7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A66E49" w:rsidRDefault="00A66E49" w:rsidP="0074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 ถือหุ้นในบริษัทตั้งแต่ร้อยละ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ขึ้นไป และเป็นกรรมการของบริษัท</w:t>
            </w:r>
          </w:p>
        </w:tc>
      </w:tr>
      <w:tr w:rsidR="00C63679" w:rsidRPr="00DB6E5F" w:rsidTr="00217603">
        <w:trPr>
          <w:trHeight w:val="20"/>
        </w:trPr>
        <w:tc>
          <w:tcPr>
            <w:tcW w:w="2880" w:type="dxa"/>
            <w:shd w:val="clear" w:color="auto" w:fill="auto"/>
          </w:tcPr>
          <w:p w:rsidR="00C63679" w:rsidRPr="00A42E60" w:rsidRDefault="00C63679" w:rsidP="0025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1890" w:type="dxa"/>
            <w:shd w:val="clear" w:color="auto" w:fill="auto"/>
          </w:tcPr>
          <w:p w:rsidR="00C63679" w:rsidRDefault="00C63679" w:rsidP="005C7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C63679" w:rsidRDefault="00C63679" w:rsidP="0074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:rsidR="009713F2" w:rsidRPr="00211F49" w:rsidRDefault="008F30A2" w:rsidP="00AB77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bCs/>
          <w:sz w:val="30"/>
          <w:szCs w:val="30"/>
        </w:rPr>
      </w:pPr>
      <w:r w:rsidRPr="00211F49">
        <w:rPr>
          <w:rFonts w:ascii="Angsana New" w:hAnsi="Angsana New"/>
          <w:bCs/>
          <w:sz w:val="30"/>
          <w:szCs w:val="30"/>
        </w:rPr>
        <w:t xml:space="preserve">                           </w:t>
      </w:r>
    </w:p>
    <w:p w:rsidR="003608EF" w:rsidRDefault="003608EF" w:rsidP="00211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3608EF" w:rsidRDefault="003608EF" w:rsidP="00211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EA6840" w:rsidRDefault="00EA6840" w:rsidP="00211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EA6840" w:rsidRDefault="00EA6840" w:rsidP="00211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3608EF" w:rsidRDefault="003608EF" w:rsidP="00211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3608EF" w:rsidRDefault="003608EF" w:rsidP="00211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3608EF" w:rsidRDefault="003608EF" w:rsidP="00211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832247" w:rsidRDefault="00832247" w:rsidP="00211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832247">
        <w:rPr>
          <w:rFonts w:ascii="Angsana New" w:hAnsi="Angsana New" w:hint="cs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727F1E" w:rsidRPr="00FF7383" w:rsidRDefault="008F30A2" w:rsidP="00FF73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bCs/>
          <w:sz w:val="30"/>
          <w:szCs w:val="30"/>
        </w:rPr>
      </w:pPr>
      <w:r w:rsidRPr="00FF7383">
        <w:rPr>
          <w:rFonts w:ascii="Angsana New" w:hAnsi="Angsana New"/>
          <w:bCs/>
          <w:sz w:val="30"/>
          <w:szCs w:val="30"/>
        </w:rPr>
        <w:t xml:space="preserve">                       </w:t>
      </w:r>
      <w:r w:rsidR="009F67E2" w:rsidRPr="006B2EC3">
        <w:rPr>
          <w:rFonts w:ascii="Angsana New" w:hAnsi="Angsana New"/>
          <w:bCs/>
          <w:sz w:val="16"/>
          <w:szCs w:val="16"/>
        </w:rPr>
        <w:tab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5220"/>
      </w:tblGrid>
      <w:tr w:rsidR="003F7D59" w:rsidRPr="006865F0" w:rsidTr="00267793">
        <w:tc>
          <w:tcPr>
            <w:tcW w:w="3960" w:type="dxa"/>
          </w:tcPr>
          <w:p w:rsidR="003F7D59" w:rsidRPr="006865F0" w:rsidRDefault="00B21F7D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5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F7D59" w:rsidRPr="006865F0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3F7D59" w:rsidRPr="006865F0" w:rsidRDefault="003F7D59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5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53A70" w:rsidRPr="006865F0" w:rsidTr="00267793">
        <w:tc>
          <w:tcPr>
            <w:tcW w:w="3960" w:type="dxa"/>
          </w:tcPr>
          <w:p w:rsidR="00053A70" w:rsidRPr="006865F0" w:rsidRDefault="006865F0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  <w:r w:rsidR="009713F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F1089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0" w:type="dxa"/>
          </w:tcPr>
          <w:p w:rsidR="00053A70" w:rsidRPr="006865F0" w:rsidRDefault="00053A70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053A70" w:rsidRPr="006865F0" w:rsidRDefault="006865F0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053A70" w:rsidRPr="006865F0" w:rsidTr="00267793">
        <w:tc>
          <w:tcPr>
            <w:tcW w:w="3960" w:type="dxa"/>
          </w:tcPr>
          <w:p w:rsidR="00053A70" w:rsidRPr="006865F0" w:rsidRDefault="006865F0" w:rsidP="001F1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การให้</w:t>
            </w:r>
            <w:r w:rsidR="001F1089">
              <w:rPr>
                <w:rFonts w:ascii="Angsana New" w:hAnsi="Angsana New" w:hint="cs"/>
                <w:sz w:val="30"/>
                <w:szCs w:val="30"/>
                <w:cs/>
              </w:rPr>
              <w:t>ความช่วยเหลือด้านบริการจัดการ</w:t>
            </w:r>
          </w:p>
        </w:tc>
        <w:tc>
          <w:tcPr>
            <w:tcW w:w="270" w:type="dxa"/>
          </w:tcPr>
          <w:p w:rsidR="00053A70" w:rsidRPr="006865F0" w:rsidRDefault="00053A70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053A70" w:rsidRPr="006865F0" w:rsidRDefault="00053A70" w:rsidP="0020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65F0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A42775" w:rsidRPr="006865F0" w:rsidTr="00267793">
        <w:tc>
          <w:tcPr>
            <w:tcW w:w="3960" w:type="dxa"/>
          </w:tcPr>
          <w:p w:rsidR="00A42775" w:rsidRPr="006865F0" w:rsidRDefault="00A42775" w:rsidP="00A4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:rsidR="00A42775" w:rsidRPr="006865F0" w:rsidRDefault="00A42775" w:rsidP="00A4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A42775" w:rsidRPr="006865F0" w:rsidRDefault="00A42775" w:rsidP="00A4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ราคาตามเงื่อนไขทางธุรกิจปกติเช่นเดียวกับรายการซื้อสินค้า</w:t>
            </w:r>
          </w:p>
        </w:tc>
      </w:tr>
      <w:tr w:rsidR="00A42775" w:rsidRPr="006865F0" w:rsidTr="00267793">
        <w:tc>
          <w:tcPr>
            <w:tcW w:w="3960" w:type="dxa"/>
          </w:tcPr>
          <w:p w:rsidR="00A42775" w:rsidRPr="006865F0" w:rsidRDefault="00A42775" w:rsidP="00A4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จากกิจการอื่นที่ไม่เกี่ยวข้องกัน</w:t>
            </w:r>
          </w:p>
        </w:tc>
      </w:tr>
      <w:tr w:rsidR="00A42775" w:rsidRPr="006865F0" w:rsidTr="00267793">
        <w:tc>
          <w:tcPr>
            <w:tcW w:w="3960" w:type="dxa"/>
          </w:tcPr>
          <w:p w:rsidR="00A42775" w:rsidRDefault="00A42775" w:rsidP="00A4277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27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ราคาประเมิน</w:t>
            </w:r>
          </w:p>
        </w:tc>
      </w:tr>
      <w:tr w:rsidR="00A42775" w:rsidRPr="006865F0" w:rsidTr="00267793">
        <w:tc>
          <w:tcPr>
            <w:tcW w:w="3960" w:type="dxa"/>
          </w:tcPr>
          <w:p w:rsidR="00A42775" w:rsidRPr="00A30D77" w:rsidRDefault="00A42775" w:rsidP="00A4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A30D7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A42775" w:rsidRPr="000C7DE9" w:rsidRDefault="00A42775" w:rsidP="00A42775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A42775" w:rsidRDefault="00A42775" w:rsidP="00A4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0D77">
              <w:rPr>
                <w:rFonts w:ascii="Angsana New" w:hAnsi="Angsana New" w:hint="cs"/>
                <w:sz w:val="30"/>
                <w:szCs w:val="30"/>
                <w:cs/>
              </w:rPr>
              <w:t>ราคาประเมิน</w:t>
            </w:r>
          </w:p>
        </w:tc>
      </w:tr>
      <w:tr w:rsidR="00A42775" w:rsidRPr="006865F0" w:rsidTr="00267793">
        <w:tc>
          <w:tcPr>
            <w:tcW w:w="3960" w:type="dxa"/>
          </w:tcPr>
          <w:p w:rsidR="00A42775" w:rsidRPr="006865F0" w:rsidRDefault="00A42775" w:rsidP="00A4277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27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A42775" w:rsidRPr="006865F0" w:rsidTr="00267793">
        <w:tc>
          <w:tcPr>
            <w:tcW w:w="3960" w:type="dxa"/>
          </w:tcPr>
          <w:p w:rsidR="00A42775" w:rsidRPr="006865F0" w:rsidRDefault="00A42775" w:rsidP="00A4277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7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A42775" w:rsidRPr="006865F0" w:rsidTr="00267793">
        <w:tc>
          <w:tcPr>
            <w:tcW w:w="3960" w:type="dxa"/>
          </w:tcPr>
          <w:p w:rsidR="00A42775" w:rsidRPr="006865F0" w:rsidRDefault="00A42775" w:rsidP="00A4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อัตราดอกเบี้ยเงินกู้ยืมระยะสั้นของสถาบันการเงินภายใน</w:t>
            </w:r>
          </w:p>
        </w:tc>
      </w:tr>
      <w:tr w:rsidR="00A42775" w:rsidRPr="006865F0" w:rsidTr="00267793">
        <w:tc>
          <w:tcPr>
            <w:tcW w:w="3960" w:type="dxa"/>
          </w:tcPr>
          <w:p w:rsidR="00A42775" w:rsidRDefault="00A42775" w:rsidP="00A4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ประเทศแห่งหนึ่ง</w:t>
            </w:r>
          </w:p>
        </w:tc>
      </w:tr>
      <w:tr w:rsidR="00A42775" w:rsidRPr="006865F0" w:rsidTr="00267793">
        <w:tc>
          <w:tcPr>
            <w:tcW w:w="3960" w:type="dxa"/>
          </w:tcPr>
          <w:p w:rsidR="00A42775" w:rsidRPr="006865F0" w:rsidRDefault="00A42775" w:rsidP="00A4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อัตราดอกเบี้ยเงินกู้ยืมระยะสั้นของสถาบันการเงินภายใน</w:t>
            </w:r>
          </w:p>
        </w:tc>
      </w:tr>
      <w:tr w:rsidR="00A42775" w:rsidRPr="006865F0" w:rsidTr="00267793">
        <w:tc>
          <w:tcPr>
            <w:tcW w:w="3960" w:type="dxa"/>
          </w:tcPr>
          <w:p w:rsidR="00A42775" w:rsidRPr="006865F0" w:rsidRDefault="00A42775" w:rsidP="00A4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A42775" w:rsidRPr="006865F0" w:rsidRDefault="00A42775" w:rsidP="00A42775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ประเทศแห่งหนึ่ง</w:t>
            </w:r>
          </w:p>
        </w:tc>
      </w:tr>
      <w:tr w:rsidR="00B00A1F" w:rsidRPr="006865F0" w:rsidTr="00267793">
        <w:tc>
          <w:tcPr>
            <w:tcW w:w="3960" w:type="dxa"/>
          </w:tcPr>
          <w:p w:rsidR="00B00A1F" w:rsidRPr="006865F0" w:rsidRDefault="00B00A1F" w:rsidP="00B0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B00A1F" w:rsidRPr="006865F0" w:rsidRDefault="00B00A1F" w:rsidP="00B0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B00A1F" w:rsidRPr="006865F0" w:rsidRDefault="00B00A1F" w:rsidP="00B0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ตามประกาศจ่ายเงินปันผล</w:t>
            </w:r>
          </w:p>
        </w:tc>
      </w:tr>
      <w:tr w:rsidR="00B00A1F" w:rsidRPr="006865F0" w:rsidTr="00267793">
        <w:tc>
          <w:tcPr>
            <w:tcW w:w="3960" w:type="dxa"/>
          </w:tcPr>
          <w:p w:rsidR="00B00A1F" w:rsidRPr="006865F0" w:rsidRDefault="00B00A1F" w:rsidP="00B0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865F0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:rsidR="00B00A1F" w:rsidRPr="006865F0" w:rsidRDefault="00B00A1F" w:rsidP="00B00A1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B00A1F" w:rsidRPr="006865F0" w:rsidRDefault="00B00A1F" w:rsidP="00B00A1F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B00A1F" w:rsidRPr="006865F0" w:rsidTr="00D36C14">
        <w:trPr>
          <w:trHeight w:val="425"/>
        </w:trPr>
        <w:tc>
          <w:tcPr>
            <w:tcW w:w="3960" w:type="dxa"/>
          </w:tcPr>
          <w:p w:rsidR="00B00A1F" w:rsidRPr="006865F0" w:rsidRDefault="00B00A1F" w:rsidP="00B0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00A1F" w:rsidRPr="006865F0" w:rsidRDefault="00B00A1F" w:rsidP="00B0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B00A1F" w:rsidRPr="006865F0" w:rsidRDefault="00B00A1F" w:rsidP="00B0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 xml:space="preserve">   พิจารณาผลตอบแทน และตามหลักเกณฑ์ที่บริษัทกำหนด</w:t>
            </w:r>
          </w:p>
        </w:tc>
      </w:tr>
    </w:tbl>
    <w:p w:rsidR="008D1E28" w:rsidRPr="00115994" w:rsidRDefault="008D1E28" w:rsidP="00A80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06"/>
        <w:jc w:val="thaiDistribute"/>
        <w:rPr>
          <w:rFonts w:ascii="Angsana New" w:hAnsi="Angsana New"/>
          <w:b/>
          <w:sz w:val="14"/>
          <w:szCs w:val="14"/>
        </w:rPr>
      </w:pPr>
    </w:p>
    <w:p w:rsidR="00FF7383" w:rsidRDefault="00FF7383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FB2F48" w:rsidRDefault="00FB2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3F7D59" w:rsidRDefault="008D1E28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C1848">
        <w:rPr>
          <w:rFonts w:ascii="Angsana New" w:hAnsi="Angsana New"/>
          <w:b/>
          <w:sz w:val="30"/>
          <w:szCs w:val="30"/>
          <w:cs/>
        </w:rPr>
        <w:lastRenderedPageBreak/>
        <w:t>ร</w:t>
      </w:r>
      <w:r w:rsidR="003F7D59" w:rsidRPr="004C1848">
        <w:rPr>
          <w:rFonts w:ascii="Angsana New" w:hAnsi="Angsana New"/>
          <w:b/>
          <w:sz w:val="30"/>
          <w:szCs w:val="30"/>
          <w:cs/>
        </w:rPr>
        <w:t>ายการที่สำคัญ</w:t>
      </w:r>
      <w:r w:rsidR="006047E1" w:rsidRPr="004C1848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F7D59" w:rsidRPr="004C1848">
        <w:rPr>
          <w:rFonts w:ascii="Angsana New" w:hAnsi="Angsana New"/>
          <w:b/>
          <w:sz w:val="30"/>
          <w:szCs w:val="30"/>
          <w:cs/>
        </w:rPr>
        <w:t>สำหรับงวดสามเดือน</w:t>
      </w:r>
      <w:r w:rsidR="00CE6540" w:rsidRPr="004C1848">
        <w:rPr>
          <w:rFonts w:ascii="Angsana New" w:hAnsi="Angsana New" w:hint="cs"/>
          <w:b/>
          <w:sz w:val="30"/>
          <w:szCs w:val="30"/>
          <w:cs/>
        </w:rPr>
        <w:t>และ</w:t>
      </w:r>
      <w:r w:rsidR="00095790">
        <w:rPr>
          <w:rFonts w:ascii="Angsana New" w:hAnsi="Angsana New" w:hint="cs"/>
          <w:b/>
          <w:sz w:val="30"/>
          <w:szCs w:val="30"/>
          <w:cs/>
        </w:rPr>
        <w:t>เก้า</w:t>
      </w:r>
      <w:r w:rsidR="00CE6540" w:rsidRPr="004C1848">
        <w:rPr>
          <w:rFonts w:ascii="Angsana New" w:hAnsi="Angsana New" w:hint="cs"/>
          <w:b/>
          <w:sz w:val="30"/>
          <w:szCs w:val="30"/>
          <w:cs/>
        </w:rPr>
        <w:t>เดือน</w:t>
      </w:r>
      <w:r w:rsidR="003F7D59" w:rsidRPr="004C1848">
        <w:rPr>
          <w:rFonts w:ascii="Angsana New" w:hAnsi="Angsana New"/>
          <w:b/>
          <w:sz w:val="30"/>
          <w:szCs w:val="30"/>
          <w:cs/>
        </w:rPr>
        <w:t>สิ้นสุดวันที่ 3</w:t>
      </w:r>
      <w:r w:rsidR="00CE6540" w:rsidRPr="004C1848">
        <w:rPr>
          <w:rFonts w:ascii="Angsana New" w:hAnsi="Angsana New"/>
          <w:bCs/>
          <w:sz w:val="30"/>
          <w:szCs w:val="30"/>
        </w:rPr>
        <w:t>0</w:t>
      </w:r>
      <w:r w:rsidR="00DB5608" w:rsidRPr="004C1848">
        <w:rPr>
          <w:rFonts w:ascii="Angsana New" w:hAnsi="Angsana New"/>
          <w:b/>
          <w:sz w:val="30"/>
          <w:szCs w:val="30"/>
          <w:cs/>
        </w:rPr>
        <w:t xml:space="preserve"> </w:t>
      </w:r>
      <w:r w:rsidR="00095790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DB5608" w:rsidRPr="004C1848">
        <w:rPr>
          <w:rFonts w:ascii="Angsana New" w:hAnsi="Angsana New"/>
          <w:b/>
          <w:sz w:val="30"/>
          <w:szCs w:val="30"/>
          <w:cs/>
        </w:rPr>
        <w:t xml:space="preserve"> </w:t>
      </w:r>
      <w:r w:rsidR="00A5043F" w:rsidRPr="004C1848">
        <w:rPr>
          <w:rFonts w:ascii="Angsana New" w:hAnsi="Angsana New"/>
          <w:b/>
          <w:sz w:val="30"/>
          <w:szCs w:val="30"/>
          <w:cs/>
        </w:rPr>
        <w:t>25</w:t>
      </w:r>
      <w:r w:rsidR="00D0621B">
        <w:rPr>
          <w:rFonts w:ascii="Angsana New" w:hAnsi="Angsana New"/>
          <w:bCs/>
          <w:sz w:val="30"/>
          <w:szCs w:val="30"/>
        </w:rPr>
        <w:t xml:space="preserve">60 </w:t>
      </w:r>
      <w:r w:rsidR="003F7D59" w:rsidRPr="004C1848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5043F" w:rsidRPr="004C1848">
        <w:rPr>
          <w:rFonts w:ascii="Angsana New" w:hAnsi="Angsana New"/>
          <w:b/>
          <w:sz w:val="30"/>
          <w:szCs w:val="30"/>
          <w:cs/>
        </w:rPr>
        <w:t>255</w:t>
      </w:r>
      <w:r w:rsidR="00D0621B">
        <w:rPr>
          <w:rFonts w:ascii="Angsana New" w:hAnsi="Angsana New"/>
          <w:bCs/>
          <w:sz w:val="30"/>
          <w:szCs w:val="30"/>
        </w:rPr>
        <w:t>9</w:t>
      </w:r>
      <w:r w:rsidR="003F7D59" w:rsidRPr="008327BA">
        <w:rPr>
          <w:rFonts w:ascii="Angsana New" w:hAnsi="Angsana New"/>
          <w:bCs/>
          <w:sz w:val="30"/>
          <w:szCs w:val="30"/>
          <w:cs/>
        </w:rPr>
        <w:t xml:space="preserve"> </w:t>
      </w:r>
      <w:r w:rsidR="003F7D59" w:rsidRPr="004C184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3B14B4" w:rsidRDefault="003B14B4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62"/>
        <w:gridCol w:w="270"/>
        <w:gridCol w:w="1114"/>
        <w:gridCol w:w="236"/>
        <w:gridCol w:w="1053"/>
      </w:tblGrid>
      <w:tr w:rsidR="003B14B4" w:rsidRPr="003B14B4" w:rsidTr="003B14B4">
        <w:tc>
          <w:tcPr>
            <w:tcW w:w="4338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7" w:type="dxa"/>
            <w:gridSpan w:val="3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1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4B4" w:rsidRPr="003B14B4" w:rsidTr="003B14B4">
        <w:tc>
          <w:tcPr>
            <w:tcW w:w="4338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14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B1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B14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2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B14B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3B14B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B14B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3B14B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B14B4" w:rsidRPr="003B14B4" w:rsidTr="003B14B4">
        <w:tc>
          <w:tcPr>
            <w:tcW w:w="4338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1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B14B4" w:rsidRPr="003B14B4" w:rsidTr="003B14B4">
        <w:tc>
          <w:tcPr>
            <w:tcW w:w="4338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4B4" w:rsidRPr="003B14B4" w:rsidTr="001D2115">
        <w:tc>
          <w:tcPr>
            <w:tcW w:w="4338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062" w:type="dxa"/>
          </w:tcPr>
          <w:p w:rsidR="003B14B4" w:rsidRPr="003B14B4" w:rsidRDefault="00D26D37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B14B4" w:rsidRPr="003B14B4" w:rsidRDefault="00CD712C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955,638</w:t>
            </w:r>
          </w:p>
        </w:tc>
        <w:tc>
          <w:tcPr>
            <w:tcW w:w="236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/>
              </w:rPr>
              <w:t>661,022</w:t>
            </w:r>
          </w:p>
        </w:tc>
      </w:tr>
      <w:tr w:rsidR="003B14B4" w:rsidRPr="003B14B4" w:rsidTr="001D2115">
        <w:tc>
          <w:tcPr>
            <w:tcW w:w="4338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การให้ความช่วยเหลือด้านบริการจัดการ</w:t>
            </w:r>
          </w:p>
        </w:tc>
        <w:tc>
          <w:tcPr>
            <w:tcW w:w="1062" w:type="dxa"/>
          </w:tcPr>
          <w:p w:rsidR="003B14B4" w:rsidRPr="003B14B4" w:rsidRDefault="00D26D37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B14B4" w:rsidRPr="003B14B4" w:rsidRDefault="00CD712C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4,764,891</w:t>
            </w:r>
          </w:p>
        </w:tc>
        <w:tc>
          <w:tcPr>
            <w:tcW w:w="236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/>
              </w:rPr>
              <w:t>641,429</w:t>
            </w:r>
          </w:p>
        </w:tc>
      </w:tr>
      <w:tr w:rsidR="003B14B4" w:rsidRPr="003B14B4" w:rsidTr="001D2115">
        <w:tc>
          <w:tcPr>
            <w:tcW w:w="4338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62" w:type="dxa"/>
          </w:tcPr>
          <w:p w:rsidR="003B14B4" w:rsidRPr="003B14B4" w:rsidRDefault="00D26D37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B14B4" w:rsidRPr="003B14B4" w:rsidRDefault="00CD712C" w:rsidP="003E4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15,826,612</w:t>
            </w:r>
          </w:p>
        </w:tc>
        <w:tc>
          <w:tcPr>
            <w:tcW w:w="236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2,048,393</w:t>
            </w:r>
          </w:p>
        </w:tc>
      </w:tr>
      <w:tr w:rsidR="003E4190" w:rsidRPr="003E4190" w:rsidTr="003E4190">
        <w:tc>
          <w:tcPr>
            <w:tcW w:w="4338" w:type="dxa"/>
            <w:shd w:val="clear" w:color="auto" w:fill="auto"/>
          </w:tcPr>
          <w:p w:rsidR="003E4190" w:rsidRPr="003B14B4" w:rsidRDefault="003E4190" w:rsidP="003E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62" w:type="dxa"/>
            <w:shd w:val="clear" w:color="auto" w:fill="auto"/>
          </w:tcPr>
          <w:p w:rsidR="003E4190" w:rsidRDefault="003E4190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3E4190" w:rsidRPr="003B14B4" w:rsidRDefault="003E4190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3E4190" w:rsidRPr="003B14B4" w:rsidRDefault="003E4190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E4190" w:rsidRPr="003B14B4" w:rsidRDefault="003E4190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E4190" w:rsidRDefault="003E4190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374,027</w:t>
            </w:r>
          </w:p>
        </w:tc>
        <w:tc>
          <w:tcPr>
            <w:tcW w:w="236" w:type="dxa"/>
            <w:shd w:val="clear" w:color="auto" w:fill="auto"/>
          </w:tcPr>
          <w:p w:rsidR="003E4190" w:rsidRPr="003B14B4" w:rsidRDefault="003E4190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B14B4" w:rsidRPr="003B14B4" w:rsidTr="001D2115">
        <w:tc>
          <w:tcPr>
            <w:tcW w:w="4338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:rsidR="003B14B4" w:rsidRPr="003B14B4" w:rsidRDefault="00D26D37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B14B4" w:rsidRPr="003B14B4" w:rsidRDefault="00CD712C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  <w:r w:rsidR="001D2115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/>
              </w:rPr>
              <w:t>442,275</w:t>
            </w:r>
          </w:p>
        </w:tc>
      </w:tr>
      <w:tr w:rsidR="003B14B4" w:rsidRPr="003B14B4" w:rsidTr="001D2115">
        <w:tc>
          <w:tcPr>
            <w:tcW w:w="4338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3B14B4" w:rsidRPr="003B14B4" w:rsidRDefault="00D26D37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B14B4" w:rsidRPr="003B14B4" w:rsidRDefault="00CD712C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866,773</w:t>
            </w:r>
          </w:p>
        </w:tc>
        <w:tc>
          <w:tcPr>
            <w:tcW w:w="236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/>
              </w:rPr>
              <w:t>570,814</w:t>
            </w:r>
          </w:p>
        </w:tc>
      </w:tr>
      <w:tr w:rsidR="003B14B4" w:rsidRPr="003B14B4" w:rsidTr="001D2115">
        <w:tc>
          <w:tcPr>
            <w:tcW w:w="4338" w:type="dxa"/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3B14B4" w:rsidRPr="003B14B4" w:rsidRDefault="00D26D37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B14B4" w:rsidRPr="003B14B4" w:rsidRDefault="00CD712C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90,367</w:t>
            </w:r>
          </w:p>
        </w:tc>
        <w:tc>
          <w:tcPr>
            <w:tcW w:w="236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3B14B4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/>
              </w:rPr>
              <w:t>55,956</w:t>
            </w:r>
          </w:p>
        </w:tc>
      </w:tr>
      <w:tr w:rsidR="003E4190" w:rsidRPr="003B14B4" w:rsidTr="001D2115">
        <w:tc>
          <w:tcPr>
            <w:tcW w:w="4338" w:type="dxa"/>
          </w:tcPr>
          <w:p w:rsidR="003E4190" w:rsidRPr="003B14B4" w:rsidRDefault="003E4190" w:rsidP="003E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3E4190" w:rsidRDefault="003E4190" w:rsidP="003E41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E4190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1,952,340</w:t>
            </w:r>
          </w:p>
        </w:tc>
        <w:tc>
          <w:tcPr>
            <w:tcW w:w="236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E4190" w:rsidRPr="003B14B4" w:rsidTr="001D2115">
        <w:tc>
          <w:tcPr>
            <w:tcW w:w="4338" w:type="dxa"/>
          </w:tcPr>
          <w:p w:rsidR="003E4190" w:rsidRPr="003B14B4" w:rsidRDefault="003E4190" w:rsidP="003E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4190" w:rsidRPr="003B14B4" w:rsidTr="001D2115">
        <w:tc>
          <w:tcPr>
            <w:tcW w:w="4338" w:type="dxa"/>
          </w:tcPr>
          <w:p w:rsidR="003E4190" w:rsidRPr="003B14B4" w:rsidRDefault="003E4190" w:rsidP="003E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4190" w:rsidRPr="003B14B4" w:rsidTr="001D2115">
        <w:tc>
          <w:tcPr>
            <w:tcW w:w="4338" w:type="dxa"/>
          </w:tcPr>
          <w:p w:rsidR="003E4190" w:rsidRPr="003B14B4" w:rsidRDefault="003E4190" w:rsidP="003E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B14B4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4190" w:rsidRPr="003B14B4" w:rsidTr="001D2115">
        <w:tc>
          <w:tcPr>
            <w:tcW w:w="4338" w:type="dxa"/>
          </w:tcPr>
          <w:p w:rsidR="003E4190" w:rsidRPr="003B14B4" w:rsidRDefault="003E4190" w:rsidP="003E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B14B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62" w:type="dxa"/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3,430,144</w:t>
            </w:r>
          </w:p>
        </w:tc>
        <w:tc>
          <w:tcPr>
            <w:tcW w:w="24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3,617,197</w:t>
            </w:r>
          </w:p>
        </w:tc>
        <w:tc>
          <w:tcPr>
            <w:tcW w:w="270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CD712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85,267</w:t>
            </w:r>
          </w:p>
        </w:tc>
        <w:tc>
          <w:tcPr>
            <w:tcW w:w="236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/>
              </w:rPr>
              <w:t>3,353,321</w:t>
            </w:r>
          </w:p>
        </w:tc>
      </w:tr>
      <w:tr w:rsidR="003E4190" w:rsidRPr="003B14B4" w:rsidTr="001D2115">
        <w:tc>
          <w:tcPr>
            <w:tcW w:w="4338" w:type="dxa"/>
          </w:tcPr>
          <w:p w:rsidR="003E4190" w:rsidRPr="003B14B4" w:rsidRDefault="003E4190" w:rsidP="003E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B14B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83,041</w:t>
            </w:r>
          </w:p>
        </w:tc>
        <w:tc>
          <w:tcPr>
            <w:tcW w:w="24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123,299</w:t>
            </w:r>
          </w:p>
        </w:tc>
        <w:tc>
          <w:tcPr>
            <w:tcW w:w="270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83,040</w:t>
            </w:r>
          </w:p>
        </w:tc>
        <w:tc>
          <w:tcPr>
            <w:tcW w:w="236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/>
              </w:rPr>
              <w:t>123,299</w:t>
            </w:r>
          </w:p>
        </w:tc>
      </w:tr>
      <w:tr w:rsidR="003E4190" w:rsidRPr="003B14B4" w:rsidTr="001D2115">
        <w:tc>
          <w:tcPr>
            <w:tcW w:w="4338" w:type="dxa"/>
          </w:tcPr>
          <w:p w:rsidR="003E4190" w:rsidRPr="003B14B4" w:rsidRDefault="003E4190" w:rsidP="003E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4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3,513,185</w:t>
            </w:r>
          </w:p>
        </w:tc>
        <w:tc>
          <w:tcPr>
            <w:tcW w:w="24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3,740,496</w:t>
            </w:r>
          </w:p>
        </w:tc>
        <w:tc>
          <w:tcPr>
            <w:tcW w:w="270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2,668,307</w:t>
            </w:r>
          </w:p>
        </w:tc>
        <w:tc>
          <w:tcPr>
            <w:tcW w:w="236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14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3,476,620</w:t>
            </w:r>
          </w:p>
        </w:tc>
      </w:tr>
      <w:tr w:rsidR="003E4190" w:rsidRPr="003B14B4" w:rsidTr="001D2115">
        <w:tc>
          <w:tcPr>
            <w:tcW w:w="4338" w:type="dxa"/>
          </w:tcPr>
          <w:p w:rsidR="003E4190" w:rsidRPr="003B14B4" w:rsidRDefault="003E4190" w:rsidP="003E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24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270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236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en-US"/>
              </w:rPr>
            </w:pPr>
          </w:p>
        </w:tc>
      </w:tr>
      <w:tr w:rsidR="003E4190" w:rsidRPr="003B14B4" w:rsidTr="001D2115">
        <w:tc>
          <w:tcPr>
            <w:tcW w:w="4338" w:type="dxa"/>
          </w:tcPr>
          <w:p w:rsidR="003E4190" w:rsidRPr="003B14B4" w:rsidRDefault="003E4190" w:rsidP="003E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14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4190" w:rsidRPr="003B14B4" w:rsidRDefault="003E4190" w:rsidP="003E419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0ED" w:rsidRPr="003B14B4" w:rsidTr="001D2115">
        <w:tc>
          <w:tcPr>
            <w:tcW w:w="4338" w:type="dxa"/>
          </w:tcPr>
          <w:p w:rsidR="00B260ED" w:rsidRPr="003B14B4" w:rsidRDefault="00B260ED" w:rsidP="00B2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062" w:type="dxa"/>
            <w:shd w:val="clear" w:color="auto" w:fill="auto"/>
          </w:tcPr>
          <w:p w:rsidR="00B260ED" w:rsidRPr="003B14B4" w:rsidRDefault="00B260ED" w:rsidP="00B260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5,496,000</w:t>
            </w:r>
          </w:p>
        </w:tc>
        <w:tc>
          <w:tcPr>
            <w:tcW w:w="243" w:type="dxa"/>
          </w:tcPr>
          <w:p w:rsidR="00B260ED" w:rsidRPr="003B14B4" w:rsidRDefault="00B260ED" w:rsidP="00B260E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B260ED" w:rsidRPr="003B14B4" w:rsidRDefault="00B260ED" w:rsidP="00B260E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260ED" w:rsidRPr="003B14B4" w:rsidRDefault="00B260ED" w:rsidP="00B260E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B260ED" w:rsidRPr="003B14B4" w:rsidRDefault="00B260ED" w:rsidP="00B260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5,496,000</w:t>
            </w:r>
          </w:p>
        </w:tc>
        <w:tc>
          <w:tcPr>
            <w:tcW w:w="236" w:type="dxa"/>
          </w:tcPr>
          <w:p w:rsidR="00B260ED" w:rsidRPr="003B14B4" w:rsidRDefault="00B260ED" w:rsidP="00B260E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B260ED" w:rsidRPr="003B14B4" w:rsidRDefault="00B260ED" w:rsidP="00B260E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60ED" w:rsidRPr="003B14B4" w:rsidTr="001D2115">
        <w:tc>
          <w:tcPr>
            <w:tcW w:w="4338" w:type="dxa"/>
          </w:tcPr>
          <w:p w:rsidR="00B260ED" w:rsidRPr="003B14B4" w:rsidRDefault="00B260ED" w:rsidP="00B2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62" w:type="dxa"/>
            <w:shd w:val="clear" w:color="auto" w:fill="auto"/>
          </w:tcPr>
          <w:p w:rsidR="00B260ED" w:rsidRDefault="00B260ED" w:rsidP="00B260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650,566</w:t>
            </w:r>
          </w:p>
        </w:tc>
        <w:tc>
          <w:tcPr>
            <w:tcW w:w="243" w:type="dxa"/>
          </w:tcPr>
          <w:p w:rsidR="00B260ED" w:rsidRPr="003B14B4" w:rsidRDefault="00B260ED" w:rsidP="00B260E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B260ED" w:rsidRPr="003B14B4" w:rsidRDefault="00B260ED" w:rsidP="00B260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194,608</w:t>
            </w:r>
          </w:p>
        </w:tc>
        <w:tc>
          <w:tcPr>
            <w:tcW w:w="270" w:type="dxa"/>
          </w:tcPr>
          <w:p w:rsidR="00B260ED" w:rsidRPr="00B260ED" w:rsidRDefault="00B260ED" w:rsidP="00B260ED">
            <w:pPr>
              <w:pStyle w:val="acctfourfigures"/>
              <w:tabs>
                <w:tab w:val="clear" w:pos="765"/>
                <w:tab w:val="decimal" w:pos="846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:rsidR="00B260ED" w:rsidRDefault="00B260ED" w:rsidP="00B260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648,423</w:t>
            </w:r>
          </w:p>
        </w:tc>
        <w:tc>
          <w:tcPr>
            <w:tcW w:w="236" w:type="dxa"/>
          </w:tcPr>
          <w:p w:rsidR="00B260ED" w:rsidRPr="001D2115" w:rsidRDefault="00B260ED" w:rsidP="00B260ED">
            <w:pPr>
              <w:pStyle w:val="acctfourfigures"/>
              <w:tabs>
                <w:tab w:val="clear" w:pos="765"/>
                <w:tab w:val="decimal" w:pos="846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B260ED" w:rsidRPr="003B14B4" w:rsidRDefault="00B260ED" w:rsidP="00B260ED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51C8" w:rsidRPr="003B14B4" w:rsidTr="001D2115">
        <w:tc>
          <w:tcPr>
            <w:tcW w:w="4338" w:type="dxa"/>
          </w:tcPr>
          <w:p w:rsidR="00DE51C8" w:rsidRPr="003B14B4" w:rsidRDefault="00DE51C8" w:rsidP="00DE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188">
              <w:rPr>
                <w:rFonts w:ascii="Angsana New" w:hAnsi="Angsana New" w:hint="cs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:rsidR="00DE51C8" w:rsidRPr="003B14B4" w:rsidRDefault="00DE51C8" w:rsidP="00DE51C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DE51C8" w:rsidRPr="00DE51C8" w:rsidRDefault="00DE51C8" w:rsidP="00DE51C8">
            <w:pPr>
              <w:pStyle w:val="acctfourfigures"/>
              <w:tabs>
                <w:tab w:val="clear" w:pos="765"/>
                <w:tab w:val="decimal" w:pos="567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:rsidR="00DE51C8" w:rsidRPr="003B14B4" w:rsidRDefault="00B64714" w:rsidP="00DE51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187,000</w:t>
            </w:r>
          </w:p>
        </w:tc>
        <w:tc>
          <w:tcPr>
            <w:tcW w:w="270" w:type="dxa"/>
          </w:tcPr>
          <w:p w:rsidR="00DE51C8" w:rsidRPr="003B14B4" w:rsidRDefault="00DE51C8" w:rsidP="00DE5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DE51C8" w:rsidRDefault="00B64714" w:rsidP="00B64714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E51C8" w:rsidRPr="001D2115" w:rsidRDefault="00DE51C8" w:rsidP="00B64714">
            <w:pPr>
              <w:pStyle w:val="acctfourfigures"/>
              <w:tabs>
                <w:tab w:val="clear" w:pos="765"/>
                <w:tab w:val="decimal" w:pos="58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DE51C8" w:rsidRPr="003B14B4" w:rsidRDefault="00B64714" w:rsidP="00DE51C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51C8" w:rsidRPr="003B14B4" w:rsidTr="001D2115">
        <w:tc>
          <w:tcPr>
            <w:tcW w:w="4338" w:type="dxa"/>
          </w:tcPr>
          <w:p w:rsidR="00DE51C8" w:rsidRPr="003B14B4" w:rsidRDefault="00DE51C8" w:rsidP="00DE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B14B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  <w:shd w:val="clear" w:color="auto" w:fill="auto"/>
          </w:tcPr>
          <w:p w:rsidR="00DE51C8" w:rsidRPr="003B14B4" w:rsidRDefault="00DE51C8" w:rsidP="00DE51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195,139</w:t>
            </w:r>
          </w:p>
        </w:tc>
        <w:tc>
          <w:tcPr>
            <w:tcW w:w="243" w:type="dxa"/>
          </w:tcPr>
          <w:p w:rsidR="00DE51C8" w:rsidRPr="001D2115" w:rsidRDefault="00DE51C8" w:rsidP="00DE51C8">
            <w:pPr>
              <w:pStyle w:val="acctfourfigures"/>
              <w:tabs>
                <w:tab w:val="clear" w:pos="765"/>
                <w:tab w:val="decimal" w:pos="846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:rsidR="00DE51C8" w:rsidRPr="003B14B4" w:rsidRDefault="00DE51C8" w:rsidP="00DE51C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E51C8" w:rsidRPr="003B14B4" w:rsidRDefault="00DE51C8" w:rsidP="00DE5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DE51C8" w:rsidRPr="003B14B4" w:rsidRDefault="00DE51C8" w:rsidP="00DE51C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E51C8" w:rsidRPr="003B14B4" w:rsidRDefault="00DE51C8" w:rsidP="00DE5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DE51C8" w:rsidRPr="003B14B4" w:rsidRDefault="00DE51C8" w:rsidP="00DE51C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4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3B14B4" w:rsidRDefault="003B14B4">
      <w:r>
        <w:br w:type="page"/>
      </w:r>
    </w:p>
    <w:tbl>
      <w:tblPr>
        <w:tblW w:w="9378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62"/>
        <w:gridCol w:w="270"/>
        <w:gridCol w:w="1080"/>
        <w:gridCol w:w="270"/>
        <w:gridCol w:w="1053"/>
      </w:tblGrid>
      <w:tr w:rsidR="003B14B4" w:rsidRPr="000D6188" w:rsidTr="003B14B4">
        <w:tc>
          <w:tcPr>
            <w:tcW w:w="4338" w:type="dxa"/>
            <w:tcBorders>
              <w:top w:val="nil"/>
              <w:bottom w:val="nil"/>
            </w:tcBorders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7" w:type="dxa"/>
            <w:gridSpan w:val="3"/>
            <w:tcBorders>
              <w:top w:val="nil"/>
              <w:bottom w:val="nil"/>
            </w:tcBorders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61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top w:val="nil"/>
              <w:bottom w:val="nil"/>
            </w:tcBorders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61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4B4" w:rsidRPr="000D6188" w:rsidTr="003B14B4">
        <w:tc>
          <w:tcPr>
            <w:tcW w:w="4338" w:type="dxa"/>
            <w:tcBorders>
              <w:top w:val="nil"/>
            </w:tcBorders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61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D61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D61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2" w:type="dxa"/>
            <w:tcBorders>
              <w:top w:val="nil"/>
            </w:tcBorders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B14B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  <w:tcBorders>
              <w:top w:val="nil"/>
            </w:tcBorders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3B14B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B14B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3B14B4" w:rsidRPr="003B14B4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B4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3B14B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B14B4" w:rsidRPr="000D6188" w:rsidTr="003B14B4">
        <w:tc>
          <w:tcPr>
            <w:tcW w:w="4338" w:type="dxa"/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61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B14B4" w:rsidRPr="000D6188" w:rsidTr="003B14B4">
        <w:tc>
          <w:tcPr>
            <w:tcW w:w="4338" w:type="dxa"/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61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4B4" w:rsidRPr="000D6188" w:rsidTr="001D2115">
        <w:tc>
          <w:tcPr>
            <w:tcW w:w="4338" w:type="dxa"/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188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062" w:type="dxa"/>
          </w:tcPr>
          <w:p w:rsidR="003B14B4" w:rsidRPr="000D6188" w:rsidRDefault="00D36065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61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B14B4" w:rsidRPr="000D6188" w:rsidRDefault="001D2115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3,215,748</w:t>
            </w:r>
          </w:p>
        </w:tc>
        <w:tc>
          <w:tcPr>
            <w:tcW w:w="270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5,268,637</w:t>
            </w:r>
          </w:p>
        </w:tc>
      </w:tr>
      <w:tr w:rsidR="003B14B4" w:rsidRPr="000D6188" w:rsidTr="001D2115">
        <w:tc>
          <w:tcPr>
            <w:tcW w:w="4338" w:type="dxa"/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188">
              <w:rPr>
                <w:rFonts w:ascii="Angsana New" w:hAnsi="Angsana New" w:hint="cs"/>
                <w:sz w:val="30"/>
                <w:szCs w:val="30"/>
                <w:cs/>
              </w:rPr>
              <w:t>การให้ความช่วยเหลือด้านบริการจัดการ</w:t>
            </w:r>
          </w:p>
        </w:tc>
        <w:tc>
          <w:tcPr>
            <w:tcW w:w="1062" w:type="dxa"/>
          </w:tcPr>
          <w:p w:rsidR="003B14B4" w:rsidRPr="000D6188" w:rsidRDefault="00D36065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61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B14B4" w:rsidRPr="000D6188" w:rsidRDefault="001D2115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14,312,145</w:t>
            </w:r>
          </w:p>
        </w:tc>
        <w:tc>
          <w:tcPr>
            <w:tcW w:w="270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2,878,509</w:t>
            </w:r>
          </w:p>
        </w:tc>
      </w:tr>
      <w:tr w:rsidR="003B14B4" w:rsidRPr="000D6188" w:rsidTr="001D2115">
        <w:tc>
          <w:tcPr>
            <w:tcW w:w="4338" w:type="dxa"/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188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62" w:type="dxa"/>
          </w:tcPr>
          <w:p w:rsidR="003B14B4" w:rsidRPr="000D6188" w:rsidRDefault="00D36065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61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B14B4" w:rsidRPr="000D6188" w:rsidRDefault="00DE51C8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42,046,437</w:t>
            </w:r>
          </w:p>
        </w:tc>
        <w:tc>
          <w:tcPr>
            <w:tcW w:w="270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4,082,875</w:t>
            </w:r>
          </w:p>
        </w:tc>
      </w:tr>
      <w:tr w:rsidR="003B14B4" w:rsidRPr="000D6188" w:rsidTr="001D2115">
        <w:tc>
          <w:tcPr>
            <w:tcW w:w="4338" w:type="dxa"/>
          </w:tcPr>
          <w:p w:rsidR="003B14B4" w:rsidRPr="000D618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188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62" w:type="dxa"/>
          </w:tcPr>
          <w:p w:rsidR="003B14B4" w:rsidRPr="000D6188" w:rsidRDefault="00D36065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61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B14B4" w:rsidRPr="000D6188" w:rsidRDefault="001D2115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374,027</w:t>
            </w:r>
          </w:p>
        </w:tc>
        <w:tc>
          <w:tcPr>
            <w:tcW w:w="270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14B4" w:rsidRPr="000D6188" w:rsidRDefault="003B14B4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5,219,783</w:t>
            </w:r>
          </w:p>
        </w:tc>
      </w:tr>
      <w:tr w:rsidR="001D2115" w:rsidRPr="000D6188" w:rsidTr="001D2115">
        <w:tc>
          <w:tcPr>
            <w:tcW w:w="4338" w:type="dxa"/>
          </w:tcPr>
          <w:p w:rsidR="001D2115" w:rsidRPr="000D6188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62" w:type="dxa"/>
          </w:tcPr>
          <w:p w:rsidR="001D2115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9,987,800</w:t>
            </w:r>
          </w:p>
        </w:tc>
        <w:tc>
          <w:tcPr>
            <w:tcW w:w="270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D2115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2115" w:rsidRPr="000D6188" w:rsidTr="001D2115">
        <w:tc>
          <w:tcPr>
            <w:tcW w:w="4338" w:type="dxa"/>
          </w:tcPr>
          <w:p w:rsidR="001D2115" w:rsidRPr="000D6188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188">
              <w:rPr>
                <w:rFonts w:ascii="Angsana New" w:hAnsi="Angsana New" w:hint="cs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61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1,157,500</w:t>
            </w:r>
          </w:p>
        </w:tc>
        <w:tc>
          <w:tcPr>
            <w:tcW w:w="270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886,947</w:t>
            </w:r>
          </w:p>
        </w:tc>
      </w:tr>
      <w:tr w:rsidR="001D2115" w:rsidRPr="000D6188" w:rsidTr="001D2115">
        <w:tc>
          <w:tcPr>
            <w:tcW w:w="4338" w:type="dxa"/>
          </w:tcPr>
          <w:p w:rsidR="001D2115" w:rsidRPr="000D6188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188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61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D2115" w:rsidRPr="001D2115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47F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2115" w:rsidRPr="001D2115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870,000</w:t>
            </w:r>
          </w:p>
        </w:tc>
      </w:tr>
      <w:tr w:rsidR="001D2115" w:rsidRPr="000D6188" w:rsidTr="001D2115">
        <w:tc>
          <w:tcPr>
            <w:tcW w:w="4338" w:type="dxa"/>
          </w:tcPr>
          <w:p w:rsidR="001D2115" w:rsidRPr="000D6188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18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61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1,887,365</w:t>
            </w:r>
          </w:p>
        </w:tc>
        <w:tc>
          <w:tcPr>
            <w:tcW w:w="270" w:type="dxa"/>
          </w:tcPr>
          <w:p w:rsidR="001D2115" w:rsidRPr="001D2115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1,832,260</w:t>
            </w:r>
          </w:p>
        </w:tc>
      </w:tr>
      <w:tr w:rsidR="001D2115" w:rsidRPr="008D68B8" w:rsidTr="001D2115">
        <w:tc>
          <w:tcPr>
            <w:tcW w:w="4338" w:type="dxa"/>
          </w:tcPr>
          <w:p w:rsidR="001D2115" w:rsidRPr="000D6188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18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61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351,692</w:t>
            </w:r>
          </w:p>
        </w:tc>
        <w:tc>
          <w:tcPr>
            <w:tcW w:w="270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D2115" w:rsidRPr="000D618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91,233</w:t>
            </w:r>
          </w:p>
        </w:tc>
      </w:tr>
      <w:tr w:rsidR="00DE51C8" w:rsidRPr="00DE51C8" w:rsidTr="001D2115">
        <w:tc>
          <w:tcPr>
            <w:tcW w:w="4338" w:type="dxa"/>
          </w:tcPr>
          <w:p w:rsidR="00DE51C8" w:rsidRPr="000D6188" w:rsidRDefault="00DE51C8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รายได้ปันผล</w:t>
            </w:r>
          </w:p>
        </w:tc>
        <w:tc>
          <w:tcPr>
            <w:tcW w:w="1062" w:type="dxa"/>
          </w:tcPr>
          <w:p w:rsidR="00DE51C8" w:rsidRDefault="00DE51C8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DE51C8" w:rsidRPr="000D6188" w:rsidRDefault="00DE51C8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DE51C8" w:rsidRPr="000D6188" w:rsidRDefault="00DE51C8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E51C8" w:rsidRPr="000D6188" w:rsidRDefault="00DE51C8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E51C8" w:rsidRDefault="00DE51C8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1,952,340</w:t>
            </w:r>
          </w:p>
        </w:tc>
        <w:tc>
          <w:tcPr>
            <w:tcW w:w="270" w:type="dxa"/>
          </w:tcPr>
          <w:p w:rsidR="00DE51C8" w:rsidRPr="000D6188" w:rsidRDefault="00DE51C8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DE51C8" w:rsidRDefault="00DE51C8" w:rsidP="00DE51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2115" w:rsidRPr="008D68B8" w:rsidTr="003B14B4">
        <w:tc>
          <w:tcPr>
            <w:tcW w:w="4338" w:type="dxa"/>
          </w:tcPr>
          <w:p w:rsidR="001D2115" w:rsidRPr="009D6208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2" w:type="dxa"/>
          </w:tcPr>
          <w:p w:rsidR="001D2115" w:rsidRPr="009D620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3" w:type="dxa"/>
          </w:tcPr>
          <w:p w:rsidR="001D2115" w:rsidRPr="009D620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:rsidR="001D2115" w:rsidRPr="009D620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1D2115" w:rsidRPr="009D620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1D2115" w:rsidRPr="009D620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1D2115" w:rsidRPr="009D620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1D2115" w:rsidRPr="009D6208" w:rsidRDefault="001D2115" w:rsidP="001D211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1D2115" w:rsidRPr="00F86BC7" w:rsidTr="003B14B4">
        <w:tc>
          <w:tcPr>
            <w:tcW w:w="4338" w:type="dxa"/>
          </w:tcPr>
          <w:p w:rsidR="001D2115" w:rsidRPr="00F86BC7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B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2115" w:rsidRPr="00F86BC7" w:rsidTr="001D2115">
        <w:tc>
          <w:tcPr>
            <w:tcW w:w="4338" w:type="dxa"/>
          </w:tcPr>
          <w:p w:rsidR="001D2115" w:rsidRPr="00F86BC7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6BC7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F86BC7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2115" w:rsidRPr="00F86BC7" w:rsidTr="001D2115">
        <w:tc>
          <w:tcPr>
            <w:tcW w:w="4338" w:type="dxa"/>
          </w:tcPr>
          <w:p w:rsidR="001D2115" w:rsidRPr="00F86BC7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6BC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86BC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11,228,547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BC7">
              <w:rPr>
                <w:rFonts w:ascii="Angsana New" w:hAnsi="Angsana New"/>
                <w:sz w:val="30"/>
                <w:szCs w:val="30"/>
                <w:lang w:val="en-US" w:bidi="th-TH"/>
              </w:rPr>
              <w:t>12,245,591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8,683,035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BC7">
              <w:rPr>
                <w:rFonts w:ascii="Angsana New" w:hAnsi="Angsana New"/>
                <w:sz w:val="30"/>
                <w:szCs w:val="30"/>
                <w:lang w:val="en-US"/>
              </w:rPr>
              <w:t>9,073,582</w:t>
            </w:r>
          </w:p>
        </w:tc>
      </w:tr>
      <w:tr w:rsidR="001D2115" w:rsidRPr="00F86BC7" w:rsidTr="001D2115">
        <w:tc>
          <w:tcPr>
            <w:tcW w:w="4338" w:type="dxa"/>
            <w:tcBorders>
              <w:bottom w:val="nil"/>
            </w:tcBorders>
          </w:tcPr>
          <w:p w:rsidR="001D2115" w:rsidRPr="00F86BC7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BC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86BC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285,628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BC7">
              <w:rPr>
                <w:rFonts w:ascii="Angsana New" w:hAnsi="Angsana New"/>
                <w:sz w:val="30"/>
                <w:szCs w:val="30"/>
                <w:lang w:val="en-US" w:bidi="th-TH"/>
              </w:rPr>
              <w:t>809,039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249,122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BC7">
              <w:rPr>
                <w:rFonts w:ascii="Angsana New" w:hAnsi="Angsana New"/>
                <w:sz w:val="30"/>
                <w:szCs w:val="30"/>
                <w:lang w:val="en-US"/>
              </w:rPr>
              <w:t>481,153</w:t>
            </w:r>
          </w:p>
        </w:tc>
      </w:tr>
      <w:tr w:rsidR="001D2115" w:rsidRPr="00F86BC7" w:rsidTr="001D2115">
        <w:tc>
          <w:tcPr>
            <w:tcW w:w="4338" w:type="dxa"/>
            <w:tcBorders>
              <w:top w:val="nil"/>
              <w:bottom w:val="nil"/>
            </w:tcBorders>
          </w:tcPr>
          <w:p w:rsidR="001D2115" w:rsidRPr="00F86BC7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B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F86B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11,514,175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6B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13,054,630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8,932,157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2115" w:rsidRPr="00F86BC7" w:rsidRDefault="001D2115" w:rsidP="001D21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6B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9,554,735</w:t>
            </w:r>
          </w:p>
        </w:tc>
      </w:tr>
      <w:tr w:rsidR="001D2115" w:rsidRPr="002832D8" w:rsidTr="003B14B4">
        <w:tc>
          <w:tcPr>
            <w:tcW w:w="4338" w:type="dxa"/>
          </w:tcPr>
          <w:p w:rsidR="001D2115" w:rsidRPr="002832D8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2115" w:rsidRPr="002832D8" w:rsidTr="003B14B4">
        <w:tc>
          <w:tcPr>
            <w:tcW w:w="4338" w:type="dxa"/>
          </w:tcPr>
          <w:p w:rsidR="001D2115" w:rsidRPr="002832D8" w:rsidRDefault="001D211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32D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283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2115" w:rsidRPr="002832D8" w:rsidTr="003B14B4">
        <w:tc>
          <w:tcPr>
            <w:tcW w:w="4338" w:type="dxa"/>
          </w:tcPr>
          <w:p w:rsidR="001D2115" w:rsidRPr="00AD2535" w:rsidRDefault="00AD253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062" w:type="dxa"/>
          </w:tcPr>
          <w:p w:rsidR="001D2115" w:rsidRPr="002832D8" w:rsidRDefault="00AD253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5,496,000</w:t>
            </w:r>
          </w:p>
        </w:tc>
        <w:tc>
          <w:tcPr>
            <w:tcW w:w="243" w:type="dxa"/>
            <w:tcBorders>
              <w:top w:val="nil"/>
            </w:tcBorders>
          </w:tcPr>
          <w:p w:rsidR="001D2115" w:rsidRPr="002832D8" w:rsidRDefault="001D211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:rsidR="001D2115" w:rsidRPr="002832D8" w:rsidRDefault="00AD2535" w:rsidP="00AD253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1D2115" w:rsidRPr="00AD2535" w:rsidRDefault="001D2115" w:rsidP="00AD253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D2115" w:rsidRPr="002832D8" w:rsidRDefault="00AD2535" w:rsidP="00AD25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5,496,000</w:t>
            </w:r>
          </w:p>
        </w:tc>
        <w:tc>
          <w:tcPr>
            <w:tcW w:w="270" w:type="dxa"/>
            <w:tcBorders>
              <w:top w:val="nil"/>
            </w:tcBorders>
          </w:tcPr>
          <w:p w:rsidR="001D2115" w:rsidRPr="00AD2535" w:rsidRDefault="001D2115" w:rsidP="00AD25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1D2115" w:rsidRPr="002832D8" w:rsidRDefault="00AD253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D2535" w:rsidRPr="002832D8" w:rsidTr="003B14B4">
        <w:tc>
          <w:tcPr>
            <w:tcW w:w="4338" w:type="dxa"/>
          </w:tcPr>
          <w:p w:rsidR="00AD2535" w:rsidRDefault="00AD2535" w:rsidP="001D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832D8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62" w:type="dxa"/>
          </w:tcPr>
          <w:p w:rsidR="00AD2535" w:rsidRDefault="00AD253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4,118,</w:t>
            </w:r>
            <w:r w:rsidR="0019790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43" w:type="dxa"/>
            <w:tcBorders>
              <w:top w:val="nil"/>
            </w:tcBorders>
          </w:tcPr>
          <w:p w:rsidR="00AD2535" w:rsidRPr="002832D8" w:rsidRDefault="00AD2535" w:rsidP="001D211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:rsidR="00AD2535" w:rsidRDefault="00AD2535" w:rsidP="00AD253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32D8">
              <w:rPr>
                <w:rFonts w:ascii="Angsana New" w:hAnsi="Angsana New"/>
                <w:sz w:val="30"/>
                <w:szCs w:val="30"/>
                <w:lang w:val="en-US" w:bidi="th-TH"/>
              </w:rPr>
              <w:t>1,145,392</w:t>
            </w:r>
          </w:p>
        </w:tc>
        <w:tc>
          <w:tcPr>
            <w:tcW w:w="270" w:type="dxa"/>
            <w:tcBorders>
              <w:top w:val="nil"/>
            </w:tcBorders>
          </w:tcPr>
          <w:p w:rsidR="00AD2535" w:rsidRPr="00AD2535" w:rsidRDefault="00AD2535" w:rsidP="00AD253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AD2535" w:rsidRPr="002832D8" w:rsidRDefault="00AD2535" w:rsidP="00AD25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7,91,534</w:t>
            </w:r>
          </w:p>
        </w:tc>
        <w:tc>
          <w:tcPr>
            <w:tcW w:w="270" w:type="dxa"/>
            <w:tcBorders>
              <w:top w:val="nil"/>
            </w:tcBorders>
          </w:tcPr>
          <w:p w:rsidR="00AD2535" w:rsidRPr="00AD2535" w:rsidRDefault="00AD2535" w:rsidP="00AD25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AD2535" w:rsidRPr="002832D8" w:rsidRDefault="00AD2535" w:rsidP="001D21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2101" w:rsidRPr="002832D8" w:rsidTr="00AD2535">
        <w:tc>
          <w:tcPr>
            <w:tcW w:w="4338" w:type="dxa"/>
          </w:tcPr>
          <w:p w:rsidR="00882101" w:rsidRPr="00BE137D" w:rsidRDefault="00882101" w:rsidP="00882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37D">
              <w:rPr>
                <w:rFonts w:ascii="Angsana New" w:hAnsi="Angsana New" w:hint="cs"/>
                <w:sz w:val="30"/>
                <w:szCs w:val="30"/>
                <w:cs/>
              </w:rPr>
              <w:t>การให้ความช่วยเหลือด้านบริการจัดการ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882101" w:rsidRPr="00AD2535" w:rsidRDefault="00882101" w:rsidP="0088210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32D8">
              <w:rPr>
                <w:rFonts w:ascii="Angsana New" w:hAnsi="Angsana New"/>
                <w:sz w:val="30"/>
                <w:szCs w:val="30"/>
                <w:lang w:val="en-US" w:bidi="th-TH"/>
              </w:rPr>
              <w:t>187,000</w:t>
            </w:r>
          </w:p>
        </w:tc>
        <w:tc>
          <w:tcPr>
            <w:tcW w:w="270" w:type="dxa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32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2101" w:rsidRPr="00A6688A" w:rsidTr="00DE51C8">
        <w:tc>
          <w:tcPr>
            <w:tcW w:w="4338" w:type="dxa"/>
            <w:tcBorders>
              <w:top w:val="nil"/>
              <w:bottom w:val="nil"/>
            </w:tcBorders>
          </w:tcPr>
          <w:p w:rsidR="00882101" w:rsidRPr="002832D8" w:rsidRDefault="00882101" w:rsidP="00882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832D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  <w:shd w:val="clear" w:color="auto" w:fill="auto"/>
          </w:tcPr>
          <w:p w:rsidR="00882101" w:rsidRPr="004C3768" w:rsidRDefault="00882101" w:rsidP="008821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330,052</w:t>
            </w:r>
          </w:p>
        </w:tc>
        <w:tc>
          <w:tcPr>
            <w:tcW w:w="243" w:type="dxa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85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3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32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2101" w:rsidRPr="00A6688A" w:rsidTr="00AD2535">
        <w:tc>
          <w:tcPr>
            <w:tcW w:w="4338" w:type="dxa"/>
            <w:tcBorders>
              <w:top w:val="nil"/>
              <w:bottom w:val="nil"/>
            </w:tcBorders>
          </w:tcPr>
          <w:p w:rsidR="00882101" w:rsidRPr="002832D8" w:rsidRDefault="00882101" w:rsidP="00882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</w:tcPr>
          <w:p w:rsidR="00882101" w:rsidRPr="004C3768" w:rsidRDefault="00882101" w:rsidP="008821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218,918</w:t>
            </w:r>
          </w:p>
        </w:tc>
        <w:tc>
          <w:tcPr>
            <w:tcW w:w="243" w:type="dxa"/>
            <w:tcBorders>
              <w:bottom w:val="nil"/>
            </w:tcBorders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85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882101" w:rsidRDefault="00882101" w:rsidP="00882101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882101" w:rsidRPr="002832D8" w:rsidRDefault="00882101" w:rsidP="00882101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3B14B4" w:rsidRPr="00192B65" w:rsidRDefault="003B14B4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3B14B4" w:rsidRDefault="003B1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F7D59" w:rsidRPr="00662AD8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62AD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363E3" w:rsidRPr="00662AD8">
        <w:rPr>
          <w:rFonts w:ascii="Angsana New" w:hAnsi="Angsana New" w:hint="cs"/>
          <w:sz w:val="30"/>
          <w:szCs w:val="30"/>
          <w:cs/>
        </w:rPr>
        <w:t>กับ</w:t>
      </w:r>
      <w:r w:rsidR="00B65AFA" w:rsidRPr="00662AD8">
        <w:rPr>
          <w:rFonts w:ascii="Angsana New" w:hAnsi="Angsana New" w:hint="cs"/>
          <w:sz w:val="30"/>
          <w:szCs w:val="30"/>
          <w:cs/>
        </w:rPr>
        <w:t>บุคคลหรือ</w:t>
      </w:r>
      <w:r w:rsidR="002363E3" w:rsidRPr="00662AD8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662AD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5608" w:rsidRPr="00662AD8">
        <w:rPr>
          <w:rFonts w:ascii="Angsana New" w:hAnsi="Angsana New"/>
          <w:sz w:val="30"/>
          <w:szCs w:val="30"/>
          <w:cs/>
        </w:rPr>
        <w:t>3</w:t>
      </w:r>
      <w:r w:rsidR="00F66744" w:rsidRPr="00662AD8">
        <w:rPr>
          <w:rFonts w:ascii="Angsana New" w:hAnsi="Angsana New"/>
          <w:sz w:val="30"/>
          <w:szCs w:val="30"/>
        </w:rPr>
        <w:t>0</w:t>
      </w:r>
      <w:r w:rsidR="00DB5608" w:rsidRPr="00662AD8">
        <w:rPr>
          <w:rFonts w:ascii="Angsana New" w:hAnsi="Angsana New"/>
          <w:sz w:val="30"/>
          <w:szCs w:val="30"/>
          <w:cs/>
        </w:rPr>
        <w:t xml:space="preserve"> </w:t>
      </w:r>
      <w:r w:rsidR="00095790">
        <w:rPr>
          <w:rFonts w:ascii="Angsana New" w:hAnsi="Angsana New" w:hint="cs"/>
          <w:sz w:val="30"/>
          <w:szCs w:val="30"/>
          <w:cs/>
        </w:rPr>
        <w:t>กันยายน</w:t>
      </w:r>
      <w:r w:rsidR="00DB5608" w:rsidRPr="00662AD8">
        <w:rPr>
          <w:rFonts w:ascii="Angsana New" w:hAnsi="Angsana New"/>
          <w:sz w:val="30"/>
          <w:szCs w:val="30"/>
          <w:cs/>
        </w:rPr>
        <w:t xml:space="preserve"> </w:t>
      </w:r>
      <w:r w:rsidR="00D0621B" w:rsidRPr="00662AD8">
        <w:rPr>
          <w:rFonts w:ascii="Angsana New" w:hAnsi="Angsana New"/>
          <w:sz w:val="30"/>
          <w:szCs w:val="30"/>
          <w:cs/>
        </w:rPr>
        <w:t>25</w:t>
      </w:r>
      <w:r w:rsidR="00D0621B" w:rsidRPr="00662AD8">
        <w:rPr>
          <w:rFonts w:ascii="Angsana New" w:hAnsi="Angsana New"/>
          <w:sz w:val="30"/>
          <w:szCs w:val="30"/>
        </w:rPr>
        <w:t>60</w:t>
      </w:r>
      <w:r w:rsidR="00DA7D5C" w:rsidRPr="00662AD8">
        <w:rPr>
          <w:rFonts w:ascii="Angsana New" w:hAnsi="Angsana New"/>
          <w:sz w:val="30"/>
          <w:szCs w:val="30"/>
          <w:cs/>
        </w:rPr>
        <w:t xml:space="preserve"> แ</w:t>
      </w:r>
      <w:r w:rsidR="00B21F7D" w:rsidRPr="00662AD8">
        <w:rPr>
          <w:rFonts w:ascii="Angsana New" w:hAnsi="Angsana New"/>
          <w:sz w:val="30"/>
          <w:szCs w:val="30"/>
          <w:cs/>
        </w:rPr>
        <w:t>ละ</w:t>
      </w:r>
      <w:r w:rsidRPr="00662AD8">
        <w:rPr>
          <w:rFonts w:ascii="Angsana New" w:hAnsi="Angsana New"/>
          <w:sz w:val="30"/>
          <w:szCs w:val="30"/>
          <w:cs/>
        </w:rPr>
        <w:t xml:space="preserve"> 31 ธันวาคม </w:t>
      </w:r>
      <w:r w:rsidR="00A5043F" w:rsidRPr="00662AD8">
        <w:rPr>
          <w:rFonts w:ascii="Angsana New" w:hAnsi="Angsana New"/>
          <w:sz w:val="30"/>
          <w:szCs w:val="30"/>
          <w:cs/>
        </w:rPr>
        <w:t>255</w:t>
      </w:r>
      <w:r w:rsidR="00D0621B" w:rsidRPr="00662AD8">
        <w:rPr>
          <w:rFonts w:ascii="Angsana New" w:hAnsi="Angsana New"/>
          <w:sz w:val="30"/>
          <w:szCs w:val="30"/>
        </w:rPr>
        <w:t>9</w:t>
      </w:r>
      <w:r w:rsidR="00DA7D5C" w:rsidRPr="00662AD8">
        <w:rPr>
          <w:rFonts w:ascii="Angsana New" w:hAnsi="Angsana New"/>
          <w:sz w:val="30"/>
          <w:szCs w:val="30"/>
          <w:cs/>
        </w:rPr>
        <w:t xml:space="preserve"> </w:t>
      </w:r>
      <w:r w:rsidRPr="00662AD8">
        <w:rPr>
          <w:rFonts w:ascii="Angsana New" w:hAnsi="Angsana New"/>
          <w:sz w:val="30"/>
          <w:szCs w:val="30"/>
          <w:cs/>
        </w:rPr>
        <w:t>มีดังนี้</w:t>
      </w:r>
    </w:p>
    <w:p w:rsidR="00B5431F" w:rsidRPr="00346087" w:rsidRDefault="00B5431F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170"/>
        <w:gridCol w:w="270"/>
        <w:gridCol w:w="1170"/>
      </w:tblGrid>
      <w:tr w:rsidR="003F7D59" w:rsidRPr="00662AD8" w:rsidTr="00DD2EDC">
        <w:trPr>
          <w:tblHeader/>
        </w:trPr>
        <w:tc>
          <w:tcPr>
            <w:tcW w:w="4320" w:type="dxa"/>
          </w:tcPr>
          <w:p w:rsidR="003F7D59" w:rsidRPr="00662AD8" w:rsidRDefault="00843BA2" w:rsidP="007D19C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A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</w:t>
            </w:r>
            <w:r w:rsidR="007D19C3" w:rsidRPr="00662A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หนี้การค้า</w:t>
            </w:r>
            <w:r w:rsidR="002363E3" w:rsidRPr="00662A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777E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="002363E3" w:rsidRPr="00662A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844F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</w:t>
            </w:r>
            <w:r w:rsidR="002363E3" w:rsidRPr="00662A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3F7D59" w:rsidRPr="00662AD8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F7D59" w:rsidRPr="00662AD8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3F7D59" w:rsidRPr="00662AD8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662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10607" w:rsidRPr="00662AD8" w:rsidTr="00DD2EDC">
        <w:trPr>
          <w:trHeight w:val="290"/>
          <w:tblHeader/>
        </w:trPr>
        <w:tc>
          <w:tcPr>
            <w:tcW w:w="4320" w:type="dxa"/>
          </w:tcPr>
          <w:p w:rsidR="00DA7D5C" w:rsidRPr="00662AD8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A7D5C" w:rsidRPr="00662AD8" w:rsidRDefault="00DA7D5C" w:rsidP="00F6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AD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F66744" w:rsidRPr="00662AD8">
              <w:rPr>
                <w:rFonts w:ascii="Angsana New" w:hAnsi="Angsana New"/>
                <w:sz w:val="30"/>
                <w:szCs w:val="30"/>
              </w:rPr>
              <w:t>0</w:t>
            </w:r>
            <w:r w:rsidRPr="00662A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A7D5C" w:rsidRPr="00662AD8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7D5C" w:rsidRPr="00662AD8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AD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A7D5C" w:rsidRPr="00662AD8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A7D5C" w:rsidRPr="00662AD8" w:rsidRDefault="00DA7D5C" w:rsidP="00F6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AD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F66744" w:rsidRPr="00662AD8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A7D5C" w:rsidRPr="00662AD8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5C" w:rsidRPr="00662AD8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AD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D0621B" w:rsidRPr="00662AD8" w:rsidTr="00DD2EDC">
        <w:trPr>
          <w:trHeight w:val="335"/>
          <w:tblHeader/>
        </w:trPr>
        <w:tc>
          <w:tcPr>
            <w:tcW w:w="4320" w:type="dxa"/>
          </w:tcPr>
          <w:p w:rsidR="00D0621B" w:rsidRPr="00662AD8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621B" w:rsidRPr="00662AD8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A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62AD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0621B" w:rsidRPr="00662AD8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621B" w:rsidRPr="00662AD8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AD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662AD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0621B" w:rsidRPr="00662AD8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621B" w:rsidRPr="00662AD8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A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62AD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0621B" w:rsidRPr="00662AD8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621B" w:rsidRPr="00662AD8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AD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662AD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A7D5C" w:rsidRPr="00DD2EDC" w:rsidTr="00DD2EDC">
        <w:tc>
          <w:tcPr>
            <w:tcW w:w="4320" w:type="dxa"/>
          </w:tcPr>
          <w:p w:rsidR="00DA7D5C" w:rsidRPr="00DD2EDC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A7D5C" w:rsidRPr="00DD2EDC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2E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10607" w:rsidRPr="00241D20" w:rsidTr="00DD2EDC">
        <w:tc>
          <w:tcPr>
            <w:tcW w:w="4320" w:type="dxa"/>
            <w:shd w:val="clear" w:color="auto" w:fill="auto"/>
          </w:tcPr>
          <w:p w:rsidR="00F05A6A" w:rsidRPr="00241D20" w:rsidRDefault="007D19C3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1D2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F05A6A" w:rsidRPr="00BF34BA" w:rsidRDefault="00C86E29" w:rsidP="000F131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34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05A6A" w:rsidRPr="00241D20" w:rsidRDefault="00F05A6A" w:rsidP="007A43E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05A6A" w:rsidRPr="00BF34BA" w:rsidRDefault="004C4A91" w:rsidP="0081060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34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05A6A" w:rsidRPr="00241D20" w:rsidRDefault="00F05A6A" w:rsidP="007A43E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05A6A" w:rsidRPr="004A0C1F" w:rsidRDefault="00C86E29" w:rsidP="000F131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0C1F">
              <w:rPr>
                <w:rFonts w:ascii="Angsana New" w:hAnsi="Angsana New"/>
                <w:sz w:val="30"/>
                <w:szCs w:val="30"/>
                <w:lang w:val="en-US"/>
              </w:rPr>
              <w:t>69,727</w:t>
            </w:r>
          </w:p>
        </w:tc>
        <w:tc>
          <w:tcPr>
            <w:tcW w:w="270" w:type="dxa"/>
            <w:shd w:val="clear" w:color="auto" w:fill="auto"/>
          </w:tcPr>
          <w:p w:rsidR="00F05A6A" w:rsidRPr="004A0C1F" w:rsidRDefault="00F05A6A" w:rsidP="007A43E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5A6A" w:rsidRPr="004A0C1F" w:rsidRDefault="00D0621B" w:rsidP="00235CD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0C1F">
              <w:rPr>
                <w:rFonts w:ascii="Angsana New" w:hAnsi="Angsana New"/>
                <w:sz w:val="30"/>
                <w:szCs w:val="30"/>
                <w:lang w:val="en-US" w:bidi="th-TH"/>
              </w:rPr>
              <w:t>931,552</w:t>
            </w:r>
          </w:p>
        </w:tc>
      </w:tr>
      <w:tr w:rsidR="00A72285" w:rsidRPr="004A0C1F" w:rsidTr="00DD2EDC">
        <w:tc>
          <w:tcPr>
            <w:tcW w:w="4320" w:type="dxa"/>
            <w:shd w:val="clear" w:color="auto" w:fill="auto"/>
          </w:tcPr>
          <w:p w:rsidR="00A72285" w:rsidRPr="004A0C1F" w:rsidRDefault="00A72285" w:rsidP="00C6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0C1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72285" w:rsidRPr="004A0C1F" w:rsidRDefault="004A0C1F" w:rsidP="004A0C1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0C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 w:rsidRPr="004A0C1F">
              <w:rPr>
                <w:rFonts w:ascii="Angsana New" w:hAnsi="Angsana New"/>
                <w:sz w:val="30"/>
                <w:szCs w:val="30"/>
                <w:lang w:val="en-US" w:bidi="th-TH"/>
              </w:rPr>
              <w:t>,527,960</w:t>
            </w:r>
          </w:p>
        </w:tc>
        <w:tc>
          <w:tcPr>
            <w:tcW w:w="270" w:type="dxa"/>
          </w:tcPr>
          <w:p w:rsidR="00A72285" w:rsidRPr="004A0C1F" w:rsidRDefault="00A72285" w:rsidP="004A0C1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72285" w:rsidRPr="004A0C1F" w:rsidRDefault="004A0C1F" w:rsidP="0081060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2285" w:rsidRPr="004A0C1F" w:rsidRDefault="00A72285" w:rsidP="007A43E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72285" w:rsidRPr="004A0C1F" w:rsidRDefault="004A0C1F" w:rsidP="000F131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1,527,960</w:t>
            </w:r>
          </w:p>
        </w:tc>
        <w:tc>
          <w:tcPr>
            <w:tcW w:w="270" w:type="dxa"/>
            <w:shd w:val="clear" w:color="auto" w:fill="auto"/>
          </w:tcPr>
          <w:p w:rsidR="00A72285" w:rsidRPr="004A0C1F" w:rsidRDefault="00A72285" w:rsidP="007A43E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2285" w:rsidRPr="004A0C1F" w:rsidRDefault="004A0C1F" w:rsidP="004A0C1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2285" w:rsidRPr="00241D20" w:rsidTr="00DD2EDC">
        <w:tc>
          <w:tcPr>
            <w:tcW w:w="4320" w:type="dxa"/>
            <w:shd w:val="clear" w:color="auto" w:fill="auto"/>
          </w:tcPr>
          <w:p w:rsidR="00A72285" w:rsidRPr="004A0C1F" w:rsidRDefault="004A0C1F" w:rsidP="004A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C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2285" w:rsidRPr="004A0C1F" w:rsidRDefault="004A0C1F" w:rsidP="004A0C1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A0C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1,527,690</w:t>
            </w:r>
          </w:p>
        </w:tc>
        <w:tc>
          <w:tcPr>
            <w:tcW w:w="270" w:type="dxa"/>
          </w:tcPr>
          <w:p w:rsidR="00A72285" w:rsidRPr="004A0C1F" w:rsidRDefault="00A72285" w:rsidP="004A0C1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2285" w:rsidRPr="00241D20" w:rsidRDefault="004A0C1F" w:rsidP="0081060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2285" w:rsidRPr="00241D20" w:rsidRDefault="00A72285" w:rsidP="007A43E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285" w:rsidRDefault="004A0C1F" w:rsidP="000F131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1,597,687</w:t>
            </w:r>
          </w:p>
        </w:tc>
        <w:tc>
          <w:tcPr>
            <w:tcW w:w="270" w:type="dxa"/>
            <w:shd w:val="clear" w:color="auto" w:fill="auto"/>
          </w:tcPr>
          <w:p w:rsidR="00A72285" w:rsidRPr="00241D20" w:rsidRDefault="00A72285" w:rsidP="007A43E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2285" w:rsidRDefault="004A0C1F" w:rsidP="00235CD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931,552</w:t>
            </w:r>
          </w:p>
        </w:tc>
      </w:tr>
    </w:tbl>
    <w:p w:rsidR="00F05A6A" w:rsidRPr="00DD2EDC" w:rsidRDefault="00F05A6A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highlight w:val="yellow"/>
          <w:lang w:val="en-US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170"/>
        <w:gridCol w:w="270"/>
        <w:gridCol w:w="1170"/>
      </w:tblGrid>
      <w:tr w:rsidR="007D19C3" w:rsidRPr="00816A0B" w:rsidTr="00DD2EDC">
        <w:trPr>
          <w:tblHeader/>
        </w:trPr>
        <w:tc>
          <w:tcPr>
            <w:tcW w:w="4320" w:type="dxa"/>
          </w:tcPr>
          <w:p w:rsidR="007D19C3" w:rsidRPr="00816A0B" w:rsidRDefault="00D0621B" w:rsidP="007D19C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5A52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6A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6A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0607" w:rsidRPr="00816A0B" w:rsidTr="00DD2EDC">
        <w:trPr>
          <w:trHeight w:val="290"/>
          <w:tblHeader/>
        </w:trPr>
        <w:tc>
          <w:tcPr>
            <w:tcW w:w="4320" w:type="dxa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6A0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16A0B">
              <w:rPr>
                <w:rFonts w:ascii="Angsana New" w:hAnsi="Angsana New"/>
                <w:sz w:val="30"/>
                <w:szCs w:val="30"/>
              </w:rPr>
              <w:t>0</w:t>
            </w:r>
            <w:r w:rsidRPr="00816A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6A0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6A0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16A0B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6A0B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D0621B" w:rsidRPr="00816A0B" w:rsidTr="00DD2EDC">
        <w:trPr>
          <w:trHeight w:val="335"/>
          <w:tblHeader/>
        </w:trPr>
        <w:tc>
          <w:tcPr>
            <w:tcW w:w="4320" w:type="dxa"/>
          </w:tcPr>
          <w:p w:rsidR="00D0621B" w:rsidRPr="00816A0B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621B" w:rsidRPr="00235CD5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CD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0621B" w:rsidRPr="00235CD5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621B" w:rsidRPr="00235CD5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CD5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0621B" w:rsidRPr="00235CD5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621B" w:rsidRPr="00235CD5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CD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0621B" w:rsidRPr="00235CD5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621B" w:rsidRPr="00235CD5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CD5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D19C3" w:rsidRPr="00816A0B" w:rsidTr="00DD2EDC">
        <w:tc>
          <w:tcPr>
            <w:tcW w:w="4320" w:type="dxa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6A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D19C3" w:rsidRPr="00816A0B" w:rsidTr="00DD2EDC">
        <w:tc>
          <w:tcPr>
            <w:tcW w:w="4320" w:type="dxa"/>
          </w:tcPr>
          <w:p w:rsidR="007D19C3" w:rsidRPr="00816A0B" w:rsidRDefault="007D19C3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6A0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D19C3" w:rsidRPr="001431A7" w:rsidRDefault="00C86E29" w:rsidP="000F131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D19C3" w:rsidRPr="00816A0B" w:rsidRDefault="007D19C3" w:rsidP="00D02D9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D19C3" w:rsidRPr="001431A7" w:rsidRDefault="00810607" w:rsidP="0081060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31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D19C3" w:rsidRPr="00816A0B" w:rsidRDefault="007D19C3" w:rsidP="00D02D9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D19C3" w:rsidRPr="00816A0B" w:rsidRDefault="00C86E29" w:rsidP="0049592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1,958,082</w:t>
            </w:r>
          </w:p>
        </w:tc>
        <w:tc>
          <w:tcPr>
            <w:tcW w:w="270" w:type="dxa"/>
          </w:tcPr>
          <w:p w:rsidR="007D19C3" w:rsidRPr="00816A0B" w:rsidRDefault="007D19C3" w:rsidP="00D02D9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D19C3" w:rsidRPr="00816A0B" w:rsidRDefault="00D0621B" w:rsidP="008106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126,685</w:t>
            </w:r>
          </w:p>
        </w:tc>
      </w:tr>
    </w:tbl>
    <w:p w:rsidR="00D0621B" w:rsidRPr="00DD2EDC" w:rsidRDefault="00D0621B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olor w:val="FF0000"/>
          <w:sz w:val="20"/>
          <w:szCs w:val="20"/>
          <w:cs/>
          <w:lang w:val="en-US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540"/>
        <w:gridCol w:w="270"/>
        <w:gridCol w:w="630"/>
        <w:gridCol w:w="270"/>
        <w:gridCol w:w="1080"/>
        <w:gridCol w:w="270"/>
        <w:gridCol w:w="1080"/>
        <w:gridCol w:w="270"/>
        <w:gridCol w:w="1170"/>
        <w:gridCol w:w="270"/>
        <w:gridCol w:w="1170"/>
      </w:tblGrid>
      <w:tr w:rsidR="002B1B2F" w:rsidRPr="00BF2202" w:rsidTr="003A373A">
        <w:tc>
          <w:tcPr>
            <w:tcW w:w="2610" w:type="dxa"/>
          </w:tcPr>
          <w:p w:rsidR="002B1B2F" w:rsidRPr="00BF2202" w:rsidRDefault="00D0621B" w:rsidP="002B1B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firstLine="1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b w:val="0"/>
                <w:bCs w:val="0"/>
              </w:rPr>
              <w:br w:type="page"/>
            </w:r>
            <w:r w:rsidR="002B1B2F" w:rsidRPr="00367D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440" w:type="dxa"/>
            <w:gridSpan w:val="3"/>
          </w:tcPr>
          <w:p w:rsidR="002B1B2F" w:rsidRPr="00BF2202" w:rsidRDefault="002B1B2F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2B1B2F" w:rsidRPr="00BF2202" w:rsidRDefault="002B1B2F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2B1B2F" w:rsidRPr="00BF2202" w:rsidRDefault="002B1B2F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1B2F" w:rsidRPr="00BF2202" w:rsidRDefault="002B1B2F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2B1B2F" w:rsidRPr="00BF2202" w:rsidRDefault="002B1B2F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B2F" w:rsidRPr="00BF2202" w:rsidTr="003A373A">
        <w:tc>
          <w:tcPr>
            <w:tcW w:w="2610" w:type="dxa"/>
          </w:tcPr>
          <w:p w:rsidR="002B1B2F" w:rsidRPr="00514A88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dxa"/>
          </w:tcPr>
          <w:p w:rsidR="002B1B2F" w:rsidRPr="00BF2202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B1B2F" w:rsidRPr="00BF2202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2B1B2F" w:rsidRPr="00BF2202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B1B2F" w:rsidRPr="00BF2202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B1B2F" w:rsidRPr="00BF2202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2B1B2F" w:rsidRPr="00BF2202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1B2F" w:rsidRPr="00BF2202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2B1B2F" w:rsidRPr="00BF2202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B1B2F" w:rsidRPr="00BF2202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2B1B2F" w:rsidRPr="00BF2202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B1B2F" w:rsidRPr="00BF2202" w:rsidRDefault="002B1B2F" w:rsidP="002B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D0621B" w:rsidRPr="00BF2202" w:rsidTr="003A373A">
        <w:tc>
          <w:tcPr>
            <w:tcW w:w="261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B1B2F" w:rsidRPr="00BF2202" w:rsidTr="00D0621B">
        <w:tc>
          <w:tcPr>
            <w:tcW w:w="2610" w:type="dxa"/>
          </w:tcPr>
          <w:p w:rsidR="002B1B2F" w:rsidRPr="00BF2202" w:rsidRDefault="002B1B2F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2B1B2F" w:rsidRPr="00BF2202" w:rsidRDefault="002B1B2F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B1B2F" w:rsidRPr="00BF2202" w:rsidRDefault="002B1B2F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2B1B2F" w:rsidRPr="00BF2202" w:rsidRDefault="002B1B2F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B1B2F" w:rsidRPr="00BF2202" w:rsidTr="00D0621B">
        <w:tc>
          <w:tcPr>
            <w:tcW w:w="2610" w:type="dxa"/>
          </w:tcPr>
          <w:p w:rsidR="002B1B2F" w:rsidRPr="00BF2202" w:rsidRDefault="002B1B2F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</w:tcPr>
          <w:p w:rsidR="002B1B2F" w:rsidRPr="00BF2202" w:rsidRDefault="002B1B2F" w:rsidP="006673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B1B2F" w:rsidRPr="00BF2202" w:rsidRDefault="002B1B2F" w:rsidP="006673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2B1B2F" w:rsidRPr="00BF2202" w:rsidRDefault="002B1B2F" w:rsidP="006673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B1B2F" w:rsidRPr="00BF2202" w:rsidRDefault="002B1B2F" w:rsidP="006673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B1B2F" w:rsidRPr="00BF2202" w:rsidRDefault="002B1B2F" w:rsidP="006673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B1B2F" w:rsidRPr="00BF2202" w:rsidRDefault="002B1B2F" w:rsidP="006673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B1B2F" w:rsidRPr="00BF2202" w:rsidRDefault="002B1B2F" w:rsidP="006673A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B1B2F" w:rsidRPr="00BF2202" w:rsidRDefault="002B1B2F" w:rsidP="006673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B1B2F" w:rsidRPr="00BF2202" w:rsidRDefault="002B1B2F" w:rsidP="006673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B1B2F" w:rsidRPr="00BF2202" w:rsidRDefault="002B1B2F" w:rsidP="006673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B1B2F" w:rsidRPr="00BF2202" w:rsidRDefault="002B1B2F" w:rsidP="006673A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0621B" w:rsidRPr="00BF2202" w:rsidTr="00E6226E">
        <w:tc>
          <w:tcPr>
            <w:tcW w:w="2610" w:type="dxa"/>
          </w:tcPr>
          <w:p w:rsidR="00D0621B" w:rsidRPr="00BF2202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</w:tcPr>
          <w:p w:rsidR="00D0621B" w:rsidRPr="00BF2202" w:rsidRDefault="00D0621B" w:rsidP="00D0621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D0621B" w:rsidRPr="00BF2202" w:rsidRDefault="00D0621B" w:rsidP="00D0621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0621B" w:rsidRPr="00BF2202" w:rsidRDefault="00D0621B" w:rsidP="00D0621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D0621B" w:rsidRPr="00BF2202" w:rsidRDefault="00D0621B" w:rsidP="00D0621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0621B" w:rsidRPr="00CF3315" w:rsidRDefault="00C86E29" w:rsidP="00D0621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0621B" w:rsidRPr="00CF3315" w:rsidRDefault="00D0621B" w:rsidP="00D0621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0621B" w:rsidRPr="00CF3315" w:rsidRDefault="00D0621B" w:rsidP="00D0621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331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0621B" w:rsidRPr="00BF2202" w:rsidRDefault="00D0621B" w:rsidP="00D0621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0621B" w:rsidRPr="00CF332C" w:rsidRDefault="00C86E29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38,800,000</w:t>
            </w:r>
          </w:p>
        </w:tc>
        <w:tc>
          <w:tcPr>
            <w:tcW w:w="270" w:type="dxa"/>
          </w:tcPr>
          <w:p w:rsidR="00D0621B" w:rsidRPr="00BF2202" w:rsidRDefault="00D0621B" w:rsidP="00D0621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0621B" w:rsidRPr="00F93064" w:rsidRDefault="00D0621B" w:rsidP="00D0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21,500,000</w:t>
            </w:r>
          </w:p>
        </w:tc>
      </w:tr>
      <w:tr w:rsidR="008A4948" w:rsidRPr="00BF2202" w:rsidTr="00E6226E">
        <w:tc>
          <w:tcPr>
            <w:tcW w:w="2610" w:type="dxa"/>
          </w:tcPr>
          <w:p w:rsidR="008A4948" w:rsidRPr="006E79BB" w:rsidRDefault="008A4948" w:rsidP="008A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0" w:type="dxa"/>
          </w:tcPr>
          <w:p w:rsidR="008A4948" w:rsidRPr="00BF2202" w:rsidRDefault="008A4948" w:rsidP="008A494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8A4948" w:rsidRPr="00BF2202" w:rsidRDefault="008A4948" w:rsidP="008A494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A4948" w:rsidRPr="00BF2202" w:rsidRDefault="005E4694" w:rsidP="008A494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A4948" w:rsidRPr="00BF2202" w:rsidRDefault="008A4948" w:rsidP="008A494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A4948" w:rsidRPr="00CF3315" w:rsidRDefault="00C86E29" w:rsidP="008A494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8,844,672</w:t>
            </w:r>
          </w:p>
        </w:tc>
        <w:tc>
          <w:tcPr>
            <w:tcW w:w="270" w:type="dxa"/>
          </w:tcPr>
          <w:p w:rsidR="008A4948" w:rsidRPr="00CF3315" w:rsidRDefault="008A4948" w:rsidP="008A494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A4948" w:rsidRPr="00CF3315" w:rsidRDefault="008A4948" w:rsidP="008A494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331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A4948" w:rsidRPr="00BF2202" w:rsidRDefault="008A4948" w:rsidP="008A494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4948" w:rsidRPr="00CF3315" w:rsidRDefault="00C86E29" w:rsidP="008A494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A4948" w:rsidRPr="00CF3315" w:rsidRDefault="008A4948" w:rsidP="008A494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4948" w:rsidRPr="00CF3315" w:rsidRDefault="008A4948" w:rsidP="008A494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331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6226E" w:rsidRPr="00A826C5" w:rsidTr="00E6226E">
        <w:tc>
          <w:tcPr>
            <w:tcW w:w="2610" w:type="dxa"/>
          </w:tcPr>
          <w:p w:rsidR="00E6226E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E6226E" w:rsidRDefault="00E6226E" w:rsidP="00E6226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6226E" w:rsidRPr="00BF2202" w:rsidRDefault="00E6226E" w:rsidP="00E6226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E6226E" w:rsidRDefault="00E6226E" w:rsidP="00E6226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6226E" w:rsidRPr="00BF2202" w:rsidRDefault="00E6226E" w:rsidP="00E6226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6226E" w:rsidRPr="00E6226E" w:rsidRDefault="00C86E29" w:rsidP="00E622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8,844,672</w:t>
            </w:r>
          </w:p>
        </w:tc>
        <w:tc>
          <w:tcPr>
            <w:tcW w:w="270" w:type="dxa"/>
          </w:tcPr>
          <w:p w:rsidR="00E6226E" w:rsidRPr="00E6226E" w:rsidRDefault="00E6226E" w:rsidP="00E6226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6226E" w:rsidRPr="00E6226E" w:rsidRDefault="00E6226E" w:rsidP="00E622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622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6226E" w:rsidRPr="00E6226E" w:rsidRDefault="00E6226E" w:rsidP="00E6226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6226E" w:rsidRPr="00A826C5" w:rsidRDefault="00C86E29" w:rsidP="00A82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38,800,000</w:t>
            </w:r>
          </w:p>
        </w:tc>
        <w:tc>
          <w:tcPr>
            <w:tcW w:w="270" w:type="dxa"/>
          </w:tcPr>
          <w:p w:rsidR="00E6226E" w:rsidRPr="00A826C5" w:rsidRDefault="00E6226E" w:rsidP="00A82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6226E" w:rsidRPr="00A826C5" w:rsidRDefault="00A826C5" w:rsidP="00A82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826C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21,500,000</w:t>
            </w:r>
          </w:p>
        </w:tc>
      </w:tr>
      <w:tr w:rsidR="00E6226E" w:rsidRPr="00BF2202" w:rsidTr="008A4948">
        <w:tc>
          <w:tcPr>
            <w:tcW w:w="2610" w:type="dxa"/>
          </w:tcPr>
          <w:p w:rsidR="00E6226E" w:rsidRPr="006E79BB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40" w:type="dxa"/>
          </w:tcPr>
          <w:p w:rsidR="00E6226E" w:rsidRPr="00BF2202" w:rsidRDefault="00E6226E" w:rsidP="00E6226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6226E" w:rsidRPr="00BF2202" w:rsidRDefault="00E6226E" w:rsidP="00E6226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E6226E" w:rsidRPr="00BF2202" w:rsidRDefault="00E6226E" w:rsidP="00E6226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6226E" w:rsidRPr="00BF2202" w:rsidRDefault="00E6226E" w:rsidP="00E6226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226E" w:rsidRPr="00CF3315" w:rsidRDefault="00C86E29" w:rsidP="00E622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6226E" w:rsidRPr="00CF3315" w:rsidRDefault="00E6226E" w:rsidP="00E6226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226E" w:rsidRPr="00CF3315" w:rsidRDefault="00E6226E" w:rsidP="00E622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331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6226E" w:rsidRPr="00BF2202" w:rsidRDefault="00E6226E" w:rsidP="00E6226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6226E" w:rsidRPr="00216122" w:rsidRDefault="00C86E29" w:rsidP="0021612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1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6226E" w:rsidRPr="00216122" w:rsidRDefault="00E6226E" w:rsidP="0021612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6226E" w:rsidRPr="009030FD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(18,500,000)</w:t>
            </w:r>
          </w:p>
        </w:tc>
      </w:tr>
      <w:tr w:rsidR="00E6226E" w:rsidRPr="005A5211" w:rsidTr="00CF3315">
        <w:tc>
          <w:tcPr>
            <w:tcW w:w="2610" w:type="dxa"/>
          </w:tcPr>
          <w:p w:rsidR="00E6226E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เงินให้กู้ยืมระยะสั้นแก่</w:t>
            </w:r>
          </w:p>
          <w:p w:rsidR="00E6226E" w:rsidRPr="006E79BB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:rsidR="00E6226E" w:rsidRPr="00BF2202" w:rsidRDefault="00E6226E" w:rsidP="00E6226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6226E" w:rsidRPr="00BF2202" w:rsidRDefault="00E6226E" w:rsidP="00E6226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E6226E" w:rsidRPr="00BF2202" w:rsidRDefault="00E6226E" w:rsidP="00E6226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6226E" w:rsidRPr="00BF2202" w:rsidRDefault="00E6226E" w:rsidP="00E6226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6E29" w:rsidRDefault="00C86E29" w:rsidP="00E622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E6226E" w:rsidRPr="009030FD" w:rsidRDefault="00C86E29" w:rsidP="00E622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8,844,672</w:t>
            </w:r>
          </w:p>
        </w:tc>
        <w:tc>
          <w:tcPr>
            <w:tcW w:w="270" w:type="dxa"/>
          </w:tcPr>
          <w:p w:rsidR="00E6226E" w:rsidRPr="009030FD" w:rsidRDefault="00E6226E" w:rsidP="00E6226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226E" w:rsidRPr="009030FD" w:rsidRDefault="00E6226E" w:rsidP="00E622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E6226E" w:rsidRPr="009030FD" w:rsidRDefault="00E6226E" w:rsidP="00E622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0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6226E" w:rsidRPr="009030FD" w:rsidRDefault="00E6226E" w:rsidP="00E6226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6226E" w:rsidRDefault="00E6226E" w:rsidP="00E6226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86E29" w:rsidRPr="009030FD" w:rsidRDefault="00C86E29" w:rsidP="00E6226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38,800,000</w:t>
            </w:r>
          </w:p>
        </w:tc>
        <w:tc>
          <w:tcPr>
            <w:tcW w:w="270" w:type="dxa"/>
          </w:tcPr>
          <w:p w:rsidR="00E6226E" w:rsidRPr="009030FD" w:rsidRDefault="00E6226E" w:rsidP="00E6226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6226E" w:rsidRPr="009030FD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E6226E" w:rsidRPr="009030FD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030F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3,000,000</w:t>
            </w:r>
          </w:p>
        </w:tc>
      </w:tr>
      <w:tr w:rsidR="00E6226E" w:rsidRPr="005A5211" w:rsidTr="005C66C7">
        <w:tc>
          <w:tcPr>
            <w:tcW w:w="2610" w:type="dxa"/>
          </w:tcPr>
          <w:p w:rsidR="00E6226E" w:rsidRPr="00CF75B6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540" w:type="dxa"/>
          </w:tcPr>
          <w:p w:rsidR="00E6226E" w:rsidRPr="00CF75B6" w:rsidRDefault="00E6226E" w:rsidP="00E6226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:rsidR="00E6226E" w:rsidRPr="00CF75B6" w:rsidRDefault="00E6226E" w:rsidP="00E6226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630" w:type="dxa"/>
          </w:tcPr>
          <w:p w:rsidR="00E6226E" w:rsidRPr="00CF75B6" w:rsidRDefault="00E6226E" w:rsidP="00E6226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:rsidR="00E6226E" w:rsidRPr="00CF75B6" w:rsidRDefault="00E6226E" w:rsidP="00E6226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080" w:type="dxa"/>
          </w:tcPr>
          <w:p w:rsidR="00E6226E" w:rsidRPr="00CF75B6" w:rsidRDefault="00E6226E" w:rsidP="00E622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:rsidR="00E6226E" w:rsidRPr="00CF75B6" w:rsidRDefault="00E6226E" w:rsidP="00E6226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080" w:type="dxa"/>
          </w:tcPr>
          <w:p w:rsidR="00E6226E" w:rsidRPr="00CF75B6" w:rsidRDefault="00E6226E" w:rsidP="00E622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:rsidR="00E6226E" w:rsidRPr="00CF75B6" w:rsidRDefault="00E6226E" w:rsidP="00E6226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170" w:type="dxa"/>
          </w:tcPr>
          <w:p w:rsidR="00E6226E" w:rsidRPr="00CF75B6" w:rsidRDefault="00E6226E" w:rsidP="00E6226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:rsidR="00E6226E" w:rsidRPr="00CF75B6" w:rsidRDefault="00E6226E" w:rsidP="00E6226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170" w:type="dxa"/>
          </w:tcPr>
          <w:p w:rsidR="00E6226E" w:rsidRPr="00CF75B6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</w:tr>
      <w:tr w:rsidR="003A373A" w:rsidRPr="005A5211" w:rsidTr="005C66C7">
        <w:tc>
          <w:tcPr>
            <w:tcW w:w="2610" w:type="dxa"/>
          </w:tcPr>
          <w:p w:rsidR="003A373A" w:rsidRPr="00DF0D9E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3A373A" w:rsidRPr="00BF2202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3A373A" w:rsidRPr="00BF2202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73A" w:rsidRPr="00BF2202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A373A" w:rsidRPr="00BF2202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A373A" w:rsidRPr="00BF2202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3A373A" w:rsidRPr="00BF2202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373A" w:rsidRPr="00BF2202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A373A" w:rsidRPr="005A5211" w:rsidTr="003E4190">
        <w:tc>
          <w:tcPr>
            <w:tcW w:w="2610" w:type="dxa"/>
          </w:tcPr>
          <w:p w:rsidR="003A373A" w:rsidRPr="00DF0D9E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10" w:type="dxa"/>
            <w:gridSpan w:val="7"/>
          </w:tcPr>
          <w:p w:rsidR="003A373A" w:rsidRPr="00BF2202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DD2EDC" w:rsidRPr="005A5211" w:rsidTr="00C226D2">
        <w:tc>
          <w:tcPr>
            <w:tcW w:w="4050" w:type="dxa"/>
            <w:gridSpan w:val="4"/>
          </w:tcPr>
          <w:p w:rsidR="00DD2EDC" w:rsidRPr="00BF2202" w:rsidRDefault="00DD2EDC" w:rsidP="003A373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กลับรายการหนี้สูญและหนี้สงสัยจะสูญสำหรับ</w:t>
            </w:r>
          </w:p>
        </w:tc>
        <w:tc>
          <w:tcPr>
            <w:tcW w:w="270" w:type="dxa"/>
          </w:tcPr>
          <w:p w:rsidR="00DD2EDC" w:rsidRPr="00BF2202" w:rsidRDefault="00DD2EDC" w:rsidP="003A373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D2EDC" w:rsidRPr="009030FD" w:rsidRDefault="00DD2EDC" w:rsidP="003A37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2EDC" w:rsidRPr="009030FD" w:rsidRDefault="00DD2EDC" w:rsidP="003A373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EDC" w:rsidRPr="005C66C7" w:rsidRDefault="00DD2EDC" w:rsidP="003A37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D2EDC" w:rsidRPr="009030FD" w:rsidRDefault="00DD2EDC" w:rsidP="003A373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EDC" w:rsidRDefault="00DD2EDC" w:rsidP="003A373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2EDC" w:rsidRPr="009030FD" w:rsidRDefault="00DD2EDC" w:rsidP="003A373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EDC" w:rsidRPr="009030FD" w:rsidRDefault="00DD2EDC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3A373A" w:rsidRPr="005A5211" w:rsidTr="00CF3315">
        <w:tc>
          <w:tcPr>
            <w:tcW w:w="4050" w:type="dxa"/>
            <w:gridSpan w:val="4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Pr="00DF0D9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F0D9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270" w:type="dxa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A373A" w:rsidRPr="009030FD" w:rsidRDefault="003A373A" w:rsidP="003A37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A373A" w:rsidRPr="009030FD" w:rsidRDefault="003A373A" w:rsidP="003A373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A373A" w:rsidRPr="009030FD" w:rsidRDefault="003A373A" w:rsidP="003A37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A373A" w:rsidRPr="009030FD" w:rsidRDefault="003A373A" w:rsidP="003A373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A373A" w:rsidRDefault="003A373A" w:rsidP="003A373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(18,300,000)</w:t>
            </w:r>
          </w:p>
        </w:tc>
        <w:tc>
          <w:tcPr>
            <w:tcW w:w="270" w:type="dxa"/>
          </w:tcPr>
          <w:p w:rsidR="003A373A" w:rsidRPr="009030FD" w:rsidRDefault="003A373A" w:rsidP="003A373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A373A" w:rsidRPr="009030FD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3A373A" w:rsidRPr="005A5211" w:rsidTr="00CF3315">
        <w:tc>
          <w:tcPr>
            <w:tcW w:w="4050" w:type="dxa"/>
            <w:gridSpan w:val="4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งว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ดเก้า</w:t>
            </w: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F0D9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F0D9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270" w:type="dxa"/>
          </w:tcPr>
          <w:p w:rsidR="003A373A" w:rsidRPr="00BF2202" w:rsidRDefault="003A373A" w:rsidP="003A373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3A373A" w:rsidRPr="009030FD" w:rsidRDefault="003A373A" w:rsidP="003A37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A373A" w:rsidRPr="009030FD" w:rsidRDefault="003A373A" w:rsidP="003A373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3A373A" w:rsidRPr="009030FD" w:rsidRDefault="003A373A" w:rsidP="003A37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A373A" w:rsidRPr="009030FD" w:rsidRDefault="003A373A" w:rsidP="003A373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3A373A" w:rsidRDefault="003A373A" w:rsidP="003A373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(18,500</w:t>
            </w:r>
            <w:r w:rsidRPr="00EC0607">
              <w:rPr>
                <w:rFonts w:ascii="Angsana New" w:hAnsi="Angsana New"/>
                <w:b/>
                <w:bCs/>
                <w:sz w:val="30"/>
                <w:szCs w:val="30"/>
              </w:rPr>
              <w:t>,000)</w:t>
            </w:r>
          </w:p>
        </w:tc>
        <w:tc>
          <w:tcPr>
            <w:tcW w:w="270" w:type="dxa"/>
          </w:tcPr>
          <w:p w:rsidR="003A373A" w:rsidRPr="009030FD" w:rsidRDefault="003A373A" w:rsidP="003A373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3A373A" w:rsidRPr="009030FD" w:rsidRDefault="003A373A" w:rsidP="003A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:rsidR="003C4971" w:rsidRDefault="003C4971" w:rsidP="003C4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971">
        <w:rPr>
          <w:rFonts w:ascii="Angsana New" w:hAnsi="Angsana New"/>
          <w:sz w:val="30"/>
          <w:szCs w:val="30"/>
          <w:cs/>
        </w:rPr>
        <w:lastRenderedPageBreak/>
        <w:t>รายกา</w:t>
      </w:r>
      <w:r w:rsidR="00AA019C">
        <w:rPr>
          <w:rFonts w:ascii="Angsana New" w:hAnsi="Angsana New"/>
          <w:sz w:val="30"/>
          <w:szCs w:val="30"/>
          <w:cs/>
        </w:rPr>
        <w:t>รเคลื่อนไหวของเงินให้กู้ยืมแก่</w:t>
      </w:r>
      <w:r w:rsidR="00AA019C">
        <w:rPr>
          <w:rFonts w:ascii="Angsana New" w:hAnsi="Angsana New" w:hint="cs"/>
          <w:sz w:val="30"/>
          <w:szCs w:val="30"/>
          <w:cs/>
        </w:rPr>
        <w:t>บุคคลหรือ</w:t>
      </w:r>
      <w:r w:rsidRPr="003C4971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 w:rsidR="00095790">
        <w:rPr>
          <w:rFonts w:ascii="Angsana New" w:hAnsi="Angsana New" w:hint="cs"/>
          <w:sz w:val="30"/>
          <w:szCs w:val="30"/>
          <w:cs/>
        </w:rPr>
        <w:t>เก้า</w:t>
      </w:r>
      <w:r w:rsidRPr="003C497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C4971">
        <w:rPr>
          <w:rFonts w:ascii="Angsana New" w:hAnsi="Angsana New"/>
          <w:sz w:val="30"/>
          <w:szCs w:val="30"/>
        </w:rPr>
        <w:t>3</w:t>
      </w:r>
      <w:r w:rsidR="002D1654">
        <w:rPr>
          <w:rFonts w:ascii="Angsana New" w:hAnsi="Angsana New"/>
          <w:sz w:val="30"/>
          <w:szCs w:val="30"/>
        </w:rPr>
        <w:t>0</w:t>
      </w:r>
      <w:r w:rsidRPr="003C4971">
        <w:rPr>
          <w:rFonts w:ascii="Angsana New" w:hAnsi="Angsana New"/>
          <w:sz w:val="30"/>
          <w:szCs w:val="30"/>
        </w:rPr>
        <w:t xml:space="preserve"> </w:t>
      </w:r>
      <w:r w:rsidR="00095790">
        <w:rPr>
          <w:rFonts w:ascii="Angsana New" w:hAnsi="Angsana New" w:hint="cs"/>
          <w:sz w:val="30"/>
          <w:szCs w:val="30"/>
          <w:cs/>
        </w:rPr>
        <w:t>กันยายน</w:t>
      </w:r>
      <w:r w:rsidRPr="003C4971">
        <w:rPr>
          <w:rFonts w:ascii="Angsana New" w:hAnsi="Angsana New"/>
          <w:sz w:val="30"/>
          <w:szCs w:val="30"/>
          <w:cs/>
        </w:rPr>
        <w:t xml:space="preserve"> </w:t>
      </w:r>
      <w:r w:rsidR="005C66C7">
        <w:rPr>
          <w:rFonts w:ascii="Angsana New" w:hAnsi="Angsana New"/>
          <w:sz w:val="30"/>
          <w:szCs w:val="30"/>
        </w:rPr>
        <w:t>2560</w:t>
      </w:r>
      <w:r w:rsidRPr="003C4971">
        <w:rPr>
          <w:rFonts w:ascii="Angsana New" w:hAnsi="Angsana New"/>
          <w:sz w:val="30"/>
          <w:szCs w:val="30"/>
        </w:rPr>
        <w:t xml:space="preserve"> </w:t>
      </w:r>
      <w:r w:rsidRPr="003C4971">
        <w:rPr>
          <w:rFonts w:ascii="Angsana New" w:hAnsi="Angsana New"/>
          <w:sz w:val="30"/>
          <w:szCs w:val="30"/>
          <w:cs/>
        </w:rPr>
        <w:t xml:space="preserve">และ </w:t>
      </w:r>
      <w:r w:rsidR="00AA019C">
        <w:rPr>
          <w:rFonts w:ascii="Angsana New" w:hAnsi="Angsana New"/>
          <w:sz w:val="30"/>
          <w:szCs w:val="30"/>
        </w:rPr>
        <w:t>255</w:t>
      </w:r>
      <w:r w:rsidR="005C66C7">
        <w:rPr>
          <w:rFonts w:ascii="Angsana New" w:hAnsi="Angsana New"/>
          <w:sz w:val="30"/>
          <w:szCs w:val="30"/>
        </w:rPr>
        <w:t>9</w:t>
      </w:r>
    </w:p>
    <w:p w:rsidR="00520D03" w:rsidRPr="003C4971" w:rsidRDefault="00520D03" w:rsidP="003C4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6964A0" w:rsidRPr="007D19C3" w:rsidTr="006964A0">
        <w:trPr>
          <w:tblHeader/>
        </w:trPr>
        <w:tc>
          <w:tcPr>
            <w:tcW w:w="3870" w:type="dxa"/>
          </w:tcPr>
          <w:p w:rsidR="006964A0" w:rsidRPr="007D19C3" w:rsidRDefault="006964A0" w:rsidP="0019790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6964A0" w:rsidRPr="007D19C3" w:rsidRDefault="006964A0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964A0" w:rsidRPr="007D19C3" w:rsidRDefault="006964A0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964A0" w:rsidRPr="007D19C3" w:rsidRDefault="006964A0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4A0" w:rsidRPr="007D19C3" w:rsidTr="006964A0">
        <w:trPr>
          <w:trHeight w:val="335"/>
          <w:tblHeader/>
        </w:trPr>
        <w:tc>
          <w:tcPr>
            <w:tcW w:w="3870" w:type="dxa"/>
          </w:tcPr>
          <w:p w:rsidR="006964A0" w:rsidRPr="006810A1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964A0" w:rsidRPr="00BF2202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6964A0" w:rsidRPr="00BF2202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BF2202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6964A0" w:rsidRPr="00BF2202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964A0" w:rsidRPr="00BF2202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6964A0" w:rsidRPr="00BF2202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BF2202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964A0" w:rsidRPr="007D19C3" w:rsidTr="006964A0">
        <w:tc>
          <w:tcPr>
            <w:tcW w:w="3870" w:type="dxa"/>
          </w:tcPr>
          <w:p w:rsidR="006964A0" w:rsidRPr="007D19C3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6964A0" w:rsidRPr="007D19C3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19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964A0" w:rsidRPr="007D19C3" w:rsidTr="006964A0">
        <w:tc>
          <w:tcPr>
            <w:tcW w:w="3870" w:type="dxa"/>
          </w:tcPr>
          <w:p w:rsidR="006964A0" w:rsidRPr="006810A1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10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64A0" w:rsidRPr="007D19C3" w:rsidTr="006964A0">
        <w:tc>
          <w:tcPr>
            <w:tcW w:w="3870" w:type="dxa"/>
          </w:tcPr>
          <w:p w:rsidR="006964A0" w:rsidRPr="00FA449F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4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7D19C3" w:rsidRDefault="006964A0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64A0" w:rsidRPr="00903058" w:rsidTr="006964A0">
        <w:tc>
          <w:tcPr>
            <w:tcW w:w="3870" w:type="dxa"/>
          </w:tcPr>
          <w:p w:rsidR="006964A0" w:rsidRPr="00903058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03058">
              <w:rPr>
                <w:rFonts w:ascii="Angsana New" w:hAnsi="Angsana New"/>
                <w:sz w:val="30"/>
                <w:szCs w:val="30"/>
              </w:rPr>
              <w:t>1</w:t>
            </w: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9F4315" w:rsidRDefault="006964A0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21,500,000</w:t>
            </w:r>
          </w:p>
        </w:tc>
        <w:tc>
          <w:tcPr>
            <w:tcW w:w="2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9F4315" w:rsidRDefault="006964A0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27,000,000</w:t>
            </w:r>
          </w:p>
        </w:tc>
      </w:tr>
      <w:tr w:rsidR="006964A0" w:rsidRPr="00903058" w:rsidTr="006964A0">
        <w:tc>
          <w:tcPr>
            <w:tcW w:w="3870" w:type="dxa"/>
          </w:tcPr>
          <w:p w:rsidR="006964A0" w:rsidRPr="00903058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464762" w:rsidRDefault="006964A0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41,100,000</w:t>
            </w:r>
          </w:p>
        </w:tc>
        <w:tc>
          <w:tcPr>
            <w:tcW w:w="2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464762" w:rsidRDefault="006964A0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13,500,000</w:t>
            </w:r>
          </w:p>
        </w:tc>
      </w:tr>
      <w:tr w:rsidR="006964A0" w:rsidRPr="00903058" w:rsidTr="006964A0">
        <w:tc>
          <w:tcPr>
            <w:tcW w:w="3870" w:type="dxa"/>
          </w:tcPr>
          <w:p w:rsidR="006964A0" w:rsidRPr="00903058" w:rsidRDefault="006964A0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903058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D42946" w:rsidRDefault="006964A0" w:rsidP="003D6FA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294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42946">
              <w:rPr>
                <w:rFonts w:ascii="Angsana New" w:hAnsi="Angsana New"/>
                <w:sz w:val="30"/>
                <w:szCs w:val="30"/>
                <w:lang w:val="en-US" w:bidi="th-TH"/>
              </w:rPr>
              <w:t>6,500,000</w:t>
            </w:r>
            <w:r w:rsidRPr="00D429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6964A0" w:rsidRPr="00D42946" w:rsidRDefault="006964A0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D42946" w:rsidRDefault="006964A0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2946">
              <w:rPr>
                <w:rFonts w:ascii="Angsana New" w:hAnsi="Angsana New"/>
                <w:sz w:val="30"/>
                <w:szCs w:val="30"/>
              </w:rPr>
              <w:t>(8,000,000)</w:t>
            </w:r>
          </w:p>
        </w:tc>
      </w:tr>
      <w:tr w:rsidR="006964A0" w:rsidRPr="00903058" w:rsidTr="00D42946">
        <w:tc>
          <w:tcPr>
            <w:tcW w:w="3870" w:type="dxa"/>
          </w:tcPr>
          <w:p w:rsidR="006964A0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:rsidR="006964A0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D42946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294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64A0" w:rsidRPr="00D42946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64A0" w:rsidRPr="00D42946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294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42946">
              <w:rPr>
                <w:rFonts w:ascii="Angsana New" w:hAnsi="Angsana New"/>
                <w:sz w:val="30"/>
                <w:szCs w:val="30"/>
                <w:lang w:val="en-US" w:bidi="th-TH"/>
              </w:rPr>
              <w:t>17,300,000</w:t>
            </w:r>
            <w:r w:rsidRPr="00D4294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964A0" w:rsidRPr="00D42946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64A0" w:rsidRPr="00D42946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294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964A0" w:rsidRPr="00BC0B3C" w:rsidTr="006964A0">
        <w:tc>
          <w:tcPr>
            <w:tcW w:w="3870" w:type="dxa"/>
          </w:tcPr>
          <w:p w:rsidR="006964A0" w:rsidRPr="00903058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30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903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38,800,000</w:t>
            </w:r>
          </w:p>
        </w:tc>
        <w:tc>
          <w:tcPr>
            <w:tcW w:w="2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32,500,000</w:t>
            </w:r>
          </w:p>
        </w:tc>
      </w:tr>
      <w:tr w:rsidR="006964A0" w:rsidRPr="007D19C3" w:rsidTr="006964A0">
        <w:tc>
          <w:tcPr>
            <w:tcW w:w="3870" w:type="dxa"/>
          </w:tcPr>
          <w:p w:rsidR="006964A0" w:rsidRPr="006810A1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4A0" w:rsidRPr="007D19C3" w:rsidTr="006964A0">
        <w:tc>
          <w:tcPr>
            <w:tcW w:w="3870" w:type="dxa"/>
          </w:tcPr>
          <w:p w:rsidR="006964A0" w:rsidRPr="006810A1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4A0" w:rsidRPr="007D19C3" w:rsidTr="006964A0">
        <w:tc>
          <w:tcPr>
            <w:tcW w:w="3870" w:type="dxa"/>
          </w:tcPr>
          <w:p w:rsidR="006964A0" w:rsidRPr="00903058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03058">
              <w:rPr>
                <w:rFonts w:ascii="Angsana New" w:hAnsi="Angsana New"/>
                <w:sz w:val="30"/>
                <w:szCs w:val="30"/>
              </w:rPr>
              <w:t>1</w:t>
            </w: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964A0" w:rsidRPr="007D19C3" w:rsidTr="006964A0">
        <w:tc>
          <w:tcPr>
            <w:tcW w:w="3870" w:type="dxa"/>
          </w:tcPr>
          <w:p w:rsidR="006964A0" w:rsidRPr="00903058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21,736,212</w:t>
            </w: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964A0" w:rsidRPr="007D19C3" w:rsidTr="006964A0">
        <w:tc>
          <w:tcPr>
            <w:tcW w:w="3870" w:type="dxa"/>
          </w:tcPr>
          <w:p w:rsidR="006964A0" w:rsidRPr="00903058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(12</w:t>
            </w:r>
            <w:r w:rsidRPr="008E2C49">
              <w:rPr>
                <w:rFonts w:ascii="Angsana New" w:hAnsi="Angsana New"/>
                <w:sz w:val="30"/>
                <w:szCs w:val="30"/>
              </w:rPr>
              <w:t>,891,540)</w:t>
            </w:r>
          </w:p>
        </w:tc>
        <w:tc>
          <w:tcPr>
            <w:tcW w:w="270" w:type="dxa"/>
          </w:tcPr>
          <w:p w:rsidR="006964A0" w:rsidRPr="007D19C3" w:rsidRDefault="006964A0" w:rsidP="00DE7768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7D19C3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7D19C3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7D19C3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7D19C3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7D19C3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964A0" w:rsidRPr="007D19C3" w:rsidTr="006964A0">
        <w:tc>
          <w:tcPr>
            <w:tcW w:w="3870" w:type="dxa"/>
          </w:tcPr>
          <w:p w:rsidR="006964A0" w:rsidRPr="00903058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30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903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2C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8,844,672</w:t>
            </w: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2C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964A0" w:rsidRPr="008E2C49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964A0" w:rsidRPr="00903058" w:rsidTr="006964A0">
        <w:tc>
          <w:tcPr>
            <w:tcW w:w="3870" w:type="dxa"/>
          </w:tcPr>
          <w:p w:rsidR="006964A0" w:rsidRPr="006810A1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64A0" w:rsidRPr="00903058" w:rsidTr="006964A0">
        <w:tc>
          <w:tcPr>
            <w:tcW w:w="3870" w:type="dxa"/>
          </w:tcPr>
          <w:p w:rsidR="006964A0" w:rsidRPr="006810A1" w:rsidRDefault="006964A0" w:rsidP="001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รวมเงินให้กู้ยืมระยะสั้นแก่กิจการ</w:t>
            </w:r>
          </w:p>
        </w:tc>
        <w:tc>
          <w:tcPr>
            <w:tcW w:w="11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64A0" w:rsidRPr="00903058" w:rsidTr="006964A0">
        <w:tc>
          <w:tcPr>
            <w:tcW w:w="3870" w:type="dxa"/>
          </w:tcPr>
          <w:p w:rsidR="006964A0" w:rsidRPr="00464762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64A0" w:rsidRPr="00903058" w:rsidTr="006964A0">
        <w:tc>
          <w:tcPr>
            <w:tcW w:w="3870" w:type="dxa"/>
          </w:tcPr>
          <w:p w:rsidR="006964A0" w:rsidRPr="00A5772E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772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577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577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7D19C3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9F4315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21,500,000</w:t>
            </w:r>
          </w:p>
        </w:tc>
        <w:tc>
          <w:tcPr>
            <w:tcW w:w="2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9F4315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27,000,000</w:t>
            </w:r>
          </w:p>
        </w:tc>
      </w:tr>
      <w:tr w:rsidR="006964A0" w:rsidRPr="00903058" w:rsidTr="006964A0">
        <w:tc>
          <w:tcPr>
            <w:tcW w:w="3870" w:type="dxa"/>
          </w:tcPr>
          <w:p w:rsidR="006964A0" w:rsidRPr="00A5772E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772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964A0" w:rsidRPr="00C86E29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21,736,212</w:t>
            </w:r>
          </w:p>
        </w:tc>
        <w:tc>
          <w:tcPr>
            <w:tcW w:w="270" w:type="dxa"/>
          </w:tcPr>
          <w:p w:rsidR="006964A0" w:rsidRPr="007D19C3" w:rsidRDefault="006964A0" w:rsidP="00DE7768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464762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41,100,000</w:t>
            </w:r>
          </w:p>
        </w:tc>
        <w:tc>
          <w:tcPr>
            <w:tcW w:w="2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464762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13,500,000</w:t>
            </w:r>
          </w:p>
        </w:tc>
      </w:tr>
      <w:tr w:rsidR="006964A0" w:rsidRPr="00903058" w:rsidTr="006964A0">
        <w:tc>
          <w:tcPr>
            <w:tcW w:w="3870" w:type="dxa"/>
          </w:tcPr>
          <w:p w:rsidR="006964A0" w:rsidRPr="00A5772E" w:rsidRDefault="006964A0" w:rsidP="00DE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772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6964A0" w:rsidRPr="00C86E29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(12,891,540)</w:t>
            </w:r>
          </w:p>
        </w:tc>
        <w:tc>
          <w:tcPr>
            <w:tcW w:w="270" w:type="dxa"/>
          </w:tcPr>
          <w:p w:rsidR="006964A0" w:rsidRPr="007D19C3" w:rsidRDefault="006964A0" w:rsidP="00DE7768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6810A1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C86E29" w:rsidRDefault="006964A0" w:rsidP="0076495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6,500,000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6964A0" w:rsidRPr="00903058" w:rsidRDefault="006964A0" w:rsidP="00DE776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464762" w:rsidRDefault="006964A0" w:rsidP="00DE776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(8,000,000)</w:t>
            </w:r>
          </w:p>
        </w:tc>
      </w:tr>
      <w:tr w:rsidR="006964A0" w:rsidRPr="00903058" w:rsidTr="006964A0">
        <w:tc>
          <w:tcPr>
            <w:tcW w:w="3870" w:type="dxa"/>
          </w:tcPr>
          <w:p w:rsidR="006964A0" w:rsidRPr="00A5772E" w:rsidRDefault="006964A0" w:rsidP="0076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964A0" w:rsidRPr="00903058" w:rsidRDefault="006964A0" w:rsidP="007649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7D19C3" w:rsidRDefault="006964A0" w:rsidP="007649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964A0" w:rsidRPr="00903058" w:rsidRDefault="006964A0" w:rsidP="007649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7D19C3" w:rsidRDefault="006964A0" w:rsidP="007649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Default="006964A0" w:rsidP="0076495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(17,300,000)</w:t>
            </w:r>
          </w:p>
        </w:tc>
        <w:tc>
          <w:tcPr>
            <w:tcW w:w="270" w:type="dxa"/>
          </w:tcPr>
          <w:p w:rsidR="006964A0" w:rsidRPr="00903058" w:rsidRDefault="006964A0" w:rsidP="007649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4A0" w:rsidRPr="00903058" w:rsidRDefault="006964A0" w:rsidP="007649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964A0" w:rsidRPr="00BC0B3C" w:rsidTr="006964A0">
        <w:tc>
          <w:tcPr>
            <w:tcW w:w="3870" w:type="dxa"/>
          </w:tcPr>
          <w:p w:rsidR="006964A0" w:rsidRPr="006810A1" w:rsidRDefault="006964A0" w:rsidP="0076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0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10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6810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64A0" w:rsidRPr="00903058" w:rsidRDefault="006964A0" w:rsidP="0076495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8,844,672</w:t>
            </w:r>
          </w:p>
        </w:tc>
        <w:tc>
          <w:tcPr>
            <w:tcW w:w="270" w:type="dxa"/>
          </w:tcPr>
          <w:p w:rsidR="006964A0" w:rsidRPr="00C86E29" w:rsidRDefault="006964A0" w:rsidP="00764951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64A0" w:rsidRPr="00903058" w:rsidRDefault="006964A0" w:rsidP="007649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964A0" w:rsidRPr="006810A1" w:rsidRDefault="006964A0" w:rsidP="007649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64A0" w:rsidRPr="00903058" w:rsidRDefault="006964A0" w:rsidP="0076495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38,800,000</w:t>
            </w:r>
          </w:p>
        </w:tc>
        <w:tc>
          <w:tcPr>
            <w:tcW w:w="270" w:type="dxa"/>
          </w:tcPr>
          <w:p w:rsidR="006964A0" w:rsidRPr="00903058" w:rsidRDefault="006964A0" w:rsidP="007649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64A0" w:rsidRPr="00903058" w:rsidRDefault="006964A0" w:rsidP="0076495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32,500,000</w:t>
            </w:r>
          </w:p>
        </w:tc>
      </w:tr>
    </w:tbl>
    <w:p w:rsidR="005E4694" w:rsidRDefault="005E469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D2EDC" w:rsidRDefault="00DD2ED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D2EDC" w:rsidRDefault="00DD2ED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D2EDC" w:rsidRDefault="00DD2ED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D2EDC" w:rsidRDefault="00DD2ED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D2EDC" w:rsidRDefault="00DD2ED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D2EDC" w:rsidRPr="00DD2EDC" w:rsidRDefault="00DD2ED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170"/>
        <w:gridCol w:w="270"/>
        <w:gridCol w:w="1170"/>
      </w:tblGrid>
      <w:tr w:rsidR="00F05A6A" w:rsidRPr="000A2535" w:rsidTr="000C0A3C">
        <w:trPr>
          <w:tblHeader/>
        </w:trPr>
        <w:tc>
          <w:tcPr>
            <w:tcW w:w="4230" w:type="dxa"/>
          </w:tcPr>
          <w:p w:rsidR="00F05A6A" w:rsidRPr="000A2535" w:rsidRDefault="00F54C29" w:rsidP="00C6367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="001C4AE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1C4AE5" w:rsidRPr="001C4AE5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="001C4AE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F05A6A" w:rsidRPr="000A25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</w:t>
            </w:r>
            <w:r w:rsidR="008E2C49" w:rsidRPr="00C636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</w:t>
            </w:r>
            <w:r w:rsidR="00C63679" w:rsidRPr="00C636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430" w:type="dxa"/>
            <w:gridSpan w:val="3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25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5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5A6A" w:rsidRPr="000A2535" w:rsidTr="000C0A3C">
        <w:trPr>
          <w:trHeight w:val="290"/>
          <w:tblHeader/>
        </w:trPr>
        <w:tc>
          <w:tcPr>
            <w:tcW w:w="4230" w:type="dxa"/>
          </w:tcPr>
          <w:p w:rsidR="00F05A6A" w:rsidRPr="00844F10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2535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0A2535">
              <w:rPr>
                <w:rFonts w:ascii="Angsana New" w:hAnsi="Angsana New"/>
                <w:sz w:val="30"/>
                <w:szCs w:val="30"/>
              </w:rPr>
              <w:t>0</w:t>
            </w:r>
            <w:r w:rsidRPr="000A25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253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2535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0A2535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253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C66C7" w:rsidRPr="000A2535" w:rsidTr="000C0A3C">
        <w:trPr>
          <w:trHeight w:val="200"/>
          <w:tblHeader/>
        </w:trPr>
        <w:tc>
          <w:tcPr>
            <w:tcW w:w="4230" w:type="dxa"/>
          </w:tcPr>
          <w:p w:rsidR="005C66C7" w:rsidRPr="000A2535" w:rsidRDefault="005C66C7" w:rsidP="005C6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66C7" w:rsidRPr="001E7BA6" w:rsidRDefault="005C66C7" w:rsidP="005C6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C66C7" w:rsidRPr="001E7BA6" w:rsidRDefault="005C66C7" w:rsidP="005C6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66C7" w:rsidRPr="001E7BA6" w:rsidRDefault="005C66C7" w:rsidP="005C6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5C66C7" w:rsidRPr="001E7BA6" w:rsidRDefault="005C66C7" w:rsidP="005C6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C66C7" w:rsidRPr="001E7BA6" w:rsidRDefault="005C66C7" w:rsidP="005C6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C66C7" w:rsidRPr="001E7BA6" w:rsidRDefault="005C66C7" w:rsidP="005C6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C66C7" w:rsidRPr="001E7BA6" w:rsidRDefault="005C66C7" w:rsidP="005C6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05A6A" w:rsidRPr="000A2535" w:rsidTr="000C0A3C">
        <w:tc>
          <w:tcPr>
            <w:tcW w:w="4230" w:type="dxa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F05A6A" w:rsidRPr="000A2535" w:rsidRDefault="00F05A6A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25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C66C7" w:rsidRPr="000A2535" w:rsidTr="000C0A3C">
        <w:tc>
          <w:tcPr>
            <w:tcW w:w="4230" w:type="dxa"/>
          </w:tcPr>
          <w:p w:rsidR="005C66C7" w:rsidRPr="000A2535" w:rsidRDefault="005C66C7" w:rsidP="005C6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A253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5C66C7" w:rsidRPr="000A2535" w:rsidRDefault="00844F10" w:rsidP="005C66C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C66C7" w:rsidRPr="000A2535" w:rsidRDefault="005C66C7" w:rsidP="005C66C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66C7" w:rsidRPr="00181830" w:rsidRDefault="005C66C7" w:rsidP="005C66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C66C7" w:rsidRPr="000A2535" w:rsidRDefault="005C66C7" w:rsidP="005C66C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66C7" w:rsidRPr="004B5473" w:rsidRDefault="00844F10" w:rsidP="005C66C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8,693,217</w:t>
            </w:r>
          </w:p>
        </w:tc>
        <w:tc>
          <w:tcPr>
            <w:tcW w:w="270" w:type="dxa"/>
          </w:tcPr>
          <w:p w:rsidR="005C66C7" w:rsidRPr="000A2535" w:rsidRDefault="005C66C7" w:rsidP="005C66C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C66C7" w:rsidRPr="00181830" w:rsidRDefault="005C66C7" w:rsidP="005C66C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89,880</w:t>
            </w:r>
          </w:p>
        </w:tc>
      </w:tr>
      <w:tr w:rsidR="005C66C7" w:rsidRPr="00390FC5" w:rsidTr="00304211">
        <w:tc>
          <w:tcPr>
            <w:tcW w:w="4230" w:type="dxa"/>
            <w:shd w:val="clear" w:color="auto" w:fill="auto"/>
          </w:tcPr>
          <w:p w:rsidR="005C66C7" w:rsidRPr="00390FC5" w:rsidRDefault="005C66C7" w:rsidP="005C6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90FC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66C7" w:rsidRPr="00390FC5" w:rsidRDefault="00844F10" w:rsidP="00F54C2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,064,30</w:t>
            </w:r>
            <w:r w:rsidR="00F54C2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5C66C7" w:rsidRPr="00390FC5" w:rsidRDefault="005C66C7" w:rsidP="005C66C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C66C7" w:rsidRPr="00181830" w:rsidRDefault="005C66C7" w:rsidP="005C66C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2,255,996</w:t>
            </w:r>
          </w:p>
        </w:tc>
        <w:tc>
          <w:tcPr>
            <w:tcW w:w="270" w:type="dxa"/>
          </w:tcPr>
          <w:p w:rsidR="005C66C7" w:rsidRPr="00390FC5" w:rsidRDefault="005C66C7" w:rsidP="005C66C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C66C7" w:rsidRPr="004B5473" w:rsidRDefault="00844F10" w:rsidP="004B547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946,202</w:t>
            </w:r>
          </w:p>
        </w:tc>
        <w:tc>
          <w:tcPr>
            <w:tcW w:w="270" w:type="dxa"/>
          </w:tcPr>
          <w:p w:rsidR="005C66C7" w:rsidRPr="00390FC5" w:rsidRDefault="005C66C7" w:rsidP="005C66C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C66C7" w:rsidRPr="00181830" w:rsidRDefault="005C66C7" w:rsidP="005C66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66C7" w:rsidRPr="00545AAB" w:rsidTr="000C0A3C">
        <w:tc>
          <w:tcPr>
            <w:tcW w:w="4230" w:type="dxa"/>
          </w:tcPr>
          <w:p w:rsidR="005C66C7" w:rsidRPr="00390FC5" w:rsidRDefault="005C66C7" w:rsidP="005C6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0F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6C7" w:rsidRPr="00390FC5" w:rsidRDefault="00844F10" w:rsidP="00F54C2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1,064,30</w:t>
            </w:r>
            <w:r w:rsidR="00F54C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5C66C7" w:rsidRPr="005E4694" w:rsidRDefault="005C66C7" w:rsidP="005C66C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C66C7" w:rsidRPr="00974131" w:rsidRDefault="005C66C7" w:rsidP="005C66C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2,255,996</w:t>
            </w:r>
          </w:p>
        </w:tc>
        <w:tc>
          <w:tcPr>
            <w:tcW w:w="270" w:type="dxa"/>
          </w:tcPr>
          <w:p w:rsidR="005C66C7" w:rsidRPr="00390FC5" w:rsidRDefault="005C66C7" w:rsidP="005C66C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6C7" w:rsidRPr="004B5473" w:rsidRDefault="00844F10" w:rsidP="005C66C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9,639,419</w:t>
            </w:r>
          </w:p>
        </w:tc>
        <w:tc>
          <w:tcPr>
            <w:tcW w:w="270" w:type="dxa"/>
          </w:tcPr>
          <w:p w:rsidR="005C66C7" w:rsidRPr="00390FC5" w:rsidRDefault="005C66C7" w:rsidP="005C66C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C66C7" w:rsidRPr="00974131" w:rsidRDefault="005C66C7" w:rsidP="005C66C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89,880</w:t>
            </w:r>
          </w:p>
        </w:tc>
      </w:tr>
    </w:tbl>
    <w:p w:rsidR="00AB7712" w:rsidRPr="000C0A3C" w:rsidRDefault="00AB7712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170"/>
        <w:gridCol w:w="270"/>
        <w:gridCol w:w="1170"/>
      </w:tblGrid>
      <w:tr w:rsidR="000E6A35" w:rsidRPr="00D85C73" w:rsidTr="000C0A3C">
        <w:trPr>
          <w:tblHeader/>
        </w:trPr>
        <w:tc>
          <w:tcPr>
            <w:tcW w:w="4230" w:type="dxa"/>
          </w:tcPr>
          <w:p w:rsidR="000E6A35" w:rsidRPr="00D85C73" w:rsidRDefault="005C66C7" w:rsidP="000E6A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9375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A35" w:rsidRPr="00D85C73" w:rsidTr="000C0A3C">
        <w:trPr>
          <w:trHeight w:val="290"/>
          <w:tblHeader/>
        </w:trPr>
        <w:tc>
          <w:tcPr>
            <w:tcW w:w="423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C7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85C73">
              <w:rPr>
                <w:rFonts w:ascii="Angsana New" w:hAnsi="Angsana New"/>
                <w:sz w:val="30"/>
                <w:szCs w:val="30"/>
              </w:rPr>
              <w:t>0</w:t>
            </w:r>
            <w:r w:rsidRPr="00D85C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C7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85C73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0E6A35" w:rsidRPr="00D85C73" w:rsidTr="000C0A3C">
        <w:trPr>
          <w:trHeight w:val="335"/>
          <w:tblHeader/>
        </w:trPr>
        <w:tc>
          <w:tcPr>
            <w:tcW w:w="423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6A35" w:rsidRPr="00D85C73" w:rsidRDefault="008436E3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C73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436E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E6A35" w:rsidRPr="00D85C73" w:rsidRDefault="008436E3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C73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436E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E6A35" w:rsidRPr="00D85C73" w:rsidTr="000C0A3C">
        <w:tc>
          <w:tcPr>
            <w:tcW w:w="4230" w:type="dxa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0E6A35" w:rsidRPr="00D85C73" w:rsidRDefault="000E6A35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C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E6A35" w:rsidRPr="00D85C73" w:rsidTr="000C0A3C">
        <w:tc>
          <w:tcPr>
            <w:tcW w:w="4230" w:type="dxa"/>
          </w:tcPr>
          <w:p w:rsidR="000E6A35" w:rsidRPr="00D85C73" w:rsidRDefault="008C137F" w:rsidP="001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85C7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E6A35" w:rsidRPr="00070A45" w:rsidRDefault="00066279" w:rsidP="00D926A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E6A35" w:rsidRPr="00070A45" w:rsidRDefault="000E6A35" w:rsidP="001242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E6A35" w:rsidRPr="00070A45" w:rsidRDefault="002A5604" w:rsidP="002A560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0A4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E6A35" w:rsidRPr="00070A45" w:rsidRDefault="000E6A35" w:rsidP="001242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0E6A35" w:rsidRPr="00066279" w:rsidRDefault="00844F10" w:rsidP="00D926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844F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1,265,674</w:t>
            </w:r>
          </w:p>
        </w:tc>
        <w:tc>
          <w:tcPr>
            <w:tcW w:w="270" w:type="dxa"/>
          </w:tcPr>
          <w:p w:rsidR="000E6A35" w:rsidRPr="00070A45" w:rsidRDefault="000E6A35" w:rsidP="001242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E6A35" w:rsidRPr="00070A45" w:rsidRDefault="005C66C7" w:rsidP="005C66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0A4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F3315" w:rsidRPr="000C0A3C" w:rsidRDefault="00CF3315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630"/>
        <w:gridCol w:w="270"/>
        <w:gridCol w:w="630"/>
        <w:gridCol w:w="270"/>
        <w:gridCol w:w="1080"/>
        <w:gridCol w:w="270"/>
        <w:gridCol w:w="1080"/>
        <w:gridCol w:w="270"/>
        <w:gridCol w:w="1170"/>
        <w:gridCol w:w="270"/>
        <w:gridCol w:w="1170"/>
      </w:tblGrid>
      <w:tr w:rsidR="001B3CBB" w:rsidRPr="00BF2202" w:rsidTr="00413E3C">
        <w:trPr>
          <w:tblHeader/>
        </w:trPr>
        <w:tc>
          <w:tcPr>
            <w:tcW w:w="2430" w:type="dxa"/>
          </w:tcPr>
          <w:p w:rsidR="001B3CBB" w:rsidRPr="00BF2202" w:rsidRDefault="00CF3315" w:rsidP="005E469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firstLine="1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/>
              </w:rPr>
              <w:br w:type="page"/>
            </w:r>
            <w:r w:rsidR="001B3CB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เงินกู้ยืมจาก</w:t>
            </w:r>
            <w:r w:rsidR="005E46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บุคคล</w:t>
            </w:r>
            <w:r w:rsidR="00844F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</w:t>
            </w:r>
          </w:p>
        </w:tc>
        <w:tc>
          <w:tcPr>
            <w:tcW w:w="1530" w:type="dxa"/>
            <w:gridSpan w:val="3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CBB" w:rsidRPr="00BF2202" w:rsidTr="00413E3C">
        <w:trPr>
          <w:tblHeader/>
        </w:trPr>
        <w:tc>
          <w:tcPr>
            <w:tcW w:w="2430" w:type="dxa"/>
          </w:tcPr>
          <w:p w:rsidR="001B3CBB" w:rsidRPr="00514A88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E4694" w:rsidRPr="005E46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413E3C" w:rsidRPr="00BF2202" w:rsidTr="00413E3C">
        <w:trPr>
          <w:tblHeader/>
        </w:trPr>
        <w:tc>
          <w:tcPr>
            <w:tcW w:w="243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3E3C" w:rsidRPr="00BF2202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3CBB" w:rsidRPr="00BF2202" w:rsidTr="00413E3C">
        <w:tc>
          <w:tcPr>
            <w:tcW w:w="243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B3CBB" w:rsidRPr="00BF2202" w:rsidTr="00413E3C">
        <w:tc>
          <w:tcPr>
            <w:tcW w:w="2430" w:type="dxa"/>
          </w:tcPr>
          <w:p w:rsidR="001B3CBB" w:rsidRPr="00BF2202" w:rsidRDefault="001B3CBB" w:rsidP="00667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630" w:type="dxa"/>
          </w:tcPr>
          <w:p w:rsidR="001B3CBB" w:rsidRPr="00BF2202" w:rsidRDefault="001B3CBB" w:rsidP="006673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B3CBB" w:rsidRPr="00BF2202" w:rsidRDefault="001B3CBB" w:rsidP="006673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1B3CBB" w:rsidRPr="00BF2202" w:rsidRDefault="001B3CBB" w:rsidP="006673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B3CBB" w:rsidRPr="00BF2202" w:rsidRDefault="001B3CBB" w:rsidP="006673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B3CBB" w:rsidRPr="00BF2202" w:rsidRDefault="001B3CBB" w:rsidP="006673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B3CBB" w:rsidRPr="00BF2202" w:rsidRDefault="001B3CBB" w:rsidP="006673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B3CBB" w:rsidRPr="00BF2202" w:rsidRDefault="001B3CBB" w:rsidP="006673A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B3CBB" w:rsidRPr="00BF2202" w:rsidRDefault="001B3CBB" w:rsidP="006673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B3CBB" w:rsidRPr="00BF2202" w:rsidRDefault="001B3CBB" w:rsidP="006673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3CBB" w:rsidRPr="00BF2202" w:rsidRDefault="001B3CBB" w:rsidP="006673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B3CBB" w:rsidRPr="00BF2202" w:rsidRDefault="001B3CBB" w:rsidP="006673A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17D04" w:rsidRPr="00BF2202" w:rsidTr="00195C00">
        <w:tc>
          <w:tcPr>
            <w:tcW w:w="2430" w:type="dxa"/>
          </w:tcPr>
          <w:p w:rsidR="00617D04" w:rsidRPr="00BF2202" w:rsidRDefault="00617D04" w:rsidP="0061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:rsidR="00617D04" w:rsidRPr="00BF2202" w:rsidRDefault="00617D04" w:rsidP="00617D0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17D04" w:rsidRPr="00BF2202" w:rsidRDefault="00617D04" w:rsidP="00617D0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17D04" w:rsidRPr="00BF2202" w:rsidRDefault="00617D04" w:rsidP="00617D0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17D04" w:rsidRPr="00BF2202" w:rsidRDefault="00617D04" w:rsidP="00617D0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17D04" w:rsidRPr="00E24929" w:rsidRDefault="00844F10" w:rsidP="00617D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49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17D04" w:rsidRPr="00844F10" w:rsidRDefault="00844F10" w:rsidP="00617D0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,929,550</w:t>
            </w:r>
          </w:p>
        </w:tc>
        <w:tc>
          <w:tcPr>
            <w:tcW w:w="270" w:type="dxa"/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17D04" w:rsidRPr="00E24929" w:rsidRDefault="00617D04" w:rsidP="0061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929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  <w:tr w:rsidR="00617D04" w:rsidRPr="00BF2202" w:rsidTr="00195C00">
        <w:tc>
          <w:tcPr>
            <w:tcW w:w="2430" w:type="dxa"/>
            <w:shd w:val="clear" w:color="auto" w:fill="auto"/>
          </w:tcPr>
          <w:p w:rsidR="00617D04" w:rsidRPr="00BF2202" w:rsidRDefault="00617D04" w:rsidP="0061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0" w:type="dxa"/>
            <w:shd w:val="clear" w:color="auto" w:fill="auto"/>
          </w:tcPr>
          <w:p w:rsidR="00617D04" w:rsidRDefault="00617D04" w:rsidP="00617D0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  <w:shd w:val="clear" w:color="auto" w:fill="auto"/>
          </w:tcPr>
          <w:p w:rsidR="00617D04" w:rsidRPr="00BF2202" w:rsidRDefault="00617D04" w:rsidP="00617D0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617D04" w:rsidRPr="00BF2202" w:rsidRDefault="00617D04" w:rsidP="00617D0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7D04" w:rsidRPr="00BF2202" w:rsidRDefault="00617D04" w:rsidP="00617D0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17D04" w:rsidRPr="00E24929" w:rsidRDefault="00844F10" w:rsidP="00617D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49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17D04" w:rsidRPr="00E24929" w:rsidRDefault="00844F10" w:rsidP="00617D0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17D04" w:rsidRPr="00E24929" w:rsidRDefault="00617D04" w:rsidP="0061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9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7D04" w:rsidRPr="005A5211" w:rsidTr="00195C00">
        <w:tc>
          <w:tcPr>
            <w:tcW w:w="2430" w:type="dxa"/>
          </w:tcPr>
          <w:p w:rsidR="00617D04" w:rsidRPr="00E24929" w:rsidRDefault="00617D04" w:rsidP="0061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="00844F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7D04" w:rsidRDefault="00617D04" w:rsidP="00617D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44F10" w:rsidRPr="00E24929" w:rsidRDefault="00844F10" w:rsidP="00617D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49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7D04" w:rsidRDefault="00617D04" w:rsidP="00617D0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844F10" w:rsidRPr="00E24929" w:rsidRDefault="00844F10" w:rsidP="00617D0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4,929,5</w:t>
            </w:r>
            <w:r w:rsidR="00F54C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617D04" w:rsidRPr="00E24929" w:rsidRDefault="00617D04" w:rsidP="00617D0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7D04" w:rsidRPr="00E24929" w:rsidRDefault="00617D04" w:rsidP="0061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17D04" w:rsidRPr="00E24929" w:rsidRDefault="00617D04" w:rsidP="0061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929">
              <w:rPr>
                <w:rFonts w:ascii="Angsana New" w:hAnsi="Angsana New"/>
                <w:b/>
                <w:bCs/>
                <w:sz w:val="30"/>
                <w:szCs w:val="30"/>
              </w:rPr>
              <w:t>4,000,000</w:t>
            </w:r>
          </w:p>
        </w:tc>
      </w:tr>
    </w:tbl>
    <w:p w:rsidR="005E4694" w:rsidRDefault="005E4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:rsidR="000C0A3C" w:rsidRDefault="000C0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:rsidR="000C0A3C" w:rsidRDefault="000C0A3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:rsidR="000C0A3C" w:rsidRDefault="000C0A3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:rsidR="000C0A3C" w:rsidRDefault="000C0A3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:rsidR="000C0A3C" w:rsidRDefault="000C0A3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:rsidR="000C0A3C" w:rsidRDefault="000C0A3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:rsidR="000C0A3C" w:rsidRDefault="000C0A3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:rsidR="000C0A3C" w:rsidRDefault="000C0A3C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:rsidR="001B3CBB" w:rsidRPr="002E76B1" w:rsidRDefault="00843F6F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2E76B1">
        <w:rPr>
          <w:rFonts w:ascii="Angsana New" w:hAnsi="Angsana New" w:cs="Angsana New" w:hint="cs"/>
          <w:spacing w:val="-6"/>
          <w:cs/>
          <w:lang w:val="en-US"/>
        </w:rPr>
        <w:lastRenderedPageBreak/>
        <w:t>รายการเคลื่อนไหวของเงินกู้ยืมจาก</w:t>
      </w:r>
      <w:r w:rsidR="005E4694" w:rsidRPr="002E76B1">
        <w:rPr>
          <w:rFonts w:ascii="Angsana New" w:hAnsi="Angsana New" w:cs="Angsana New" w:hint="cs"/>
          <w:spacing w:val="-6"/>
          <w:cs/>
          <w:lang w:val="en-US"/>
        </w:rPr>
        <w:t>บุคคลหรือ</w:t>
      </w:r>
      <w:r w:rsidR="00293E6F" w:rsidRPr="002E76B1">
        <w:rPr>
          <w:rFonts w:ascii="Angsana New" w:hAnsi="Angsana New" w:cs="Angsana New" w:hint="cs"/>
          <w:spacing w:val="-6"/>
          <w:cs/>
          <w:lang w:val="en-US"/>
        </w:rPr>
        <w:t>กิจการที่เกี่ยวข้องกันสำหรับงวด</w:t>
      </w:r>
      <w:r w:rsidR="00095790" w:rsidRPr="002E76B1">
        <w:rPr>
          <w:rFonts w:ascii="Angsana New" w:hAnsi="Angsana New" w:cs="Angsana New" w:hint="cs"/>
          <w:spacing w:val="-6"/>
          <w:cs/>
          <w:lang w:val="en-US"/>
        </w:rPr>
        <w:t>เก้า</w:t>
      </w:r>
      <w:r w:rsidR="00293E6F" w:rsidRPr="002E76B1">
        <w:rPr>
          <w:rFonts w:ascii="Angsana New" w:hAnsi="Angsana New" w:cs="Angsana New" w:hint="cs"/>
          <w:spacing w:val="-6"/>
          <w:cs/>
          <w:lang w:val="en-US"/>
        </w:rPr>
        <w:t>เดือนสิ้นสุดวันที่</w:t>
      </w:r>
      <w:r w:rsidR="00293E6F" w:rsidRPr="002E76B1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93E6F" w:rsidRPr="002E76B1">
        <w:rPr>
          <w:rFonts w:ascii="Angsana New" w:hAnsi="Angsana New" w:cs="Angsana New"/>
          <w:spacing w:val="-6"/>
          <w:lang w:val="en-US"/>
        </w:rPr>
        <w:t xml:space="preserve">30 </w:t>
      </w:r>
      <w:r w:rsidR="00095790" w:rsidRPr="002E76B1">
        <w:rPr>
          <w:rFonts w:ascii="Angsana New" w:hAnsi="Angsana New" w:cs="Angsana New" w:hint="cs"/>
          <w:spacing w:val="-6"/>
          <w:cs/>
          <w:lang w:val="en-US"/>
        </w:rPr>
        <w:t>กันยายน</w:t>
      </w:r>
      <w:r w:rsidR="00293E6F" w:rsidRPr="002E76B1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413E3C" w:rsidRPr="002E76B1">
        <w:rPr>
          <w:rFonts w:ascii="Angsana New" w:hAnsi="Angsana New" w:cs="Angsana New"/>
          <w:spacing w:val="-6"/>
          <w:lang w:val="en-US"/>
        </w:rPr>
        <w:t>2560</w:t>
      </w:r>
      <w:r w:rsidR="00293E6F" w:rsidRPr="002E76B1">
        <w:rPr>
          <w:rFonts w:ascii="Angsana New" w:hAnsi="Angsana New" w:cs="Angsana New"/>
          <w:spacing w:val="-6"/>
          <w:lang w:val="en-US"/>
        </w:rPr>
        <w:t xml:space="preserve"> </w:t>
      </w:r>
      <w:r w:rsidR="00293E6F" w:rsidRPr="002E76B1">
        <w:rPr>
          <w:rFonts w:ascii="Angsana New" w:hAnsi="Angsana New" w:cs="Angsana New" w:hint="cs"/>
          <w:spacing w:val="-6"/>
          <w:cs/>
          <w:lang w:val="en-US"/>
        </w:rPr>
        <w:t>และ</w:t>
      </w:r>
      <w:r w:rsidR="00293E6F" w:rsidRPr="002E76B1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413E3C" w:rsidRPr="002E76B1">
        <w:rPr>
          <w:rFonts w:ascii="Angsana New" w:hAnsi="Angsana New" w:cs="Angsana New"/>
          <w:spacing w:val="-6"/>
          <w:lang w:val="en-US"/>
        </w:rPr>
        <w:t>2559</w:t>
      </w:r>
    </w:p>
    <w:p w:rsidR="003B14B4" w:rsidRPr="000C0A3C" w:rsidRDefault="003B14B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6"/>
          <w:sz w:val="16"/>
          <w:szCs w:val="16"/>
          <w:lang w:val="en-US"/>
        </w:rPr>
      </w:pPr>
    </w:p>
    <w:tbl>
      <w:tblPr>
        <w:tblW w:w="96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170"/>
        <w:gridCol w:w="270"/>
        <w:gridCol w:w="1170"/>
      </w:tblGrid>
      <w:tr w:rsidR="003B14B4" w:rsidRPr="007D19C3" w:rsidTr="000C0A3C">
        <w:trPr>
          <w:tblHeader/>
        </w:trPr>
        <w:tc>
          <w:tcPr>
            <w:tcW w:w="4320" w:type="dxa"/>
          </w:tcPr>
          <w:p w:rsidR="003B14B4" w:rsidRPr="007D19C3" w:rsidRDefault="003B14B4" w:rsidP="005C04C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เงินกู้ยืมจาก</w:t>
            </w:r>
            <w:r w:rsidR="00C264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บุคคลหรือ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3B14B4" w:rsidRPr="007D19C3" w:rsidRDefault="003B14B4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B14B4" w:rsidRPr="007D19C3" w:rsidRDefault="003B14B4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3B14B4" w:rsidRPr="007D19C3" w:rsidRDefault="003B14B4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4B4" w:rsidRPr="007D19C3" w:rsidTr="000C0A3C">
        <w:trPr>
          <w:trHeight w:val="335"/>
          <w:tblHeader/>
        </w:trPr>
        <w:tc>
          <w:tcPr>
            <w:tcW w:w="4320" w:type="dxa"/>
          </w:tcPr>
          <w:p w:rsidR="003B14B4" w:rsidRPr="006810A1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B14B4" w:rsidRPr="007D19C3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3B14B4" w:rsidRPr="007D19C3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14B4" w:rsidRPr="007D19C3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9C3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B14B4" w:rsidRPr="007D19C3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14B4" w:rsidRPr="007D19C3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3B14B4" w:rsidRPr="007D19C3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B4" w:rsidRPr="007D19C3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9C3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B14B4" w:rsidRPr="007D19C3" w:rsidTr="000C0A3C">
        <w:tc>
          <w:tcPr>
            <w:tcW w:w="4320" w:type="dxa"/>
          </w:tcPr>
          <w:p w:rsidR="003B14B4" w:rsidRPr="007D19C3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3B14B4" w:rsidRPr="007D19C3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19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B14B4" w:rsidRPr="007D19C3" w:rsidTr="000C0A3C">
        <w:tc>
          <w:tcPr>
            <w:tcW w:w="4320" w:type="dxa"/>
          </w:tcPr>
          <w:p w:rsidR="003B14B4" w:rsidRPr="006810A1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6810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08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4B4" w:rsidRPr="007D19C3" w:rsidTr="000C0A3C">
        <w:tc>
          <w:tcPr>
            <w:tcW w:w="4320" w:type="dxa"/>
          </w:tcPr>
          <w:p w:rsidR="003B14B4" w:rsidRPr="00FA449F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4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B4" w:rsidRPr="007D19C3" w:rsidRDefault="003B14B4" w:rsidP="003B14B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4B4" w:rsidRPr="00903058" w:rsidTr="000C0A3C">
        <w:tc>
          <w:tcPr>
            <w:tcW w:w="4320" w:type="dxa"/>
          </w:tcPr>
          <w:p w:rsidR="003B14B4" w:rsidRPr="0090305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03058">
              <w:rPr>
                <w:rFonts w:ascii="Angsana New" w:hAnsi="Angsana New"/>
                <w:sz w:val="30"/>
                <w:szCs w:val="30"/>
              </w:rPr>
              <w:t>1</w:t>
            </w: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3B14B4" w:rsidRPr="00903058" w:rsidRDefault="00190D86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903058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14B4" w:rsidRPr="00903058" w:rsidRDefault="003B14B4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903058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B4" w:rsidRPr="00190D86" w:rsidRDefault="00190D86" w:rsidP="00190D8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D86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70" w:type="dxa"/>
          </w:tcPr>
          <w:p w:rsidR="003B14B4" w:rsidRPr="00903058" w:rsidRDefault="003B14B4" w:rsidP="00190D86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B4" w:rsidRPr="009F4315" w:rsidRDefault="003B14B4" w:rsidP="003B14B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B14B4" w:rsidRPr="00903058" w:rsidTr="000C0A3C">
        <w:tc>
          <w:tcPr>
            <w:tcW w:w="4320" w:type="dxa"/>
          </w:tcPr>
          <w:p w:rsidR="003B14B4" w:rsidRPr="0090305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3B14B4" w:rsidRPr="00903058" w:rsidRDefault="00190D86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903058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14B4" w:rsidRPr="00903058" w:rsidRDefault="003B14B4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903058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B4" w:rsidRPr="00464762" w:rsidRDefault="00190D86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10,945,990</w:t>
            </w:r>
          </w:p>
        </w:tc>
        <w:tc>
          <w:tcPr>
            <w:tcW w:w="270" w:type="dxa"/>
          </w:tcPr>
          <w:p w:rsidR="003B14B4" w:rsidRPr="00903058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B4" w:rsidRPr="00464762" w:rsidRDefault="003B14B4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3,000,000</w:t>
            </w:r>
          </w:p>
        </w:tc>
      </w:tr>
      <w:tr w:rsidR="00190D86" w:rsidRPr="00190D86" w:rsidTr="000C0A3C">
        <w:tc>
          <w:tcPr>
            <w:tcW w:w="4320" w:type="dxa"/>
          </w:tcPr>
          <w:p w:rsidR="00190D86" w:rsidRPr="00903058" w:rsidRDefault="00190D86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:rsidR="00190D86" w:rsidRPr="00903058" w:rsidRDefault="00190D86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0D86" w:rsidRPr="00903058" w:rsidRDefault="00190D86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0D86" w:rsidRPr="00903058" w:rsidRDefault="00190D86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0D86" w:rsidRPr="00903058" w:rsidRDefault="00190D86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0D86" w:rsidRPr="00464762" w:rsidRDefault="00190D86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(10,016,440)</w:t>
            </w:r>
          </w:p>
        </w:tc>
        <w:tc>
          <w:tcPr>
            <w:tcW w:w="270" w:type="dxa"/>
          </w:tcPr>
          <w:p w:rsidR="00190D86" w:rsidRPr="00903058" w:rsidRDefault="00190D86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0D86" w:rsidRPr="00190D86" w:rsidRDefault="00190D86" w:rsidP="00190D8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0D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B14B4" w:rsidRPr="001431A7" w:rsidTr="000C0A3C">
        <w:tc>
          <w:tcPr>
            <w:tcW w:w="4320" w:type="dxa"/>
          </w:tcPr>
          <w:p w:rsidR="003B14B4" w:rsidRPr="00903058" w:rsidRDefault="003B14B4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30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903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B14B4" w:rsidRPr="00903058" w:rsidRDefault="00190D86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903058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B14B4" w:rsidRPr="00903058" w:rsidRDefault="003B14B4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14B4" w:rsidRPr="00903058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B14B4" w:rsidRPr="00293E6F" w:rsidRDefault="00190D86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4,929,550</w:t>
            </w:r>
          </w:p>
        </w:tc>
        <w:tc>
          <w:tcPr>
            <w:tcW w:w="270" w:type="dxa"/>
          </w:tcPr>
          <w:p w:rsidR="003B14B4" w:rsidRPr="00903058" w:rsidRDefault="003B14B4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B14B4" w:rsidRPr="00293E6F" w:rsidRDefault="003B14B4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3,000,000</w:t>
            </w:r>
          </w:p>
        </w:tc>
      </w:tr>
      <w:tr w:rsidR="009C3AE8" w:rsidRPr="000C0A3C" w:rsidTr="000C0A3C">
        <w:tc>
          <w:tcPr>
            <w:tcW w:w="4320" w:type="dxa"/>
          </w:tcPr>
          <w:p w:rsidR="009C3AE8" w:rsidRPr="000C0A3C" w:rsidRDefault="009C3AE8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C3AE8" w:rsidRPr="000C0A3C" w:rsidRDefault="009C3AE8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9C3AE8" w:rsidRPr="000C0A3C" w:rsidRDefault="009C3AE8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C3AE8" w:rsidRPr="000C0A3C" w:rsidRDefault="009C3AE8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9C3AE8" w:rsidRPr="000C0A3C" w:rsidRDefault="009C3AE8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C3AE8" w:rsidRPr="000C0A3C" w:rsidRDefault="009C3AE8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9C3AE8" w:rsidRPr="000C0A3C" w:rsidRDefault="009C3AE8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C3AE8" w:rsidRPr="000C0A3C" w:rsidRDefault="009C3AE8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9C3AE8" w:rsidRPr="001431A7" w:rsidTr="000C0A3C">
        <w:tc>
          <w:tcPr>
            <w:tcW w:w="4320" w:type="dxa"/>
          </w:tcPr>
          <w:p w:rsidR="009C3AE8" w:rsidRPr="00903058" w:rsidRDefault="009C3AE8" w:rsidP="003B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14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9C3AE8" w:rsidRPr="009C3AE8" w:rsidRDefault="009C3AE8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C3AE8" w:rsidRPr="009C3AE8" w:rsidRDefault="009C3AE8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3AE8" w:rsidRPr="009C3AE8" w:rsidRDefault="009C3AE8" w:rsidP="003B14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C3AE8" w:rsidRPr="009C3AE8" w:rsidRDefault="009C3AE8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3AE8" w:rsidRPr="009C3AE8" w:rsidRDefault="009C3AE8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C3AE8" w:rsidRPr="009C3AE8" w:rsidRDefault="009C3AE8" w:rsidP="003B14B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3AE8" w:rsidRPr="009C3AE8" w:rsidRDefault="009C3AE8" w:rsidP="003B14B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3AE8" w:rsidRPr="001431A7" w:rsidTr="000C0A3C">
        <w:tc>
          <w:tcPr>
            <w:tcW w:w="4320" w:type="dxa"/>
          </w:tcPr>
          <w:p w:rsidR="009C3AE8" w:rsidRPr="00903058" w:rsidRDefault="009C3AE8" w:rsidP="009C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03058">
              <w:rPr>
                <w:rFonts w:ascii="Angsana New" w:hAnsi="Angsana New"/>
                <w:sz w:val="30"/>
                <w:szCs w:val="30"/>
              </w:rPr>
              <w:t>1</w:t>
            </w: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C3AE8" w:rsidRPr="001431A7" w:rsidTr="000C0A3C">
        <w:tc>
          <w:tcPr>
            <w:tcW w:w="4320" w:type="dxa"/>
          </w:tcPr>
          <w:p w:rsidR="009C3AE8" w:rsidRPr="00903058" w:rsidRDefault="009C3AE8" w:rsidP="009C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AE8">
              <w:rPr>
                <w:rFonts w:ascii="Angsana New" w:hAnsi="Angsana New"/>
                <w:sz w:val="30"/>
                <w:szCs w:val="30"/>
              </w:rPr>
              <w:t>21,300,000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C3AE8" w:rsidRPr="001431A7" w:rsidTr="000C0A3C">
        <w:tc>
          <w:tcPr>
            <w:tcW w:w="4320" w:type="dxa"/>
          </w:tcPr>
          <w:p w:rsidR="009C3AE8" w:rsidRPr="00903058" w:rsidRDefault="009C3AE8" w:rsidP="009C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9C3AE8">
              <w:rPr>
                <w:rFonts w:ascii="Angsana New" w:hAnsi="Angsana New"/>
                <w:sz w:val="30"/>
                <w:szCs w:val="30"/>
              </w:rPr>
              <w:t>21,300,000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C3AE8" w:rsidRPr="001431A7" w:rsidTr="000C0A3C">
        <w:tc>
          <w:tcPr>
            <w:tcW w:w="4320" w:type="dxa"/>
          </w:tcPr>
          <w:p w:rsidR="009C3AE8" w:rsidRPr="00903058" w:rsidRDefault="009C3AE8" w:rsidP="009C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30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903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C3AE8" w:rsidRPr="009C3AE8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C3A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C3AE8" w:rsidRPr="000C0A3C" w:rsidTr="000C0A3C">
        <w:tc>
          <w:tcPr>
            <w:tcW w:w="4320" w:type="dxa"/>
          </w:tcPr>
          <w:p w:rsidR="009C3AE8" w:rsidRPr="000C0A3C" w:rsidRDefault="009C3AE8" w:rsidP="009C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C3AE8" w:rsidRPr="000C0A3C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:rsidR="009C3AE8" w:rsidRPr="000C0A3C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C3AE8" w:rsidRPr="000C0A3C" w:rsidRDefault="009C3AE8" w:rsidP="009C3A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:rsidR="009C3AE8" w:rsidRPr="000C0A3C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C3AE8" w:rsidRPr="000C0A3C" w:rsidRDefault="009C3AE8" w:rsidP="009C3AE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:rsidR="009C3AE8" w:rsidRPr="000C0A3C" w:rsidRDefault="009C3AE8" w:rsidP="009C3AE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C3AE8" w:rsidRPr="000C0A3C" w:rsidRDefault="009C3AE8" w:rsidP="009C3AE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</w:tr>
      <w:tr w:rsidR="00BC13D6" w:rsidRPr="001431A7" w:rsidTr="000C0A3C">
        <w:tc>
          <w:tcPr>
            <w:tcW w:w="4320" w:type="dxa"/>
          </w:tcPr>
          <w:p w:rsidR="00BC13D6" w:rsidRPr="006810A1" w:rsidRDefault="00BC13D6" w:rsidP="00BC1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รวมเงินกู้ยืมระยะสั้นแก่บุคคลหรือกิจการ</w:t>
            </w:r>
          </w:p>
        </w:tc>
        <w:tc>
          <w:tcPr>
            <w:tcW w:w="1080" w:type="dxa"/>
          </w:tcPr>
          <w:p w:rsidR="00BC13D6" w:rsidRDefault="00BC13D6" w:rsidP="00BC13D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C13D6" w:rsidRPr="00903058" w:rsidRDefault="00BC13D6" w:rsidP="00BC13D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13D6" w:rsidRPr="00903058" w:rsidRDefault="00BC13D6" w:rsidP="00BC13D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C13D6" w:rsidRPr="00903058" w:rsidRDefault="00BC13D6" w:rsidP="00BC13D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13D6" w:rsidRDefault="00BC13D6" w:rsidP="00BC13D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C13D6" w:rsidRPr="00903058" w:rsidRDefault="00BC13D6" w:rsidP="00BC13D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13D6" w:rsidRDefault="00BC13D6" w:rsidP="00BC13D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C13D6" w:rsidRPr="001431A7" w:rsidTr="000C0A3C">
        <w:tc>
          <w:tcPr>
            <w:tcW w:w="4320" w:type="dxa"/>
          </w:tcPr>
          <w:p w:rsidR="00BC13D6" w:rsidRPr="00464762" w:rsidRDefault="00BC13D6" w:rsidP="00BC1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080" w:type="dxa"/>
          </w:tcPr>
          <w:p w:rsidR="00BC13D6" w:rsidRDefault="00BC13D6" w:rsidP="00BC13D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C13D6" w:rsidRPr="00903058" w:rsidRDefault="00BC13D6" w:rsidP="00BC13D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13D6" w:rsidRPr="00903058" w:rsidRDefault="00BC13D6" w:rsidP="00BC13D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C13D6" w:rsidRPr="00903058" w:rsidRDefault="00BC13D6" w:rsidP="00BC13D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13D6" w:rsidRDefault="00BC13D6" w:rsidP="00BC13D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C13D6" w:rsidRPr="00903058" w:rsidRDefault="00BC13D6" w:rsidP="00BC13D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13D6" w:rsidRDefault="00BC13D6" w:rsidP="00BC13D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C13D6" w:rsidRPr="00465FA3" w:rsidTr="000C0A3C">
        <w:tc>
          <w:tcPr>
            <w:tcW w:w="4320" w:type="dxa"/>
          </w:tcPr>
          <w:p w:rsidR="00BC13D6" w:rsidRPr="00903058" w:rsidRDefault="00BC13D6" w:rsidP="00BC1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03058">
              <w:rPr>
                <w:rFonts w:ascii="Angsana New" w:hAnsi="Angsana New"/>
                <w:sz w:val="30"/>
                <w:szCs w:val="30"/>
              </w:rPr>
              <w:t>1</w:t>
            </w: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BC13D6" w:rsidRPr="00465FA3" w:rsidRDefault="00465FA3" w:rsidP="00BC13D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C13D6" w:rsidRPr="00465FA3" w:rsidRDefault="00BC13D6" w:rsidP="00BC13D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13D6" w:rsidRPr="00465FA3" w:rsidRDefault="00465FA3" w:rsidP="00BC13D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C13D6" w:rsidRPr="00465FA3" w:rsidRDefault="00BC13D6" w:rsidP="00BC13D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13D6" w:rsidRPr="00465FA3" w:rsidRDefault="00465FA3" w:rsidP="00BC13D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270" w:type="dxa"/>
          </w:tcPr>
          <w:p w:rsidR="00BC13D6" w:rsidRPr="00465FA3" w:rsidRDefault="00BC13D6" w:rsidP="00BC13D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13D6" w:rsidRPr="00465FA3" w:rsidRDefault="00465FA3" w:rsidP="00465F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13D6" w:rsidRPr="001431A7" w:rsidTr="000C0A3C">
        <w:tc>
          <w:tcPr>
            <w:tcW w:w="4320" w:type="dxa"/>
          </w:tcPr>
          <w:p w:rsidR="00BC13D6" w:rsidRPr="00903058" w:rsidRDefault="00BC13D6" w:rsidP="00BC1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BC13D6" w:rsidRPr="00465FA3" w:rsidRDefault="00C26404" w:rsidP="00C2640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21,300,000</w:t>
            </w:r>
          </w:p>
        </w:tc>
        <w:tc>
          <w:tcPr>
            <w:tcW w:w="270" w:type="dxa"/>
          </w:tcPr>
          <w:p w:rsidR="00BC13D6" w:rsidRPr="00C26404" w:rsidRDefault="00BC13D6" w:rsidP="00C26404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BC13D6" w:rsidRPr="00465FA3" w:rsidRDefault="00465FA3" w:rsidP="00BC13D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C13D6" w:rsidRPr="00465FA3" w:rsidRDefault="00BC13D6" w:rsidP="00BC13D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13D6" w:rsidRPr="00465FA3" w:rsidRDefault="00465FA3" w:rsidP="00BC13D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10,945,990</w:t>
            </w:r>
          </w:p>
        </w:tc>
        <w:tc>
          <w:tcPr>
            <w:tcW w:w="270" w:type="dxa"/>
          </w:tcPr>
          <w:p w:rsidR="00BC13D6" w:rsidRPr="00465FA3" w:rsidRDefault="00BC13D6" w:rsidP="00BC13D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13D6" w:rsidRPr="00465FA3" w:rsidRDefault="00465FA3" w:rsidP="00BC13D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3,000,000</w:t>
            </w:r>
          </w:p>
        </w:tc>
      </w:tr>
      <w:tr w:rsidR="00465FA3" w:rsidRPr="001431A7" w:rsidTr="000C0A3C">
        <w:tc>
          <w:tcPr>
            <w:tcW w:w="4320" w:type="dxa"/>
          </w:tcPr>
          <w:p w:rsidR="00465FA3" w:rsidRPr="00903058" w:rsidRDefault="00465FA3" w:rsidP="0046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FA3" w:rsidRPr="00465FA3" w:rsidRDefault="00C26404" w:rsidP="00C2640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21,300,000)</w:t>
            </w:r>
          </w:p>
        </w:tc>
        <w:tc>
          <w:tcPr>
            <w:tcW w:w="270" w:type="dxa"/>
          </w:tcPr>
          <w:p w:rsidR="00465FA3" w:rsidRPr="00C26404" w:rsidRDefault="00465FA3" w:rsidP="00C26404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FA3" w:rsidRPr="00465FA3" w:rsidRDefault="00465FA3" w:rsidP="00465F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65FA3" w:rsidRPr="00465FA3" w:rsidRDefault="00465FA3" w:rsidP="00465F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5FA3" w:rsidRPr="00465FA3" w:rsidRDefault="00465FA3" w:rsidP="00465F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,016,440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465FA3" w:rsidRPr="00465FA3" w:rsidRDefault="00465FA3" w:rsidP="00465F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5FA3" w:rsidRPr="00465FA3" w:rsidRDefault="00465FA3" w:rsidP="00465F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65FA3" w:rsidRPr="001431A7" w:rsidTr="000C0A3C">
        <w:tc>
          <w:tcPr>
            <w:tcW w:w="4320" w:type="dxa"/>
          </w:tcPr>
          <w:p w:rsidR="00465FA3" w:rsidRPr="00903058" w:rsidRDefault="00465FA3" w:rsidP="0046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30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903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65FA3" w:rsidRDefault="00465FA3" w:rsidP="00465F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65FA3" w:rsidRPr="00BC13D6" w:rsidRDefault="00465FA3" w:rsidP="00465F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65FA3" w:rsidRPr="00903058" w:rsidRDefault="00465FA3" w:rsidP="00465F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65FA3" w:rsidRPr="00BC13D6" w:rsidRDefault="00465FA3" w:rsidP="00465F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5FA3" w:rsidRDefault="00465FA3" w:rsidP="00465F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,929,550</w:t>
            </w:r>
          </w:p>
        </w:tc>
        <w:tc>
          <w:tcPr>
            <w:tcW w:w="270" w:type="dxa"/>
          </w:tcPr>
          <w:p w:rsidR="00465FA3" w:rsidRPr="00BC13D6" w:rsidRDefault="00465FA3" w:rsidP="00465F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5FA3" w:rsidRDefault="00465FA3" w:rsidP="00465F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3,000,000</w:t>
            </w:r>
          </w:p>
        </w:tc>
      </w:tr>
    </w:tbl>
    <w:p w:rsidR="00C26404" w:rsidRPr="000C0A3C" w:rsidRDefault="00C2640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p w:rsidR="002E76B1" w:rsidRDefault="002E76B1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2E76B1" w:rsidRDefault="002E76B1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2E76B1" w:rsidRDefault="002E76B1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2E76B1" w:rsidRDefault="002E76B1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2E76B1" w:rsidRDefault="002E76B1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2E76B1" w:rsidRDefault="002E76B1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2E76B1" w:rsidRDefault="002E76B1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3F7D59" w:rsidRPr="006C3DB9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6C3DB9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สัญญาสำคัญ</w:t>
      </w:r>
      <w:r w:rsidR="00B21F7D" w:rsidRPr="006C3DB9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6C3DB9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:rsidR="003F7D59" w:rsidRPr="000C0A3C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highlight w:val="yellow"/>
          <w:lang w:val="en-US"/>
        </w:rPr>
      </w:pPr>
    </w:p>
    <w:p w:rsidR="00413E3C" w:rsidRPr="006E06F4" w:rsidRDefault="00413E3C" w:rsidP="00413E3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429D0">
        <w:rPr>
          <w:rFonts w:ascii="Angsana New" w:hAnsi="Angsana New" w:cs="Angsana New" w:hint="cs"/>
          <w:cs/>
          <w:lang w:val="en-US"/>
        </w:rPr>
        <w:t>เมื่อวันที่ 1 มกราคม 25</w:t>
      </w:r>
      <w:r w:rsidRPr="00C429D0">
        <w:rPr>
          <w:rFonts w:ascii="Angsana New" w:hAnsi="Angsana New" w:cs="Angsana New"/>
          <w:lang w:val="en-US"/>
        </w:rPr>
        <w:t>60</w:t>
      </w:r>
      <w:r w:rsidRPr="00C429D0">
        <w:rPr>
          <w:rFonts w:ascii="Angsana New" w:hAnsi="Angsana New" w:cs="Angsana New" w:hint="cs"/>
          <w:cs/>
          <w:lang w:val="en-US"/>
        </w:rPr>
        <w:t xml:space="preserve"> บริษัทได้ทำสัญญาให้บริการจัดซื้อ</w:t>
      </w:r>
      <w:r w:rsidRPr="00C429D0">
        <w:rPr>
          <w:rFonts w:ascii="Angsana New" w:hAnsi="Angsana New" w:cs="Angsana New"/>
          <w:lang w:val="en-US"/>
        </w:rPr>
        <w:t xml:space="preserve"> </w:t>
      </w:r>
      <w:r w:rsidRPr="00C429D0">
        <w:rPr>
          <w:rFonts w:ascii="Angsana New" w:hAnsi="Angsana New" w:cs="Angsana New" w:hint="cs"/>
          <w:cs/>
          <w:lang w:val="en-US"/>
        </w:rPr>
        <w:t xml:space="preserve">ทำบัญชีและสนับสนุนการดำเนินงานแก่บริษัทย่อยหลายแห่งเป็นระยะเวลา </w:t>
      </w:r>
      <w:r w:rsidRPr="00C429D0">
        <w:rPr>
          <w:rFonts w:ascii="Angsana New" w:hAnsi="Angsana New" w:cs="Angsana New"/>
          <w:lang w:val="en-US"/>
        </w:rPr>
        <w:t xml:space="preserve">1 </w:t>
      </w:r>
      <w:r w:rsidRPr="00C429D0">
        <w:rPr>
          <w:rFonts w:ascii="Angsana New" w:hAnsi="Angsana New" w:cs="Angsana New" w:hint="cs"/>
          <w:cs/>
          <w:lang w:val="en-US"/>
        </w:rPr>
        <w:t>ปี โดยบริษัทตกลงที่จะให้บริการช่วยเหลือด้านบริการจัดการแก่บริษัทย่อยดังกล่าว          ในการนี้บริษัทย่อยตกลงที่จะจ่ายค่าบริการในจำนวนเงินตามที่ระบุในสัญญา</w:t>
      </w:r>
      <w:r w:rsidRPr="006E06F4">
        <w:rPr>
          <w:rFonts w:ascii="Angsana New" w:hAnsi="Angsana New" w:cs="Angsana New" w:hint="cs"/>
          <w:cs/>
          <w:lang w:val="en-US"/>
        </w:rPr>
        <w:t xml:space="preserve"> </w:t>
      </w:r>
    </w:p>
    <w:p w:rsidR="00413E3C" w:rsidRPr="000C0A3C" w:rsidRDefault="00413E3C" w:rsidP="00413E3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highlight w:val="yellow"/>
          <w:lang w:val="en-US"/>
        </w:rPr>
      </w:pPr>
    </w:p>
    <w:p w:rsidR="00413E3C" w:rsidRPr="00937009" w:rsidRDefault="00413E3C" w:rsidP="00413E3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937009">
        <w:rPr>
          <w:rFonts w:ascii="Angsana New" w:hAnsi="Angsana New" w:cs="Angsana New" w:hint="cs"/>
          <w:cs/>
          <w:lang w:val="en-US"/>
        </w:rPr>
        <w:t>บริษัทได้ทำสัญญาเงินให้กู้ยืมแก่บริษัทย่อยแห่ง</w:t>
      </w:r>
      <w:r w:rsidR="00B5169D">
        <w:rPr>
          <w:rFonts w:ascii="Angsana New" w:hAnsi="Angsana New" w:cs="Angsana New" w:hint="cs"/>
          <w:cs/>
          <w:lang w:val="en-US"/>
        </w:rPr>
        <w:t>หนึ่ง</w:t>
      </w:r>
      <w:r w:rsidRPr="00937009">
        <w:rPr>
          <w:rFonts w:ascii="Angsana New" w:hAnsi="Angsana New" w:cs="Angsana New" w:hint="cs"/>
          <w:cs/>
          <w:lang w:val="en-US"/>
        </w:rPr>
        <w:t>โดยมีกำหนดรับชำระภายในเดือน</w:t>
      </w:r>
      <w:r w:rsidR="000D245D" w:rsidRPr="0093700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0D245D" w:rsidRPr="00937009">
        <w:rPr>
          <w:rFonts w:ascii="Angsana New" w:hAnsi="Angsana New" w:cs="Angsana New"/>
          <w:lang w:val="en-US"/>
        </w:rPr>
        <w:t>2560</w:t>
      </w:r>
    </w:p>
    <w:p w:rsidR="002E76B1" w:rsidRDefault="002E76B1" w:rsidP="00413E3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413E3C" w:rsidRPr="00937009" w:rsidRDefault="00413E3C" w:rsidP="00413E3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937009">
        <w:rPr>
          <w:rFonts w:ascii="Angsana New" w:hAnsi="Angsana New" w:cs="Angsana New" w:hint="cs"/>
          <w:cs/>
          <w:lang w:val="en-US"/>
        </w:rPr>
        <w:t>บริษัทได้ทำสัญญาเงินกู้ยืมแก่บริษัทย่อย</w:t>
      </w:r>
      <w:r w:rsidR="00B5169D">
        <w:rPr>
          <w:rFonts w:ascii="Angsana New" w:hAnsi="Angsana New" w:cs="Angsana New" w:hint="cs"/>
          <w:cs/>
          <w:lang w:val="en-US"/>
        </w:rPr>
        <w:t xml:space="preserve"> </w:t>
      </w:r>
      <w:r w:rsidR="00B5169D">
        <w:rPr>
          <w:rFonts w:ascii="Angsana New" w:hAnsi="Angsana New" w:cs="Angsana New"/>
          <w:lang w:val="en-US"/>
        </w:rPr>
        <w:t xml:space="preserve">2 </w:t>
      </w:r>
      <w:r w:rsidRPr="00937009">
        <w:rPr>
          <w:rFonts w:ascii="Angsana New" w:hAnsi="Angsana New" w:cs="Angsana New" w:hint="cs"/>
          <w:cs/>
          <w:lang w:val="en-US"/>
        </w:rPr>
        <w:t>แห่งโดยมีกำหนดรับชำระภายในเดือน</w:t>
      </w:r>
      <w:r w:rsidR="00506BB2">
        <w:rPr>
          <w:rFonts w:ascii="Angsana New" w:hAnsi="Angsana New" w:cs="Angsana New" w:hint="cs"/>
          <w:cs/>
          <w:lang w:val="en-US"/>
        </w:rPr>
        <w:t>มิถุนา</w:t>
      </w:r>
      <w:r w:rsidR="00095790">
        <w:rPr>
          <w:rFonts w:ascii="Angsana New" w:hAnsi="Angsana New" w:cs="Angsana New" w:hint="cs"/>
          <w:cs/>
          <w:lang w:val="en-US"/>
        </w:rPr>
        <w:t>ยน</w:t>
      </w:r>
      <w:r w:rsidR="000D245D" w:rsidRPr="00937009">
        <w:rPr>
          <w:rFonts w:ascii="Angsana New" w:hAnsi="Angsana New" w:cs="Angsana New" w:hint="cs"/>
          <w:cs/>
          <w:lang w:val="en-US"/>
        </w:rPr>
        <w:t xml:space="preserve"> </w:t>
      </w:r>
      <w:r w:rsidR="000D245D" w:rsidRPr="00937009">
        <w:rPr>
          <w:rFonts w:ascii="Angsana New" w:hAnsi="Angsana New" w:cs="Angsana New"/>
          <w:lang w:val="en-US"/>
        </w:rPr>
        <w:t>2561</w:t>
      </w:r>
    </w:p>
    <w:p w:rsidR="000C0A3C" w:rsidRPr="001E022E" w:rsidRDefault="000C0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2"/>
          <w:szCs w:val="22"/>
        </w:rPr>
      </w:pPr>
    </w:p>
    <w:p w:rsidR="003F7D59" w:rsidRPr="00A6688A" w:rsidRDefault="003608EF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</w:rPr>
      </w:pPr>
      <w:r w:rsidRPr="003608EF">
        <w:rPr>
          <w:rFonts w:ascii="Angsana New" w:hAnsi="Angsana New"/>
          <w:b/>
          <w:sz w:val="30"/>
          <w:szCs w:val="30"/>
        </w:rPr>
        <w:t>5</w:t>
      </w:r>
      <w:r w:rsidR="00B21F7D" w:rsidRPr="00A6688A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3F7D59" w:rsidRPr="001E022E" w:rsidRDefault="003F7D59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22"/>
          <w:szCs w:val="22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747579" w:rsidRPr="00062479" w:rsidTr="001E022E">
        <w:tc>
          <w:tcPr>
            <w:tcW w:w="2970" w:type="dxa"/>
          </w:tcPr>
          <w:p w:rsidR="00747579" w:rsidRPr="00A6688A" w:rsidRDefault="00747579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47579" w:rsidRPr="00A6688A" w:rsidRDefault="00747579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7579" w:rsidRPr="00A6688A" w:rsidRDefault="00747579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47579" w:rsidRPr="00062479" w:rsidRDefault="00747579" w:rsidP="00D02D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4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47579" w:rsidRPr="00062479" w:rsidRDefault="00747579" w:rsidP="00D02D9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747579" w:rsidRPr="00062479" w:rsidRDefault="00747579" w:rsidP="00D02D9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4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579" w:rsidRPr="00062479" w:rsidTr="001E022E">
        <w:tc>
          <w:tcPr>
            <w:tcW w:w="2970" w:type="dxa"/>
          </w:tcPr>
          <w:p w:rsidR="00747579" w:rsidRPr="00062479" w:rsidRDefault="00747579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47579" w:rsidRPr="00062479" w:rsidRDefault="00747579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7579" w:rsidRPr="00062479" w:rsidRDefault="00747579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47579" w:rsidRPr="00062479" w:rsidRDefault="00747579" w:rsidP="00346D4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47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346D45" w:rsidRPr="00062479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47579" w:rsidRPr="00062479" w:rsidRDefault="00747579" w:rsidP="00D02D9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7579" w:rsidRPr="00062479" w:rsidRDefault="00747579" w:rsidP="00D02D9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47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747579" w:rsidRPr="00062479" w:rsidRDefault="00747579" w:rsidP="00D02D9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47579" w:rsidRPr="00062479" w:rsidRDefault="00747579" w:rsidP="00346D4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47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346D45" w:rsidRPr="00062479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47579" w:rsidRPr="00062479" w:rsidRDefault="00747579" w:rsidP="00D02D9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7579" w:rsidRPr="00062479" w:rsidRDefault="00747579" w:rsidP="00D02D9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47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413E3C" w:rsidRPr="00062479" w:rsidTr="001E022E">
        <w:tc>
          <w:tcPr>
            <w:tcW w:w="29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24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13E3C" w:rsidRPr="00F656B8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56B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3E3C" w:rsidRPr="00F656B8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3E3C" w:rsidRPr="00F656B8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F656B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13E3C" w:rsidRPr="00F656B8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13E3C" w:rsidRPr="00F656B8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56B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3E3C" w:rsidRPr="00F656B8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3E3C" w:rsidRPr="00F656B8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F656B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47579" w:rsidRPr="00062479" w:rsidTr="001E022E">
        <w:tc>
          <w:tcPr>
            <w:tcW w:w="2970" w:type="dxa"/>
          </w:tcPr>
          <w:p w:rsidR="00747579" w:rsidRPr="00062479" w:rsidRDefault="00747579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47579" w:rsidRPr="00062479" w:rsidRDefault="00747579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7579" w:rsidRPr="00062479" w:rsidRDefault="00747579" w:rsidP="00D0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747579" w:rsidRPr="00062479" w:rsidRDefault="00747579" w:rsidP="00D02D9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24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13E3C" w:rsidRPr="00062479" w:rsidTr="001E022E">
        <w:tc>
          <w:tcPr>
            <w:tcW w:w="29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247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413E3C" w:rsidRPr="00062479" w:rsidRDefault="003608EF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13E3C" w:rsidRPr="00062479" w:rsidRDefault="00465FA3" w:rsidP="00465F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1,527,960</w:t>
            </w:r>
          </w:p>
        </w:tc>
        <w:tc>
          <w:tcPr>
            <w:tcW w:w="270" w:type="dxa"/>
          </w:tcPr>
          <w:p w:rsidR="00413E3C" w:rsidRPr="00062479" w:rsidRDefault="00413E3C" w:rsidP="00465F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3E3C" w:rsidRPr="00F656B8" w:rsidRDefault="00413E3C" w:rsidP="00413E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3E3C" w:rsidRPr="00062479" w:rsidRDefault="00465FA3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1,597,687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3E3C" w:rsidRPr="00F656B8" w:rsidRDefault="00413E3C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sz w:val="30"/>
                <w:szCs w:val="30"/>
                <w:lang w:val="en-US" w:bidi="th-TH"/>
              </w:rPr>
              <w:t>931,552</w:t>
            </w:r>
          </w:p>
        </w:tc>
      </w:tr>
      <w:tr w:rsidR="00413E3C" w:rsidRPr="00062479" w:rsidTr="001E022E">
        <w:tc>
          <w:tcPr>
            <w:tcW w:w="29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2479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062479" w:rsidRDefault="00465FA3" w:rsidP="00413E3C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53,911,095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F656B8" w:rsidRDefault="00413E3C" w:rsidP="00E6226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sz w:val="30"/>
                <w:szCs w:val="30"/>
                <w:lang w:val="en-US" w:bidi="th-TH"/>
              </w:rPr>
              <w:t>33,759,584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062479" w:rsidRDefault="00465FA3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45,407,540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F656B8" w:rsidRDefault="00413E3C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sz w:val="30"/>
                <w:szCs w:val="30"/>
                <w:lang w:val="en-US" w:bidi="th-TH"/>
              </w:rPr>
              <w:t>19,316,296</w:t>
            </w:r>
          </w:p>
        </w:tc>
      </w:tr>
      <w:tr w:rsidR="00413E3C" w:rsidRPr="00062479" w:rsidTr="001E022E">
        <w:tc>
          <w:tcPr>
            <w:tcW w:w="29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4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13E3C" w:rsidRPr="00FC2D82" w:rsidRDefault="00465FA3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55,349,055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13E3C" w:rsidRPr="00F656B8" w:rsidRDefault="00413E3C" w:rsidP="00E6226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33,759,584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13E3C" w:rsidRPr="00062479" w:rsidRDefault="00465FA3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47,005,227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13E3C" w:rsidRPr="00F656B8" w:rsidRDefault="00413E3C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20,247,848</w:t>
            </w:r>
          </w:p>
        </w:tc>
      </w:tr>
      <w:tr w:rsidR="00413E3C" w:rsidRPr="00062479" w:rsidTr="001E022E">
        <w:tc>
          <w:tcPr>
            <w:tcW w:w="29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0624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6247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062479" w:rsidRDefault="00465FA3" w:rsidP="00413E3C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(1,418,811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F656B8" w:rsidRDefault="00413E3C" w:rsidP="00E6226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sz w:val="30"/>
                <w:szCs w:val="30"/>
                <w:lang w:val="en-US" w:bidi="th-TH"/>
              </w:rPr>
              <w:t>(388,418)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062479" w:rsidRDefault="00465FA3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(5,888)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F656B8" w:rsidRDefault="00413E3C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sz w:val="30"/>
                <w:szCs w:val="30"/>
                <w:lang w:val="en-US" w:bidi="th-TH"/>
              </w:rPr>
              <w:t>(184,668)</w:t>
            </w:r>
          </w:p>
        </w:tc>
      </w:tr>
      <w:tr w:rsidR="00413E3C" w:rsidRPr="00062479" w:rsidTr="001E022E">
        <w:tc>
          <w:tcPr>
            <w:tcW w:w="29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247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13E3C" w:rsidRPr="00062479" w:rsidRDefault="00465FA3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,020,244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13E3C" w:rsidRPr="00F656B8" w:rsidRDefault="00413E3C" w:rsidP="00E6226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sz w:val="30"/>
                <w:szCs w:val="30"/>
                <w:lang w:val="en-US" w:bidi="th-TH"/>
              </w:rPr>
              <w:t>33,371,166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13E3C" w:rsidRPr="00062479" w:rsidRDefault="00465FA3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46,999,339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13E3C" w:rsidRPr="00F656B8" w:rsidRDefault="00413E3C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sz w:val="30"/>
                <w:szCs w:val="30"/>
                <w:lang w:val="en-US" w:bidi="th-TH"/>
              </w:rPr>
              <w:t>20,063,180</w:t>
            </w:r>
          </w:p>
        </w:tc>
      </w:tr>
      <w:tr w:rsidR="00413E3C" w:rsidRPr="00062479" w:rsidTr="001E022E">
        <w:tc>
          <w:tcPr>
            <w:tcW w:w="29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2479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062479" w:rsidDel="00113267" w:rsidRDefault="00465FA3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4,951,431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F656B8" w:rsidDel="00113267" w:rsidRDefault="00413E3C" w:rsidP="00E6226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sz w:val="30"/>
                <w:szCs w:val="30"/>
                <w:lang w:val="en-US" w:bidi="th-TH"/>
              </w:rPr>
              <w:t>11,953,305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062479" w:rsidDel="00113267" w:rsidRDefault="00465FA3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5,502,744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13E3C" w:rsidRPr="00F656B8" w:rsidDel="00113267" w:rsidRDefault="00413E3C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sz w:val="30"/>
                <w:szCs w:val="30"/>
                <w:lang w:val="en-US" w:bidi="th-TH"/>
              </w:rPr>
              <w:t>7,864,975</w:t>
            </w:r>
          </w:p>
        </w:tc>
      </w:tr>
      <w:tr w:rsidR="00413E3C" w:rsidRPr="00062479" w:rsidTr="001E022E">
        <w:tc>
          <w:tcPr>
            <w:tcW w:w="29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4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13E3C" w:rsidRPr="00062479" w:rsidRDefault="00413E3C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3E3C" w:rsidRPr="00062479" w:rsidRDefault="00465FA3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58,971,675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3E3C" w:rsidRPr="00F656B8" w:rsidDel="00113267" w:rsidRDefault="00413E3C" w:rsidP="00E6226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45,324,471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3E3C" w:rsidRPr="00062479" w:rsidRDefault="00465FA3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52,502,083</w:t>
            </w:r>
          </w:p>
        </w:tc>
        <w:tc>
          <w:tcPr>
            <w:tcW w:w="270" w:type="dxa"/>
          </w:tcPr>
          <w:p w:rsidR="00413E3C" w:rsidRPr="00062479" w:rsidRDefault="00413E3C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3E3C" w:rsidRPr="00F656B8" w:rsidDel="00113267" w:rsidRDefault="00413E3C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27,928,155</w:t>
            </w:r>
          </w:p>
        </w:tc>
      </w:tr>
      <w:tr w:rsidR="002E76B1" w:rsidRPr="00062479" w:rsidTr="002E76B1">
        <w:tc>
          <w:tcPr>
            <w:tcW w:w="2970" w:type="dxa"/>
          </w:tcPr>
          <w:p w:rsidR="002E76B1" w:rsidRPr="00062479" w:rsidRDefault="002E76B1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2E76B1" w:rsidRPr="00062479" w:rsidRDefault="002E76B1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E76B1" w:rsidRPr="00062479" w:rsidRDefault="002E76B1" w:rsidP="0041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E76B1" w:rsidRDefault="002E76B1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E76B1" w:rsidRPr="00062479" w:rsidRDefault="002E76B1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E76B1" w:rsidRPr="00F656B8" w:rsidRDefault="002E76B1" w:rsidP="00E6226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E76B1" w:rsidRPr="00062479" w:rsidRDefault="002E76B1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E76B1" w:rsidRDefault="002E76B1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E76B1" w:rsidRPr="00062479" w:rsidRDefault="002E76B1" w:rsidP="00413E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E76B1" w:rsidRPr="00F656B8" w:rsidRDefault="002E76B1" w:rsidP="00413E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6226E" w:rsidRPr="00062479" w:rsidTr="001E022E">
        <w:tc>
          <w:tcPr>
            <w:tcW w:w="2970" w:type="dxa"/>
          </w:tcPr>
          <w:p w:rsidR="00E6226E" w:rsidRPr="00662AD8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6226E" w:rsidRPr="00662AD8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6226E" w:rsidRPr="00662AD8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6226E" w:rsidRPr="00F656B8" w:rsidRDefault="001E022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6226E" w:rsidRPr="00F656B8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6226E" w:rsidRPr="00F656B8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F656B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6226E" w:rsidRPr="00F656B8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6226E" w:rsidRPr="00F656B8" w:rsidRDefault="001E022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6226E" w:rsidRPr="00F656B8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6226E" w:rsidRPr="00F656B8" w:rsidRDefault="00E6226E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F656B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06BB2" w:rsidRPr="00062479" w:rsidTr="00C226D2">
        <w:tc>
          <w:tcPr>
            <w:tcW w:w="2970" w:type="dxa"/>
          </w:tcPr>
          <w:p w:rsidR="00506BB2" w:rsidRPr="00662AD8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6BB2" w:rsidRPr="00662AD8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6BB2" w:rsidRPr="00662AD8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506BB2" w:rsidRPr="00F656B8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4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06BB2" w:rsidRPr="00062479" w:rsidTr="001E022E">
        <w:tc>
          <w:tcPr>
            <w:tcW w:w="2970" w:type="dxa"/>
          </w:tcPr>
          <w:p w:rsidR="00506BB2" w:rsidRPr="00662AD8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662AD8">
              <w:rPr>
                <w:rFonts w:ascii="Angsana New" w:hAnsi="Angsana New" w:hint="cs"/>
                <w:sz w:val="30"/>
                <w:szCs w:val="30"/>
                <w:cs/>
              </w:rPr>
              <w:t>หนี้สูญและ</w:t>
            </w:r>
          </w:p>
        </w:tc>
        <w:tc>
          <w:tcPr>
            <w:tcW w:w="810" w:type="dxa"/>
          </w:tcPr>
          <w:p w:rsidR="00506BB2" w:rsidRPr="00662AD8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BB2" w:rsidRPr="00662AD8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06BB2" w:rsidRPr="00662AD8" w:rsidRDefault="00506BB2" w:rsidP="00506BB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BB2" w:rsidRPr="00062479" w:rsidRDefault="00506BB2" w:rsidP="00506B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BB2" w:rsidRPr="00062479" w:rsidRDefault="00506BB2" w:rsidP="00506B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6BB2" w:rsidRPr="00062479" w:rsidTr="001E022E">
        <w:tc>
          <w:tcPr>
            <w:tcW w:w="2970" w:type="dxa"/>
          </w:tcPr>
          <w:p w:rsidR="00506BB2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62AD8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  <w:r w:rsidRPr="0083694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810" w:type="dxa"/>
          </w:tcPr>
          <w:p w:rsidR="00506BB2" w:rsidRPr="00662AD8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BB2" w:rsidRPr="00662AD8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06BB2" w:rsidRPr="00662AD8" w:rsidRDefault="00506BB2" w:rsidP="00506BB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BB2" w:rsidRPr="00062479" w:rsidRDefault="00506BB2" w:rsidP="00506B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BB2" w:rsidRPr="00062479" w:rsidRDefault="00506BB2" w:rsidP="00506B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6BB2" w:rsidRPr="00062479" w:rsidTr="001E022E">
        <w:tc>
          <w:tcPr>
            <w:tcW w:w="2970" w:type="dxa"/>
          </w:tcPr>
          <w:p w:rsidR="00506BB2" w:rsidRPr="00062479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06247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62479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</w:p>
        </w:tc>
        <w:tc>
          <w:tcPr>
            <w:tcW w:w="810" w:type="dxa"/>
          </w:tcPr>
          <w:p w:rsidR="00506BB2" w:rsidRPr="007148F6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6BB2" w:rsidRPr="00062479" w:rsidTr="00D42946">
        <w:tc>
          <w:tcPr>
            <w:tcW w:w="2970" w:type="dxa"/>
          </w:tcPr>
          <w:p w:rsidR="00506BB2" w:rsidRPr="00062479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06247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62479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506BB2" w:rsidRPr="00062479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(168,578)</w:t>
            </w: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6279">
              <w:rPr>
                <w:rFonts w:ascii="Angsana New" w:hAnsi="Angsana New"/>
                <w:sz w:val="30"/>
                <w:szCs w:val="30"/>
              </w:rPr>
              <w:t>(1,275)</w:t>
            </w:r>
          </w:p>
        </w:tc>
        <w:tc>
          <w:tcPr>
            <w:tcW w:w="270" w:type="dxa"/>
            <w:shd w:val="clear" w:color="auto" w:fill="auto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506BB2" w:rsidRPr="00062479" w:rsidRDefault="00744535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</w:t>
            </w:r>
            <w:r w:rsidR="00506BB2">
              <w:rPr>
                <w:rFonts w:ascii="Angsana New" w:hAnsi="Angsana New"/>
                <w:sz w:val="30"/>
                <w:szCs w:val="30"/>
              </w:rPr>
              <w:t>6,790)</w:t>
            </w:r>
          </w:p>
        </w:tc>
        <w:tc>
          <w:tcPr>
            <w:tcW w:w="270" w:type="dxa"/>
            <w:shd w:val="clear" w:color="auto" w:fill="auto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6279">
              <w:rPr>
                <w:rFonts w:ascii="Angsana New" w:hAnsi="Angsana New"/>
                <w:sz w:val="30"/>
                <w:szCs w:val="30"/>
              </w:rPr>
              <w:t>(1,275)</w:t>
            </w:r>
          </w:p>
        </w:tc>
      </w:tr>
      <w:tr w:rsidR="00506BB2" w:rsidRPr="00062479" w:rsidTr="001E022E">
        <w:tc>
          <w:tcPr>
            <w:tcW w:w="2970" w:type="dxa"/>
          </w:tcPr>
          <w:p w:rsidR="00506BB2" w:rsidRPr="00062479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6247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6247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062479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0624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:rsidR="00506BB2" w:rsidRPr="00062479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6BB2" w:rsidRPr="00A6688A" w:rsidTr="001E022E">
        <w:tc>
          <w:tcPr>
            <w:tcW w:w="2970" w:type="dxa"/>
          </w:tcPr>
          <w:p w:rsidR="00506BB2" w:rsidRPr="00062479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62479">
              <w:rPr>
                <w:rFonts w:ascii="Angsana New" w:hAnsi="Angsana New"/>
                <w:sz w:val="30"/>
                <w:szCs w:val="30"/>
              </w:rPr>
              <w:t xml:space="preserve">   30</w:t>
            </w:r>
            <w:r w:rsidRPr="000624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506BB2" w:rsidRPr="00062479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BB2" w:rsidRPr="00062479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,393</w:t>
            </w: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279">
              <w:rPr>
                <w:rFonts w:ascii="Angsana New" w:hAnsi="Angsana New"/>
                <w:sz w:val="30"/>
                <w:szCs w:val="30"/>
                <w:lang w:val="en-US" w:bidi="th-TH"/>
              </w:rPr>
              <w:t>89,396</w:t>
            </w: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(178,780)</w:t>
            </w:r>
          </w:p>
        </w:tc>
        <w:tc>
          <w:tcPr>
            <w:tcW w:w="270" w:type="dxa"/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06BB2" w:rsidRPr="00062479" w:rsidRDefault="00506BB2" w:rsidP="00506BB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279">
              <w:rPr>
                <w:rFonts w:ascii="Angsana New" w:hAnsi="Angsana New"/>
                <w:sz w:val="30"/>
                <w:szCs w:val="30"/>
                <w:lang w:val="en-US" w:bidi="th-TH"/>
              </w:rPr>
              <w:t>89,396</w:t>
            </w:r>
          </w:p>
        </w:tc>
      </w:tr>
    </w:tbl>
    <w:p w:rsidR="00A33D09" w:rsidRDefault="00A33D09" w:rsidP="000E08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sz w:val="22"/>
          <w:szCs w:val="22"/>
        </w:rPr>
      </w:pPr>
    </w:p>
    <w:p w:rsidR="002E76B1" w:rsidRDefault="002E76B1" w:rsidP="000E08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sz w:val="22"/>
          <w:szCs w:val="22"/>
        </w:rPr>
      </w:pPr>
    </w:p>
    <w:p w:rsidR="00E76445" w:rsidRDefault="000E0882" w:rsidP="000E08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</w:t>
      </w:r>
      <w:r w:rsidR="00E76445" w:rsidRPr="00A6688A">
        <w:rPr>
          <w:rFonts w:ascii="Angsana New" w:hAnsi="Angsana New"/>
          <w:sz w:val="30"/>
          <w:szCs w:val="30"/>
          <w:cs/>
        </w:rPr>
        <w:t>รวิเคราะห์อายุของลูกหนี้การค้า มีดังนี้</w:t>
      </w:r>
    </w:p>
    <w:p w:rsidR="00082BC4" w:rsidRPr="001E022E" w:rsidRDefault="00082BC4" w:rsidP="000E08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260"/>
      </w:tblGrid>
      <w:tr w:rsidR="00D170DE" w:rsidRPr="003838E6" w:rsidTr="001E022E">
        <w:tc>
          <w:tcPr>
            <w:tcW w:w="3690" w:type="dxa"/>
          </w:tcPr>
          <w:p w:rsidR="00D170DE" w:rsidRPr="00384C7A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3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3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0DE" w:rsidRPr="003838E6" w:rsidTr="001E022E">
        <w:tc>
          <w:tcPr>
            <w:tcW w:w="3690" w:type="dxa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38E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838E6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38E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38E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838E6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38E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FC2D74" w:rsidRPr="003838E6" w:rsidTr="001E022E">
        <w:tc>
          <w:tcPr>
            <w:tcW w:w="3690" w:type="dxa"/>
          </w:tcPr>
          <w:p w:rsidR="00FC2D74" w:rsidRPr="003838E6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34ED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C2D74" w:rsidRPr="00034EDD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C2D74" w:rsidRPr="00034EDD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34ED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C2D74" w:rsidRPr="00034EDD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170DE" w:rsidRPr="003838E6" w:rsidTr="001E022E">
        <w:trPr>
          <w:trHeight w:val="335"/>
        </w:trPr>
        <w:tc>
          <w:tcPr>
            <w:tcW w:w="3690" w:type="dxa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:rsidR="00D170DE" w:rsidRPr="003838E6" w:rsidRDefault="00D170DE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38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01466" w:rsidRPr="003838E6" w:rsidTr="001E022E">
        <w:tc>
          <w:tcPr>
            <w:tcW w:w="3690" w:type="dxa"/>
          </w:tcPr>
          <w:p w:rsidR="00B01466" w:rsidRPr="003838E6" w:rsidRDefault="00B01466" w:rsidP="00B0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38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B01466" w:rsidRPr="003838E6" w:rsidRDefault="00B01466" w:rsidP="00B014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01466" w:rsidRPr="003838E6" w:rsidRDefault="00B01466" w:rsidP="00B0146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01466" w:rsidRPr="003838E6" w:rsidRDefault="00B01466" w:rsidP="00B014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01466" w:rsidRPr="003838E6" w:rsidRDefault="00B01466" w:rsidP="00B0146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01466" w:rsidRPr="003838E6" w:rsidRDefault="00B01466" w:rsidP="00B0146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01466" w:rsidRPr="003838E6" w:rsidRDefault="00B01466" w:rsidP="00B0146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01466" w:rsidRPr="003838E6" w:rsidRDefault="00B01466" w:rsidP="00B014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C2D74" w:rsidRPr="003838E6" w:rsidTr="001E022E">
        <w:tc>
          <w:tcPr>
            <w:tcW w:w="3690" w:type="dxa"/>
          </w:tcPr>
          <w:p w:rsidR="00FC2D74" w:rsidRPr="003838E6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8E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FC2D74" w:rsidRPr="003838E6" w:rsidRDefault="00465FA3" w:rsidP="00465F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1,527,960</w:t>
            </w:r>
          </w:p>
        </w:tc>
        <w:tc>
          <w:tcPr>
            <w:tcW w:w="270" w:type="dxa"/>
          </w:tcPr>
          <w:p w:rsidR="00FC2D74" w:rsidRPr="003838E6" w:rsidRDefault="00FC2D74" w:rsidP="00465F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38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38E6" w:rsidRDefault="007A580D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1,572,</w:t>
            </w:r>
            <w:r w:rsidR="00465FA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65FA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92,439</w:t>
            </w:r>
          </w:p>
        </w:tc>
      </w:tr>
      <w:tr w:rsidR="00FC2D74" w:rsidRPr="003838E6" w:rsidTr="001E022E">
        <w:tc>
          <w:tcPr>
            <w:tcW w:w="3690" w:type="dxa"/>
          </w:tcPr>
          <w:p w:rsidR="00FC2D74" w:rsidRPr="003838E6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38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3838E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C2D74" w:rsidRPr="003838E6" w:rsidTr="001E022E">
        <w:tc>
          <w:tcPr>
            <w:tcW w:w="3690" w:type="dxa"/>
          </w:tcPr>
          <w:p w:rsidR="00FC2D74" w:rsidRPr="003838E6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838E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838E6">
              <w:rPr>
                <w:rFonts w:ascii="Angsana New" w:hAnsi="Angsana New"/>
                <w:sz w:val="30"/>
                <w:szCs w:val="30"/>
              </w:rPr>
              <w:t>9</w:t>
            </w:r>
            <w:r w:rsidRPr="003838E6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FC2D74" w:rsidRPr="003838E6" w:rsidRDefault="00465FA3" w:rsidP="00FC2D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38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38E6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25,250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275,723</w:t>
            </w:r>
          </w:p>
        </w:tc>
      </w:tr>
      <w:tr w:rsidR="00FC2D74" w:rsidRPr="003838E6" w:rsidTr="001E022E">
        <w:tc>
          <w:tcPr>
            <w:tcW w:w="3690" w:type="dxa"/>
          </w:tcPr>
          <w:p w:rsidR="00FC2D74" w:rsidRPr="003838E6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838E6">
              <w:rPr>
                <w:rFonts w:ascii="Angsana New" w:hAnsi="Angsana New"/>
                <w:sz w:val="30"/>
                <w:szCs w:val="30"/>
              </w:rPr>
              <w:t>9</w:t>
            </w:r>
            <w:r w:rsidRPr="003838E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3838E6">
              <w:rPr>
                <w:rFonts w:ascii="Angsana New" w:hAnsi="Angsana New"/>
                <w:sz w:val="30"/>
                <w:szCs w:val="30"/>
              </w:rPr>
              <w:t>-</w:t>
            </w:r>
            <w:r w:rsidRPr="003838E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3838E6">
              <w:rPr>
                <w:rFonts w:ascii="Angsana New" w:hAnsi="Angsana New"/>
                <w:sz w:val="30"/>
                <w:szCs w:val="30"/>
              </w:rPr>
              <w:t>180</w:t>
            </w:r>
            <w:r w:rsidRPr="003838E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FC2D74" w:rsidRPr="003838E6" w:rsidRDefault="00465FA3" w:rsidP="00FC2D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38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38E6" w:rsidRDefault="00465FA3" w:rsidP="00465F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465F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214,457</w:t>
            </w:r>
          </w:p>
        </w:tc>
      </w:tr>
      <w:tr w:rsidR="00FC2D74" w:rsidRPr="003838E6" w:rsidTr="001E022E">
        <w:tc>
          <w:tcPr>
            <w:tcW w:w="3690" w:type="dxa"/>
          </w:tcPr>
          <w:p w:rsidR="00FC2D74" w:rsidRPr="003838E6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838E6">
              <w:rPr>
                <w:rFonts w:ascii="Angsana New" w:hAnsi="Angsana New"/>
                <w:sz w:val="30"/>
                <w:szCs w:val="30"/>
              </w:rPr>
              <w:t>180</w:t>
            </w:r>
            <w:r w:rsidRPr="003838E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38E6">
              <w:rPr>
                <w:rFonts w:ascii="Angsana New" w:hAnsi="Angsana New"/>
                <w:sz w:val="30"/>
                <w:szCs w:val="30"/>
              </w:rPr>
              <w:t>-</w:t>
            </w:r>
            <w:r w:rsidRPr="003838E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38E6">
              <w:rPr>
                <w:rFonts w:ascii="Angsana New" w:hAnsi="Angsana New"/>
                <w:sz w:val="30"/>
                <w:szCs w:val="30"/>
              </w:rPr>
              <w:t>360</w:t>
            </w:r>
            <w:r w:rsidRPr="003838E6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FC2D74" w:rsidRPr="003838E6" w:rsidRDefault="00465FA3" w:rsidP="00FC2D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38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38E6" w:rsidRDefault="00465FA3" w:rsidP="00465F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465F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348,933</w:t>
            </w:r>
          </w:p>
        </w:tc>
      </w:tr>
      <w:tr w:rsidR="00FC2D74" w:rsidRPr="003838E6" w:rsidTr="001E022E">
        <w:tc>
          <w:tcPr>
            <w:tcW w:w="3690" w:type="dxa"/>
          </w:tcPr>
          <w:p w:rsidR="00FC2D74" w:rsidRPr="003838E6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838E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838E6">
              <w:rPr>
                <w:rFonts w:ascii="Angsana New" w:hAnsi="Angsana New"/>
                <w:sz w:val="30"/>
                <w:szCs w:val="30"/>
              </w:rPr>
              <w:t>360</w:t>
            </w:r>
            <w:r w:rsidRPr="003838E6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FC2D74" w:rsidRPr="003838E6" w:rsidDel="00CF3381" w:rsidRDefault="00465FA3" w:rsidP="00FC2D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38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38E6" w:rsidDel="00CF3381" w:rsidRDefault="00465FA3" w:rsidP="00FC2D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Del="00CF3381" w:rsidRDefault="00FC2D74" w:rsidP="00FC2D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C2D74" w:rsidRPr="003838E6" w:rsidTr="001E022E">
        <w:tc>
          <w:tcPr>
            <w:tcW w:w="3690" w:type="dxa"/>
          </w:tcPr>
          <w:p w:rsidR="00FC2D74" w:rsidRPr="003838E6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2D74" w:rsidRPr="00465FA3" w:rsidRDefault="00465FA3" w:rsidP="00465F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65F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1,527,960</w:t>
            </w:r>
          </w:p>
        </w:tc>
        <w:tc>
          <w:tcPr>
            <w:tcW w:w="270" w:type="dxa"/>
          </w:tcPr>
          <w:p w:rsidR="00FC2D74" w:rsidRPr="00465FA3" w:rsidRDefault="00FC2D74" w:rsidP="00465FA3">
            <w:pPr>
              <w:pStyle w:val="acctfourfigures"/>
              <w:tabs>
                <w:tab w:val="clear" w:pos="765"/>
                <w:tab w:val="decimal" w:pos="864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2D74" w:rsidRPr="004A29D3" w:rsidRDefault="00FC2D74" w:rsidP="00FC2D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A29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4A29D3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2D74" w:rsidRPr="004A29D3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1,597,687</w:t>
            </w:r>
          </w:p>
        </w:tc>
        <w:tc>
          <w:tcPr>
            <w:tcW w:w="270" w:type="dxa"/>
          </w:tcPr>
          <w:p w:rsidR="00FC2D74" w:rsidRPr="004A29D3" w:rsidRDefault="00FC2D74" w:rsidP="00FC2D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2D74" w:rsidRPr="004A29D3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A29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931,552</w:t>
            </w:r>
          </w:p>
        </w:tc>
      </w:tr>
      <w:tr w:rsidR="00FC2D74" w:rsidRPr="003838E6" w:rsidTr="001E022E">
        <w:tc>
          <w:tcPr>
            <w:tcW w:w="3690" w:type="dxa"/>
          </w:tcPr>
          <w:p w:rsidR="00FC2D74" w:rsidRPr="003838E6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3838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838E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C2D74" w:rsidRPr="003838E6" w:rsidRDefault="00465FA3" w:rsidP="00FC2D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38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C2D74" w:rsidRPr="003838E6" w:rsidRDefault="00465FA3" w:rsidP="00FC2D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C2D74" w:rsidRPr="003838E6" w:rsidTr="001E022E">
        <w:tc>
          <w:tcPr>
            <w:tcW w:w="3690" w:type="dxa"/>
          </w:tcPr>
          <w:p w:rsidR="00FC2D74" w:rsidRPr="003838E6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38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C2D74" w:rsidRPr="003838E6" w:rsidRDefault="00465FA3" w:rsidP="00465F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1,527,960</w:t>
            </w:r>
          </w:p>
        </w:tc>
        <w:tc>
          <w:tcPr>
            <w:tcW w:w="270" w:type="dxa"/>
          </w:tcPr>
          <w:p w:rsidR="00FC2D74" w:rsidRPr="00465FA3" w:rsidRDefault="00FC2D74" w:rsidP="00465FA3">
            <w:pPr>
              <w:pStyle w:val="acctfourfigures"/>
              <w:tabs>
                <w:tab w:val="clear" w:pos="765"/>
                <w:tab w:val="decimal" w:pos="864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38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C2D74" w:rsidRPr="003838E6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1,597,687</w:t>
            </w:r>
          </w:p>
        </w:tc>
        <w:tc>
          <w:tcPr>
            <w:tcW w:w="270" w:type="dxa"/>
          </w:tcPr>
          <w:p w:rsidR="00FC2D74" w:rsidRPr="003838E6" w:rsidRDefault="00FC2D74" w:rsidP="00FC2D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931,552</w:t>
            </w:r>
          </w:p>
        </w:tc>
      </w:tr>
      <w:tr w:rsidR="00AF3455" w:rsidRPr="001E022E" w:rsidTr="001E022E">
        <w:trPr>
          <w:trHeight w:val="307"/>
        </w:trPr>
        <w:tc>
          <w:tcPr>
            <w:tcW w:w="3690" w:type="dxa"/>
          </w:tcPr>
          <w:p w:rsidR="00AF3455" w:rsidRPr="001E022E" w:rsidRDefault="00AF3455" w:rsidP="001E0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5850" w:type="dxa"/>
            <w:gridSpan w:val="7"/>
          </w:tcPr>
          <w:p w:rsidR="00AF3455" w:rsidRPr="001E022E" w:rsidRDefault="00AF3455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</w:tr>
      <w:tr w:rsidR="00AF3455" w:rsidRPr="00DA340E" w:rsidTr="001E022E">
        <w:tc>
          <w:tcPr>
            <w:tcW w:w="3690" w:type="dxa"/>
          </w:tcPr>
          <w:p w:rsidR="00AF3455" w:rsidRPr="00DA340E" w:rsidRDefault="00AF3455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34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850" w:type="dxa"/>
            <w:gridSpan w:val="7"/>
          </w:tcPr>
          <w:p w:rsidR="00AF3455" w:rsidRPr="00DA340E" w:rsidRDefault="00AF3455" w:rsidP="0011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C2D74" w:rsidRPr="00DA340E" w:rsidTr="001E022E">
        <w:tc>
          <w:tcPr>
            <w:tcW w:w="3690" w:type="dxa"/>
          </w:tcPr>
          <w:p w:rsidR="00FC2D74" w:rsidRPr="00DA340E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340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FC2D74" w:rsidRPr="00DA340E" w:rsidRDefault="00465FA3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51,497,928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>32,134,710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A3493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48,148,980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19,062,780</w:t>
            </w:r>
          </w:p>
        </w:tc>
      </w:tr>
      <w:tr w:rsidR="00FC2D74" w:rsidRPr="00DA340E" w:rsidTr="001E022E">
        <w:tc>
          <w:tcPr>
            <w:tcW w:w="3690" w:type="dxa"/>
          </w:tcPr>
          <w:p w:rsidR="00FC2D74" w:rsidRPr="00DA340E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340E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DA340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DA340E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C2D74" w:rsidRPr="00DA340E" w:rsidTr="001E022E">
        <w:tc>
          <w:tcPr>
            <w:tcW w:w="3690" w:type="dxa"/>
          </w:tcPr>
          <w:p w:rsidR="00FC2D74" w:rsidRPr="00DA340E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A340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A340E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DA340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A340E">
              <w:rPr>
                <w:rFonts w:ascii="Angsana New" w:hAnsi="Angsana New"/>
                <w:sz w:val="30"/>
                <w:szCs w:val="30"/>
              </w:rPr>
              <w:t>9</w:t>
            </w:r>
            <w:r w:rsidRPr="00DA340E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FC2D74" w:rsidRPr="00DA340E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2,583,516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5,289,614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DA340E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2,262,345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2,806,342</w:t>
            </w:r>
          </w:p>
        </w:tc>
      </w:tr>
      <w:tr w:rsidR="00FC2D74" w:rsidRPr="00DA340E" w:rsidTr="001E022E">
        <w:tc>
          <w:tcPr>
            <w:tcW w:w="3690" w:type="dxa"/>
          </w:tcPr>
          <w:p w:rsidR="00FC2D74" w:rsidRPr="00DA340E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DA340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A340E">
              <w:rPr>
                <w:rFonts w:ascii="Angsana New" w:hAnsi="Angsana New"/>
                <w:sz w:val="30"/>
                <w:szCs w:val="30"/>
              </w:rPr>
              <w:t>9</w:t>
            </w:r>
            <w:r w:rsidRPr="00DA340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DA340E">
              <w:rPr>
                <w:rFonts w:ascii="Angsana New" w:hAnsi="Angsana New"/>
                <w:sz w:val="30"/>
                <w:szCs w:val="30"/>
              </w:rPr>
              <w:t>-</w:t>
            </w:r>
            <w:r w:rsidRPr="00DA340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DA340E">
              <w:rPr>
                <w:rFonts w:ascii="Angsana New" w:hAnsi="Angsana New"/>
                <w:sz w:val="30"/>
                <w:szCs w:val="30"/>
              </w:rPr>
              <w:t>180</w:t>
            </w:r>
            <w:r w:rsidRPr="00DA340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FC2D74" w:rsidRPr="00074685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1,253,702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1,700,750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DA340E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37,183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11,776</w:t>
            </w:r>
          </w:p>
        </w:tc>
      </w:tr>
      <w:tr w:rsidR="00FC2D74" w:rsidRPr="00DA340E" w:rsidTr="001E022E">
        <w:tc>
          <w:tcPr>
            <w:tcW w:w="3690" w:type="dxa"/>
          </w:tcPr>
          <w:p w:rsidR="00FC2D74" w:rsidRPr="00DA340E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DA340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A340E">
              <w:rPr>
                <w:rFonts w:ascii="Angsana New" w:hAnsi="Angsana New"/>
                <w:sz w:val="30"/>
                <w:szCs w:val="30"/>
              </w:rPr>
              <w:t>180</w:t>
            </w:r>
            <w:r w:rsidRPr="00DA34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340E">
              <w:rPr>
                <w:rFonts w:ascii="Angsana New" w:hAnsi="Angsana New"/>
                <w:sz w:val="30"/>
                <w:szCs w:val="30"/>
              </w:rPr>
              <w:t>-</w:t>
            </w:r>
            <w:r w:rsidRPr="00DA34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340E">
              <w:rPr>
                <w:rFonts w:ascii="Angsana New" w:hAnsi="Angsana New"/>
                <w:sz w:val="30"/>
                <w:szCs w:val="30"/>
              </w:rPr>
              <w:t>360</w:t>
            </w:r>
            <w:r w:rsidRPr="00DA340E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FC2D74" w:rsidRPr="00074685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2,511,615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6,085,192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DA340E" w:rsidRDefault="00465FA3" w:rsidP="0083694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450,000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5,115,705</w:t>
            </w:r>
          </w:p>
        </w:tc>
      </w:tr>
      <w:tr w:rsidR="00FC2D74" w:rsidRPr="00DA340E" w:rsidTr="001E022E">
        <w:tc>
          <w:tcPr>
            <w:tcW w:w="3690" w:type="dxa"/>
          </w:tcPr>
          <w:p w:rsidR="00FC2D74" w:rsidRPr="00DA340E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A340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A340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DA340E">
              <w:rPr>
                <w:rFonts w:ascii="Angsana New" w:hAnsi="Angsana New"/>
                <w:sz w:val="30"/>
                <w:szCs w:val="30"/>
              </w:rPr>
              <w:t>360</w:t>
            </w:r>
            <w:r w:rsidRPr="00DA340E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FC2D74" w:rsidRPr="00074685" w:rsidDel="00CF3381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1,015,765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Del="00CF3381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502,623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DA340E" w:rsidDel="00CF3381" w:rsidRDefault="00465FA3" w:rsidP="004E4F1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11,7</w:t>
            </w:r>
            <w:r w:rsidR="004E4F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034EDD" w:rsidDel="00CF3381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184,668</w:t>
            </w:r>
          </w:p>
        </w:tc>
      </w:tr>
      <w:tr w:rsidR="00FC2D74" w:rsidRPr="00DA340E" w:rsidTr="001E022E">
        <w:trPr>
          <w:trHeight w:val="298"/>
        </w:trPr>
        <w:tc>
          <w:tcPr>
            <w:tcW w:w="3690" w:type="dxa"/>
          </w:tcPr>
          <w:p w:rsidR="00FC2D74" w:rsidRPr="00DA340E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2D74" w:rsidRPr="004A29D3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58,862,526</w:t>
            </w:r>
          </w:p>
        </w:tc>
        <w:tc>
          <w:tcPr>
            <w:tcW w:w="270" w:type="dxa"/>
          </w:tcPr>
          <w:p w:rsidR="00FC2D74" w:rsidRPr="004A29D3" w:rsidRDefault="00FC2D74" w:rsidP="00FC2D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2D74" w:rsidRPr="004A29D3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A29D3">
              <w:rPr>
                <w:rFonts w:ascii="Angsana New" w:hAnsi="Angsana New"/>
                <w:b/>
                <w:bCs/>
                <w:sz w:val="30"/>
                <w:szCs w:val="30"/>
              </w:rPr>
              <w:t>45,712,889</w:t>
            </w:r>
          </w:p>
        </w:tc>
        <w:tc>
          <w:tcPr>
            <w:tcW w:w="270" w:type="dxa"/>
          </w:tcPr>
          <w:p w:rsidR="00FC2D74" w:rsidRPr="004A29D3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2D74" w:rsidRPr="004A29D3" w:rsidRDefault="00465FA3" w:rsidP="005B4C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50,910,284</w:t>
            </w:r>
          </w:p>
        </w:tc>
        <w:tc>
          <w:tcPr>
            <w:tcW w:w="270" w:type="dxa"/>
          </w:tcPr>
          <w:p w:rsidR="00FC2D74" w:rsidRPr="004A29D3" w:rsidRDefault="00FC2D74" w:rsidP="00FC2D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2D74" w:rsidRPr="004A29D3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A29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27,181,271</w:t>
            </w:r>
          </w:p>
        </w:tc>
      </w:tr>
      <w:tr w:rsidR="00FC2D74" w:rsidRPr="00DA340E" w:rsidTr="001E022E">
        <w:tc>
          <w:tcPr>
            <w:tcW w:w="3690" w:type="dxa"/>
          </w:tcPr>
          <w:p w:rsidR="00FC2D74" w:rsidRPr="00DA340E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DA34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A340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C2D74" w:rsidRPr="00DA340E" w:rsidRDefault="0052763E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1,418,811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C2D74" w:rsidRPr="00034EDD" w:rsidRDefault="00FC2D74" w:rsidP="0006627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>(388,418)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C2D74" w:rsidRPr="00DA340E" w:rsidRDefault="00465FA3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52763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  <w:r w:rsidR="0052763E">
              <w:rPr>
                <w:rFonts w:ascii="Angsana New" w:hAnsi="Angsana New"/>
                <w:sz w:val="30"/>
                <w:szCs w:val="30"/>
                <w:lang w:val="en-US" w:bidi="th-TH"/>
              </w:rPr>
              <w:t>,888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4EDD">
              <w:rPr>
                <w:rFonts w:ascii="Angsana New" w:hAnsi="Angsana New"/>
                <w:sz w:val="30"/>
                <w:szCs w:val="30"/>
                <w:lang w:val="en-US" w:bidi="th-TH"/>
              </w:rPr>
              <w:t>(184,668)</w:t>
            </w:r>
          </w:p>
        </w:tc>
      </w:tr>
      <w:tr w:rsidR="00FC2D74" w:rsidRPr="00DA340E" w:rsidTr="001E022E">
        <w:tc>
          <w:tcPr>
            <w:tcW w:w="3690" w:type="dxa"/>
          </w:tcPr>
          <w:p w:rsidR="00FC2D74" w:rsidRPr="00DA340E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4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C2D74" w:rsidRPr="00DA340E" w:rsidRDefault="0052763E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57,443,715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</w:rPr>
              <w:t>45,324,471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C2D74" w:rsidRPr="000A3493" w:rsidRDefault="0052763E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50,904,396</w:t>
            </w:r>
          </w:p>
        </w:tc>
        <w:tc>
          <w:tcPr>
            <w:tcW w:w="270" w:type="dxa"/>
          </w:tcPr>
          <w:p w:rsidR="00FC2D74" w:rsidRPr="00DA340E" w:rsidRDefault="00FC2D74" w:rsidP="00FC2D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</w:rPr>
              <w:t>26,996,603</w:t>
            </w:r>
          </w:p>
        </w:tc>
      </w:tr>
      <w:tr w:rsidR="00B01466" w:rsidRPr="00AB7712" w:rsidTr="001E022E">
        <w:trPr>
          <w:trHeight w:val="217"/>
        </w:trPr>
        <w:tc>
          <w:tcPr>
            <w:tcW w:w="3690" w:type="dxa"/>
          </w:tcPr>
          <w:p w:rsidR="00B01466" w:rsidRPr="00AB7712" w:rsidRDefault="00B01466" w:rsidP="00B01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01466" w:rsidRPr="00AB7712" w:rsidRDefault="00B01466" w:rsidP="00B0146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B01466" w:rsidRPr="00AB7712" w:rsidRDefault="00B01466" w:rsidP="00B0146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01466" w:rsidRPr="00AB7712" w:rsidRDefault="00B01466" w:rsidP="00B0146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B01466" w:rsidRPr="00AB7712" w:rsidRDefault="00B01466" w:rsidP="00B0146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01466" w:rsidRPr="00AB7712" w:rsidRDefault="00B01466" w:rsidP="00B0146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B01466" w:rsidRPr="00AB7712" w:rsidRDefault="00B01466" w:rsidP="00B0146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01466" w:rsidRPr="00AB7712" w:rsidRDefault="00B01466" w:rsidP="00B014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FC2D74" w:rsidRPr="00384C7A" w:rsidTr="001E022E">
        <w:tc>
          <w:tcPr>
            <w:tcW w:w="3690" w:type="dxa"/>
          </w:tcPr>
          <w:p w:rsidR="00FC2D74" w:rsidRPr="00DA340E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4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C2D74" w:rsidRPr="00034EDD" w:rsidRDefault="0052763E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58,971,675</w:t>
            </w:r>
          </w:p>
        </w:tc>
        <w:tc>
          <w:tcPr>
            <w:tcW w:w="27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</w:rPr>
              <w:t>45,324,471</w:t>
            </w:r>
          </w:p>
        </w:tc>
        <w:tc>
          <w:tcPr>
            <w:tcW w:w="270" w:type="dxa"/>
          </w:tcPr>
          <w:p w:rsidR="00FC2D74" w:rsidRPr="00034EDD" w:rsidRDefault="00FC2D74" w:rsidP="00FC2D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C2D74" w:rsidRPr="000A3493" w:rsidRDefault="0052763E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52,502,083</w:t>
            </w:r>
          </w:p>
        </w:tc>
        <w:tc>
          <w:tcPr>
            <w:tcW w:w="270" w:type="dxa"/>
          </w:tcPr>
          <w:p w:rsidR="00FC2D74" w:rsidRPr="00034EDD" w:rsidRDefault="00FC2D74" w:rsidP="00FC2D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C2D74" w:rsidRPr="003F7707" w:rsidRDefault="00FC2D74" w:rsidP="00FC2D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</w:rPr>
              <w:t>27,928,155</w:t>
            </w:r>
          </w:p>
        </w:tc>
      </w:tr>
    </w:tbl>
    <w:p w:rsidR="00744982" w:rsidRDefault="00744982" w:rsidP="004A2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70"/>
        <w:ind w:left="540"/>
        <w:rPr>
          <w:rFonts w:ascii="Angsana New" w:hAnsi="Angsana New"/>
          <w:sz w:val="30"/>
          <w:szCs w:val="30"/>
        </w:rPr>
      </w:pPr>
    </w:p>
    <w:p w:rsidR="00E76445" w:rsidRDefault="00E76445" w:rsidP="004A2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70"/>
        <w:ind w:left="540"/>
        <w:rPr>
          <w:rFonts w:ascii="Angsana New" w:hAnsi="Angsana New"/>
          <w:sz w:val="30"/>
          <w:szCs w:val="30"/>
        </w:rPr>
      </w:pPr>
      <w:r w:rsidRPr="00433FD3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30 วันถึง </w:t>
      </w:r>
      <w:r w:rsidR="00433FD3" w:rsidRPr="00433FD3">
        <w:rPr>
          <w:rFonts w:ascii="Angsana New" w:hAnsi="Angsana New"/>
          <w:sz w:val="30"/>
          <w:szCs w:val="30"/>
        </w:rPr>
        <w:t>9</w:t>
      </w:r>
      <w:r w:rsidRPr="00433FD3">
        <w:rPr>
          <w:rFonts w:ascii="Angsana New" w:hAnsi="Angsana New"/>
          <w:sz w:val="30"/>
          <w:szCs w:val="30"/>
        </w:rPr>
        <w:t>0</w:t>
      </w:r>
      <w:r w:rsidRPr="00433FD3">
        <w:rPr>
          <w:rFonts w:ascii="Angsana New" w:hAnsi="Angsana New"/>
          <w:sz w:val="30"/>
          <w:szCs w:val="30"/>
          <w:cs/>
        </w:rPr>
        <w:t xml:space="preserve"> วัน</w:t>
      </w:r>
    </w:p>
    <w:p w:rsidR="004F68E1" w:rsidRPr="00433FD3" w:rsidRDefault="004F68E1" w:rsidP="004A2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70"/>
        <w:ind w:left="540"/>
        <w:rPr>
          <w:rFonts w:ascii="Angsana New" w:hAnsi="Angsana New"/>
          <w:sz w:val="30"/>
          <w:szCs w:val="30"/>
        </w:rPr>
      </w:pPr>
    </w:p>
    <w:p w:rsidR="00FC2D74" w:rsidRDefault="003608EF" w:rsidP="00FC2D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FC2D74" w:rsidRPr="00B548D1">
        <w:rPr>
          <w:rFonts w:ascii="Angsana New" w:hAnsi="Angsana New"/>
          <w:b/>
          <w:bCs/>
          <w:sz w:val="30"/>
          <w:szCs w:val="30"/>
          <w:cs/>
        </w:rPr>
        <w:tab/>
      </w:r>
      <w:r w:rsidR="00FC2D74" w:rsidRPr="00B548D1">
        <w:rPr>
          <w:rFonts w:ascii="Angsana New" w:hAnsi="Angsana New" w:hint="cs"/>
          <w:b/>
          <w:bCs/>
          <w:sz w:val="30"/>
          <w:szCs w:val="30"/>
          <w:cs/>
        </w:rPr>
        <w:t>เงินลงทุนใน</w:t>
      </w:r>
      <w:r w:rsidR="00FC2D74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:rsidR="00FC2D74" w:rsidRDefault="00FC2D74" w:rsidP="00FC2D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260"/>
        <w:gridCol w:w="270"/>
        <w:gridCol w:w="1260"/>
      </w:tblGrid>
      <w:tr w:rsidR="00FC2D74" w:rsidRPr="00384C7A" w:rsidTr="00196B53">
        <w:tc>
          <w:tcPr>
            <w:tcW w:w="3960" w:type="dxa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2D74" w:rsidRPr="00384C7A" w:rsidTr="00196B53">
        <w:tc>
          <w:tcPr>
            <w:tcW w:w="3960" w:type="dxa"/>
          </w:tcPr>
          <w:p w:rsidR="00FC2D74" w:rsidRPr="00D0726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57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072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C2D74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C2D74" w:rsidRPr="00384C7A" w:rsidTr="00196B53">
        <w:tc>
          <w:tcPr>
            <w:tcW w:w="3960" w:type="dxa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:rsidR="00FC2D74" w:rsidRPr="002148F1" w:rsidRDefault="00FC2D74" w:rsidP="00196B5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2D74" w:rsidRPr="00384C7A" w:rsidTr="00196B53">
        <w:tc>
          <w:tcPr>
            <w:tcW w:w="3960" w:type="dxa"/>
          </w:tcPr>
          <w:p w:rsidR="00FC2D74" w:rsidRPr="00384C7A" w:rsidRDefault="00FC2D7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</w:tcPr>
          <w:p w:rsidR="00FC2D74" w:rsidRDefault="0052763E" w:rsidP="00196B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693,000</w:t>
            </w:r>
          </w:p>
        </w:tc>
        <w:tc>
          <w:tcPr>
            <w:tcW w:w="270" w:type="dxa"/>
          </w:tcPr>
          <w:p w:rsidR="00FC2D74" w:rsidRDefault="00FC2D74" w:rsidP="00196B5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2D74" w:rsidRPr="003B3956" w:rsidRDefault="0052763E" w:rsidP="00196B5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C2D74" w:rsidRPr="003233D7" w:rsidRDefault="00FC2D74" w:rsidP="00196B5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B3956" w:rsidRDefault="0052763E" w:rsidP="00196B5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C2D74" w:rsidRPr="003D4F43" w:rsidRDefault="00FC2D74" w:rsidP="00196B5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C2D74" w:rsidRPr="003B3956" w:rsidRDefault="0052763E" w:rsidP="00196B5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2D74" w:rsidRPr="00384C7A" w:rsidTr="00196B53">
        <w:tc>
          <w:tcPr>
            <w:tcW w:w="3960" w:type="dxa"/>
          </w:tcPr>
          <w:p w:rsidR="00FC2D74" w:rsidRDefault="00FC2D74" w:rsidP="00C5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3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</w:t>
            </w:r>
            <w:r w:rsidR="00C51ADD">
              <w:rPr>
                <w:rFonts w:ascii="Angsana New" w:hAnsi="Angsana New" w:hint="cs"/>
                <w:sz w:val="30"/>
                <w:szCs w:val="30"/>
                <w:cs/>
              </w:rPr>
              <w:t>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</w:t>
            </w:r>
            <w:r w:rsidR="00C51ADD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C2D74" w:rsidRDefault="0052763E" w:rsidP="00433FD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113,325</w:t>
            </w:r>
          </w:p>
        </w:tc>
        <w:tc>
          <w:tcPr>
            <w:tcW w:w="270" w:type="dxa"/>
          </w:tcPr>
          <w:p w:rsidR="00FC2D74" w:rsidRDefault="00FC2D74" w:rsidP="00196B5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2763E" w:rsidRPr="003D4F43" w:rsidRDefault="0052763E" w:rsidP="00196B5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C2D74" w:rsidRPr="003D4F43" w:rsidRDefault="00FC2D74" w:rsidP="00196B5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2763E" w:rsidRPr="003D4F43" w:rsidRDefault="0052763E" w:rsidP="00196B5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C2D74" w:rsidRPr="003D4F43" w:rsidRDefault="00FC2D74" w:rsidP="00196B5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2763E" w:rsidRPr="003D4F43" w:rsidRDefault="0052763E" w:rsidP="00196B5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2D74" w:rsidRPr="005D3307" w:rsidTr="00196B53">
        <w:tc>
          <w:tcPr>
            <w:tcW w:w="3960" w:type="dxa"/>
          </w:tcPr>
          <w:p w:rsidR="00FC2D74" w:rsidRPr="005D3307" w:rsidRDefault="00FC2D74" w:rsidP="00F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C2D74" w:rsidRDefault="0052763E" w:rsidP="00196B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806,325</w:t>
            </w:r>
          </w:p>
        </w:tc>
        <w:tc>
          <w:tcPr>
            <w:tcW w:w="270" w:type="dxa"/>
          </w:tcPr>
          <w:p w:rsidR="00FC2D74" w:rsidRPr="003B3956" w:rsidRDefault="00FC2D74" w:rsidP="00196B5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C2D74" w:rsidRPr="00CC4DE6" w:rsidRDefault="0052763E" w:rsidP="00196B5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C2D74" w:rsidRPr="00CC4DE6" w:rsidRDefault="00FC2D74" w:rsidP="00196B5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C2D74" w:rsidRPr="00CC4DE6" w:rsidRDefault="0052763E" w:rsidP="00196B5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C2D74" w:rsidRPr="005A0E21" w:rsidRDefault="00FC2D74" w:rsidP="00196B5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C2D74" w:rsidRPr="00CC4DE6" w:rsidRDefault="0052763E" w:rsidP="00196B5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C2D74" w:rsidRDefault="00FC2D74" w:rsidP="00715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="Angsana New" w:hAnsi="Angsana New"/>
          <w:b/>
          <w:sz w:val="20"/>
          <w:szCs w:val="20"/>
          <w:cs/>
        </w:rPr>
        <w:sectPr w:rsidR="00FC2D74" w:rsidSect="00196B53">
          <w:headerReference w:type="default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:rsidR="00AA1BB9" w:rsidRDefault="00AA1BB9" w:rsidP="00AA1BB9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744982">
        <w:rPr>
          <w:rFonts w:ascii="Angsana New" w:hAnsi="Angsana New"/>
          <w:sz w:val="30"/>
          <w:szCs w:val="30"/>
          <w:cs/>
          <w:lang w:bidi="th-TH"/>
        </w:rPr>
        <w:t xml:space="preserve"> ณ วันที่ 3</w:t>
      </w:r>
      <w:r w:rsidR="00744982">
        <w:rPr>
          <w:rFonts w:ascii="Angsana New" w:hAnsi="Angsana New"/>
          <w:sz w:val="30"/>
          <w:szCs w:val="30"/>
          <w:lang w:bidi="th-TH"/>
        </w:rPr>
        <w:t>0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95790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val="en-US" w:bidi="th-TH"/>
        </w:rPr>
        <w:t>60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255</w:t>
      </w:r>
      <w:r>
        <w:rPr>
          <w:rFonts w:ascii="Angsana New" w:hAnsi="Angsana New"/>
          <w:sz w:val="30"/>
          <w:szCs w:val="30"/>
          <w:lang w:bidi="th-TH"/>
        </w:rPr>
        <w:t>9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FC2D74" w:rsidRDefault="00FC2D74" w:rsidP="00715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="Angsana New" w:hAnsi="Angsana New"/>
          <w:b/>
          <w:sz w:val="20"/>
          <w:szCs w:val="20"/>
        </w:rPr>
      </w:pPr>
    </w:p>
    <w:tbl>
      <w:tblPr>
        <w:tblW w:w="1566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620"/>
        <w:gridCol w:w="2520"/>
        <w:gridCol w:w="990"/>
        <w:gridCol w:w="990"/>
        <w:gridCol w:w="270"/>
        <w:gridCol w:w="990"/>
        <w:gridCol w:w="1260"/>
        <w:gridCol w:w="270"/>
        <w:gridCol w:w="1260"/>
        <w:gridCol w:w="270"/>
        <w:gridCol w:w="1170"/>
        <w:gridCol w:w="270"/>
        <w:gridCol w:w="1260"/>
        <w:gridCol w:w="270"/>
        <w:gridCol w:w="990"/>
        <w:gridCol w:w="270"/>
        <w:gridCol w:w="990"/>
      </w:tblGrid>
      <w:tr w:rsidR="00AA1BB9" w:rsidRPr="00E65445" w:rsidTr="00196B53">
        <w:trPr>
          <w:trHeight w:hRule="exact" w:val="346"/>
        </w:trPr>
        <w:tc>
          <w:tcPr>
            <w:tcW w:w="16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0" w:type="dxa"/>
            <w:gridSpan w:val="16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A1BB9" w:rsidRPr="00E65445" w:rsidTr="00196B53">
        <w:trPr>
          <w:trHeight w:hRule="exact" w:val="346"/>
        </w:trPr>
        <w:tc>
          <w:tcPr>
            <w:tcW w:w="16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250" w:type="dxa"/>
            <w:gridSpan w:val="3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790" w:type="dxa"/>
            <w:gridSpan w:val="3"/>
            <w:vAlign w:val="bottom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</w:tr>
      <w:tr w:rsidR="00AA1BB9" w:rsidRPr="00E65445" w:rsidTr="00196B53">
        <w:trPr>
          <w:trHeight w:hRule="exact" w:val="346"/>
        </w:trPr>
        <w:tc>
          <w:tcPr>
            <w:tcW w:w="16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250" w:type="dxa"/>
            <w:gridSpan w:val="3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790" w:type="dxa"/>
            <w:gridSpan w:val="3"/>
            <w:vAlign w:val="bottom"/>
          </w:tcPr>
          <w:p w:rsidR="00AA1BB9" w:rsidRPr="00E65445" w:rsidDel="00685444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เงินร่วมลงทุน</w:t>
            </w:r>
          </w:p>
        </w:tc>
        <w:tc>
          <w:tcPr>
            <w:tcW w:w="270" w:type="dxa"/>
            <w:vAlign w:val="bottom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AA1BB9" w:rsidRPr="00E65445" w:rsidDel="00685444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AA1BB9" w:rsidRPr="00E65445" w:rsidTr="00196B53">
        <w:trPr>
          <w:trHeight w:hRule="exact" w:val="346"/>
        </w:trPr>
        <w:tc>
          <w:tcPr>
            <w:tcW w:w="16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26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AA1BB9" w:rsidRPr="00E65445" w:rsidTr="00D42946">
        <w:trPr>
          <w:trHeight w:hRule="exact" w:val="346"/>
        </w:trPr>
        <w:tc>
          <w:tcPr>
            <w:tcW w:w="16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AA1BB9" w:rsidRDefault="00095790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A1BB9" w:rsidRPr="00E65445" w:rsidRDefault="004A529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29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:rsidR="00AA1BB9" w:rsidRDefault="00095790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1BB9" w:rsidRDefault="00095790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A1BB9" w:rsidRDefault="00095790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A1BB9" w:rsidRPr="00E65445" w:rsidTr="00196B53">
        <w:trPr>
          <w:trHeight w:hRule="exact" w:val="346"/>
        </w:trPr>
        <w:tc>
          <w:tcPr>
            <w:tcW w:w="16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A1BB9" w:rsidRPr="00E65445" w:rsidTr="00196B53">
        <w:trPr>
          <w:trHeight w:hRule="exact" w:val="346"/>
        </w:trPr>
        <w:tc>
          <w:tcPr>
            <w:tcW w:w="16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6544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5760" w:type="dxa"/>
            <w:gridSpan w:val="7"/>
          </w:tcPr>
          <w:p w:rsidR="00AA1BB9" w:rsidRPr="00E65445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1BB9" w:rsidRPr="00E65445" w:rsidTr="00196B53">
        <w:trPr>
          <w:trHeight w:hRule="exact" w:val="405"/>
        </w:trPr>
        <w:tc>
          <w:tcPr>
            <w:tcW w:w="1620" w:type="dxa"/>
          </w:tcPr>
          <w:p w:rsidR="00AA1BB9" w:rsidRPr="00902038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ยูเร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กายู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ไอ</w:t>
            </w:r>
          </w:p>
        </w:tc>
        <w:tc>
          <w:tcPr>
            <w:tcW w:w="2520" w:type="dxa"/>
          </w:tcPr>
          <w:p w:rsidR="00AA1BB9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สำรวจ ออกแบบ ติดตั้งงาน</w:t>
            </w:r>
          </w:p>
          <w:p w:rsidR="00AA1BB9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AA1BB9" w:rsidRPr="00902038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AA1BB9" w:rsidRPr="00902038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203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90" w:type="dxa"/>
          </w:tcPr>
          <w:p w:rsidR="00AA1BB9" w:rsidRPr="00902038" w:rsidRDefault="00A833B7" w:rsidP="00196B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Pr="009D785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60" w:type="dxa"/>
          </w:tcPr>
          <w:p w:rsidR="00AA1BB9" w:rsidRPr="009D7855" w:rsidRDefault="00A833B7" w:rsidP="00196B5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A1BB9" w:rsidRPr="00E65445" w:rsidRDefault="00A833B7" w:rsidP="00A833B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270" w:type="dxa"/>
          </w:tcPr>
          <w:p w:rsidR="00AA1BB9" w:rsidRPr="00E65445" w:rsidRDefault="00AA1BB9" w:rsidP="00A833B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A1BB9" w:rsidRPr="00E65445" w:rsidRDefault="00A833B7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806,325</w:t>
            </w: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693,000</w:t>
            </w:r>
          </w:p>
        </w:tc>
      </w:tr>
      <w:tr w:rsidR="00AA1BB9" w:rsidRPr="00E65445" w:rsidTr="00196B53">
        <w:trPr>
          <w:trHeight w:hRule="exact" w:val="2025"/>
        </w:trPr>
        <w:tc>
          <w:tcPr>
            <w:tcW w:w="1620" w:type="dxa"/>
          </w:tcPr>
          <w:p w:rsidR="00AA1BB9" w:rsidRDefault="00AA1BB9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AA1BB9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บำรุงรักษา และดำเนินการสำหรับการเปลี่ยนอุปกรณ์ระบบปรับอากาศเพื่ออนุรักษ์พลังงาน</w:t>
            </w:r>
          </w:p>
          <w:p w:rsidR="00AA1BB9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AA1BB9" w:rsidRPr="00902038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AA1BB9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A1BB9" w:rsidRPr="009D785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A1BB9" w:rsidRPr="009D785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A1BB9" w:rsidRPr="009D785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AA1BB9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A1BB9" w:rsidRPr="00E65445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AA1BB9" w:rsidRDefault="00AA1BB9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196B53" w:rsidRDefault="00196B53" w:rsidP="00196B53">
      <w:pPr>
        <w:rPr>
          <w:rFonts w:ascii="Angsana New" w:hAnsi="Angsana New"/>
          <w:sz w:val="20"/>
          <w:szCs w:val="20"/>
          <w:cs/>
        </w:rPr>
      </w:pPr>
    </w:p>
    <w:p w:rsidR="00196B53" w:rsidRDefault="00196B53" w:rsidP="00196B5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D7855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196B53" w:rsidRDefault="00196B53" w:rsidP="00196B5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196B53" w:rsidRPr="009D7855" w:rsidRDefault="00E229C0" w:rsidP="00196B53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proofErr w:type="spellStart"/>
      <w:r w:rsidRPr="00E229C0">
        <w:rPr>
          <w:rFonts w:ascii="Angsana New" w:hAnsi="Angsana New" w:hint="cs"/>
          <w:sz w:val="30"/>
          <w:szCs w:val="30"/>
          <w:cs/>
          <w:lang w:bidi="th-TH"/>
        </w:rPr>
        <w:t>ยูเร</w:t>
      </w:r>
      <w:proofErr w:type="spellEnd"/>
      <w:r w:rsidRPr="00E229C0">
        <w:rPr>
          <w:rFonts w:ascii="Angsana New" w:hAnsi="Angsana New" w:hint="cs"/>
          <w:sz w:val="30"/>
          <w:szCs w:val="30"/>
          <w:cs/>
          <w:lang w:bidi="th-TH"/>
        </w:rPr>
        <w:t>กายู</w:t>
      </w:r>
      <w:proofErr w:type="spellStart"/>
      <w:r w:rsidRPr="00E229C0">
        <w:rPr>
          <w:rFonts w:ascii="Angsana New" w:hAnsi="Angsana New" w:hint="cs"/>
          <w:sz w:val="30"/>
          <w:szCs w:val="30"/>
          <w:cs/>
          <w:lang w:bidi="th-TH"/>
        </w:rPr>
        <w:t>เอ็ม</w:t>
      </w:r>
      <w:proofErr w:type="spellEnd"/>
      <w:r w:rsidRPr="00E229C0">
        <w:rPr>
          <w:rFonts w:ascii="Angsana New" w:hAnsi="Angsana New" w:hint="cs"/>
          <w:sz w:val="30"/>
          <w:szCs w:val="30"/>
          <w:cs/>
          <w:lang w:bidi="th-TH"/>
        </w:rPr>
        <w:t>ไอได้ก่อตั้งขึ้นเป็นหน่วยภาษีแยกต่างหากและกลุ่มบริษัทมีสิทธิในมูลค่าคงเหลือของสินทรัพย์สุทธิของ</w:t>
      </w:r>
      <w:proofErr w:type="spellStart"/>
      <w:r w:rsidRPr="00E229C0">
        <w:rPr>
          <w:rFonts w:ascii="Angsana New" w:hAnsi="Angsana New" w:hint="cs"/>
          <w:sz w:val="30"/>
          <w:szCs w:val="30"/>
          <w:cs/>
          <w:lang w:bidi="th-TH"/>
        </w:rPr>
        <w:t>ยูเร</w:t>
      </w:r>
      <w:proofErr w:type="spellEnd"/>
      <w:r w:rsidRPr="00E229C0">
        <w:rPr>
          <w:rFonts w:ascii="Angsana New" w:hAnsi="Angsana New" w:hint="cs"/>
          <w:sz w:val="30"/>
          <w:szCs w:val="30"/>
          <w:cs/>
          <w:lang w:bidi="th-TH"/>
        </w:rPr>
        <w:t>กายู</w:t>
      </w:r>
      <w:proofErr w:type="spellStart"/>
      <w:r w:rsidRPr="00E229C0">
        <w:rPr>
          <w:rFonts w:ascii="Angsana New" w:hAnsi="Angsana New" w:hint="cs"/>
          <w:sz w:val="30"/>
          <w:szCs w:val="30"/>
          <w:cs/>
          <w:lang w:bidi="th-TH"/>
        </w:rPr>
        <w:t>เอ็ม</w:t>
      </w:r>
      <w:proofErr w:type="spellEnd"/>
      <w:r w:rsidRPr="00E229C0">
        <w:rPr>
          <w:rFonts w:ascii="Angsana New" w:hAnsi="Angsana New" w:hint="cs"/>
          <w:sz w:val="30"/>
          <w:szCs w:val="30"/>
          <w:cs/>
          <w:lang w:bidi="th-TH"/>
        </w:rPr>
        <w:t>ไอ</w:t>
      </w:r>
      <w:r w:rsidRPr="00E229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229C0">
        <w:rPr>
          <w:rFonts w:ascii="Angsana New" w:hAnsi="Angsana New" w:hint="cs"/>
          <w:sz w:val="30"/>
          <w:szCs w:val="30"/>
          <w:cs/>
          <w:lang w:bidi="th-TH"/>
        </w:rPr>
        <w:t>กลุ่มบริษัทจึงจัดประเภทส่วนได้เสียใน</w:t>
      </w:r>
      <w:proofErr w:type="spellStart"/>
      <w:r w:rsidRPr="00E229C0">
        <w:rPr>
          <w:rFonts w:ascii="Angsana New" w:hAnsi="Angsana New" w:hint="cs"/>
          <w:sz w:val="30"/>
          <w:szCs w:val="30"/>
          <w:cs/>
          <w:lang w:bidi="th-TH"/>
        </w:rPr>
        <w:t>ยูเร</w:t>
      </w:r>
      <w:proofErr w:type="spellEnd"/>
      <w:r w:rsidRPr="00E229C0">
        <w:rPr>
          <w:rFonts w:ascii="Angsana New" w:hAnsi="Angsana New" w:hint="cs"/>
          <w:sz w:val="30"/>
          <w:szCs w:val="30"/>
          <w:cs/>
          <w:lang w:bidi="th-TH"/>
        </w:rPr>
        <w:t>กา</w:t>
      </w:r>
      <w:proofErr w:type="spellStart"/>
      <w:r w:rsidRPr="00E229C0">
        <w:rPr>
          <w:rFonts w:ascii="Angsana New" w:hAnsi="Angsana New" w:hint="cs"/>
          <w:sz w:val="30"/>
          <w:szCs w:val="30"/>
          <w:cs/>
          <w:lang w:bidi="th-TH"/>
        </w:rPr>
        <w:t>เอ็ม</w:t>
      </w:r>
      <w:proofErr w:type="spellEnd"/>
      <w:r w:rsidRPr="00E229C0">
        <w:rPr>
          <w:rFonts w:ascii="Angsana New" w:hAnsi="Angsana New" w:hint="cs"/>
          <w:sz w:val="30"/>
          <w:szCs w:val="30"/>
          <w:cs/>
          <w:lang w:bidi="th-TH"/>
        </w:rPr>
        <w:t>เอไอเป็นการร่วมค้า</w:t>
      </w:r>
      <w:r w:rsidRPr="00E229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229C0">
        <w:rPr>
          <w:rFonts w:ascii="Angsana New" w:hAnsi="Angsana New" w:hint="cs"/>
          <w:sz w:val="30"/>
          <w:szCs w:val="30"/>
          <w:cs/>
          <w:lang w:bidi="th-TH"/>
        </w:rPr>
        <w:t>ภายใต้สัญญาก่อตั้ง</w:t>
      </w:r>
      <w:proofErr w:type="spellStart"/>
      <w:r w:rsidRPr="00E229C0">
        <w:rPr>
          <w:rFonts w:ascii="Angsana New" w:hAnsi="Angsana New" w:hint="cs"/>
          <w:sz w:val="30"/>
          <w:szCs w:val="30"/>
          <w:cs/>
          <w:lang w:bidi="th-TH"/>
        </w:rPr>
        <w:t>ยูเร</w:t>
      </w:r>
      <w:proofErr w:type="spellEnd"/>
      <w:r w:rsidRPr="00E229C0">
        <w:rPr>
          <w:rFonts w:ascii="Angsana New" w:hAnsi="Angsana New" w:hint="cs"/>
          <w:sz w:val="30"/>
          <w:szCs w:val="30"/>
          <w:cs/>
          <w:lang w:bidi="th-TH"/>
        </w:rPr>
        <w:t>กายู</w:t>
      </w:r>
      <w:proofErr w:type="spellStart"/>
      <w:r w:rsidRPr="00E229C0">
        <w:rPr>
          <w:rFonts w:ascii="Angsana New" w:hAnsi="Angsana New" w:hint="cs"/>
          <w:sz w:val="30"/>
          <w:szCs w:val="30"/>
          <w:cs/>
          <w:lang w:bidi="th-TH"/>
        </w:rPr>
        <w:t>เอ็ม</w:t>
      </w:r>
      <w:proofErr w:type="spellEnd"/>
      <w:r w:rsidRPr="00E229C0">
        <w:rPr>
          <w:rFonts w:ascii="Angsana New" w:hAnsi="Angsana New" w:hint="cs"/>
          <w:sz w:val="30"/>
          <w:szCs w:val="30"/>
          <w:cs/>
          <w:lang w:bidi="th-TH"/>
        </w:rPr>
        <w:t>ไอ</w:t>
      </w:r>
    </w:p>
    <w:p w:rsidR="00196B53" w:rsidRDefault="00196B53" w:rsidP="00196B53">
      <w:pPr>
        <w:rPr>
          <w:rFonts w:ascii="Angsana New" w:hAnsi="Angsana New"/>
          <w:sz w:val="20"/>
          <w:szCs w:val="20"/>
          <w:cs/>
        </w:rPr>
      </w:pPr>
    </w:p>
    <w:p w:rsidR="00196B53" w:rsidRDefault="00196B53" w:rsidP="00196B53">
      <w:pPr>
        <w:rPr>
          <w:rFonts w:ascii="Angsana New" w:hAnsi="Angsana New"/>
          <w:sz w:val="20"/>
          <w:szCs w:val="20"/>
          <w:cs/>
        </w:rPr>
      </w:pPr>
    </w:p>
    <w:p w:rsidR="00AA1BB9" w:rsidRPr="00196B53" w:rsidRDefault="00AA1BB9" w:rsidP="00196B53">
      <w:pPr>
        <w:rPr>
          <w:rFonts w:ascii="Angsana New" w:hAnsi="Angsana New"/>
          <w:sz w:val="20"/>
          <w:szCs w:val="20"/>
          <w:cs/>
        </w:rPr>
        <w:sectPr w:rsidR="00AA1BB9" w:rsidRPr="00196B53" w:rsidSect="00FC2D74">
          <w:headerReference w:type="default" r:id="rId11"/>
          <w:footerReference w:type="default" r:id="rId12"/>
          <w:pgSz w:w="16840" w:h="11907" w:orient="landscape" w:code="9"/>
          <w:pgMar w:top="1152" w:right="691" w:bottom="1152" w:left="576" w:header="720" w:footer="315" w:gutter="0"/>
          <w:cols w:space="708"/>
          <w:docGrid w:linePitch="360"/>
        </w:sectPr>
      </w:pPr>
    </w:p>
    <w:p w:rsidR="00E76445" w:rsidRDefault="003608EF" w:rsidP="00E764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E76445" w:rsidRPr="00B548D1">
        <w:rPr>
          <w:rFonts w:ascii="Angsana New" w:hAnsi="Angsana New"/>
          <w:b/>
          <w:bCs/>
          <w:sz w:val="30"/>
          <w:szCs w:val="30"/>
          <w:cs/>
        </w:rPr>
        <w:tab/>
      </w:r>
      <w:r w:rsidR="00E76445" w:rsidRPr="00B548D1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E76445" w:rsidRPr="00B548D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A00F0C" w:rsidRDefault="00A00F0C" w:rsidP="00E764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900"/>
        <w:gridCol w:w="1350"/>
        <w:gridCol w:w="270"/>
        <w:gridCol w:w="1350"/>
      </w:tblGrid>
      <w:tr w:rsidR="00A00F0C" w:rsidRPr="008E7718" w:rsidTr="00A00F0C">
        <w:tc>
          <w:tcPr>
            <w:tcW w:w="5418" w:type="dxa"/>
          </w:tcPr>
          <w:p w:rsidR="00A00F0C" w:rsidRPr="00384C7A" w:rsidRDefault="00A00F0C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00F0C" w:rsidRPr="00384C7A" w:rsidRDefault="00A00F0C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A00F0C" w:rsidRPr="008E7718" w:rsidRDefault="00A00F0C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7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F0C" w:rsidRPr="008E7718" w:rsidTr="00A00F0C">
        <w:tc>
          <w:tcPr>
            <w:tcW w:w="5418" w:type="dxa"/>
          </w:tcPr>
          <w:p w:rsidR="00A00F0C" w:rsidRPr="008E7718" w:rsidRDefault="00A00F0C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7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E77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E77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:rsidR="00A00F0C" w:rsidRPr="008E7718" w:rsidRDefault="00A00F0C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00F0C" w:rsidRPr="008E7718" w:rsidRDefault="00A00F0C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A00F0C" w:rsidRPr="008E7718" w:rsidRDefault="00A00F0C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00F0C" w:rsidRPr="008E7718" w:rsidRDefault="00A00F0C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71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00F0C" w:rsidRPr="008E7718" w:rsidTr="00A00F0C">
        <w:tc>
          <w:tcPr>
            <w:tcW w:w="5418" w:type="dxa"/>
          </w:tcPr>
          <w:p w:rsidR="00A00F0C" w:rsidRPr="008E7718" w:rsidRDefault="00A00F0C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A00F0C" w:rsidRPr="008E7718" w:rsidRDefault="00A00F0C" w:rsidP="005C04C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A00F0C" w:rsidRPr="008E7718" w:rsidRDefault="00A00F0C" w:rsidP="005C04C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E77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0F0C" w:rsidRPr="008E7718" w:rsidTr="00A00F0C">
        <w:tc>
          <w:tcPr>
            <w:tcW w:w="5418" w:type="dxa"/>
          </w:tcPr>
          <w:p w:rsidR="00A00F0C" w:rsidRPr="008E7718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71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8E771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771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E771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00" w:type="dxa"/>
          </w:tcPr>
          <w:p w:rsidR="00A00F0C" w:rsidRPr="008E7718" w:rsidRDefault="00A00F0C" w:rsidP="00A00F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00F0C" w:rsidRPr="008E7718" w:rsidRDefault="00A833B7" w:rsidP="00A00F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50,885,481</w:t>
            </w:r>
          </w:p>
        </w:tc>
        <w:tc>
          <w:tcPr>
            <w:tcW w:w="270" w:type="dxa"/>
          </w:tcPr>
          <w:p w:rsidR="00A00F0C" w:rsidRPr="008E7718" w:rsidRDefault="00A00F0C" w:rsidP="00A00F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00F0C" w:rsidRPr="008E7718" w:rsidRDefault="00A00F0C" w:rsidP="00A00F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7718">
              <w:rPr>
                <w:rFonts w:ascii="Angsana New" w:hAnsi="Angsana New"/>
                <w:sz w:val="30"/>
                <w:szCs w:val="30"/>
                <w:lang w:val="en-US" w:bidi="th-TH"/>
              </w:rPr>
              <w:t>79,598,220</w:t>
            </w:r>
          </w:p>
        </w:tc>
      </w:tr>
      <w:tr w:rsidR="00A00F0C" w:rsidRPr="002E3993" w:rsidTr="00D705B0">
        <w:tc>
          <w:tcPr>
            <w:tcW w:w="5418" w:type="dxa"/>
          </w:tcPr>
          <w:p w:rsidR="00A00F0C" w:rsidRPr="008E7718" w:rsidRDefault="002E3993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900" w:type="dxa"/>
          </w:tcPr>
          <w:p w:rsidR="00A00F0C" w:rsidRPr="008E7718" w:rsidRDefault="00A00F0C" w:rsidP="00A00F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00F0C" w:rsidRPr="008E7718" w:rsidRDefault="00D705B0" w:rsidP="00A00F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22,500,000</w:t>
            </w:r>
          </w:p>
        </w:tc>
        <w:tc>
          <w:tcPr>
            <w:tcW w:w="270" w:type="dxa"/>
          </w:tcPr>
          <w:p w:rsidR="00A00F0C" w:rsidRPr="008E7718" w:rsidRDefault="00A00F0C" w:rsidP="00A00F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00F0C" w:rsidRPr="002E3993" w:rsidRDefault="002E3993" w:rsidP="002E399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3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0F0C" w:rsidRPr="008E7718" w:rsidTr="00A00F0C">
        <w:tc>
          <w:tcPr>
            <w:tcW w:w="5418" w:type="dxa"/>
          </w:tcPr>
          <w:p w:rsidR="00A00F0C" w:rsidRPr="008E7718" w:rsidRDefault="002E3993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00" w:type="dxa"/>
          </w:tcPr>
          <w:p w:rsidR="00A00F0C" w:rsidRPr="008E7718" w:rsidRDefault="00A00F0C" w:rsidP="00A00F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00F0C" w:rsidRPr="00D705B0" w:rsidRDefault="00D705B0" w:rsidP="00D705B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5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F0C" w:rsidRPr="00D705B0" w:rsidRDefault="00A00F0C" w:rsidP="00D705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ind w:left="-79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A00F0C" w:rsidRPr="008E7718" w:rsidRDefault="002E3993" w:rsidP="00A00F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7718">
              <w:rPr>
                <w:rFonts w:ascii="Angsana New" w:hAnsi="Angsana New"/>
                <w:sz w:val="30"/>
                <w:szCs w:val="30"/>
                <w:lang w:val="en-US" w:bidi="th-TH"/>
              </w:rPr>
              <w:t>1,000,000</w:t>
            </w:r>
          </w:p>
        </w:tc>
      </w:tr>
      <w:tr w:rsidR="002E3993" w:rsidRPr="002E3993" w:rsidTr="001C4AE5">
        <w:tc>
          <w:tcPr>
            <w:tcW w:w="5418" w:type="dxa"/>
            <w:shd w:val="clear" w:color="auto" w:fill="auto"/>
          </w:tcPr>
          <w:p w:rsidR="002E3993" w:rsidRDefault="001C4AE5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="003872FD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  <w:shd w:val="clear" w:color="auto" w:fill="FFFFFF" w:themeFill="background1"/>
          </w:tcPr>
          <w:p w:rsidR="002E3993" w:rsidRPr="008E7718" w:rsidRDefault="002E3993" w:rsidP="00A00F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2E3993" w:rsidRPr="002E3993" w:rsidRDefault="002E3993" w:rsidP="00D705B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:rsidR="002E3993" w:rsidRPr="00D705B0" w:rsidRDefault="002E3993" w:rsidP="00D705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ind w:left="-79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2E3993" w:rsidRPr="002E3993" w:rsidRDefault="002E3993" w:rsidP="002E39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8E7718">
              <w:rPr>
                <w:rFonts w:ascii="Angsana New" w:hAnsi="Angsana New"/>
                <w:sz w:val="30"/>
                <w:szCs w:val="30"/>
                <w:lang w:val="en-US" w:bidi="th-TH"/>
              </w:rPr>
              <w:t>(3,000,000)</w:t>
            </w:r>
          </w:p>
        </w:tc>
      </w:tr>
      <w:tr w:rsidR="00D705B0" w:rsidRPr="00D705B0" w:rsidTr="00D705B0">
        <w:tc>
          <w:tcPr>
            <w:tcW w:w="5418" w:type="dxa"/>
          </w:tcPr>
          <w:p w:rsidR="00D705B0" w:rsidRPr="00D705B0" w:rsidRDefault="00D705B0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705B0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900" w:type="dxa"/>
          </w:tcPr>
          <w:p w:rsidR="00D705B0" w:rsidRPr="008E7718" w:rsidRDefault="00D705B0" w:rsidP="00A00F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705B0" w:rsidRPr="00D705B0" w:rsidRDefault="00D705B0" w:rsidP="00A00F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05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(4</w:t>
            </w:r>
            <w:r w:rsidRPr="00D705B0">
              <w:rPr>
                <w:rFonts w:ascii="Angsana New" w:hAnsi="Angsana New"/>
                <w:sz w:val="30"/>
                <w:szCs w:val="30"/>
                <w:lang w:val="en-US" w:bidi="th-TH"/>
              </w:rPr>
              <w:t>,037,000)</w:t>
            </w:r>
          </w:p>
        </w:tc>
        <w:tc>
          <w:tcPr>
            <w:tcW w:w="270" w:type="dxa"/>
          </w:tcPr>
          <w:p w:rsidR="00D705B0" w:rsidRPr="008E7718" w:rsidRDefault="00D705B0" w:rsidP="00A00F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705B0" w:rsidRPr="00D705B0" w:rsidRDefault="00D705B0" w:rsidP="00D705B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5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0F0C" w:rsidRPr="003467A4" w:rsidTr="00D705B0">
        <w:tc>
          <w:tcPr>
            <w:tcW w:w="5418" w:type="dxa"/>
          </w:tcPr>
          <w:p w:rsidR="00A00F0C" w:rsidRPr="008E7718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7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8E77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E77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8E77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00" w:type="dxa"/>
          </w:tcPr>
          <w:p w:rsidR="00A00F0C" w:rsidRPr="008E7718" w:rsidRDefault="00A00F0C" w:rsidP="00A00F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00F0C" w:rsidRPr="008E7718" w:rsidRDefault="00D705B0" w:rsidP="00A00F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69,348,481</w:t>
            </w:r>
          </w:p>
        </w:tc>
        <w:tc>
          <w:tcPr>
            <w:tcW w:w="270" w:type="dxa"/>
          </w:tcPr>
          <w:p w:rsidR="00A00F0C" w:rsidRPr="008E7718" w:rsidRDefault="00A00F0C" w:rsidP="00A00F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00F0C" w:rsidRPr="008E7718" w:rsidRDefault="00A00F0C" w:rsidP="00A00F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77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77,598,220</w:t>
            </w:r>
          </w:p>
        </w:tc>
      </w:tr>
    </w:tbl>
    <w:p w:rsidR="00A00F0C" w:rsidRDefault="00A00F0C" w:rsidP="00E764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C559C" w:rsidRPr="002C559C" w:rsidRDefault="002C559C" w:rsidP="002C5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2C559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C559C">
        <w:rPr>
          <w:rFonts w:asciiTheme="majorBidi" w:hAnsiTheme="majorBidi" w:cstheme="majorBidi"/>
          <w:sz w:val="30"/>
          <w:szCs w:val="30"/>
        </w:rPr>
        <w:t>2</w:t>
      </w:r>
      <w:r w:rsidR="00556CA0">
        <w:rPr>
          <w:rFonts w:asciiTheme="majorBidi" w:hAnsiTheme="majorBidi" w:cstheme="majorBidi"/>
          <w:sz w:val="30"/>
          <w:szCs w:val="30"/>
        </w:rPr>
        <w:t>5</w:t>
      </w:r>
      <w:r w:rsidRPr="002C559C">
        <w:rPr>
          <w:rFonts w:asciiTheme="majorBidi" w:hAnsiTheme="majorBidi" w:cstheme="majorBidi"/>
          <w:sz w:val="30"/>
          <w:szCs w:val="30"/>
        </w:rPr>
        <w:t xml:space="preserve"> </w:t>
      </w:r>
      <w:r w:rsidR="00556CA0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2C5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6CA0">
        <w:rPr>
          <w:rFonts w:asciiTheme="majorBidi" w:hAnsiTheme="majorBidi" w:cstheme="majorBidi"/>
          <w:sz w:val="30"/>
          <w:szCs w:val="30"/>
        </w:rPr>
        <w:t>2560</w:t>
      </w:r>
      <w:r w:rsidRPr="002C559C">
        <w:rPr>
          <w:rFonts w:asciiTheme="majorBidi" w:hAnsiTheme="majorBidi" w:cstheme="majorBidi"/>
          <w:sz w:val="30"/>
          <w:szCs w:val="30"/>
        </w:rPr>
        <w:t xml:space="preserve"> </w:t>
      </w:r>
      <w:r w:rsidR="00556CA0" w:rsidRPr="00556CA0">
        <w:rPr>
          <w:rFonts w:asciiTheme="majorBidi" w:hAnsiTheme="majorBidi" w:hint="cs"/>
          <w:sz w:val="30"/>
          <w:szCs w:val="30"/>
          <w:cs/>
        </w:rPr>
        <w:t>บริษัทชำระเงินค่าหุ้นสามัญเพิ่มเติมของบริษัท</w:t>
      </w:r>
      <w:r w:rsidR="00556CA0" w:rsidRPr="00556CA0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="00556CA0" w:rsidRPr="00556CA0">
        <w:rPr>
          <w:rFonts w:asciiTheme="majorBidi" w:hAnsiTheme="majorBidi" w:hint="cs"/>
          <w:sz w:val="30"/>
          <w:szCs w:val="30"/>
          <w:cs/>
        </w:rPr>
        <w:t>ยูเร</w:t>
      </w:r>
      <w:proofErr w:type="spellEnd"/>
      <w:r w:rsidR="00556CA0" w:rsidRPr="00556CA0">
        <w:rPr>
          <w:rFonts w:asciiTheme="majorBidi" w:hAnsiTheme="majorBidi" w:hint="cs"/>
          <w:sz w:val="30"/>
          <w:szCs w:val="30"/>
          <w:cs/>
        </w:rPr>
        <w:t>กาออโต</w:t>
      </w:r>
      <w:proofErr w:type="spellStart"/>
      <w:r w:rsidR="00556CA0" w:rsidRPr="00556CA0">
        <w:rPr>
          <w:rFonts w:asciiTheme="majorBidi" w:hAnsiTheme="majorBidi" w:hint="cs"/>
          <w:sz w:val="30"/>
          <w:szCs w:val="30"/>
          <w:cs/>
        </w:rPr>
        <w:t>เมชั่น</w:t>
      </w:r>
      <w:proofErr w:type="spellEnd"/>
      <w:r w:rsidR="00556CA0" w:rsidRPr="00556CA0">
        <w:rPr>
          <w:rFonts w:asciiTheme="majorBidi" w:hAnsiTheme="majorBidi"/>
          <w:sz w:val="30"/>
          <w:szCs w:val="30"/>
          <w:cs/>
        </w:rPr>
        <w:t xml:space="preserve"> </w:t>
      </w:r>
      <w:r w:rsidR="00556CA0" w:rsidRPr="00556CA0">
        <w:rPr>
          <w:rFonts w:asciiTheme="majorBidi" w:hAnsiTheme="majorBidi" w:hint="cs"/>
          <w:sz w:val="30"/>
          <w:szCs w:val="30"/>
          <w:cs/>
        </w:rPr>
        <w:t>จำกัด</w:t>
      </w:r>
      <w:r w:rsidR="00556CA0" w:rsidRPr="00556CA0">
        <w:rPr>
          <w:rFonts w:asciiTheme="majorBidi" w:hAnsiTheme="majorBidi"/>
          <w:sz w:val="30"/>
          <w:szCs w:val="30"/>
          <w:cs/>
        </w:rPr>
        <w:t xml:space="preserve"> </w:t>
      </w:r>
      <w:r w:rsidR="00556CA0" w:rsidRPr="00556CA0">
        <w:rPr>
          <w:rFonts w:asciiTheme="majorBidi" w:hAnsiTheme="majorBidi" w:hint="cs"/>
          <w:sz w:val="30"/>
          <w:szCs w:val="30"/>
          <w:cs/>
        </w:rPr>
        <w:t>ซึ่งเป็นบริษัทย่อยทางตรงจำนวน</w:t>
      </w:r>
      <w:r w:rsidR="00556CA0" w:rsidRPr="00556CA0">
        <w:rPr>
          <w:rFonts w:asciiTheme="majorBidi" w:hAnsiTheme="majorBidi"/>
          <w:sz w:val="30"/>
          <w:szCs w:val="30"/>
          <w:cs/>
        </w:rPr>
        <w:t xml:space="preserve"> 22.5 </w:t>
      </w:r>
      <w:r w:rsidR="00556CA0" w:rsidRPr="00556CA0">
        <w:rPr>
          <w:rFonts w:asciiTheme="majorBidi" w:hAnsiTheme="majorBidi" w:hint="cs"/>
          <w:sz w:val="30"/>
          <w:szCs w:val="30"/>
          <w:cs/>
        </w:rPr>
        <w:t>ล้านบาท</w:t>
      </w:r>
    </w:p>
    <w:p w:rsidR="00B01466" w:rsidRPr="002C559C" w:rsidRDefault="002C559C" w:rsidP="002C5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B01466" w:rsidRPr="002C559C" w:rsidSect="00FC2D74">
          <w:pgSz w:w="11907" w:h="16840" w:code="9"/>
          <w:pgMar w:top="691" w:right="1152" w:bottom="576" w:left="1152" w:header="720" w:footer="285" w:gutter="0"/>
          <w:cols w:space="708"/>
          <w:docGrid w:linePitch="360"/>
        </w:sectPr>
      </w:pPr>
      <w:r>
        <w:tab/>
      </w:r>
    </w:p>
    <w:p w:rsidR="0051626E" w:rsidRPr="00BF34BA" w:rsidRDefault="0051626E" w:rsidP="0051626E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8"/>
          <w:szCs w:val="28"/>
          <w:lang w:bidi="th-TH"/>
        </w:rPr>
      </w:pPr>
      <w:r w:rsidRPr="00BF34BA">
        <w:rPr>
          <w:rFonts w:ascii="Angsana New" w:hAnsi="Angsana New"/>
          <w:sz w:val="28"/>
          <w:szCs w:val="28"/>
          <w:cs/>
          <w:lang w:bidi="th-TH"/>
        </w:rPr>
        <w:lastRenderedPageBreak/>
        <w:t>เงินลงทุนในบริษัทย่อย ณ วันที่ 3</w:t>
      </w:r>
      <w:r w:rsidRPr="00BF34BA">
        <w:rPr>
          <w:rFonts w:ascii="Angsana New" w:hAnsi="Angsana New"/>
          <w:sz w:val="28"/>
          <w:szCs w:val="28"/>
          <w:lang w:bidi="th-TH"/>
        </w:rPr>
        <w:t xml:space="preserve">0 </w:t>
      </w:r>
      <w:r w:rsidR="00095790" w:rsidRPr="00BF34BA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Pr="00BF34B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96B53" w:rsidRPr="00BF34BA">
        <w:rPr>
          <w:rFonts w:ascii="Angsana New" w:hAnsi="Angsana New"/>
          <w:sz w:val="28"/>
          <w:szCs w:val="28"/>
          <w:cs/>
          <w:lang w:bidi="th-TH"/>
        </w:rPr>
        <w:t>25</w:t>
      </w:r>
      <w:r w:rsidR="00196B53" w:rsidRPr="00BF34BA">
        <w:rPr>
          <w:rFonts w:ascii="Angsana New" w:hAnsi="Angsana New"/>
          <w:sz w:val="28"/>
          <w:szCs w:val="28"/>
          <w:lang w:bidi="th-TH"/>
        </w:rPr>
        <w:t>60</w:t>
      </w:r>
      <w:r w:rsidRPr="00BF34BA">
        <w:rPr>
          <w:rFonts w:ascii="Angsana New" w:hAnsi="Angsana New"/>
          <w:sz w:val="28"/>
          <w:szCs w:val="28"/>
          <w:cs/>
          <w:lang w:bidi="th-TH"/>
        </w:rPr>
        <w:t xml:space="preserve"> และ </w:t>
      </w:r>
      <w:r w:rsidRPr="00BF34BA">
        <w:rPr>
          <w:rFonts w:ascii="Angsana New" w:hAnsi="Angsana New"/>
          <w:sz w:val="28"/>
          <w:szCs w:val="28"/>
          <w:lang w:bidi="th-TH"/>
        </w:rPr>
        <w:t xml:space="preserve">31 </w:t>
      </w:r>
      <w:r w:rsidRPr="00BF34BA">
        <w:rPr>
          <w:rFonts w:ascii="Angsana New" w:hAnsi="Angsana New"/>
          <w:sz w:val="28"/>
          <w:szCs w:val="28"/>
          <w:cs/>
          <w:lang w:bidi="th-TH"/>
        </w:rPr>
        <w:t>ธันวาคม</w:t>
      </w:r>
      <w:r w:rsidRPr="00BF34BA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BF34BA">
        <w:rPr>
          <w:rFonts w:ascii="Angsana New" w:hAnsi="Angsana New"/>
          <w:sz w:val="28"/>
          <w:szCs w:val="28"/>
          <w:cs/>
          <w:lang w:bidi="th-TH"/>
        </w:rPr>
        <w:t>255</w:t>
      </w:r>
      <w:r w:rsidR="00196B53" w:rsidRPr="00BF34BA">
        <w:rPr>
          <w:rFonts w:ascii="Angsana New" w:hAnsi="Angsana New"/>
          <w:sz w:val="28"/>
          <w:szCs w:val="28"/>
          <w:lang w:bidi="th-TH"/>
        </w:rPr>
        <w:t>9</w:t>
      </w:r>
      <w:r w:rsidRPr="00BF34B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BF34BA">
        <w:rPr>
          <w:rFonts w:ascii="Angsana New" w:hAnsi="Angsana New" w:hint="cs"/>
          <w:sz w:val="28"/>
          <w:szCs w:val="28"/>
          <w:cs/>
          <w:lang w:bidi="th-TH"/>
        </w:rPr>
        <w:t>มีดังนี้</w:t>
      </w:r>
    </w:p>
    <w:p w:rsidR="00E07D86" w:rsidRPr="00BF34BA" w:rsidRDefault="00E07D86" w:rsidP="0051626E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14"/>
          <w:szCs w:val="14"/>
          <w:lang w:val="en-US" w:bidi="th-TH"/>
        </w:rPr>
      </w:pPr>
    </w:p>
    <w:tbl>
      <w:tblPr>
        <w:tblW w:w="15828" w:type="dxa"/>
        <w:tblInd w:w="-702" w:type="dxa"/>
        <w:tblLayout w:type="fixed"/>
        <w:tblLook w:val="01E0" w:firstRow="1" w:lastRow="1" w:firstColumn="1" w:lastColumn="1" w:noHBand="0" w:noVBand="0"/>
      </w:tblPr>
      <w:tblGrid>
        <w:gridCol w:w="1962"/>
        <w:gridCol w:w="2070"/>
        <w:gridCol w:w="703"/>
        <w:gridCol w:w="236"/>
        <w:gridCol w:w="700"/>
        <w:gridCol w:w="754"/>
        <w:gridCol w:w="65"/>
        <w:gridCol w:w="236"/>
        <w:gridCol w:w="75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754"/>
        <w:gridCol w:w="236"/>
        <w:gridCol w:w="816"/>
        <w:gridCol w:w="242"/>
        <w:gridCol w:w="754"/>
        <w:gridCol w:w="236"/>
        <w:gridCol w:w="754"/>
      </w:tblGrid>
      <w:tr w:rsidR="00217C44" w:rsidRPr="00217C44" w:rsidTr="00217C44">
        <w:trPr>
          <w:trHeight w:hRule="exact" w:val="346"/>
        </w:trPr>
        <w:tc>
          <w:tcPr>
            <w:tcW w:w="1962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9" w:type="dxa"/>
            <w:gridSpan w:val="3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03" w:type="dxa"/>
            <w:gridSpan w:val="19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7C44" w:rsidRPr="00217C44" w:rsidTr="00217C44">
        <w:trPr>
          <w:trHeight w:hRule="exact" w:val="346"/>
        </w:trPr>
        <w:tc>
          <w:tcPr>
            <w:tcW w:w="1962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9" w:type="dxa"/>
            <w:gridSpan w:val="3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809" w:type="dxa"/>
            <w:gridSpan w:val="4"/>
            <w:vAlign w:val="bottom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217C44" w:rsidRPr="00217C44" w:rsidRDefault="00217C44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6" w:type="dxa"/>
            <w:gridSpan w:val="3"/>
            <w:vAlign w:val="bottom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2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</w:tcPr>
          <w:p w:rsidR="00217C44" w:rsidRPr="00217C44" w:rsidRDefault="00217C44" w:rsidP="001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217C44" w:rsidRPr="00217C44" w:rsidTr="00217C44">
        <w:trPr>
          <w:trHeight w:hRule="exact" w:val="346"/>
        </w:trPr>
        <w:tc>
          <w:tcPr>
            <w:tcW w:w="1962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39" w:type="dxa"/>
            <w:gridSpan w:val="3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809" w:type="dxa"/>
            <w:gridSpan w:val="4"/>
            <w:vAlign w:val="bottom"/>
          </w:tcPr>
          <w:p w:rsidR="00217C44" w:rsidRPr="00217C44" w:rsidDel="006854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217C44" w:rsidRPr="00217C44" w:rsidRDefault="00217C44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4" w:type="dxa"/>
            <w:gridSpan w:val="3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6" w:type="dxa"/>
            <w:gridSpan w:val="3"/>
            <w:vAlign w:val="bottom"/>
          </w:tcPr>
          <w:p w:rsidR="00217C44" w:rsidRPr="00217C44" w:rsidDel="006854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42" w:type="dxa"/>
          </w:tcPr>
          <w:p w:rsidR="00217C44" w:rsidRPr="00217C44" w:rsidRDefault="00217C44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</w:tcPr>
          <w:p w:rsidR="00217C44" w:rsidRPr="00217C44" w:rsidRDefault="001C4AE5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งวดเก้า</w:t>
            </w:r>
            <w:r w:rsidR="00176BED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217C44" w:rsidRPr="00217C44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17C44" w:rsidRPr="00217C44" w:rsidTr="00217C44">
        <w:trPr>
          <w:trHeight w:hRule="exact" w:val="389"/>
        </w:trPr>
        <w:tc>
          <w:tcPr>
            <w:tcW w:w="1962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819" w:type="dxa"/>
            <w:gridSpan w:val="2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42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217C44" w:rsidRPr="00217C44" w:rsidTr="00217C44">
        <w:trPr>
          <w:trHeight w:hRule="exact" w:val="346"/>
        </w:trPr>
        <w:tc>
          <w:tcPr>
            <w:tcW w:w="1962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9" w:type="dxa"/>
            <w:gridSpan w:val="2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2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217C44" w:rsidRPr="00217C44" w:rsidTr="00217C44">
        <w:trPr>
          <w:trHeight w:hRule="exact" w:val="346"/>
        </w:trPr>
        <w:tc>
          <w:tcPr>
            <w:tcW w:w="1962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217C4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9" w:type="dxa"/>
            <w:gridSpan w:val="2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217C4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217C4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217C4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217C4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42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217C44" w:rsidRPr="00217C44" w:rsidTr="00217C44">
        <w:trPr>
          <w:trHeight w:hRule="exact" w:val="346"/>
        </w:trPr>
        <w:tc>
          <w:tcPr>
            <w:tcW w:w="1962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39" w:type="dxa"/>
            <w:gridSpan w:val="3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217C44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157" w:type="dxa"/>
            <w:gridSpan w:val="20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217C44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217C4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217C44" w:rsidRPr="00217C44" w:rsidTr="00217C44">
        <w:trPr>
          <w:trHeight w:hRule="exact" w:val="346"/>
        </w:trPr>
        <w:tc>
          <w:tcPr>
            <w:tcW w:w="1962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</w:t>
            </w:r>
            <w:r w:rsidRPr="00217C4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ย่อยทางตรง</w:t>
            </w:r>
          </w:p>
        </w:tc>
        <w:tc>
          <w:tcPr>
            <w:tcW w:w="2070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03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0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9" w:type="dxa"/>
            <w:gridSpan w:val="2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2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217C44" w:rsidRPr="00217C44" w:rsidTr="00217C44">
        <w:trPr>
          <w:trHeight w:hRule="exact" w:val="346"/>
        </w:trPr>
        <w:tc>
          <w:tcPr>
            <w:tcW w:w="1962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ฟู</w:t>
            </w:r>
            <w:proofErr w:type="spellStart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จิอิ</w:t>
            </w:r>
            <w:proofErr w:type="spellEnd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 ไอออน เวิร์ค  </w:t>
            </w:r>
          </w:p>
        </w:tc>
        <w:tc>
          <w:tcPr>
            <w:tcW w:w="2070" w:type="dxa"/>
            <w:vAlign w:val="center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703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17C44">
              <w:rPr>
                <w:rFonts w:ascii="Angsana New" w:hAnsi="Angsana New"/>
                <w:szCs w:val="22"/>
                <w:lang w:val="en-US" w:bidi="th-TH"/>
              </w:rPr>
              <w:t>51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6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51</w:t>
            </w:r>
          </w:p>
        </w:tc>
        <w:tc>
          <w:tcPr>
            <w:tcW w:w="819" w:type="dxa"/>
            <w:gridSpan w:val="2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64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1,019,940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1,019,940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217C44">
              <w:rPr>
                <w:rFonts w:ascii="Angsana New" w:hAnsi="Angsana New"/>
                <w:sz w:val="22"/>
                <w:szCs w:val="22"/>
              </w:rPr>
              <w:t>,019,940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217C44" w:rsidRPr="00217C44" w:rsidRDefault="00217C44" w:rsidP="00217C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217C44">
              <w:rPr>
                <w:rFonts w:ascii="Angsana New" w:hAnsi="Angsana New"/>
                <w:sz w:val="22"/>
                <w:szCs w:val="22"/>
              </w:rPr>
              <w:t>,019,940</w:t>
            </w:r>
          </w:p>
        </w:tc>
        <w:tc>
          <w:tcPr>
            <w:tcW w:w="242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1,952,340</w:t>
            </w: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:rsidR="00217C44" w:rsidRPr="00217C44" w:rsidRDefault="00217C44" w:rsidP="002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7C44" w:rsidRPr="00217C44" w:rsidTr="00217C44">
        <w:trPr>
          <w:trHeight w:hRule="exact" w:val="346"/>
        </w:trPr>
        <w:tc>
          <w:tcPr>
            <w:tcW w:w="1962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ประเทศไทย) จำกัด</w:t>
            </w:r>
            <w:r w:rsidR="007669FD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2070" w:type="dxa"/>
            <w:vAlign w:val="center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เครื่องจักรกล อุปกรณ์จับยึด</w:t>
            </w:r>
          </w:p>
        </w:tc>
        <w:tc>
          <w:tcPr>
            <w:tcW w:w="703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86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217C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7C44" w:rsidRPr="00217C44" w:rsidTr="00217C44">
        <w:trPr>
          <w:trHeight w:hRule="exact" w:val="346"/>
        </w:trPr>
        <w:tc>
          <w:tcPr>
            <w:tcW w:w="1962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และชิ้นส่วนที่มีความเที่ยงตรงสูง</w:t>
            </w:r>
          </w:p>
        </w:tc>
        <w:tc>
          <w:tcPr>
            <w:tcW w:w="703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35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6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6B32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7C44" w:rsidRPr="00217C44" w:rsidRDefault="00217C44" w:rsidP="006B32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2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7C44" w:rsidRPr="00217C44" w:rsidRDefault="00217C44" w:rsidP="002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217C44" w:rsidRPr="00217C44" w:rsidRDefault="00217C44" w:rsidP="002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4AE5" w:rsidRPr="00217C44" w:rsidTr="00217C44">
        <w:trPr>
          <w:trHeight w:hRule="exact" w:val="346"/>
        </w:trPr>
        <w:tc>
          <w:tcPr>
            <w:tcW w:w="196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ยูเร</w:t>
            </w:r>
            <w:proofErr w:type="spellEnd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กา ดีไซน์</w:t>
            </w:r>
          </w:p>
        </w:tc>
        <w:tc>
          <w:tcPr>
            <w:tcW w:w="2070" w:type="dxa"/>
            <w:vAlign w:val="center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03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819" w:type="dxa"/>
            <w:gridSpan w:val="2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46,578,370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774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46,578,370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288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46,578,370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46,578,370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(14,850,000)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(10,813,000)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31,728,370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35,765,370</w:t>
            </w:r>
          </w:p>
        </w:tc>
        <w:tc>
          <w:tcPr>
            <w:tcW w:w="242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C4AE5" w:rsidRPr="00217C44" w:rsidTr="00217C44">
        <w:trPr>
          <w:trHeight w:hRule="exact" w:val="346"/>
        </w:trPr>
        <w:tc>
          <w:tcPr>
            <w:tcW w:w="196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อินเตอร์</w:t>
            </w:r>
            <w:proofErr w:type="spellStart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เนชั่นแนล</w:t>
            </w:r>
            <w:proofErr w:type="spellEnd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70" w:type="dxa"/>
            <w:vAlign w:val="center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703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35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4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4AE5" w:rsidRPr="00217C44" w:rsidTr="00217C44">
        <w:trPr>
          <w:trHeight w:hRule="exact" w:val="346"/>
        </w:trPr>
        <w:tc>
          <w:tcPr>
            <w:tcW w:w="196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ยูเร</w:t>
            </w:r>
            <w:proofErr w:type="spellEnd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กา ออโต</w:t>
            </w:r>
            <w:proofErr w:type="spellStart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เมชั่น</w:t>
            </w:r>
            <w:proofErr w:type="spellEnd"/>
            <w:r w:rsidRPr="00217C4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07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703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9" w:type="dxa"/>
            <w:gridSpan w:val="2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50,000,000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774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27,500,000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49,999,980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27,499,980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(15,399,769)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(15,399,769)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34,600,211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12,100,211</w:t>
            </w:r>
          </w:p>
        </w:tc>
        <w:tc>
          <w:tcPr>
            <w:tcW w:w="242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C4AE5" w:rsidRPr="00217C44" w:rsidTr="00217C44">
        <w:trPr>
          <w:trHeight w:hRule="exact" w:val="346"/>
        </w:trPr>
        <w:tc>
          <w:tcPr>
            <w:tcW w:w="196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เครื่องจักรอัตโนมัติ</w:t>
            </w:r>
          </w:p>
        </w:tc>
        <w:tc>
          <w:tcPr>
            <w:tcW w:w="703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86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4AE5" w:rsidRPr="00217C44" w:rsidTr="00217C44">
        <w:trPr>
          <w:trHeight w:hRule="exact" w:val="346"/>
        </w:trPr>
        <w:tc>
          <w:tcPr>
            <w:tcW w:w="196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ยูเร</w:t>
            </w:r>
            <w:proofErr w:type="spellEnd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กา เทรด</w:t>
            </w:r>
            <w:proofErr w:type="spellStart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ดิ้ง</w:t>
            </w:r>
            <w:proofErr w:type="spellEnd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7669FD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207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ธุรกิจค้าปลีกเพื่อจัดหาและ</w:t>
            </w:r>
          </w:p>
        </w:tc>
        <w:tc>
          <w:tcPr>
            <w:tcW w:w="703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9" w:type="dxa"/>
            <w:gridSpan w:val="2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774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1,999,960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1,999,960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1,999,960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1,999,960</w:t>
            </w:r>
          </w:p>
        </w:tc>
        <w:tc>
          <w:tcPr>
            <w:tcW w:w="242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C4AE5" w:rsidRPr="00217C44" w:rsidTr="00217C44">
        <w:trPr>
          <w:trHeight w:hRule="exact" w:val="346"/>
        </w:trPr>
        <w:tc>
          <w:tcPr>
            <w:tcW w:w="196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จำหน่ายอุปกรณ์เครื่องมือ</w:t>
            </w:r>
          </w:p>
        </w:tc>
        <w:tc>
          <w:tcPr>
            <w:tcW w:w="703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86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4AE5" w:rsidRPr="00217C44" w:rsidTr="00217C44">
        <w:trPr>
          <w:trHeight w:hRule="exact" w:val="346"/>
        </w:trPr>
        <w:tc>
          <w:tcPr>
            <w:tcW w:w="196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ยูเร</w:t>
            </w:r>
            <w:proofErr w:type="spellEnd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กา </w:t>
            </w:r>
            <w:proofErr w:type="spellStart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อะโกร</w:t>
            </w:r>
            <w:proofErr w:type="spellEnd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7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ออกแบบและผลิตเครื่องจักร</w:t>
            </w:r>
          </w:p>
        </w:tc>
        <w:tc>
          <w:tcPr>
            <w:tcW w:w="703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9" w:type="dxa"/>
            <w:gridSpan w:val="2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8,000,000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774"/>
                <w:tab w:val="decimal" w:pos="882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8,000,000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7,999,970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7,999,970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(7,999,970)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(7,999,970)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C4AE5" w:rsidRPr="00217C44" w:rsidTr="00217C44">
        <w:trPr>
          <w:trHeight w:hRule="exact" w:val="346"/>
        </w:trPr>
        <w:tc>
          <w:tcPr>
            <w:tcW w:w="196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15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แมชชีน</w:t>
            </w:r>
            <w:proofErr w:type="spellEnd"/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เนอรี่ จำกัด</w:t>
            </w:r>
            <w:r w:rsidR="007669FD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207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และอุปกรณ์การเกษตร</w:t>
            </w:r>
          </w:p>
        </w:tc>
        <w:tc>
          <w:tcPr>
            <w:tcW w:w="703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432"/>
                <w:tab w:val="decimal" w:pos="583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4AE5" w:rsidRPr="00217C44" w:rsidTr="00217C44">
        <w:trPr>
          <w:trHeight w:hRule="exact" w:val="346"/>
        </w:trPr>
        <w:tc>
          <w:tcPr>
            <w:tcW w:w="1962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  <w:vAlign w:val="center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03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0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9" w:type="dxa"/>
            <w:gridSpan w:val="2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</w:rPr>
              <w:t>107,598,220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</w:rPr>
              <w:t>85,098,220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</w:rPr>
              <w:t>(38,249,739)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</w:rPr>
              <w:t>(34,212,739)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</w:rPr>
              <w:t>69,348,481</w:t>
            </w:r>
          </w:p>
        </w:tc>
        <w:tc>
          <w:tcPr>
            <w:tcW w:w="236" w:type="dxa"/>
            <w:shd w:val="clear" w:color="auto" w:fill="auto"/>
          </w:tcPr>
          <w:p w:rsidR="001C4AE5" w:rsidRPr="00217C44" w:rsidRDefault="001C4AE5" w:rsidP="001C4A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</w:rPr>
              <w:t>50,885,481</w:t>
            </w:r>
          </w:p>
        </w:tc>
        <w:tc>
          <w:tcPr>
            <w:tcW w:w="242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</w:rPr>
              <w:t>1,952,340</w:t>
            </w:r>
          </w:p>
        </w:tc>
        <w:tc>
          <w:tcPr>
            <w:tcW w:w="236" w:type="dxa"/>
          </w:tcPr>
          <w:p w:rsidR="001C4AE5" w:rsidRPr="00217C44" w:rsidRDefault="001C4AE5" w:rsidP="001C4A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1C4AE5" w:rsidRPr="00217C44" w:rsidRDefault="001C4AE5" w:rsidP="001C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</w:tr>
    </w:tbl>
    <w:p w:rsidR="0051626E" w:rsidRPr="000B4CB7" w:rsidRDefault="0051626E" w:rsidP="00C23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sz w:val="16"/>
          <w:szCs w:val="16"/>
        </w:rPr>
      </w:pPr>
    </w:p>
    <w:p w:rsidR="00737206" w:rsidRPr="000B4CB7" w:rsidRDefault="00B539FE" w:rsidP="00B539FE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0B4CB7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  <w:r w:rsidR="00676484" w:rsidRPr="000B4CB7">
        <w:rPr>
          <w:rFonts w:ascii="Angsana New" w:hAnsi="Angsana New" w:hint="cs"/>
          <w:sz w:val="30"/>
          <w:szCs w:val="30"/>
          <w:cs/>
          <w:lang w:bidi="th-TH"/>
        </w:rPr>
        <w:t>ทางตรง</w:t>
      </w:r>
      <w:r w:rsidRPr="000B4CB7">
        <w:rPr>
          <w:rFonts w:ascii="Angsana New" w:hAnsi="Angsana New" w:hint="cs"/>
          <w:sz w:val="30"/>
          <w:szCs w:val="30"/>
          <w:cs/>
          <w:lang w:bidi="th-TH"/>
        </w:rPr>
        <w:t xml:space="preserve">ทั้งหมดดำเนินธุรกิจในประเทศไทย ยกเว้นบริษัท </w:t>
      </w:r>
      <w:proofErr w:type="spellStart"/>
      <w:r w:rsidRPr="000B4CB7">
        <w:rPr>
          <w:rFonts w:ascii="Angsana New" w:hAnsi="Angsana New" w:hint="cs"/>
          <w:sz w:val="30"/>
          <w:szCs w:val="30"/>
          <w:cs/>
          <w:lang w:bidi="th-TH"/>
        </w:rPr>
        <w:t>ยูเร</w:t>
      </w:r>
      <w:proofErr w:type="spellEnd"/>
      <w:r w:rsidRPr="000B4CB7">
        <w:rPr>
          <w:rFonts w:ascii="Angsana New" w:hAnsi="Angsana New" w:hint="cs"/>
          <w:sz w:val="30"/>
          <w:szCs w:val="30"/>
          <w:cs/>
          <w:lang w:bidi="th-TH"/>
        </w:rPr>
        <w:t>กา ดีไซน์ อินเตอร์</w:t>
      </w:r>
      <w:proofErr w:type="spellStart"/>
      <w:r w:rsidRPr="000B4CB7">
        <w:rPr>
          <w:rFonts w:ascii="Angsana New" w:hAnsi="Angsana New" w:hint="cs"/>
          <w:sz w:val="30"/>
          <w:szCs w:val="30"/>
          <w:cs/>
          <w:lang w:bidi="th-TH"/>
        </w:rPr>
        <w:t>เนชั่นแนล</w:t>
      </w:r>
      <w:proofErr w:type="spellEnd"/>
      <w:r w:rsidRPr="000B4CB7">
        <w:rPr>
          <w:rFonts w:ascii="Angsana New" w:hAnsi="Angsana New" w:hint="cs"/>
          <w:sz w:val="30"/>
          <w:szCs w:val="30"/>
          <w:cs/>
          <w:lang w:bidi="th-TH"/>
        </w:rPr>
        <w:t xml:space="preserve"> จำกัด ซึ่งดำเนินธุรกิจในประเทศสิงคโปร์</w:t>
      </w:r>
    </w:p>
    <w:p w:rsidR="00BB004C" w:rsidRPr="00C871D2" w:rsidRDefault="00BB004C" w:rsidP="004B4F1D">
      <w:pPr>
        <w:pStyle w:val="block"/>
        <w:tabs>
          <w:tab w:val="left" w:pos="450"/>
        </w:tabs>
        <w:spacing w:after="0" w:line="240" w:lineRule="atLeast"/>
        <w:ind w:left="0"/>
        <w:rPr>
          <w:rFonts w:ascii="Angsana New" w:hAnsi="Angsana New"/>
          <w:sz w:val="30"/>
          <w:szCs w:val="30"/>
          <w:lang w:bidi="th-TH"/>
        </w:rPr>
      </w:pPr>
      <w:r w:rsidRPr="00C871D2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รายละเอียดบริษัทย่อยทางอ้อมของบริษัท ณ วันที่ </w:t>
      </w:r>
      <w:r w:rsidRPr="00C871D2">
        <w:rPr>
          <w:rFonts w:ascii="Angsana New" w:hAnsi="Angsana New"/>
          <w:sz w:val="30"/>
          <w:szCs w:val="30"/>
          <w:rtl/>
          <w:cs/>
        </w:rPr>
        <w:t>3</w:t>
      </w:r>
      <w:r w:rsidR="00DB149D">
        <w:rPr>
          <w:rFonts w:ascii="Angsana New" w:hAnsi="Angsana New"/>
          <w:sz w:val="30"/>
          <w:szCs w:val="30"/>
          <w:lang w:val="en-US" w:bidi="th-TH"/>
        </w:rPr>
        <w:t>0</w:t>
      </w:r>
      <w:r w:rsidRPr="00C871D2">
        <w:rPr>
          <w:rFonts w:ascii="Angsana New" w:hAnsi="Angsana New"/>
          <w:sz w:val="30"/>
          <w:szCs w:val="30"/>
          <w:rtl/>
          <w:cs/>
        </w:rPr>
        <w:t xml:space="preserve"> </w:t>
      </w:r>
      <w:r w:rsidR="00095790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="004B4F1D">
        <w:rPr>
          <w:rFonts w:ascii="Angsana New" w:hAnsi="Angsana New"/>
          <w:sz w:val="30"/>
          <w:szCs w:val="30"/>
          <w:lang w:bidi="th-TH"/>
        </w:rPr>
        <w:t xml:space="preserve"> </w:t>
      </w:r>
      <w:r w:rsidR="004B4F1D">
        <w:rPr>
          <w:rFonts w:ascii="Angsana New" w:hAnsi="Angsana New"/>
          <w:sz w:val="30"/>
          <w:szCs w:val="30"/>
          <w:rtl/>
          <w:cs/>
        </w:rPr>
        <w:t xml:space="preserve"> </w:t>
      </w:r>
      <w:r w:rsidR="004B4F1D">
        <w:rPr>
          <w:rFonts w:ascii="Angsana New" w:hAnsi="Angsana New" w:hint="cs"/>
          <w:sz w:val="30"/>
          <w:szCs w:val="30"/>
          <w:rtl/>
        </w:rPr>
        <w:t>2560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และวันที่ </w:t>
      </w:r>
      <w:r w:rsidRPr="00C871D2">
        <w:rPr>
          <w:rFonts w:ascii="Angsana New" w:hAnsi="Angsana New"/>
          <w:sz w:val="30"/>
          <w:szCs w:val="30"/>
          <w:lang w:bidi="th-TH"/>
        </w:rPr>
        <w:t>31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Pr="00C871D2">
        <w:rPr>
          <w:rFonts w:ascii="Angsana New" w:hAnsi="Angsana New"/>
          <w:sz w:val="30"/>
          <w:szCs w:val="30"/>
          <w:lang w:bidi="th-TH"/>
        </w:rPr>
        <w:t>255</w:t>
      </w:r>
      <w:r w:rsidR="00196B53">
        <w:rPr>
          <w:rFonts w:ascii="Angsana New" w:hAnsi="Angsana New"/>
          <w:sz w:val="30"/>
          <w:szCs w:val="30"/>
          <w:lang w:bidi="th-TH"/>
        </w:rPr>
        <w:t>9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มีดังนี้ </w:t>
      </w:r>
    </w:p>
    <w:p w:rsidR="002D1822" w:rsidRPr="009B7D9C" w:rsidRDefault="002D1822" w:rsidP="00E0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0"/>
          <w:szCs w:val="10"/>
        </w:rPr>
      </w:pPr>
    </w:p>
    <w:tbl>
      <w:tblPr>
        <w:tblW w:w="16002" w:type="dxa"/>
        <w:tblInd w:w="-702" w:type="dxa"/>
        <w:tblLayout w:type="fixed"/>
        <w:tblLook w:val="01E0" w:firstRow="1" w:lastRow="1" w:firstColumn="1" w:lastColumn="1" w:noHBand="0" w:noVBand="0"/>
      </w:tblPr>
      <w:tblGrid>
        <w:gridCol w:w="2142"/>
        <w:gridCol w:w="1512"/>
        <w:gridCol w:w="1080"/>
        <w:gridCol w:w="702"/>
        <w:gridCol w:w="252"/>
        <w:gridCol w:w="648"/>
        <w:gridCol w:w="936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196B53" w:rsidRPr="005F5745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51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ประเทศ</w:t>
            </w:r>
          </w:p>
        </w:tc>
        <w:tc>
          <w:tcPr>
            <w:tcW w:w="1602" w:type="dxa"/>
            <w:gridSpan w:val="3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  <w:cs/>
              </w:rPr>
              <w:t>สัดส่วนความเป็น</w:t>
            </w:r>
          </w:p>
        </w:tc>
        <w:tc>
          <w:tcPr>
            <w:tcW w:w="2106" w:type="dxa"/>
            <w:gridSpan w:val="3"/>
            <w:vAlign w:val="bottom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96B53" w:rsidRPr="005F5745" w:rsidTr="004B4F1D">
        <w:trPr>
          <w:trHeight w:val="245"/>
        </w:trPr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51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ที่กิจการจัดตั้ง</w:t>
            </w:r>
          </w:p>
        </w:tc>
        <w:tc>
          <w:tcPr>
            <w:tcW w:w="1602" w:type="dxa"/>
            <w:gridSpan w:val="3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  <w:cs/>
              </w:rPr>
              <w:t>เจ้าของ</w:t>
            </w:r>
          </w:p>
        </w:tc>
        <w:tc>
          <w:tcPr>
            <w:tcW w:w="2106" w:type="dxa"/>
            <w:gridSpan w:val="3"/>
            <w:vAlign w:val="bottom"/>
          </w:tcPr>
          <w:p w:rsidR="00196B53" w:rsidRPr="004B4F1D" w:rsidDel="00685444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196B53" w:rsidRPr="004B4F1D" w:rsidDel="00685444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 xml:space="preserve">ราคาทุน </w:t>
            </w:r>
            <w:r w:rsidRPr="004B4F1D">
              <w:rPr>
                <w:rFonts w:ascii="Angsana New" w:hAnsi="Angsana New"/>
                <w:sz w:val="27"/>
                <w:szCs w:val="27"/>
              </w:rPr>
              <w:t>-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</w:tr>
      <w:tr w:rsidR="00196B53" w:rsidRPr="005F5745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51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" w:type="dxa"/>
          </w:tcPr>
          <w:p w:rsidR="00196B53" w:rsidRPr="004B4F1D" w:rsidRDefault="001622D8" w:rsidP="00E6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80" w:firstLine="9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</w:t>
            </w:r>
            <w:r w:rsidR="00196B53" w:rsidRPr="004B4F1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95790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5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31 ธันวาคม</w:t>
            </w:r>
          </w:p>
        </w:tc>
        <w:tc>
          <w:tcPr>
            <w:tcW w:w="936" w:type="dxa"/>
          </w:tcPr>
          <w:p w:rsidR="00196B53" w:rsidRPr="004B4F1D" w:rsidRDefault="001622D8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</w:p>
          <w:p w:rsidR="00196B53" w:rsidRPr="004B4F1D" w:rsidRDefault="00095790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 xml:space="preserve">31 </w:t>
            </w:r>
          </w:p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622D8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="00196B53" w:rsidRPr="004B4F1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  <w:p w:rsidR="00196B53" w:rsidRPr="004B4F1D" w:rsidRDefault="00095790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31</w:t>
            </w:r>
          </w:p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622D8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="00196B53" w:rsidRPr="004B4F1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  <w:p w:rsidR="00196B53" w:rsidRPr="004B4F1D" w:rsidRDefault="00095790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 xml:space="preserve">31 </w:t>
            </w:r>
          </w:p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622D8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</w:p>
          <w:p w:rsidR="00196B53" w:rsidRPr="004B4F1D" w:rsidRDefault="00095790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31</w:t>
            </w:r>
          </w:p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196B53" w:rsidRPr="005F5745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51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25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25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  <w:cs/>
              </w:rPr>
              <w:t>255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936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25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255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25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255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25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255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25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255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9</w:t>
            </w:r>
          </w:p>
        </w:tc>
      </w:tr>
      <w:tr w:rsidR="00196B53" w:rsidRPr="005F5745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51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602" w:type="dxa"/>
            <w:gridSpan w:val="3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  <w:r w:rsidRPr="004B4F1D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9666" w:type="dxa"/>
            <w:gridSpan w:val="15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4B4F1D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(บาท)</w:t>
            </w:r>
          </w:p>
        </w:tc>
      </w:tr>
      <w:tr w:rsidR="00196B53" w:rsidRPr="005F5745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บริษัทย่อยทาง</w:t>
            </w:r>
            <w:r w:rsidRPr="004B4F1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อ้อม</w:t>
            </w:r>
          </w:p>
        </w:tc>
        <w:tc>
          <w:tcPr>
            <w:tcW w:w="151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0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648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6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196B53" w:rsidRPr="004E5D19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ยูเร</w:t>
            </w:r>
            <w:proofErr w:type="spellEnd"/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 xml:space="preserve">กา ดีไซน์ </w:t>
            </w:r>
          </w:p>
        </w:tc>
        <w:tc>
          <w:tcPr>
            <w:tcW w:w="1512" w:type="dxa"/>
            <w:vAlign w:val="center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อินโดนีเซีย</w:t>
            </w:r>
          </w:p>
        </w:tc>
        <w:tc>
          <w:tcPr>
            <w:tcW w:w="702" w:type="dxa"/>
          </w:tcPr>
          <w:p w:rsidR="00196B53" w:rsidRPr="004B4F1D" w:rsidRDefault="00296681" w:rsidP="00196B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25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B4F1D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936" w:type="dxa"/>
          </w:tcPr>
          <w:p w:rsidR="00196B53" w:rsidRPr="004B4F1D" w:rsidRDefault="00296681" w:rsidP="006A35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20,902,75</w:t>
            </w:r>
            <w:r w:rsidR="0059270E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196B53" w:rsidRPr="004B4F1D" w:rsidRDefault="00196B53" w:rsidP="006A35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B4F1D">
              <w:rPr>
                <w:rFonts w:ascii="Angsana New" w:hAnsi="Angsana New"/>
                <w:sz w:val="27"/>
                <w:szCs w:val="27"/>
                <w:lang w:val="en-US" w:bidi="th-TH"/>
              </w:rPr>
              <w:t>20,902,759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296681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20,807,746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20,807,746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296681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(14,850,236)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(10,813,236)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296681" w:rsidP="00AE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5,957,510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9,994,510</w:t>
            </w:r>
          </w:p>
        </w:tc>
      </w:tr>
      <w:tr w:rsidR="00196B53" w:rsidRPr="005F5745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อินโดนีเซีย</w:t>
            </w:r>
            <w:r w:rsidRPr="004B4F1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512" w:type="dxa"/>
            <w:vAlign w:val="center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5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36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96B53" w:rsidRPr="005F5745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4B4F1D">
              <w:rPr>
                <w:rFonts w:ascii="Angsana New" w:hAnsi="Angsana New"/>
                <w:sz w:val="27"/>
                <w:szCs w:val="27"/>
                <w:cs/>
              </w:rPr>
              <w:t>ยูเร</w:t>
            </w:r>
            <w:proofErr w:type="spellEnd"/>
            <w:r w:rsidRPr="004B4F1D">
              <w:rPr>
                <w:rFonts w:ascii="Angsana New" w:hAnsi="Angsana New"/>
                <w:sz w:val="27"/>
                <w:szCs w:val="27"/>
                <w:cs/>
              </w:rPr>
              <w:t>กา ดีไซน์</w:t>
            </w:r>
          </w:p>
        </w:tc>
        <w:tc>
          <w:tcPr>
            <w:tcW w:w="1512" w:type="dxa"/>
            <w:vAlign w:val="center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อินเดีย</w:t>
            </w:r>
          </w:p>
        </w:tc>
        <w:tc>
          <w:tcPr>
            <w:tcW w:w="702" w:type="dxa"/>
          </w:tcPr>
          <w:p w:rsidR="00196B53" w:rsidRPr="004B4F1D" w:rsidRDefault="00296681" w:rsidP="00196B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25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B4F1D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36" w:type="dxa"/>
          </w:tcPr>
          <w:p w:rsidR="00196B53" w:rsidRPr="004B4F1D" w:rsidRDefault="00296681" w:rsidP="006A35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19,606,770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196B53" w:rsidRPr="004B4F1D" w:rsidRDefault="00196B53" w:rsidP="006A35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B4F1D">
              <w:rPr>
                <w:rFonts w:ascii="Angsana New" w:hAnsi="Angsana New"/>
                <w:sz w:val="27"/>
                <w:szCs w:val="27"/>
                <w:lang w:val="en-US" w:bidi="th-TH"/>
              </w:rPr>
              <w:t>19,606,770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196B53" w:rsidRPr="004B4F1D" w:rsidRDefault="00296681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19,606,764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19,606,764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296681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296681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19,606,764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19,606,764</w:t>
            </w:r>
          </w:p>
        </w:tc>
      </w:tr>
      <w:tr w:rsidR="00196B53" w:rsidRPr="005F5745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4B4F1D">
              <w:rPr>
                <w:rFonts w:ascii="Angsana New" w:hAnsi="Angsana New"/>
                <w:sz w:val="27"/>
                <w:szCs w:val="27"/>
                <w:cs/>
              </w:rPr>
              <w:t>อิ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นเดีย</w:t>
            </w:r>
            <w:r w:rsidRPr="004B4F1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512" w:type="dxa"/>
            <w:vAlign w:val="center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5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36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96B53" w:rsidRPr="005F5745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สยาม</w:t>
            </w:r>
            <w:r w:rsidRPr="004B4F1D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proofErr w:type="spellStart"/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พาร์ทฟีดเดอร์</w:t>
            </w:r>
            <w:proofErr w:type="spellEnd"/>
            <w:r w:rsidRPr="004B4F1D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51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ไทย</w:t>
            </w:r>
          </w:p>
        </w:tc>
        <w:tc>
          <w:tcPr>
            <w:tcW w:w="702" w:type="dxa"/>
          </w:tcPr>
          <w:p w:rsidR="00196B53" w:rsidRPr="004B4F1D" w:rsidRDefault="00296681" w:rsidP="00196B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25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B4F1D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36" w:type="dxa"/>
          </w:tcPr>
          <w:p w:rsidR="00196B53" w:rsidRPr="004B4F1D" w:rsidRDefault="00296681" w:rsidP="006A35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2,000,000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196B53" w:rsidRPr="004B4F1D" w:rsidRDefault="00196B53" w:rsidP="006A35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4B4F1D">
              <w:rPr>
                <w:rFonts w:ascii="Angsana New" w:hAnsi="Angsana New"/>
                <w:sz w:val="27"/>
                <w:szCs w:val="27"/>
                <w:lang w:val="en-US" w:bidi="th-TH"/>
              </w:rPr>
              <w:t>2,000,000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196B53" w:rsidRPr="004B4F1D" w:rsidRDefault="00296681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15,399,769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15,399,769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296681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(15,399,769)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(15,399,769)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296681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96B53" w:rsidRPr="005F5745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B4F1D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4B4F1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B4F1D">
              <w:rPr>
                <w:rFonts w:ascii="Angsana New" w:hAnsi="Angsana New"/>
                <w:sz w:val="27"/>
                <w:szCs w:val="27"/>
              </w:rPr>
              <w:t xml:space="preserve">2008) </w:t>
            </w:r>
            <w:r w:rsidRPr="004B4F1D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  <w:r w:rsidR="005A1532">
              <w:rPr>
                <w:rFonts w:ascii="Angsana New" w:hAnsi="Angsana New"/>
                <w:sz w:val="27"/>
                <w:szCs w:val="27"/>
              </w:rPr>
              <w:t>**</w:t>
            </w:r>
          </w:p>
        </w:tc>
        <w:tc>
          <w:tcPr>
            <w:tcW w:w="151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</w:t>
            </w:r>
          </w:p>
        </w:tc>
        <w:tc>
          <w:tcPr>
            <w:tcW w:w="108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6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96B53" w:rsidRPr="005F5745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B4F1D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ป้อนชิ้นงาน</w:t>
            </w:r>
          </w:p>
        </w:tc>
        <w:tc>
          <w:tcPr>
            <w:tcW w:w="108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5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36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96B53" w:rsidRPr="007A53F6" w:rsidTr="004B4F1D">
        <w:tc>
          <w:tcPr>
            <w:tcW w:w="2142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B4F1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12" w:type="dxa"/>
            <w:vAlign w:val="center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2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648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6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96B53" w:rsidRPr="004B4F1D" w:rsidRDefault="00296681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55,814,279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B4F1D">
              <w:rPr>
                <w:rFonts w:ascii="Angsana New" w:hAnsi="Angsana New"/>
                <w:b/>
                <w:bCs/>
                <w:sz w:val="27"/>
                <w:szCs w:val="27"/>
              </w:rPr>
              <w:t>55,814,279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96B53" w:rsidRPr="004B4F1D" w:rsidRDefault="00296681" w:rsidP="006A3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(30,250,005)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B4F1D">
              <w:rPr>
                <w:rFonts w:ascii="Angsana New" w:hAnsi="Angsana New"/>
                <w:b/>
                <w:bCs/>
                <w:sz w:val="27"/>
                <w:szCs w:val="27"/>
              </w:rPr>
              <w:t>(26,213,005)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96B53" w:rsidRPr="004B4F1D" w:rsidRDefault="00296681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25,564,274</w:t>
            </w:r>
          </w:p>
        </w:tc>
        <w:tc>
          <w:tcPr>
            <w:tcW w:w="270" w:type="dxa"/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96B53" w:rsidRPr="004B4F1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B4F1D">
              <w:rPr>
                <w:rFonts w:ascii="Angsana New" w:hAnsi="Angsana New"/>
                <w:b/>
                <w:bCs/>
                <w:sz w:val="27"/>
                <w:szCs w:val="27"/>
              </w:rPr>
              <w:t>29,601,274</w:t>
            </w:r>
          </w:p>
        </w:tc>
      </w:tr>
    </w:tbl>
    <w:p w:rsidR="00DB149D" w:rsidRPr="009B7D9C" w:rsidRDefault="00DB149D" w:rsidP="00E0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0B4CB7" w:rsidRPr="000B4CB7" w:rsidRDefault="005A1532" w:rsidP="005A1532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*</w:t>
      </w:r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>บริษัท ฟู</w:t>
      </w:r>
      <w:proofErr w:type="spellStart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>จิอิ</w:t>
      </w:r>
      <w:proofErr w:type="spellEnd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 ไอออน เวิร์ค (ประเทศไทย) จำกัด บริษัท </w:t>
      </w:r>
      <w:proofErr w:type="spellStart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>ยูเร</w:t>
      </w:r>
      <w:proofErr w:type="spellEnd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>กา เทรด</w:t>
      </w:r>
      <w:proofErr w:type="spellStart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>ดิ้ง</w:t>
      </w:r>
      <w:proofErr w:type="spellEnd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 จำกัด และบริษัท </w:t>
      </w:r>
      <w:proofErr w:type="spellStart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>ยูเร</w:t>
      </w:r>
      <w:proofErr w:type="spellEnd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 </w:t>
      </w:r>
      <w:proofErr w:type="spellStart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>อะโกร</w:t>
      </w:r>
      <w:proofErr w:type="spellEnd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proofErr w:type="spellStart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>แมชชีน</w:t>
      </w:r>
      <w:proofErr w:type="spellEnd"/>
      <w:r w:rsidR="000B4CB7" w:rsidRPr="000B4CB7">
        <w:rPr>
          <w:rFonts w:ascii="Angsana New" w:hAnsi="Angsana New" w:hint="cs"/>
          <w:sz w:val="30"/>
          <w:szCs w:val="30"/>
          <w:cs/>
          <w:lang w:val="en-US" w:bidi="th-TH"/>
        </w:rPr>
        <w:t>เนอรี่ จำกัด ซึ่งเป็นบริษัทย่อยทางตรง ได้จดทะเบียนเลิกบริษัทต่อ</w:t>
      </w:r>
    </w:p>
    <w:p w:rsidR="000B4CB7" w:rsidRPr="000B4CB7" w:rsidRDefault="000B4CB7" w:rsidP="000B4CB7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กรมพัฒนาธุรกิจการค้า กระทรวงพาณิชย์ เมื่อวันที่ </w:t>
      </w:r>
      <w:r w:rsidRPr="000B4CB7">
        <w:rPr>
          <w:rFonts w:ascii="Angsana New" w:hAnsi="Angsana New"/>
          <w:sz w:val="30"/>
          <w:szCs w:val="30"/>
          <w:lang w:val="en-US" w:bidi="th-TH"/>
        </w:rPr>
        <w:t xml:space="preserve">8 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0B4CB7">
        <w:rPr>
          <w:rFonts w:ascii="Angsana New" w:hAnsi="Angsana New"/>
          <w:sz w:val="30"/>
          <w:szCs w:val="30"/>
          <w:lang w:val="en-US" w:bidi="th-TH"/>
        </w:rPr>
        <w:t>2560</w:t>
      </w:r>
      <w:r w:rsidR="009B7D9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B7D9C">
        <w:rPr>
          <w:rFonts w:ascii="Angsana New" w:hAnsi="Angsana New" w:hint="cs"/>
          <w:sz w:val="30"/>
          <w:szCs w:val="30"/>
          <w:cs/>
          <w:lang w:val="en-US" w:bidi="th-TH"/>
        </w:rPr>
        <w:t>และอยู่ระหว่างการดำเนินการชำระบัญชี</w:t>
      </w:r>
    </w:p>
    <w:p w:rsidR="000B4CB7" w:rsidRPr="009B7D9C" w:rsidRDefault="000B4CB7" w:rsidP="00E0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8"/>
          <w:szCs w:val="8"/>
        </w:rPr>
      </w:pPr>
    </w:p>
    <w:p w:rsidR="00196B53" w:rsidRPr="0059270E" w:rsidRDefault="005A1532" w:rsidP="00E0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96B53" w:rsidRPr="0059270E" w:rsidSect="00F55E82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/>
          <w:sz w:val="30"/>
          <w:szCs w:val="30"/>
        </w:rPr>
        <w:t>**</w:t>
      </w:r>
      <w:r w:rsidR="0059270E">
        <w:rPr>
          <w:rFonts w:ascii="Angsana New" w:hAnsi="Angsana New" w:hint="cs"/>
          <w:sz w:val="30"/>
          <w:szCs w:val="30"/>
          <w:cs/>
        </w:rPr>
        <w:t xml:space="preserve">บริษัท สยาม </w:t>
      </w:r>
      <w:proofErr w:type="spellStart"/>
      <w:proofErr w:type="gramStart"/>
      <w:r w:rsidR="0059270E">
        <w:rPr>
          <w:rFonts w:ascii="Angsana New" w:hAnsi="Angsana New" w:hint="cs"/>
          <w:sz w:val="30"/>
          <w:szCs w:val="30"/>
          <w:cs/>
        </w:rPr>
        <w:t>พาร์ทฟีดเดอร์</w:t>
      </w:r>
      <w:proofErr w:type="spellEnd"/>
      <w:r w:rsidR="0059270E">
        <w:rPr>
          <w:rFonts w:ascii="Angsana New" w:hAnsi="Angsana New" w:hint="cs"/>
          <w:sz w:val="30"/>
          <w:szCs w:val="30"/>
          <w:cs/>
        </w:rPr>
        <w:t xml:space="preserve">  (</w:t>
      </w:r>
      <w:proofErr w:type="gramEnd"/>
      <w:r w:rsidR="0059270E">
        <w:rPr>
          <w:rFonts w:ascii="Angsana New" w:hAnsi="Angsana New"/>
          <w:sz w:val="30"/>
          <w:szCs w:val="30"/>
        </w:rPr>
        <w:t>2008</w:t>
      </w:r>
      <w:r w:rsidR="0059270E">
        <w:rPr>
          <w:rFonts w:ascii="Angsana New" w:hAnsi="Angsana New" w:hint="cs"/>
          <w:sz w:val="30"/>
          <w:szCs w:val="30"/>
          <w:cs/>
        </w:rPr>
        <w:t xml:space="preserve">) จำกัด ซึ่งเป็นบริษัทย่อยทางอ้อมของบริษัท ได้จดทะเบียนเลิกบริษัทต่อกรมพัฒนาธุรกิจการค้า กระทรวงพาณิชย์ เมื่อวันที่ </w:t>
      </w:r>
      <w:r w:rsidR="0059270E">
        <w:rPr>
          <w:rFonts w:ascii="Angsana New" w:hAnsi="Angsana New"/>
          <w:sz w:val="30"/>
          <w:szCs w:val="30"/>
        </w:rPr>
        <w:t xml:space="preserve">12 </w:t>
      </w:r>
      <w:r w:rsidR="0059270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9270E">
        <w:rPr>
          <w:rFonts w:ascii="Angsana New" w:hAnsi="Angsana New"/>
          <w:sz w:val="30"/>
          <w:szCs w:val="30"/>
        </w:rPr>
        <w:t>2560</w:t>
      </w:r>
      <w:r w:rsidR="009B7D9C">
        <w:rPr>
          <w:rFonts w:ascii="Angsana New" w:hAnsi="Angsana New" w:hint="cs"/>
          <w:sz w:val="30"/>
          <w:szCs w:val="30"/>
          <w:cs/>
        </w:rPr>
        <w:t xml:space="preserve"> และอยู่ระหว่างการดำเนินการชำระบัญชี</w:t>
      </w:r>
    </w:p>
    <w:p w:rsidR="00196B53" w:rsidRPr="00283571" w:rsidRDefault="003608EF" w:rsidP="00196B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  <w:lang w:eastAsia="ja-JP"/>
        </w:rPr>
      </w:pPr>
      <w:r>
        <w:rPr>
          <w:rFonts w:ascii="Angsana New" w:hAnsi="Angsana New"/>
          <w:b/>
          <w:sz w:val="30"/>
          <w:szCs w:val="30"/>
          <w:lang w:eastAsia="ja-JP"/>
        </w:rPr>
        <w:lastRenderedPageBreak/>
        <w:t>8</w:t>
      </w:r>
      <w:r w:rsidR="00196B53" w:rsidRPr="0039596D">
        <w:rPr>
          <w:rFonts w:ascii="Angsana New" w:hAnsi="Angsana New"/>
          <w:b/>
          <w:sz w:val="30"/>
          <w:szCs w:val="30"/>
          <w:lang w:eastAsia="ja-JP"/>
        </w:rPr>
        <w:t xml:space="preserve"> </w:t>
      </w:r>
      <w:r w:rsidR="00196B53" w:rsidRPr="00283571">
        <w:rPr>
          <w:rFonts w:ascii="Angsana New" w:hAnsi="Angsana New"/>
          <w:bCs/>
          <w:sz w:val="30"/>
          <w:szCs w:val="30"/>
          <w:lang w:eastAsia="ja-JP"/>
        </w:rPr>
        <w:t xml:space="preserve">        </w:t>
      </w:r>
      <w:r w:rsidR="00196B53" w:rsidRPr="00283571">
        <w:rPr>
          <w:rFonts w:ascii="Angsana New" w:hAnsi="Angsana New" w:hint="cs"/>
          <w:bCs/>
          <w:sz w:val="30"/>
          <w:szCs w:val="30"/>
          <w:cs/>
          <w:lang w:eastAsia="ja-JP"/>
        </w:rPr>
        <w:t>ที่ดิน อาคารและอุปกรณ์</w:t>
      </w:r>
    </w:p>
    <w:p w:rsidR="00196B53" w:rsidRPr="00C31171" w:rsidRDefault="00196B53" w:rsidP="00196B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14"/>
          <w:szCs w:val="14"/>
          <w:lang w:eastAsia="ja-JP"/>
        </w:rPr>
      </w:pPr>
    </w:p>
    <w:p w:rsidR="00196B53" w:rsidRPr="00A00F0C" w:rsidRDefault="00196B53" w:rsidP="00196B5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sz w:val="30"/>
          <w:szCs w:val="30"/>
          <w:rtl/>
          <w:cs/>
          <w:lang w:val="en-US" w:eastAsia="ja-JP"/>
        </w:rPr>
      </w:pPr>
      <w:r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การซื้อ</w:t>
      </w:r>
      <w:r w:rsidRPr="00A00F0C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จำหน่าย</w:t>
      </w:r>
      <w:r w:rsidRPr="00A00F0C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และโอนที่ดิน</w:t>
      </w:r>
      <w:r w:rsidRPr="00A00F0C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อาคารและอุปกรณ์ระหว่างงวด</w:t>
      </w:r>
      <w:r w:rsidR="00095790"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เก้า</w:t>
      </w:r>
      <w:r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เดือนสิ้นสุดวันที่</w:t>
      </w:r>
      <w:r w:rsidRPr="00A00F0C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3</w:t>
      </w:r>
      <w:r w:rsidR="00420864" w:rsidRPr="00A00F0C">
        <w:rPr>
          <w:rFonts w:ascii="Angsana New" w:hAnsi="Angsana New"/>
          <w:bCs/>
          <w:sz w:val="30"/>
          <w:szCs w:val="30"/>
          <w:lang w:val="en-US" w:eastAsia="ja-JP" w:bidi="th-TH"/>
        </w:rPr>
        <w:t>0</w:t>
      </w:r>
      <w:r w:rsidRPr="00A00F0C">
        <w:rPr>
          <w:rFonts w:ascii="Angsana New" w:hAnsi="Angsana New"/>
          <w:b/>
          <w:sz w:val="30"/>
          <w:szCs w:val="30"/>
          <w:lang w:val="en-US" w:eastAsia="ja-JP" w:bidi="th-TH"/>
        </w:rPr>
        <w:t xml:space="preserve"> </w:t>
      </w:r>
      <w:r w:rsidR="00095790"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กันยายน</w:t>
      </w:r>
      <w:r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 </w:t>
      </w:r>
      <w:r w:rsidRPr="00A00F0C">
        <w:rPr>
          <w:rFonts w:ascii="Angsana New" w:hAnsi="Angsana New"/>
          <w:b/>
          <w:sz w:val="30"/>
          <w:szCs w:val="30"/>
          <w:cs/>
          <w:lang w:val="en-US" w:eastAsia="ja-JP" w:bidi="th-TH"/>
        </w:rPr>
        <w:t>25</w:t>
      </w:r>
      <w:r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60</w:t>
      </w:r>
      <w:r w:rsidRPr="00A00F0C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</w:t>
      </w:r>
      <w:r w:rsidRPr="00A00F0C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25</w:t>
      </w:r>
      <w:r w:rsidRPr="00A00F0C">
        <w:rPr>
          <w:rFonts w:ascii="Angsana New" w:hAnsi="Angsana New"/>
          <w:bCs/>
          <w:sz w:val="30"/>
          <w:szCs w:val="30"/>
          <w:lang w:val="en-US" w:eastAsia="ja-JP" w:bidi="th-TH"/>
        </w:rPr>
        <w:t>5</w:t>
      </w:r>
      <w:r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9</w:t>
      </w:r>
      <w:r w:rsidRPr="00A00F0C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A00F0C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มีดังนี้ </w:t>
      </w:r>
    </w:p>
    <w:p w:rsidR="00196B53" w:rsidRPr="00C31171" w:rsidRDefault="00196B53" w:rsidP="00196B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14"/>
          <w:szCs w:val="14"/>
        </w:rPr>
      </w:pPr>
    </w:p>
    <w:tbl>
      <w:tblPr>
        <w:tblW w:w="94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3"/>
        <w:gridCol w:w="1146"/>
        <w:gridCol w:w="271"/>
        <w:gridCol w:w="1199"/>
        <w:gridCol w:w="271"/>
        <w:gridCol w:w="1081"/>
        <w:gridCol w:w="331"/>
        <w:gridCol w:w="1185"/>
      </w:tblGrid>
      <w:tr w:rsidR="00196B53" w:rsidRPr="00AF4B60" w:rsidTr="00A00F0C">
        <w:trPr>
          <w:tblHeader/>
        </w:trPr>
        <w:tc>
          <w:tcPr>
            <w:tcW w:w="2104" w:type="pct"/>
          </w:tcPr>
          <w:p w:rsidR="00196B53" w:rsidRPr="007E63A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6" w:type="pct"/>
            <w:gridSpan w:val="7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6B53" w:rsidRPr="00AF4B60" w:rsidTr="004B3924">
        <w:trPr>
          <w:trHeight w:val="317"/>
          <w:tblHeader/>
        </w:trPr>
        <w:tc>
          <w:tcPr>
            <w:tcW w:w="2104" w:type="pct"/>
          </w:tcPr>
          <w:p w:rsidR="00196B53" w:rsidRPr="00651978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57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957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1" w:type="pct"/>
            <w:gridSpan w:val="3"/>
          </w:tcPr>
          <w:p w:rsidR="00196B53" w:rsidRPr="0049145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45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196B53" w:rsidRPr="00AF4B60" w:rsidTr="00A00F0C">
        <w:trPr>
          <w:trHeight w:val="1514"/>
          <w:tblHeader/>
        </w:trPr>
        <w:tc>
          <w:tcPr>
            <w:tcW w:w="2104" w:type="pct"/>
          </w:tcPr>
          <w:p w:rsidR="00196B53" w:rsidRPr="00AF4B60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96B53" w:rsidRPr="00AF4B60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96B53" w:rsidRPr="00AF4B60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3" w:type="pct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3" w:type="pct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5" w:type="pct"/>
            <w:shd w:val="clear" w:color="auto" w:fill="auto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196B53" w:rsidRPr="00AF4B60" w:rsidTr="00A00F0C">
        <w:trPr>
          <w:tblHeader/>
        </w:trPr>
        <w:tc>
          <w:tcPr>
            <w:tcW w:w="2104" w:type="pct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6" w:type="pct"/>
            <w:gridSpan w:val="7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F4B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96B53" w:rsidRPr="00AF4B60" w:rsidTr="006964A0">
        <w:trPr>
          <w:tblHeader/>
        </w:trPr>
        <w:tc>
          <w:tcPr>
            <w:tcW w:w="2104" w:type="pct"/>
          </w:tcPr>
          <w:p w:rsidR="00196B53" w:rsidRPr="00AF4B60" w:rsidRDefault="004B3924" w:rsidP="00091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05" w:type="pct"/>
            <w:shd w:val="clear" w:color="auto" w:fill="FFFFFF" w:themeFill="background1"/>
          </w:tcPr>
          <w:p w:rsidR="00196B53" w:rsidRPr="00AF4B60" w:rsidRDefault="004B3924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8,307,993</w:t>
            </w:r>
          </w:p>
        </w:tc>
        <w:tc>
          <w:tcPr>
            <w:tcW w:w="143" w:type="pct"/>
            <w:shd w:val="clear" w:color="auto" w:fill="FFFFFF" w:themeFill="background1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196B53" w:rsidRPr="00AF4B60" w:rsidRDefault="004B3924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FFFFFF" w:themeFill="background1"/>
          </w:tcPr>
          <w:p w:rsidR="00196B53" w:rsidRPr="00AF4B60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FFFFFF" w:themeFill="background1"/>
          </w:tcPr>
          <w:p w:rsidR="00196B53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" w:type="pct"/>
            <w:shd w:val="clear" w:color="auto" w:fill="FFFFFF" w:themeFill="background1"/>
          </w:tcPr>
          <w:p w:rsidR="00196B53" w:rsidRPr="00AF4B60" w:rsidRDefault="00196B53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196B53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3924" w:rsidRPr="00AF4B60" w:rsidTr="006964A0">
        <w:trPr>
          <w:tblHeader/>
        </w:trPr>
        <w:tc>
          <w:tcPr>
            <w:tcW w:w="2104" w:type="pct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05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417,996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386,921</w:t>
            </w:r>
          </w:p>
        </w:tc>
        <w:tc>
          <w:tcPr>
            <w:tcW w:w="175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3924" w:rsidRPr="00AF4B60" w:rsidTr="00D42946">
        <w:trPr>
          <w:tblHeader/>
        </w:trPr>
        <w:tc>
          <w:tcPr>
            <w:tcW w:w="2104" w:type="pct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05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10,024,395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4B3924" w:rsidRPr="00AF4B60" w:rsidRDefault="00445BC7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BC7">
              <w:rPr>
                <w:rFonts w:ascii="Angsana New" w:hAnsi="Angsana New"/>
                <w:sz w:val="30"/>
                <w:szCs w:val="30"/>
              </w:rPr>
              <w:t>193,437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7,314,070</w:t>
            </w:r>
          </w:p>
        </w:tc>
        <w:tc>
          <w:tcPr>
            <w:tcW w:w="175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4B3924" w:rsidRPr="00AF4B60" w:rsidRDefault="00C31171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67,322</w:t>
            </w:r>
          </w:p>
        </w:tc>
      </w:tr>
      <w:tr w:rsidR="004B3924" w:rsidRPr="00AF4B60" w:rsidTr="006964A0">
        <w:trPr>
          <w:tblHeader/>
        </w:trPr>
        <w:tc>
          <w:tcPr>
            <w:tcW w:w="2104" w:type="pct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05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555,647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148,374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173,819</w:t>
            </w:r>
          </w:p>
        </w:tc>
        <w:tc>
          <w:tcPr>
            <w:tcW w:w="175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4B3924" w:rsidRPr="00AF4B60" w:rsidRDefault="00C31171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71,535</w:t>
            </w:r>
          </w:p>
        </w:tc>
      </w:tr>
      <w:tr w:rsidR="004B3924" w:rsidRPr="00AF4B60" w:rsidTr="006964A0">
        <w:trPr>
          <w:tblHeader/>
        </w:trPr>
        <w:tc>
          <w:tcPr>
            <w:tcW w:w="2104" w:type="pct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5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1,129,145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3,602,525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FFFFFF" w:themeFill="background1"/>
          </w:tcPr>
          <w:p w:rsidR="004B3924" w:rsidRPr="00AF4B60" w:rsidRDefault="00C31171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458,216</w:t>
            </w:r>
          </w:p>
        </w:tc>
        <w:tc>
          <w:tcPr>
            <w:tcW w:w="175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:rsidR="004B3924" w:rsidRPr="00AF4B60" w:rsidRDefault="00C31171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3924" w:rsidRPr="00C31171" w:rsidTr="00C9128E">
        <w:trPr>
          <w:tblHeader/>
        </w:trPr>
        <w:tc>
          <w:tcPr>
            <w:tcW w:w="2104" w:type="pct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B3924" w:rsidRPr="00AF4B60" w:rsidRDefault="00C31171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594,957</w:t>
            </w:r>
          </w:p>
        </w:tc>
        <w:tc>
          <w:tcPr>
            <w:tcW w:w="175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B3924" w:rsidRPr="00AF4B60" w:rsidRDefault="00C31171" w:rsidP="00C31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594,957</w:t>
            </w:r>
          </w:p>
        </w:tc>
      </w:tr>
      <w:tr w:rsidR="004B3924" w:rsidRPr="00272D23" w:rsidTr="00D42946">
        <w:trPr>
          <w:tblHeader/>
        </w:trPr>
        <w:tc>
          <w:tcPr>
            <w:tcW w:w="2104" w:type="pct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20,435,176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3924" w:rsidRPr="00B023A1" w:rsidRDefault="00445BC7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BC7">
              <w:rPr>
                <w:rFonts w:ascii="Angsana New" w:hAnsi="Angsana New"/>
                <w:b/>
                <w:bCs/>
                <w:sz w:val="30"/>
                <w:szCs w:val="30"/>
              </w:rPr>
              <w:t>3,944,336</w:t>
            </w:r>
          </w:p>
        </w:tc>
        <w:tc>
          <w:tcPr>
            <w:tcW w:w="143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4B3924" w:rsidRPr="00AF4B60" w:rsidRDefault="00C31171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8,927,983</w:t>
            </w:r>
          </w:p>
        </w:tc>
        <w:tc>
          <w:tcPr>
            <w:tcW w:w="175" w:type="pct"/>
            <w:shd w:val="clear" w:color="auto" w:fill="FFFFFF" w:themeFill="background1"/>
          </w:tcPr>
          <w:p w:rsidR="004B3924" w:rsidRPr="00AF4B60" w:rsidRDefault="004B3924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4B3924" w:rsidRPr="00B023A1" w:rsidRDefault="00C31171" w:rsidP="004B3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733,814</w:t>
            </w:r>
          </w:p>
        </w:tc>
      </w:tr>
    </w:tbl>
    <w:p w:rsidR="00196B53" w:rsidRPr="00C31171" w:rsidRDefault="00196B53" w:rsidP="00196B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2"/>
        <w:gridCol w:w="270"/>
        <w:gridCol w:w="1079"/>
        <w:gridCol w:w="357"/>
        <w:gridCol w:w="1172"/>
      </w:tblGrid>
      <w:tr w:rsidR="00196B53" w:rsidRPr="00651978" w:rsidTr="00A00F0C">
        <w:trPr>
          <w:tblHeader/>
        </w:trPr>
        <w:tc>
          <w:tcPr>
            <w:tcW w:w="2095" w:type="pct"/>
          </w:tcPr>
          <w:p w:rsidR="00196B53" w:rsidRPr="007E63AD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6B53" w:rsidRPr="00651978" w:rsidTr="00296681">
        <w:trPr>
          <w:tblHeader/>
        </w:trPr>
        <w:tc>
          <w:tcPr>
            <w:tcW w:w="2095" w:type="pct"/>
          </w:tcPr>
          <w:p w:rsidR="00196B53" w:rsidRPr="00651978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57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957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2" w:type="pct"/>
            <w:gridSpan w:val="3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shd w:val="clear" w:color="auto" w:fill="auto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196B53" w:rsidRPr="00651978" w:rsidTr="00296681">
        <w:trPr>
          <w:trHeight w:val="1109"/>
          <w:tblHeader/>
        </w:trPr>
        <w:tc>
          <w:tcPr>
            <w:tcW w:w="2095" w:type="pct"/>
          </w:tcPr>
          <w:p w:rsidR="00196B53" w:rsidRPr="00651978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96B53" w:rsidRPr="00651978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96B53" w:rsidRPr="00651978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3" w:type="pct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3" w:type="pct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" w:type="pct"/>
            <w:shd w:val="clear" w:color="auto" w:fill="auto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196B53" w:rsidRPr="00651978" w:rsidTr="00A00F0C">
        <w:trPr>
          <w:tblHeader/>
        </w:trPr>
        <w:tc>
          <w:tcPr>
            <w:tcW w:w="2095" w:type="pct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5" w:type="pct"/>
            <w:gridSpan w:val="7"/>
          </w:tcPr>
          <w:p w:rsidR="00196B53" w:rsidRPr="00651978" w:rsidRDefault="00196B53" w:rsidP="00196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511FB" w:rsidRPr="00651978" w:rsidTr="00296681">
        <w:trPr>
          <w:tblHeader/>
        </w:trPr>
        <w:tc>
          <w:tcPr>
            <w:tcW w:w="2095" w:type="pct"/>
          </w:tcPr>
          <w:p w:rsidR="004511FB" w:rsidRPr="00296681" w:rsidRDefault="00296681" w:rsidP="00451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19" w:type="pct"/>
          </w:tcPr>
          <w:p w:rsidR="004511FB" w:rsidRPr="00AF4B60" w:rsidRDefault="00296681" w:rsidP="00451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8,307,993</w:t>
            </w:r>
          </w:p>
        </w:tc>
        <w:tc>
          <w:tcPr>
            <w:tcW w:w="143" w:type="pct"/>
          </w:tcPr>
          <w:p w:rsidR="004511FB" w:rsidRPr="00651978" w:rsidRDefault="004511FB" w:rsidP="00451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4511FB" w:rsidRPr="00AF4B60" w:rsidRDefault="00162EA1" w:rsidP="00451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511FB" w:rsidRPr="00651978" w:rsidRDefault="004511FB" w:rsidP="00451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4511FB" w:rsidRPr="00651978" w:rsidRDefault="0021382B" w:rsidP="0021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pct"/>
          </w:tcPr>
          <w:p w:rsidR="004511FB" w:rsidRPr="00651978" w:rsidRDefault="004511FB" w:rsidP="0021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4511FB" w:rsidRPr="00AF4B60" w:rsidRDefault="0021382B" w:rsidP="0021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2EA1" w:rsidRPr="00651978" w:rsidTr="00296681">
        <w:trPr>
          <w:tblHeader/>
        </w:trPr>
        <w:tc>
          <w:tcPr>
            <w:tcW w:w="2095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19" w:type="pct"/>
          </w:tcPr>
          <w:p w:rsidR="00162EA1" w:rsidRPr="00AF4B60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63,600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162EA1" w:rsidRPr="00AF4B60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162EA1" w:rsidRPr="00651978" w:rsidRDefault="002B35D6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378,998</w:t>
            </w:r>
          </w:p>
        </w:tc>
        <w:tc>
          <w:tcPr>
            <w:tcW w:w="189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162EA1" w:rsidRPr="00AF4B60" w:rsidRDefault="0021382B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2EA1" w:rsidRPr="00651978" w:rsidTr="00296681">
        <w:trPr>
          <w:tblHeader/>
        </w:trPr>
        <w:tc>
          <w:tcPr>
            <w:tcW w:w="2095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19" w:type="pct"/>
          </w:tcPr>
          <w:p w:rsidR="00162EA1" w:rsidRPr="00AF4B60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6,417,974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162EA1" w:rsidRPr="00AF4B60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5,537,850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162EA1" w:rsidRPr="00651978" w:rsidRDefault="00C226D2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10,132,3</w:t>
            </w:r>
            <w:r w:rsidR="002B35D6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89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162EA1" w:rsidRPr="00651978" w:rsidRDefault="0021382B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32,908</w:t>
            </w:r>
          </w:p>
        </w:tc>
      </w:tr>
      <w:tr w:rsidR="00162EA1" w:rsidRPr="00651978" w:rsidTr="00296681">
        <w:trPr>
          <w:tblHeader/>
        </w:trPr>
        <w:tc>
          <w:tcPr>
            <w:tcW w:w="2095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19" w:type="pct"/>
          </w:tcPr>
          <w:p w:rsidR="00162EA1" w:rsidRPr="00AF4B60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527,534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12,545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162EA1" w:rsidRPr="00651978" w:rsidRDefault="0021382B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810,791</w:t>
            </w:r>
          </w:p>
        </w:tc>
        <w:tc>
          <w:tcPr>
            <w:tcW w:w="189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162EA1" w:rsidRPr="00651978" w:rsidRDefault="0021382B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11,53</w:t>
            </w:r>
            <w:r w:rsidR="003B6D5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62EA1" w:rsidRPr="00651978" w:rsidTr="00296681">
        <w:trPr>
          <w:tblHeader/>
        </w:trPr>
        <w:tc>
          <w:tcPr>
            <w:tcW w:w="2095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9" w:type="pct"/>
          </w:tcPr>
          <w:p w:rsidR="00162EA1" w:rsidRPr="00AF4B60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963,750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930,626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162EA1" w:rsidRPr="00651978" w:rsidRDefault="0021382B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189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162EA1" w:rsidRPr="00AF4B60" w:rsidRDefault="0021382B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2EA1" w:rsidRPr="002B35D6" w:rsidTr="00296681">
        <w:trPr>
          <w:tblHeader/>
        </w:trPr>
        <w:tc>
          <w:tcPr>
            <w:tcW w:w="2095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162EA1" w:rsidRPr="00AF4B60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162EA1" w:rsidRPr="00AF4B60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162EA1" w:rsidRPr="00651978" w:rsidRDefault="0021382B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594,957</w:t>
            </w:r>
          </w:p>
        </w:tc>
        <w:tc>
          <w:tcPr>
            <w:tcW w:w="189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162EA1" w:rsidRPr="00AF4B60" w:rsidRDefault="002B35D6" w:rsidP="002B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594,957</w:t>
            </w:r>
          </w:p>
        </w:tc>
      </w:tr>
      <w:tr w:rsidR="00162EA1" w:rsidRPr="00272D23" w:rsidTr="00296681">
        <w:trPr>
          <w:tblHeader/>
        </w:trPr>
        <w:tc>
          <w:tcPr>
            <w:tcW w:w="2095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162EA1" w:rsidRPr="00AF4B60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16,280,851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162EA1" w:rsidRPr="00651978" w:rsidRDefault="0021382B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6,481,021</w:t>
            </w:r>
          </w:p>
        </w:tc>
        <w:tc>
          <w:tcPr>
            <w:tcW w:w="143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162EA1" w:rsidRPr="00651978" w:rsidRDefault="0021382B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344B2">
              <w:rPr>
                <w:rFonts w:ascii="Angsana New" w:hAnsi="Angsana New"/>
                <w:b/>
                <w:bCs/>
                <w:sz w:val="30"/>
                <w:szCs w:val="30"/>
              </w:rPr>
              <w:t>2,217,110</w:t>
            </w:r>
          </w:p>
        </w:tc>
        <w:tc>
          <w:tcPr>
            <w:tcW w:w="189" w:type="pct"/>
          </w:tcPr>
          <w:p w:rsidR="00162EA1" w:rsidRPr="00651978" w:rsidRDefault="00162EA1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162EA1" w:rsidRPr="00651978" w:rsidRDefault="002B35D6" w:rsidP="00162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639,401</w:t>
            </w:r>
          </w:p>
        </w:tc>
      </w:tr>
    </w:tbl>
    <w:p w:rsidR="00D87C68" w:rsidRDefault="00426669" w:rsidP="00175A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75ACE">
        <w:rPr>
          <w:rFonts w:ascii="Angsana New" w:hAnsi="Angsana New"/>
          <w:sz w:val="30"/>
          <w:szCs w:val="30"/>
        </w:rPr>
        <w:lastRenderedPageBreak/>
        <w:tab/>
      </w:r>
      <w:r w:rsidR="009E6D66">
        <w:rPr>
          <w:rFonts w:ascii="Angsana New" w:hAnsi="Angsana New" w:hint="cs"/>
          <w:sz w:val="30"/>
          <w:szCs w:val="30"/>
          <w:cs/>
        </w:rPr>
        <w:t>ใน</w:t>
      </w:r>
      <w:r w:rsidR="000915BA">
        <w:rPr>
          <w:rFonts w:ascii="Angsana New" w:hAnsi="Angsana New" w:hint="cs"/>
          <w:sz w:val="30"/>
          <w:szCs w:val="30"/>
          <w:cs/>
        </w:rPr>
        <w:t xml:space="preserve">ไตรมาส </w:t>
      </w:r>
      <w:r w:rsidR="000915BA">
        <w:rPr>
          <w:rFonts w:ascii="Angsana New" w:hAnsi="Angsana New"/>
          <w:sz w:val="30"/>
          <w:szCs w:val="30"/>
        </w:rPr>
        <w:t>3</w:t>
      </w:r>
      <w:r w:rsidR="00175ACE" w:rsidRPr="00175ACE">
        <w:rPr>
          <w:rFonts w:ascii="Angsana New" w:hAnsi="Angsana New"/>
          <w:sz w:val="30"/>
          <w:szCs w:val="30"/>
        </w:rPr>
        <w:t xml:space="preserve"> </w:t>
      </w:r>
      <w:r w:rsidR="00175ACE" w:rsidRPr="00175ACE">
        <w:rPr>
          <w:rFonts w:ascii="Angsana New" w:hAnsi="Angsana New" w:hint="cs"/>
          <w:sz w:val="30"/>
          <w:szCs w:val="30"/>
          <w:cs/>
        </w:rPr>
        <w:t xml:space="preserve">กลุ่มบริษัทได้จัดให้มีการประเมินราคาที่ดินของกลุ่มบริษัท โดยได้ว่าจ้างบริษัท เอเจนซี่ </w:t>
      </w:r>
      <w:proofErr w:type="spellStart"/>
      <w:r w:rsidR="00175ACE" w:rsidRPr="00175ACE">
        <w:rPr>
          <w:rFonts w:ascii="Angsana New" w:hAnsi="Angsana New" w:hint="cs"/>
          <w:sz w:val="30"/>
          <w:szCs w:val="30"/>
          <w:cs/>
        </w:rPr>
        <w:t>ฟอร์</w:t>
      </w:r>
      <w:proofErr w:type="spellEnd"/>
      <w:r w:rsidR="00175ACE" w:rsidRPr="00175ACE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175ACE" w:rsidRPr="00175ACE">
        <w:rPr>
          <w:rFonts w:ascii="Angsana New" w:hAnsi="Angsana New" w:hint="cs"/>
          <w:sz w:val="30"/>
          <w:szCs w:val="30"/>
          <w:cs/>
        </w:rPr>
        <w:t>เรียลเอสเตท</w:t>
      </w:r>
      <w:proofErr w:type="spellEnd"/>
      <w:r w:rsidR="00175ACE" w:rsidRPr="00175ACE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175ACE" w:rsidRPr="00175ACE">
        <w:rPr>
          <w:rFonts w:ascii="Angsana New" w:hAnsi="Angsana New" w:hint="cs"/>
          <w:sz w:val="30"/>
          <w:szCs w:val="30"/>
          <w:cs/>
        </w:rPr>
        <w:t>แอฟแฟร์ส</w:t>
      </w:r>
      <w:proofErr w:type="spellEnd"/>
      <w:r w:rsidR="00175ACE" w:rsidRPr="00175ACE">
        <w:rPr>
          <w:rFonts w:ascii="Angsana New" w:hAnsi="Angsana New" w:hint="cs"/>
          <w:sz w:val="30"/>
          <w:szCs w:val="30"/>
          <w:cs/>
        </w:rPr>
        <w:t xml:space="preserve"> จำกัด ซึ่งเป็นผู้ประเมินราคาอิสระโดยใช้วิธีเปรียบเทียบข้อมูลตลาดตามรายงานการประเมินราคา ดังนั้นกลุ่มบริษัทได้บันทึกที่ดินในราคาที่ประเมินใหม่ โดยบันทึกส่วนที่ตีเพิ่มขึ้นของมูลค่าที่ดินจากการประเมินราคาสุทธิจากภาษีเงินได้สำหรับกลุ่มบริษัทและบริษัทเป็นจำนวนเงิน </w:t>
      </w:r>
      <w:r w:rsidR="00175ACE" w:rsidRPr="00175ACE">
        <w:rPr>
          <w:rFonts w:ascii="Angsana New" w:hAnsi="Angsana New"/>
          <w:sz w:val="30"/>
          <w:szCs w:val="30"/>
        </w:rPr>
        <w:t xml:space="preserve"> </w:t>
      </w:r>
      <w:r w:rsidR="000915BA">
        <w:rPr>
          <w:rFonts w:ascii="Angsana New" w:hAnsi="Angsana New"/>
          <w:sz w:val="30"/>
          <w:szCs w:val="30"/>
        </w:rPr>
        <w:t>6.6</w:t>
      </w:r>
      <w:r w:rsidR="00175ACE" w:rsidRPr="00175ACE">
        <w:rPr>
          <w:rFonts w:ascii="Angsana New" w:hAnsi="Angsana New"/>
          <w:sz w:val="30"/>
          <w:szCs w:val="30"/>
        </w:rPr>
        <w:t xml:space="preserve"> </w:t>
      </w:r>
      <w:r w:rsidR="00175ACE" w:rsidRPr="00175ACE">
        <w:rPr>
          <w:rFonts w:ascii="Angsana New" w:hAnsi="Angsana New" w:hint="cs"/>
          <w:sz w:val="30"/>
          <w:szCs w:val="30"/>
          <w:cs/>
        </w:rPr>
        <w:t xml:space="preserve">ล้านบาท ในบัญชี </w:t>
      </w:r>
      <w:r w:rsidR="00175ACE" w:rsidRPr="00175ACE">
        <w:rPr>
          <w:rFonts w:ascii="Angsana New" w:hAnsi="Angsana New"/>
          <w:sz w:val="30"/>
          <w:szCs w:val="30"/>
        </w:rPr>
        <w:t>“</w:t>
      </w:r>
      <w:r w:rsidR="00377E05">
        <w:rPr>
          <w:rFonts w:ascii="Angsana New" w:hAnsi="Angsana New" w:hint="cs"/>
          <w:sz w:val="30"/>
          <w:szCs w:val="30"/>
          <w:cs/>
        </w:rPr>
        <w:t>ผลกำไรจากการตีมูลค่าสินทรัพย์ใหม่</w:t>
      </w:r>
      <w:r w:rsidR="00175ACE" w:rsidRPr="00175ACE">
        <w:rPr>
          <w:rFonts w:ascii="Angsana New" w:hAnsi="Angsana New"/>
          <w:sz w:val="30"/>
          <w:szCs w:val="30"/>
        </w:rPr>
        <w:t xml:space="preserve">” </w:t>
      </w:r>
      <w:r w:rsidR="00175ACE" w:rsidRPr="00175ACE">
        <w:rPr>
          <w:rFonts w:ascii="Angsana New" w:hAnsi="Angsana New" w:hint="cs"/>
          <w:sz w:val="30"/>
          <w:szCs w:val="30"/>
          <w:cs/>
        </w:rPr>
        <w:t xml:space="preserve">ซึ่งแสดงไว้ภายใต้องค์ประกอบของส่วนของผู้ถือหุ้นภายใต้ส่วนของผู้ถือหุ้นในงบแสดงฐานะการเงิน </w:t>
      </w:r>
    </w:p>
    <w:p w:rsidR="00175ACE" w:rsidRPr="00175ACE" w:rsidRDefault="00175ACE" w:rsidP="00175A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:rsidR="003F7D59" w:rsidRPr="00D87C68" w:rsidRDefault="003608EF" w:rsidP="006B5A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3F7D59" w:rsidRPr="00283571">
        <w:rPr>
          <w:rFonts w:ascii="Angsana New" w:hAnsi="Angsana New"/>
          <w:b/>
          <w:bCs/>
          <w:sz w:val="30"/>
          <w:szCs w:val="30"/>
        </w:rPr>
        <w:tab/>
      </w:r>
      <w:r w:rsidR="003F7D59" w:rsidRPr="007A419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3F7D59" w:rsidRPr="00A00F0C" w:rsidRDefault="003F7D59" w:rsidP="00E02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F30EE9" w:rsidRPr="00A00F0C" w:rsidRDefault="00F30EE9" w:rsidP="00F30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00F0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00F0C">
        <w:rPr>
          <w:rFonts w:ascii="Angsana New" w:hAnsi="Angsana New"/>
          <w:sz w:val="30"/>
          <w:szCs w:val="30"/>
        </w:rPr>
        <w:t>3</w:t>
      </w:r>
      <w:r w:rsidR="00FC4CFA" w:rsidRPr="00A00F0C">
        <w:rPr>
          <w:rFonts w:ascii="Angsana New" w:hAnsi="Angsana New"/>
          <w:sz w:val="30"/>
          <w:szCs w:val="30"/>
        </w:rPr>
        <w:t xml:space="preserve">0 </w:t>
      </w:r>
      <w:r w:rsidR="00095790" w:rsidRPr="00A00F0C">
        <w:rPr>
          <w:rFonts w:ascii="Angsana New" w:hAnsi="Angsana New" w:hint="cs"/>
          <w:sz w:val="30"/>
          <w:szCs w:val="30"/>
          <w:cs/>
        </w:rPr>
        <w:t>กันยายน</w:t>
      </w:r>
      <w:r w:rsidR="00FC4CFA" w:rsidRPr="00A00F0C">
        <w:rPr>
          <w:rFonts w:ascii="Angsana New" w:hAnsi="Angsana New" w:hint="cs"/>
          <w:sz w:val="30"/>
          <w:szCs w:val="30"/>
          <w:cs/>
        </w:rPr>
        <w:t xml:space="preserve"> </w:t>
      </w:r>
      <w:r w:rsidRPr="00A00F0C">
        <w:rPr>
          <w:rFonts w:ascii="Angsana New" w:hAnsi="Angsana New"/>
          <w:sz w:val="30"/>
          <w:szCs w:val="30"/>
        </w:rPr>
        <w:t>25</w:t>
      </w:r>
      <w:r w:rsidR="00196B53" w:rsidRPr="00A00F0C">
        <w:rPr>
          <w:rFonts w:ascii="Angsana New" w:hAnsi="Angsana New"/>
          <w:sz w:val="30"/>
          <w:szCs w:val="30"/>
        </w:rPr>
        <w:t>60</w:t>
      </w:r>
      <w:r w:rsidRPr="00A00F0C">
        <w:rPr>
          <w:rFonts w:ascii="Angsana New" w:hAnsi="Angsana New"/>
          <w:sz w:val="30"/>
          <w:szCs w:val="30"/>
        </w:rPr>
        <w:t xml:space="preserve"> </w:t>
      </w:r>
      <w:r w:rsidR="006A528A" w:rsidRPr="00A00F0C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A00F0C">
        <w:rPr>
          <w:rFonts w:ascii="Angsana New" w:hAnsi="Angsana New"/>
          <w:sz w:val="30"/>
          <w:szCs w:val="30"/>
          <w:cs/>
        </w:rPr>
        <w:t>วงเงินสินเชื่อ</w:t>
      </w:r>
      <w:r w:rsidR="006A528A" w:rsidRPr="00A00F0C">
        <w:rPr>
          <w:rFonts w:ascii="Angsana New" w:hAnsi="Angsana New" w:hint="cs"/>
          <w:sz w:val="30"/>
          <w:szCs w:val="30"/>
          <w:cs/>
        </w:rPr>
        <w:t>ซึ่งยังมิได้เบิกใช้เป็น</w:t>
      </w:r>
      <w:r w:rsidRPr="00A00F0C">
        <w:rPr>
          <w:rFonts w:ascii="Angsana New" w:hAnsi="Angsana New"/>
          <w:sz w:val="30"/>
          <w:szCs w:val="30"/>
          <w:cs/>
        </w:rPr>
        <w:t>จำนวนเงินรวม</w:t>
      </w:r>
      <w:r w:rsidR="00B66B25" w:rsidRPr="00A00F0C">
        <w:rPr>
          <w:rFonts w:ascii="Angsana New" w:hAnsi="Angsana New" w:hint="cs"/>
          <w:sz w:val="30"/>
          <w:szCs w:val="30"/>
          <w:cs/>
        </w:rPr>
        <w:t xml:space="preserve"> </w:t>
      </w:r>
      <w:r w:rsidR="0021382B">
        <w:rPr>
          <w:rFonts w:ascii="Angsana New" w:hAnsi="Angsana New"/>
          <w:sz w:val="30"/>
          <w:szCs w:val="30"/>
        </w:rPr>
        <w:t>6.9</w:t>
      </w:r>
      <w:r w:rsidR="00431F57" w:rsidRPr="00A00F0C">
        <w:rPr>
          <w:rFonts w:ascii="Angsana New" w:hAnsi="Angsana New"/>
          <w:sz w:val="30"/>
          <w:szCs w:val="30"/>
        </w:rPr>
        <w:t xml:space="preserve"> </w:t>
      </w:r>
      <w:r w:rsidRPr="00A00F0C">
        <w:rPr>
          <w:rFonts w:ascii="Angsana New" w:hAnsi="Angsana New" w:hint="cs"/>
          <w:sz w:val="30"/>
          <w:szCs w:val="30"/>
          <w:cs/>
        </w:rPr>
        <w:t>ล้านบาท</w:t>
      </w:r>
      <w:r w:rsidR="006A528A" w:rsidRPr="00A00F0C">
        <w:rPr>
          <w:rFonts w:ascii="Angsana New" w:hAnsi="Angsana New" w:hint="cs"/>
          <w:sz w:val="30"/>
          <w:szCs w:val="30"/>
          <w:cs/>
        </w:rPr>
        <w:t xml:space="preserve"> </w:t>
      </w:r>
      <w:r w:rsidR="006A528A" w:rsidRPr="00A00F0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A528A" w:rsidRPr="00A00F0C">
        <w:rPr>
          <w:rFonts w:ascii="Angsana New" w:hAnsi="Angsana New"/>
          <w:i/>
          <w:iCs/>
          <w:sz w:val="30"/>
          <w:szCs w:val="30"/>
        </w:rPr>
        <w:t xml:space="preserve">31 </w:t>
      </w:r>
      <w:r w:rsidR="006A528A" w:rsidRPr="00A00F0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A528A" w:rsidRPr="00A00F0C">
        <w:rPr>
          <w:rFonts w:ascii="Angsana New" w:hAnsi="Angsana New"/>
          <w:i/>
          <w:iCs/>
          <w:sz w:val="30"/>
          <w:szCs w:val="30"/>
        </w:rPr>
        <w:t>255</w:t>
      </w:r>
      <w:r w:rsidR="00196B53" w:rsidRPr="00A00F0C">
        <w:rPr>
          <w:rFonts w:ascii="Angsana New" w:hAnsi="Angsana New"/>
          <w:i/>
          <w:iCs/>
          <w:sz w:val="30"/>
          <w:szCs w:val="30"/>
        </w:rPr>
        <w:t>9</w:t>
      </w:r>
      <w:r w:rsidR="00431F57" w:rsidRPr="00A00F0C">
        <w:rPr>
          <w:rFonts w:ascii="Angsana New" w:hAnsi="Angsana New"/>
          <w:i/>
          <w:iCs/>
          <w:sz w:val="30"/>
          <w:szCs w:val="30"/>
        </w:rPr>
        <w:t xml:space="preserve">: </w:t>
      </w:r>
      <w:r w:rsidR="00356F33" w:rsidRPr="00A00F0C">
        <w:rPr>
          <w:rFonts w:ascii="Angsana New" w:hAnsi="Angsana New"/>
          <w:i/>
          <w:iCs/>
          <w:sz w:val="30"/>
          <w:szCs w:val="30"/>
        </w:rPr>
        <w:t>6.5</w:t>
      </w:r>
      <w:r w:rsidR="006A528A" w:rsidRPr="00A00F0C">
        <w:rPr>
          <w:rFonts w:ascii="Angsana New" w:hAnsi="Angsana New"/>
          <w:i/>
          <w:iCs/>
          <w:sz w:val="30"/>
          <w:szCs w:val="30"/>
        </w:rPr>
        <w:t xml:space="preserve"> </w:t>
      </w:r>
      <w:r w:rsidR="006A528A" w:rsidRPr="00A00F0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F30EE9" w:rsidRPr="00A00F0C" w:rsidRDefault="00F30EE9" w:rsidP="00F30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638F8" w:rsidRPr="007F1B1F" w:rsidRDefault="00B638F8" w:rsidP="00B63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7F1B1F">
        <w:rPr>
          <w:rFonts w:ascii="Angsana New" w:hAnsi="Angsana New"/>
          <w:spacing w:val="-4"/>
          <w:sz w:val="30"/>
          <w:szCs w:val="30"/>
          <w:cs/>
        </w:rPr>
        <w:t>บริษัทมีข้อผูกพันที่จะต้องปฏิบัติตามเงื่อนไข</w:t>
      </w:r>
      <w:r w:rsidRPr="007F1B1F">
        <w:rPr>
          <w:rFonts w:ascii="Angsana New" w:hAnsi="Angsana New" w:hint="cs"/>
          <w:spacing w:val="-4"/>
          <w:sz w:val="30"/>
          <w:szCs w:val="30"/>
          <w:cs/>
        </w:rPr>
        <w:t>และข้อจำกัด</w:t>
      </w:r>
      <w:r w:rsidRPr="007F1B1F">
        <w:rPr>
          <w:rFonts w:ascii="Angsana New" w:hAnsi="Angsana New"/>
          <w:spacing w:val="-4"/>
          <w:sz w:val="30"/>
          <w:szCs w:val="30"/>
          <w:cs/>
        </w:rPr>
        <w:t>ที่กำหนด</w:t>
      </w:r>
      <w:r w:rsidRPr="007F1B1F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7F1B1F">
        <w:rPr>
          <w:rFonts w:ascii="Angsana New" w:hAnsi="Angsana New"/>
          <w:spacing w:val="-4"/>
          <w:sz w:val="30"/>
          <w:szCs w:val="30"/>
          <w:cs/>
        </w:rPr>
        <w:t>สัญญาเงินกู้ยืม</w:t>
      </w:r>
      <w:r w:rsidRPr="007F1B1F">
        <w:rPr>
          <w:rFonts w:ascii="Angsana New" w:hAnsi="Angsana New" w:hint="cs"/>
          <w:spacing w:val="-4"/>
          <w:sz w:val="30"/>
          <w:szCs w:val="30"/>
          <w:cs/>
        </w:rPr>
        <w:t xml:space="preserve"> เช่น</w:t>
      </w:r>
      <w:r w:rsidRPr="007F1B1F">
        <w:rPr>
          <w:rFonts w:ascii="Angsana New" w:hAnsi="Angsana New"/>
          <w:spacing w:val="-4"/>
          <w:sz w:val="30"/>
          <w:szCs w:val="30"/>
          <w:cs/>
        </w:rPr>
        <w:t xml:space="preserve"> กา</w:t>
      </w:r>
      <w:r w:rsidR="007F1B1F" w:rsidRPr="007F1B1F">
        <w:rPr>
          <w:rFonts w:ascii="Angsana New" w:hAnsi="Angsana New"/>
          <w:spacing w:val="-4"/>
          <w:sz w:val="30"/>
          <w:szCs w:val="30"/>
          <w:cs/>
        </w:rPr>
        <w:t xml:space="preserve">รรักษาสัดส่วนการถือหุ้น </w:t>
      </w:r>
      <w:r w:rsidRPr="007F1B1F">
        <w:rPr>
          <w:rFonts w:ascii="Angsana New" w:hAnsi="Angsana New"/>
          <w:spacing w:val="-4"/>
          <w:sz w:val="30"/>
          <w:szCs w:val="30"/>
          <w:cs/>
        </w:rPr>
        <w:t>การดำรงอัตราส่วนของหนี้สินต่อส่วนของผู้ถือหุ้น</w:t>
      </w:r>
      <w:r w:rsidR="007F1B1F" w:rsidRPr="007F1B1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F1B1F">
        <w:rPr>
          <w:rFonts w:ascii="Angsana New" w:hAnsi="Angsana New" w:hint="cs"/>
          <w:spacing w:val="-4"/>
          <w:sz w:val="30"/>
          <w:szCs w:val="30"/>
          <w:cs/>
        </w:rPr>
        <w:t>ความสามารถในการชำระหนี้</w:t>
      </w:r>
      <w:r w:rsidRPr="007F1B1F">
        <w:rPr>
          <w:rFonts w:ascii="Angsana New" w:hAnsi="Angsana New"/>
          <w:spacing w:val="-4"/>
          <w:sz w:val="30"/>
          <w:szCs w:val="30"/>
        </w:rPr>
        <w:t xml:space="preserve"> </w:t>
      </w:r>
      <w:r w:rsidR="007F1B1F" w:rsidRPr="007F1B1F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F1B1F">
        <w:rPr>
          <w:rFonts w:ascii="Angsana New" w:hAnsi="Angsana New"/>
          <w:spacing w:val="-4"/>
          <w:sz w:val="30"/>
          <w:szCs w:val="30"/>
          <w:cs/>
        </w:rPr>
        <w:t>ข้อจำกัดเกี่ยวกับการจำนอง</w:t>
      </w:r>
      <w:r w:rsidRPr="007F1B1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F1B1F">
        <w:rPr>
          <w:rFonts w:ascii="Angsana New" w:hAnsi="Angsana New"/>
          <w:spacing w:val="-4"/>
          <w:sz w:val="30"/>
          <w:szCs w:val="30"/>
          <w:cs/>
        </w:rPr>
        <w:t>จำนำหรือสิทธิเรียกร้องต่อสินทรัพย์</w:t>
      </w:r>
      <w:r w:rsidRPr="007F1B1F">
        <w:rPr>
          <w:rFonts w:ascii="Angsana New" w:hAnsi="Angsana New"/>
          <w:spacing w:val="-4"/>
          <w:sz w:val="30"/>
          <w:szCs w:val="30"/>
        </w:rPr>
        <w:t xml:space="preserve"> </w:t>
      </w:r>
      <w:r w:rsidRPr="007F1B1F">
        <w:rPr>
          <w:rFonts w:ascii="Angsana New" w:hAnsi="Angsana New" w:hint="cs"/>
          <w:spacing w:val="-4"/>
          <w:sz w:val="30"/>
          <w:szCs w:val="30"/>
          <w:cs/>
        </w:rPr>
        <w:t>เป็นต้น</w:t>
      </w:r>
    </w:p>
    <w:p w:rsidR="00E229C0" w:rsidRPr="00A00F0C" w:rsidRDefault="00E229C0" w:rsidP="00B63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E229C0" w:rsidRPr="00A00F0C" w:rsidRDefault="00E229C0" w:rsidP="00E2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0F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การละเมิดสัญญาเงินกู้ยืม</w:t>
      </w:r>
    </w:p>
    <w:p w:rsidR="00E229C0" w:rsidRPr="00A00F0C" w:rsidRDefault="00E229C0" w:rsidP="00E2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229C0" w:rsidRPr="00A00F0C" w:rsidRDefault="00E229C0" w:rsidP="00E2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00F0C">
        <w:rPr>
          <w:rFonts w:ascii="Angsana New" w:hAnsi="Angsana New" w:hint="cs"/>
          <w:sz w:val="30"/>
          <w:szCs w:val="30"/>
          <w:cs/>
        </w:rPr>
        <w:t xml:space="preserve">เนื่องจากในระหว่างปีบริษัทมีผลประกอบการขาดทุน ทำให้บริษัทไม่สามารถดำรงอัตราส่วนความสามารถในการชำระหนี้ตามที่กำหนดในสัญญาเงินกู้ยืมจากสถาบันการเงินแห่งหนึ่ง มูลค่าตามบัญชีของเงินกู้ยืมดังกล่าวมีจำนวน </w:t>
      </w:r>
      <w:r w:rsidRPr="00A00F0C">
        <w:rPr>
          <w:rFonts w:ascii="Angsana New" w:hAnsi="Angsana New"/>
          <w:sz w:val="30"/>
          <w:szCs w:val="30"/>
        </w:rPr>
        <w:t>2</w:t>
      </w:r>
      <w:r w:rsidR="0021382B">
        <w:rPr>
          <w:rFonts w:ascii="Angsana New" w:hAnsi="Angsana New"/>
          <w:sz w:val="30"/>
          <w:szCs w:val="30"/>
        </w:rPr>
        <w:t>0.1</w:t>
      </w:r>
      <w:r w:rsidRPr="00A00F0C">
        <w:rPr>
          <w:rFonts w:ascii="Angsana New" w:hAnsi="Angsana New"/>
          <w:sz w:val="30"/>
          <w:szCs w:val="30"/>
        </w:rPr>
        <w:t xml:space="preserve"> </w:t>
      </w:r>
      <w:r w:rsidRPr="00A00F0C">
        <w:rPr>
          <w:rFonts w:ascii="Angsana New" w:hAnsi="Angsana New" w:hint="cs"/>
          <w:sz w:val="30"/>
          <w:szCs w:val="30"/>
          <w:cs/>
        </w:rPr>
        <w:t xml:space="preserve">ล้านบาท ณ วันที่ </w:t>
      </w:r>
      <w:r w:rsidR="00702A31" w:rsidRPr="00A00F0C">
        <w:rPr>
          <w:rFonts w:ascii="Angsana New" w:hAnsi="Angsana New"/>
          <w:sz w:val="30"/>
          <w:szCs w:val="30"/>
        </w:rPr>
        <w:t>30</w:t>
      </w:r>
      <w:r w:rsidRPr="00A00F0C">
        <w:rPr>
          <w:rFonts w:ascii="Angsana New" w:hAnsi="Angsana New"/>
          <w:sz w:val="30"/>
          <w:szCs w:val="30"/>
        </w:rPr>
        <w:t xml:space="preserve"> </w:t>
      </w:r>
      <w:r w:rsidR="00095790" w:rsidRPr="00A00F0C">
        <w:rPr>
          <w:rFonts w:ascii="Angsana New" w:hAnsi="Angsana New" w:hint="cs"/>
          <w:sz w:val="30"/>
          <w:szCs w:val="30"/>
          <w:cs/>
        </w:rPr>
        <w:t>กันยายน</w:t>
      </w:r>
      <w:r w:rsidRPr="00A00F0C">
        <w:rPr>
          <w:rFonts w:ascii="Angsana New" w:hAnsi="Angsana New" w:hint="cs"/>
          <w:sz w:val="30"/>
          <w:szCs w:val="30"/>
          <w:cs/>
        </w:rPr>
        <w:t xml:space="preserve"> </w:t>
      </w:r>
      <w:r w:rsidR="00702A31" w:rsidRPr="00A00F0C">
        <w:rPr>
          <w:rFonts w:ascii="Angsana New" w:hAnsi="Angsana New"/>
          <w:sz w:val="30"/>
          <w:szCs w:val="30"/>
        </w:rPr>
        <w:t>2560</w:t>
      </w:r>
      <w:r w:rsidRPr="00A00F0C">
        <w:rPr>
          <w:rFonts w:ascii="Angsana New" w:hAnsi="Angsana New"/>
          <w:sz w:val="30"/>
          <w:szCs w:val="30"/>
        </w:rPr>
        <w:t xml:space="preserve"> </w:t>
      </w:r>
      <w:r w:rsidRPr="00A00F0C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A00F0C">
        <w:rPr>
          <w:rFonts w:ascii="Angsana New" w:hAnsi="Angsana New"/>
          <w:sz w:val="30"/>
          <w:szCs w:val="30"/>
        </w:rPr>
        <w:t xml:space="preserve"> </w:t>
      </w:r>
      <w:r w:rsidRPr="00A00F0C">
        <w:rPr>
          <w:rFonts w:ascii="Angsana New" w:hAnsi="Angsana New" w:hint="cs"/>
          <w:sz w:val="30"/>
          <w:szCs w:val="30"/>
          <w:cs/>
        </w:rPr>
        <w:t>บริษัทได้รับหนังสือยืนยันการผ่อนผันจากสถาบันการเงินสำหรับการละเมิดสัญญาเงินกู้ยืมดังกล่าวแล้ว</w:t>
      </w:r>
    </w:p>
    <w:p w:rsidR="00225069" w:rsidRPr="00A00F0C" w:rsidRDefault="00225069" w:rsidP="0070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5F3A59" w:rsidRPr="00A00F0C" w:rsidRDefault="003608EF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5F3A59" w:rsidRPr="00A00F0C">
        <w:rPr>
          <w:rFonts w:ascii="Angsana New" w:hAnsi="Angsana New"/>
          <w:b/>
          <w:bCs/>
          <w:sz w:val="30"/>
          <w:szCs w:val="30"/>
        </w:rPr>
        <w:tab/>
      </w:r>
      <w:r w:rsidR="005F3A59" w:rsidRPr="00A00F0C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371785" w:rsidRPr="0056548B" w:rsidRDefault="00371785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990"/>
        <w:gridCol w:w="270"/>
        <w:gridCol w:w="1170"/>
        <w:gridCol w:w="270"/>
        <w:gridCol w:w="1170"/>
        <w:gridCol w:w="270"/>
        <w:gridCol w:w="1170"/>
        <w:gridCol w:w="270"/>
        <w:gridCol w:w="1179"/>
      </w:tblGrid>
      <w:tr w:rsidR="005F3A59" w:rsidRPr="00A95EEC" w:rsidTr="00A00F0C">
        <w:trPr>
          <w:trHeight w:hRule="exact" w:val="374"/>
        </w:trPr>
        <w:tc>
          <w:tcPr>
            <w:tcW w:w="2718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F3A59" w:rsidRPr="00283571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F3A59" w:rsidRPr="00A95EE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E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F3A59" w:rsidRPr="00A95EE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5F3A59" w:rsidRPr="00A95EE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5E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7456" w:rsidRPr="00A95EEC" w:rsidTr="00A00F0C">
        <w:trPr>
          <w:trHeight w:hRule="exact" w:val="374"/>
        </w:trPr>
        <w:tc>
          <w:tcPr>
            <w:tcW w:w="2718" w:type="dxa"/>
          </w:tcPr>
          <w:p w:rsidR="00DA7456" w:rsidRPr="00A95EEC" w:rsidRDefault="00DA7456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7456" w:rsidRPr="00A95EEC" w:rsidRDefault="00DA7456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A7456" w:rsidRPr="00A95EEC" w:rsidRDefault="00DA7456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456" w:rsidRPr="00A95EEC" w:rsidRDefault="00DA7456" w:rsidP="00DA7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5EE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95EE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A7456" w:rsidRPr="00A95EEC" w:rsidRDefault="00DA7456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456" w:rsidRPr="00A95EEC" w:rsidRDefault="00DA7456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EE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A7456" w:rsidRPr="00A95EEC" w:rsidRDefault="00DA7456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A7456" w:rsidRPr="00A95EEC" w:rsidRDefault="00DA7456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5EE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95EE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A7456" w:rsidRPr="00A95EEC" w:rsidRDefault="00DA7456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A7456" w:rsidRPr="00A95EEC" w:rsidRDefault="00DA7456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EE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196B53" w:rsidRPr="00A95EEC" w:rsidTr="00A00F0C">
        <w:trPr>
          <w:trHeight w:hRule="exact" w:val="374"/>
        </w:trPr>
        <w:tc>
          <w:tcPr>
            <w:tcW w:w="2718" w:type="dxa"/>
          </w:tcPr>
          <w:p w:rsidR="00196B53" w:rsidRPr="00A95EE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96B53" w:rsidRPr="00A95EE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5E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196B53" w:rsidRPr="00A95EE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96B53" w:rsidRPr="008C289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96B53" w:rsidRPr="008C289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6B53" w:rsidRPr="008C289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196B53" w:rsidRPr="008C289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96B53" w:rsidRPr="008C289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96B53" w:rsidRPr="008C289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96B53" w:rsidRPr="008C289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5F3A59" w:rsidRPr="00A95EEC" w:rsidTr="00A00F0C">
        <w:trPr>
          <w:trHeight w:hRule="exact" w:val="374"/>
        </w:trPr>
        <w:tc>
          <w:tcPr>
            <w:tcW w:w="2718" w:type="dxa"/>
          </w:tcPr>
          <w:p w:rsidR="005F3A59" w:rsidRPr="00A95EE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5F3A59" w:rsidRPr="00A95EE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F3A59" w:rsidRPr="00A95EE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:rsidR="005F3A59" w:rsidRPr="00A95EE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5E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96B53" w:rsidRPr="00A95EEC" w:rsidTr="00A00F0C">
        <w:trPr>
          <w:trHeight w:hRule="exact" w:val="374"/>
        </w:trPr>
        <w:tc>
          <w:tcPr>
            <w:tcW w:w="2718" w:type="dxa"/>
          </w:tcPr>
          <w:p w:rsidR="00196B53" w:rsidRPr="00A95EE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5EE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196B53" w:rsidRPr="00A95EEC" w:rsidRDefault="003608EF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96B53" w:rsidRPr="00A95EE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96B53" w:rsidRPr="00A95EEC" w:rsidRDefault="0021382B" w:rsidP="008A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1,064,30</w:t>
            </w:r>
            <w:r w:rsidR="003953F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96B53" w:rsidRPr="00A95EEC" w:rsidRDefault="00196B53" w:rsidP="00196B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6B53" w:rsidRPr="000859A8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59A8">
              <w:rPr>
                <w:rFonts w:ascii="Angsana New" w:hAnsi="Angsana New"/>
                <w:sz w:val="30"/>
                <w:szCs w:val="30"/>
              </w:rPr>
              <w:t>2,255,996</w:t>
            </w:r>
          </w:p>
        </w:tc>
        <w:tc>
          <w:tcPr>
            <w:tcW w:w="270" w:type="dxa"/>
          </w:tcPr>
          <w:p w:rsidR="00196B53" w:rsidRPr="00A95EEC" w:rsidRDefault="00196B53" w:rsidP="00196B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196B53" w:rsidRPr="00A95EEC" w:rsidRDefault="0021382B" w:rsidP="00196B5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9,639,419</w:t>
            </w:r>
          </w:p>
        </w:tc>
        <w:tc>
          <w:tcPr>
            <w:tcW w:w="270" w:type="dxa"/>
          </w:tcPr>
          <w:p w:rsidR="00196B53" w:rsidRPr="00A95EEC" w:rsidRDefault="00196B53" w:rsidP="00196B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96B53" w:rsidRPr="000859A8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59A8">
              <w:rPr>
                <w:rFonts w:ascii="Angsana New" w:hAnsi="Angsana New"/>
                <w:sz w:val="30"/>
                <w:szCs w:val="30"/>
              </w:rPr>
              <w:t>89,880</w:t>
            </w:r>
          </w:p>
        </w:tc>
      </w:tr>
      <w:tr w:rsidR="00196B53" w:rsidRPr="00A95EEC" w:rsidTr="00A00F0C">
        <w:trPr>
          <w:trHeight w:hRule="exact" w:val="374"/>
        </w:trPr>
        <w:tc>
          <w:tcPr>
            <w:tcW w:w="2718" w:type="dxa"/>
          </w:tcPr>
          <w:p w:rsidR="00196B53" w:rsidRPr="00A95EE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5EEC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:rsidR="00196B53" w:rsidRPr="00A95EE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96B53" w:rsidRPr="00A95EE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6B53" w:rsidRPr="00A95EEC" w:rsidRDefault="008D1A40" w:rsidP="008D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27,869,336</w:t>
            </w:r>
          </w:p>
        </w:tc>
        <w:tc>
          <w:tcPr>
            <w:tcW w:w="270" w:type="dxa"/>
          </w:tcPr>
          <w:p w:rsidR="00196B53" w:rsidRPr="00A95EEC" w:rsidRDefault="00196B53" w:rsidP="00196B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6B53" w:rsidRPr="000859A8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59A8">
              <w:rPr>
                <w:rFonts w:ascii="Angsana New" w:hAnsi="Angsana New"/>
                <w:sz w:val="30"/>
                <w:szCs w:val="30"/>
              </w:rPr>
              <w:t>16,567,354</w:t>
            </w:r>
          </w:p>
        </w:tc>
        <w:tc>
          <w:tcPr>
            <w:tcW w:w="270" w:type="dxa"/>
          </w:tcPr>
          <w:p w:rsidR="00196B53" w:rsidRPr="00A95EEC" w:rsidRDefault="00196B53" w:rsidP="00196B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6B53" w:rsidRPr="00A95EEC" w:rsidRDefault="0021382B" w:rsidP="008D1A4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D1A40">
              <w:rPr>
                <w:rFonts w:ascii="Angsana New" w:hAnsi="Angsana New"/>
                <w:sz w:val="30"/>
                <w:szCs w:val="30"/>
                <w:lang w:val="en-US" w:bidi="th-TH"/>
              </w:rPr>
              <w:t>9,471,095</w:t>
            </w:r>
          </w:p>
        </w:tc>
        <w:tc>
          <w:tcPr>
            <w:tcW w:w="270" w:type="dxa"/>
          </w:tcPr>
          <w:p w:rsidR="00196B53" w:rsidRPr="00A95EEC" w:rsidRDefault="00196B53" w:rsidP="00196B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96B53" w:rsidRPr="000859A8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59A8">
              <w:rPr>
                <w:rFonts w:ascii="Angsana New" w:hAnsi="Angsana New"/>
                <w:sz w:val="30"/>
                <w:szCs w:val="30"/>
              </w:rPr>
              <w:t>12,832,476</w:t>
            </w:r>
          </w:p>
        </w:tc>
      </w:tr>
      <w:tr w:rsidR="00196B53" w:rsidRPr="00763026" w:rsidTr="00A00F0C">
        <w:trPr>
          <w:trHeight w:hRule="exact" w:val="374"/>
        </w:trPr>
        <w:tc>
          <w:tcPr>
            <w:tcW w:w="2718" w:type="dxa"/>
          </w:tcPr>
          <w:p w:rsidR="00196B53" w:rsidRPr="00A95EE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E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196B53" w:rsidRPr="00A95EE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96B53" w:rsidRPr="00A95EEC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96B53" w:rsidRPr="00A95EEC" w:rsidRDefault="008D1A40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28,933,638</w:t>
            </w:r>
          </w:p>
        </w:tc>
        <w:tc>
          <w:tcPr>
            <w:tcW w:w="270" w:type="dxa"/>
          </w:tcPr>
          <w:p w:rsidR="00196B53" w:rsidRPr="00A95EEC" w:rsidRDefault="00196B53" w:rsidP="00196B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96B53" w:rsidRPr="000859A8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59A8">
              <w:rPr>
                <w:rFonts w:ascii="Angsana New" w:hAnsi="Angsana New"/>
                <w:b/>
                <w:bCs/>
                <w:sz w:val="30"/>
                <w:szCs w:val="30"/>
              </w:rPr>
              <w:t>18,823,350</w:t>
            </w:r>
          </w:p>
        </w:tc>
        <w:tc>
          <w:tcPr>
            <w:tcW w:w="270" w:type="dxa"/>
          </w:tcPr>
          <w:p w:rsidR="00196B53" w:rsidRPr="00A95EEC" w:rsidRDefault="00196B53" w:rsidP="00196B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96B53" w:rsidRPr="00A95EEC" w:rsidRDefault="0021382B" w:rsidP="008D1A4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D1A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9,110,514</w:t>
            </w:r>
          </w:p>
        </w:tc>
        <w:tc>
          <w:tcPr>
            <w:tcW w:w="270" w:type="dxa"/>
          </w:tcPr>
          <w:p w:rsidR="00196B53" w:rsidRPr="00A95EEC" w:rsidRDefault="00196B53" w:rsidP="00196B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196B53" w:rsidRPr="000859A8" w:rsidRDefault="00196B53" w:rsidP="001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59A8">
              <w:rPr>
                <w:rFonts w:ascii="Angsana New" w:hAnsi="Angsana New"/>
                <w:b/>
                <w:bCs/>
                <w:sz w:val="30"/>
                <w:szCs w:val="30"/>
              </w:rPr>
              <w:t>12,922,356</w:t>
            </w:r>
          </w:p>
        </w:tc>
      </w:tr>
    </w:tbl>
    <w:p w:rsidR="0056548B" w:rsidRDefault="0056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5F3FE7" w:rsidRDefault="003608EF" w:rsidP="005F3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5F3FE7" w:rsidRPr="00B74C46">
        <w:rPr>
          <w:rFonts w:ascii="Angsana New" w:hAnsi="Angsana New"/>
          <w:b/>
          <w:bCs/>
          <w:sz w:val="30"/>
          <w:szCs w:val="30"/>
        </w:rPr>
        <w:tab/>
      </w:r>
      <w:r w:rsidR="005F3FE7" w:rsidRPr="00540B32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A00F0C" w:rsidRPr="002E76B1" w:rsidRDefault="00A00F0C" w:rsidP="005F3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0"/>
          <w:szCs w:val="20"/>
        </w:rPr>
      </w:pPr>
    </w:p>
    <w:tbl>
      <w:tblPr>
        <w:tblW w:w="9581" w:type="dxa"/>
        <w:tblInd w:w="450" w:type="dxa"/>
        <w:tblLook w:val="01E0" w:firstRow="1" w:lastRow="1" w:firstColumn="1" w:lastColumn="1" w:noHBand="0" w:noVBand="0"/>
      </w:tblPr>
      <w:tblGrid>
        <w:gridCol w:w="2880"/>
        <w:gridCol w:w="1005"/>
        <w:gridCol w:w="1214"/>
        <w:gridCol w:w="238"/>
        <w:gridCol w:w="1214"/>
        <w:gridCol w:w="238"/>
        <w:gridCol w:w="1280"/>
        <w:gridCol w:w="232"/>
        <w:gridCol w:w="1280"/>
      </w:tblGrid>
      <w:tr w:rsidR="00A00F0C" w:rsidRPr="00891BFF" w:rsidTr="00A00F0C">
        <w:tc>
          <w:tcPr>
            <w:tcW w:w="2880" w:type="dxa"/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1B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891B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005" w:type="dxa"/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BFF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8" w:type="dxa"/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BFF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1382B" w:rsidRPr="00891BFF" w:rsidTr="00A00F0C">
        <w:tc>
          <w:tcPr>
            <w:tcW w:w="2880" w:type="dxa"/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1B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891B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91B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05" w:type="dxa"/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BFF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BF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BF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8" w:type="dxa"/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BF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2" w:type="dxa"/>
            <w:tcBorders>
              <w:top w:val="single" w:sz="4" w:space="0" w:color="auto"/>
            </w:tcBorders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BF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00F0C" w:rsidRPr="00891BFF" w:rsidTr="00A00F0C">
        <w:tc>
          <w:tcPr>
            <w:tcW w:w="2880" w:type="dxa"/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1B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96" w:type="dxa"/>
            <w:gridSpan w:val="7"/>
            <w:shd w:val="clear" w:color="auto" w:fill="auto"/>
          </w:tcPr>
          <w:p w:rsidR="00A00F0C" w:rsidRPr="00891BFF" w:rsidRDefault="00A00F0C" w:rsidP="00A0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1B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 / บาท)</w:t>
            </w:r>
          </w:p>
        </w:tc>
      </w:tr>
      <w:tr w:rsidR="00B67602" w:rsidRPr="00891BFF" w:rsidTr="00A00F0C">
        <w:tc>
          <w:tcPr>
            <w:tcW w:w="2880" w:type="dxa"/>
            <w:shd w:val="clear" w:color="auto" w:fill="auto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1B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05" w:type="dxa"/>
            <w:shd w:val="clear" w:color="auto" w:fill="auto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shd w:val="clear" w:color="auto" w:fill="auto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67602" w:rsidRPr="00891BFF" w:rsidTr="00B67602">
        <w:tc>
          <w:tcPr>
            <w:tcW w:w="2880" w:type="dxa"/>
            <w:shd w:val="clear" w:color="auto" w:fill="auto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1BFF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05" w:type="dxa"/>
            <w:shd w:val="clear" w:color="auto" w:fill="auto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7602" w:rsidRPr="00891BFF" w:rsidTr="00B67602">
        <w:tc>
          <w:tcPr>
            <w:tcW w:w="2880" w:type="dxa"/>
            <w:shd w:val="clear" w:color="auto" w:fill="auto"/>
          </w:tcPr>
          <w:p w:rsidR="00B67602" w:rsidRPr="00C226D2" w:rsidRDefault="00C226D2" w:rsidP="00B67602">
            <w:pPr>
              <w:pStyle w:val="Heading8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26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05" w:type="dxa"/>
            <w:shd w:val="clear" w:color="auto" w:fill="auto"/>
          </w:tcPr>
          <w:p w:rsidR="00B67602" w:rsidRPr="00891BFF" w:rsidRDefault="00B67602" w:rsidP="00B67602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91BFF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:rsidR="00B67602" w:rsidRPr="00B67602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8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66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163,625,000</w:t>
            </w:r>
          </w:p>
        </w:tc>
        <w:tc>
          <w:tcPr>
            <w:tcW w:w="238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1BFF">
              <w:rPr>
                <w:rFonts w:ascii="Angsana New" w:hAnsi="Angsana New"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2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B67602" w:rsidRPr="00B67602" w:rsidRDefault="00B67602" w:rsidP="00B67602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7602">
              <w:rPr>
                <w:rFonts w:ascii="Angsana New" w:hAnsi="Angsana New"/>
                <w:sz w:val="30"/>
                <w:szCs w:val="30"/>
                <w:lang w:val="en-US"/>
              </w:rPr>
              <w:t>163,625,000</w:t>
            </w:r>
          </w:p>
        </w:tc>
      </w:tr>
      <w:tr w:rsidR="00B67602" w:rsidRPr="00891BFF" w:rsidTr="00B67602">
        <w:tc>
          <w:tcPr>
            <w:tcW w:w="2880" w:type="dxa"/>
            <w:shd w:val="clear" w:color="auto" w:fill="auto"/>
          </w:tcPr>
          <w:p w:rsidR="00B67602" w:rsidRPr="00891BFF" w:rsidRDefault="00B67602" w:rsidP="00B67602">
            <w:pPr>
              <w:pStyle w:val="Heading8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1BF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91BF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91BF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05" w:type="dxa"/>
            <w:shd w:val="clear" w:color="auto" w:fill="auto"/>
          </w:tcPr>
          <w:p w:rsidR="00B67602" w:rsidRPr="00891BFF" w:rsidRDefault="00B67602" w:rsidP="00B67602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67602" w:rsidRPr="00891BFF" w:rsidTr="00B67602">
        <w:tc>
          <w:tcPr>
            <w:tcW w:w="2880" w:type="dxa"/>
            <w:shd w:val="clear" w:color="auto" w:fill="auto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1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05" w:type="dxa"/>
            <w:shd w:val="clear" w:color="auto" w:fill="auto"/>
          </w:tcPr>
          <w:p w:rsidR="00B67602" w:rsidRPr="00891BFF" w:rsidRDefault="00B67602" w:rsidP="00B67602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891BFF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8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163,625,000</w:t>
            </w:r>
          </w:p>
        </w:tc>
        <w:tc>
          <w:tcPr>
            <w:tcW w:w="238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1B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2" w:type="dxa"/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1B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163,625,000</w:t>
            </w:r>
          </w:p>
        </w:tc>
      </w:tr>
      <w:tr w:rsidR="00B67602" w:rsidRPr="002E76B1" w:rsidTr="00A00F0C">
        <w:tc>
          <w:tcPr>
            <w:tcW w:w="2880" w:type="dxa"/>
          </w:tcPr>
          <w:p w:rsidR="00B67602" w:rsidRPr="002E76B1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05" w:type="dxa"/>
          </w:tcPr>
          <w:p w:rsidR="00B67602" w:rsidRPr="002E76B1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14" w:type="dxa"/>
          </w:tcPr>
          <w:p w:rsidR="00B67602" w:rsidRPr="002E76B1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</w:tcPr>
          <w:p w:rsidR="00B67602" w:rsidRPr="002E76B1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14" w:type="dxa"/>
          </w:tcPr>
          <w:p w:rsidR="00B67602" w:rsidRPr="002E76B1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</w:tcPr>
          <w:p w:rsidR="00B67602" w:rsidRPr="002E76B1" w:rsidRDefault="00B67602" w:rsidP="00B6760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</w:tcPr>
          <w:p w:rsidR="00B67602" w:rsidRPr="002E76B1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2" w:type="dxa"/>
          </w:tcPr>
          <w:p w:rsidR="00B67602" w:rsidRPr="002E76B1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</w:tcPr>
          <w:p w:rsidR="00B67602" w:rsidRPr="002E76B1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67602" w:rsidRPr="00891BFF" w:rsidTr="00A00F0C">
        <w:tc>
          <w:tcPr>
            <w:tcW w:w="2880" w:type="dxa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1B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891B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1005" w:type="dxa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7602" w:rsidRPr="00891BFF" w:rsidTr="00A00F0C">
        <w:tc>
          <w:tcPr>
            <w:tcW w:w="2880" w:type="dxa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1BFF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05" w:type="dxa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7602" w:rsidRPr="00891BFF" w:rsidTr="00A00F0C">
        <w:tc>
          <w:tcPr>
            <w:tcW w:w="2880" w:type="dxa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1BFF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05" w:type="dxa"/>
          </w:tcPr>
          <w:p w:rsidR="00B67602" w:rsidRPr="00891BFF" w:rsidRDefault="00B67602" w:rsidP="00B67602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891BFF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459,583,548</w:t>
            </w:r>
          </w:p>
        </w:tc>
        <w:tc>
          <w:tcPr>
            <w:tcW w:w="238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114,895,887</w:t>
            </w:r>
          </w:p>
        </w:tc>
        <w:tc>
          <w:tcPr>
            <w:tcW w:w="238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1BFF">
              <w:rPr>
                <w:rFonts w:ascii="Angsana New" w:hAnsi="Angsana New"/>
                <w:sz w:val="30"/>
                <w:szCs w:val="30"/>
                <w:lang w:val="en-US"/>
              </w:rPr>
              <w:t>425,043,047</w:t>
            </w:r>
          </w:p>
        </w:tc>
        <w:tc>
          <w:tcPr>
            <w:tcW w:w="232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1BFF">
              <w:rPr>
                <w:rFonts w:ascii="Angsana New" w:hAnsi="Angsana New"/>
                <w:sz w:val="30"/>
                <w:szCs w:val="30"/>
                <w:lang w:val="en-US"/>
              </w:rPr>
              <w:t>106,260,762</w:t>
            </w:r>
          </w:p>
        </w:tc>
      </w:tr>
      <w:tr w:rsidR="00B67602" w:rsidRPr="00891BFF" w:rsidTr="00A00F0C">
        <w:tc>
          <w:tcPr>
            <w:tcW w:w="2880" w:type="dxa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1BFF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05" w:type="dxa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1BFF">
              <w:rPr>
                <w:rFonts w:ascii="Angsana New" w:hAnsi="Angsana New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175,956,295</w:t>
            </w:r>
          </w:p>
        </w:tc>
        <w:tc>
          <w:tcPr>
            <w:tcW w:w="238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43,989,074</w:t>
            </w:r>
          </w:p>
        </w:tc>
        <w:tc>
          <w:tcPr>
            <w:tcW w:w="238" w:type="dxa"/>
          </w:tcPr>
          <w:p w:rsidR="00B67602" w:rsidRPr="008C7CA0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72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1BF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2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728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72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1BF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7602" w:rsidRPr="00891BFF" w:rsidTr="00A00F0C">
        <w:tc>
          <w:tcPr>
            <w:tcW w:w="2880" w:type="dxa"/>
          </w:tcPr>
          <w:p w:rsidR="00B67602" w:rsidRPr="00891BFF" w:rsidRDefault="00B67602" w:rsidP="00B67602">
            <w:pPr>
              <w:pStyle w:val="Heading8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1BFF">
              <w:rPr>
                <w:rFonts w:ascii="Angsana New" w:hAnsi="Angsana New" w:cs="Angsana New"/>
                <w:sz w:val="30"/>
                <w:szCs w:val="30"/>
                <w:cs/>
              </w:rPr>
              <w:t>ณ วันที่ 3</w:t>
            </w:r>
            <w:r w:rsidRPr="00891BFF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891BF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05" w:type="dxa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67602" w:rsidRPr="00891BFF" w:rsidTr="00A00F0C">
        <w:tc>
          <w:tcPr>
            <w:tcW w:w="2880" w:type="dxa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1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05" w:type="dxa"/>
          </w:tcPr>
          <w:p w:rsidR="00B67602" w:rsidRPr="00891BFF" w:rsidRDefault="00B67602" w:rsidP="00B6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1BFF">
              <w:rPr>
                <w:rFonts w:ascii="Angsana New" w:hAnsi="Angsana New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635,539,843</w:t>
            </w:r>
          </w:p>
        </w:tc>
        <w:tc>
          <w:tcPr>
            <w:tcW w:w="238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158,884,961</w:t>
            </w:r>
          </w:p>
        </w:tc>
        <w:tc>
          <w:tcPr>
            <w:tcW w:w="238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1B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425,043,047</w:t>
            </w:r>
          </w:p>
        </w:tc>
        <w:tc>
          <w:tcPr>
            <w:tcW w:w="232" w:type="dxa"/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</w:tcPr>
          <w:p w:rsidR="00B67602" w:rsidRPr="00891BFF" w:rsidRDefault="00B67602" w:rsidP="00B67602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1B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106,260,762</w:t>
            </w:r>
          </w:p>
        </w:tc>
      </w:tr>
    </w:tbl>
    <w:p w:rsidR="00A00F0C" w:rsidRPr="002E76B1" w:rsidRDefault="00A00F0C" w:rsidP="005F3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0"/>
          <w:szCs w:val="20"/>
        </w:rPr>
      </w:pPr>
    </w:p>
    <w:p w:rsidR="00F93BF4" w:rsidRPr="00A00F0C" w:rsidRDefault="00F93BF4" w:rsidP="00F9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0F0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การใช้สิทธิของใบสำคัญแสดงสิทธิที่จะซื้อหุ้นสามัญ </w:t>
      </w:r>
      <w:r w:rsidRPr="00A00F0C">
        <w:rPr>
          <w:rFonts w:ascii="Angsana New" w:hAnsi="Angsana New"/>
          <w:b/>
          <w:bCs/>
          <w:i/>
          <w:iCs/>
          <w:sz w:val="30"/>
          <w:szCs w:val="30"/>
        </w:rPr>
        <w:t>UREKA-W1</w:t>
      </w:r>
    </w:p>
    <w:p w:rsidR="00F93BF4" w:rsidRPr="002E76B1" w:rsidRDefault="00F93BF4" w:rsidP="00E51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EB4B54" w:rsidRDefault="00EB4B54" w:rsidP="00E51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00F0C">
        <w:rPr>
          <w:rFonts w:ascii="Angsana New" w:hAnsi="Angsana New" w:hint="cs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A00F0C">
        <w:rPr>
          <w:rFonts w:ascii="Angsana New" w:hAnsi="Angsana New"/>
          <w:sz w:val="30"/>
          <w:szCs w:val="30"/>
        </w:rPr>
        <w:t xml:space="preserve">UREKA-W1 </w:t>
      </w:r>
      <w:r w:rsidRPr="00A00F0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A00F0C">
        <w:rPr>
          <w:rFonts w:ascii="Angsana New" w:hAnsi="Angsana New"/>
          <w:sz w:val="30"/>
          <w:szCs w:val="30"/>
        </w:rPr>
        <w:t xml:space="preserve">175,956,295 </w:t>
      </w:r>
      <w:r w:rsidRPr="00A00F0C">
        <w:rPr>
          <w:rFonts w:ascii="Angsana New" w:hAnsi="Angsana New" w:hint="cs"/>
          <w:sz w:val="30"/>
          <w:szCs w:val="30"/>
          <w:cs/>
        </w:rPr>
        <w:t xml:space="preserve">หุ้น (เทียบเท่ากับ </w:t>
      </w:r>
      <w:r w:rsidRPr="00A00F0C">
        <w:rPr>
          <w:rFonts w:ascii="Angsana New" w:hAnsi="Angsana New"/>
          <w:sz w:val="30"/>
          <w:szCs w:val="30"/>
        </w:rPr>
        <w:t xml:space="preserve">43,989,074 </w:t>
      </w:r>
      <w:r w:rsidRPr="00A00F0C">
        <w:rPr>
          <w:rFonts w:ascii="Angsana New" w:hAnsi="Angsana New" w:hint="cs"/>
          <w:sz w:val="30"/>
          <w:szCs w:val="30"/>
          <w:cs/>
        </w:rPr>
        <w:t xml:space="preserve">บาท) และได้รับเงินเป็นจำนวน </w:t>
      </w:r>
      <w:r w:rsidR="003035E1" w:rsidRPr="00A00F0C">
        <w:rPr>
          <w:rFonts w:ascii="Angsana New" w:hAnsi="Angsana New"/>
          <w:sz w:val="30"/>
          <w:szCs w:val="30"/>
        </w:rPr>
        <w:t xml:space="preserve">88 </w:t>
      </w:r>
      <w:r w:rsidR="003035E1" w:rsidRPr="00A00F0C">
        <w:rPr>
          <w:rFonts w:ascii="Angsana New" w:hAnsi="Angsana New" w:hint="cs"/>
          <w:sz w:val="30"/>
          <w:szCs w:val="30"/>
          <w:cs/>
        </w:rPr>
        <w:t xml:space="preserve">ล้านบาท บริษัทได้จดทะเบียนการเพิ่มทุนดังกล่าวกับกระทรวงพาณิชย์ในวันที่ </w:t>
      </w:r>
      <w:r w:rsidR="00D35112" w:rsidRPr="00A00F0C">
        <w:rPr>
          <w:rFonts w:ascii="Angsana New" w:hAnsi="Angsana New"/>
          <w:sz w:val="30"/>
          <w:szCs w:val="30"/>
        </w:rPr>
        <w:t>8</w:t>
      </w:r>
      <w:r w:rsidR="00C3617D" w:rsidRPr="00A00F0C">
        <w:rPr>
          <w:rFonts w:ascii="Angsana New" w:hAnsi="Angsana New"/>
          <w:sz w:val="30"/>
          <w:szCs w:val="30"/>
        </w:rPr>
        <w:t xml:space="preserve"> </w:t>
      </w:r>
      <w:r w:rsidR="00D35112" w:rsidRPr="00A00F0C">
        <w:rPr>
          <w:rFonts w:ascii="Angsana New" w:hAnsi="Angsana New" w:hint="cs"/>
          <w:sz w:val="30"/>
          <w:szCs w:val="30"/>
          <w:cs/>
        </w:rPr>
        <w:t>พฤษภาคม</w:t>
      </w:r>
      <w:r w:rsidR="00C3617D" w:rsidRPr="00A00F0C">
        <w:rPr>
          <w:rFonts w:ascii="Angsana New" w:hAnsi="Angsana New" w:hint="cs"/>
          <w:sz w:val="30"/>
          <w:szCs w:val="30"/>
          <w:cs/>
        </w:rPr>
        <w:t xml:space="preserve"> </w:t>
      </w:r>
      <w:r w:rsidR="00C3617D" w:rsidRPr="00A00F0C">
        <w:rPr>
          <w:rFonts w:ascii="Angsana New" w:hAnsi="Angsana New"/>
          <w:sz w:val="30"/>
          <w:szCs w:val="30"/>
        </w:rPr>
        <w:t>2560</w:t>
      </w:r>
    </w:p>
    <w:p w:rsidR="009A005D" w:rsidRPr="00A00F0C" w:rsidRDefault="009A005D" w:rsidP="00E51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F93BF4" w:rsidRDefault="00F93BF4" w:rsidP="00F9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00F0C"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รายการเคลื่อนไหวของจำนวนใบสำคัญแสดงสิทธิซื้อหุ้น </w:t>
      </w:r>
      <w:r w:rsidRPr="00A00F0C">
        <w:rPr>
          <w:rFonts w:ascii="Angsana New" w:hAnsi="Angsana New"/>
          <w:sz w:val="30"/>
          <w:szCs w:val="30"/>
        </w:rPr>
        <w:t xml:space="preserve">UREKA-W1 </w:t>
      </w:r>
      <w:r w:rsidRPr="00A00F0C">
        <w:rPr>
          <w:rFonts w:ascii="Angsana New" w:hAnsi="Angsana New" w:hint="cs"/>
          <w:sz w:val="30"/>
          <w:szCs w:val="30"/>
          <w:cs/>
        </w:rPr>
        <w:t xml:space="preserve">ในระหว่างงวดสิ้นสุดวันที่ </w:t>
      </w:r>
      <w:r w:rsidRPr="00A00F0C">
        <w:rPr>
          <w:rFonts w:ascii="Angsana New" w:hAnsi="Angsana New"/>
          <w:sz w:val="30"/>
          <w:szCs w:val="30"/>
        </w:rPr>
        <w:t xml:space="preserve">30 </w:t>
      </w:r>
      <w:r w:rsidR="00095790" w:rsidRPr="00A00F0C">
        <w:rPr>
          <w:rFonts w:ascii="Angsana New" w:hAnsi="Angsana New" w:hint="cs"/>
          <w:sz w:val="30"/>
          <w:szCs w:val="30"/>
          <w:cs/>
        </w:rPr>
        <w:t>กันยายน</w:t>
      </w:r>
      <w:r w:rsidRPr="00A00F0C">
        <w:rPr>
          <w:rFonts w:ascii="Angsana New" w:hAnsi="Angsana New" w:hint="cs"/>
          <w:sz w:val="30"/>
          <w:szCs w:val="30"/>
          <w:cs/>
        </w:rPr>
        <w:t xml:space="preserve"> </w:t>
      </w:r>
      <w:r w:rsidR="00196B53" w:rsidRPr="00A00F0C">
        <w:rPr>
          <w:rFonts w:ascii="Angsana New" w:hAnsi="Angsana New"/>
          <w:sz w:val="30"/>
          <w:szCs w:val="30"/>
        </w:rPr>
        <w:t>2560</w:t>
      </w:r>
      <w:r w:rsidRPr="00A00F0C">
        <w:rPr>
          <w:rFonts w:ascii="Angsana New" w:hAnsi="Angsana New" w:hint="cs"/>
          <w:sz w:val="30"/>
          <w:szCs w:val="30"/>
          <w:cs/>
        </w:rPr>
        <w:t xml:space="preserve">   มีดังนี้</w:t>
      </w:r>
    </w:p>
    <w:p w:rsidR="006F304F" w:rsidRPr="002E76B1" w:rsidRDefault="006F304F" w:rsidP="00F9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38"/>
        <w:gridCol w:w="540"/>
        <w:gridCol w:w="1800"/>
      </w:tblGrid>
      <w:tr w:rsidR="00B90197" w:rsidRPr="00A90AEB" w:rsidTr="00B90197">
        <w:trPr>
          <w:trHeight w:val="353"/>
        </w:trPr>
        <w:tc>
          <w:tcPr>
            <w:tcW w:w="7038" w:type="dxa"/>
            <w:vAlign w:val="bottom"/>
          </w:tcPr>
          <w:p w:rsidR="00B90197" w:rsidRPr="00A90AEB" w:rsidRDefault="00B90197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6"/>
                <w:tab w:val="left" w:pos="3852"/>
              </w:tabs>
              <w:spacing w:line="240" w:lineRule="auto"/>
              <w:rPr>
                <w:rFonts w:ascii="Times New Roman" w:eastAsia="Cordia New" w:hAnsi="Times New Roman" w:cs="Times New Roman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</w:tcPr>
          <w:p w:rsidR="00B90197" w:rsidRPr="00A90AEB" w:rsidRDefault="00B90197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="Times New Roman" w:eastAsia="Cordia New" w:hAnsi="Times New Roman" w:cs="Times New Roman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B90197" w:rsidRPr="00A90AEB" w:rsidRDefault="00B90197" w:rsidP="005C04CF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72"/>
              <w:jc w:val="center"/>
              <w:rPr>
                <w:rFonts w:ascii="Times New Roman" w:eastAsia="Cordia New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A90AEB">
              <w:rPr>
                <w:rFonts w:ascii="Times New Roman" w:eastAsia="Cordia New" w:hAnsi="Times New Roman" w:cs="Times New Roman"/>
                <w:i/>
                <w:iCs/>
                <w:color w:val="000000"/>
                <w:sz w:val="22"/>
                <w:szCs w:val="22"/>
              </w:rPr>
              <w:t>(</w:t>
            </w:r>
            <w:r w:rsidRPr="00A90AEB">
              <w:rPr>
                <w:rFonts w:ascii="Times New Roman" w:eastAsia="Cordia New" w:hAnsi="Times New Roman"/>
                <w:i/>
                <w:iCs/>
                <w:color w:val="000000"/>
                <w:sz w:val="22"/>
                <w:szCs w:val="28"/>
                <w:cs/>
              </w:rPr>
              <w:t>สิทธิ</w:t>
            </w:r>
            <w:r w:rsidRPr="00A90AEB">
              <w:rPr>
                <w:rFonts w:ascii="Times New Roman" w:eastAsia="Cordia New" w:hAnsi="Times New Roman" w:cs="Times New Roman"/>
                <w:i/>
                <w:iCs/>
                <w:color w:val="000000"/>
                <w:sz w:val="22"/>
                <w:szCs w:val="22"/>
              </w:rPr>
              <w:t>)</w:t>
            </w:r>
          </w:p>
        </w:tc>
      </w:tr>
      <w:tr w:rsidR="00B90197" w:rsidRPr="00A90AEB" w:rsidTr="008C7CA0">
        <w:tc>
          <w:tcPr>
            <w:tcW w:w="7038" w:type="dxa"/>
            <w:vAlign w:val="bottom"/>
          </w:tcPr>
          <w:p w:rsidR="00B90197" w:rsidRPr="00A90AEB" w:rsidRDefault="00B90197" w:rsidP="005C04CF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</w:rPr>
            </w:pPr>
            <w:r w:rsidRPr="00A90AEB"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  <w:cs/>
              </w:rPr>
              <w:t>ใบสำคัญแสดงสิทธิที่</w:t>
            </w:r>
            <w:r w:rsidRPr="00A90AEB">
              <w:rPr>
                <w:rFonts w:ascii="Angsana New" w:eastAsia="Cordia New" w:hAnsi="Angsana New" w:hint="cs"/>
                <w:b/>
                <w:bCs/>
                <w:color w:val="000000"/>
                <w:sz w:val="30"/>
                <w:szCs w:val="30"/>
                <w:cs/>
              </w:rPr>
              <w:t>ออก</w:t>
            </w:r>
            <w:r w:rsidRPr="00A90AEB"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ณ วันที่</w:t>
            </w:r>
            <w:r w:rsidRPr="00A90AEB"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</w:rPr>
              <w:t xml:space="preserve"> 1 </w:t>
            </w:r>
            <w:r w:rsidRPr="00A90AEB">
              <w:rPr>
                <w:rFonts w:ascii="Angsana New" w:eastAsia="Cordi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540" w:type="dxa"/>
          </w:tcPr>
          <w:p w:rsidR="00B90197" w:rsidRPr="00A90AEB" w:rsidRDefault="00B90197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Times New Roman" w:eastAsia="Cordia New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B90197" w:rsidRPr="008C7CA0" w:rsidRDefault="008C7CA0" w:rsidP="005C04CF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autoSpaceDE w:val="0"/>
              <w:autoSpaceDN w:val="0"/>
              <w:adjustRightInd w:val="0"/>
              <w:ind w:right="-72"/>
              <w:rPr>
                <w:rFonts w:ascii="Times New Roman" w:eastAsia="Cordia New" w:hAnsi="Times New Roman" w:cs="Cordia New"/>
                <w:b/>
                <w:bCs/>
                <w:color w:val="000000"/>
                <w:sz w:val="22"/>
                <w:szCs w:val="22"/>
              </w:rPr>
            </w:pPr>
            <w:r w:rsidRPr="008C7CA0"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</w:rPr>
              <w:t>177,916,354</w:t>
            </w:r>
          </w:p>
        </w:tc>
      </w:tr>
      <w:tr w:rsidR="00B90197" w:rsidRPr="008C7CA0" w:rsidTr="008C7CA0">
        <w:tc>
          <w:tcPr>
            <w:tcW w:w="7038" w:type="dxa"/>
            <w:vAlign w:val="bottom"/>
          </w:tcPr>
          <w:p w:rsidR="00B90197" w:rsidRPr="00A90AEB" w:rsidRDefault="00B90197" w:rsidP="005C04CF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A90AEB">
              <w:rPr>
                <w:rFonts w:ascii="Angsana New" w:eastAsia="Cordi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90AEB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ใช้สิทธิระหว่าง</w:t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540" w:type="dxa"/>
            <w:shd w:val="clear" w:color="auto" w:fill="auto"/>
          </w:tcPr>
          <w:p w:rsidR="00B90197" w:rsidRPr="00A90AEB" w:rsidRDefault="00B90197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Times New Roman" w:eastAsia="Cordia New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B90197" w:rsidRPr="008C7CA0" w:rsidRDefault="008C7CA0" w:rsidP="008C7CA0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autoSpaceDE w:val="0"/>
              <w:autoSpaceDN w:val="0"/>
              <w:adjustRightInd w:val="0"/>
              <w:ind w:right="-72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 w:rsidRPr="008C7CA0">
              <w:rPr>
                <w:rFonts w:ascii="Angsana New" w:eastAsia="Cordia New" w:hAnsi="Angsana New"/>
                <w:color w:val="000000"/>
                <w:sz w:val="30"/>
                <w:szCs w:val="30"/>
              </w:rPr>
              <w:t>(175,956,295)</w:t>
            </w:r>
          </w:p>
        </w:tc>
      </w:tr>
      <w:tr w:rsidR="008C7CA0" w:rsidRPr="008C7CA0" w:rsidTr="009A005D">
        <w:tc>
          <w:tcPr>
            <w:tcW w:w="7038" w:type="dxa"/>
            <w:shd w:val="clear" w:color="auto" w:fill="FFFFFF" w:themeFill="background1"/>
            <w:vAlign w:val="bottom"/>
          </w:tcPr>
          <w:p w:rsidR="008C7CA0" w:rsidRPr="009A005D" w:rsidRDefault="008C7CA0" w:rsidP="00B67602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eastAsia="Cordi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9A005D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    </w:t>
            </w:r>
            <w:r w:rsidR="009A005D" w:rsidRPr="009A005D">
              <w:rPr>
                <w:rFonts w:ascii="Times New Roman" w:hAnsi="Times New Roman" w:hint="cs"/>
                <w:color w:val="000000" w:themeColor="text1"/>
                <w:sz w:val="30"/>
                <w:szCs w:val="30"/>
                <w:cs/>
              </w:rPr>
              <w:t>ตัดจำหน่ายใบสำคัญแสดงสิทธิหมดอายุ</w:t>
            </w:r>
          </w:p>
        </w:tc>
        <w:tc>
          <w:tcPr>
            <w:tcW w:w="540" w:type="dxa"/>
            <w:shd w:val="clear" w:color="auto" w:fill="FFFFFF" w:themeFill="background1"/>
          </w:tcPr>
          <w:p w:rsidR="008C7CA0" w:rsidRPr="009A005D" w:rsidRDefault="008C7CA0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Times New Roman" w:eastAsia="Cordia New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C7CA0" w:rsidRPr="008C7CA0" w:rsidRDefault="008C7CA0" w:rsidP="008C7CA0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autoSpaceDE w:val="0"/>
              <w:autoSpaceDN w:val="0"/>
              <w:adjustRightInd w:val="0"/>
              <w:ind w:right="-72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 w:rsidRPr="008C7CA0">
              <w:rPr>
                <w:rFonts w:ascii="Angsana New" w:eastAsia="Cordia New" w:hAnsi="Angsana New"/>
                <w:color w:val="000000"/>
                <w:sz w:val="30"/>
                <w:szCs w:val="30"/>
              </w:rPr>
              <w:t>(1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t>,960,059</w:t>
            </w:r>
            <w:r w:rsidRPr="008C7CA0">
              <w:rPr>
                <w:rFonts w:ascii="Angsana New" w:eastAsia="Cordi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90197" w:rsidRPr="00A90AEB" w:rsidTr="00B90197">
        <w:tc>
          <w:tcPr>
            <w:tcW w:w="7038" w:type="dxa"/>
            <w:vAlign w:val="bottom"/>
          </w:tcPr>
          <w:p w:rsidR="00B90197" w:rsidRPr="00A90AEB" w:rsidRDefault="00B90197" w:rsidP="00B90197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</w:rPr>
            </w:pPr>
            <w:r w:rsidRPr="00A90AEB"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  <w:cs/>
              </w:rPr>
              <w:t>ใบสำคัญแสดงสิทธิที่</w:t>
            </w:r>
            <w:r w:rsidRPr="00A90AEB">
              <w:rPr>
                <w:rFonts w:ascii="Angsana New" w:eastAsia="Cordia New" w:hAnsi="Angsana New" w:hint="cs"/>
                <w:b/>
                <w:bCs/>
                <w:color w:val="000000"/>
                <w:sz w:val="30"/>
                <w:szCs w:val="30"/>
                <w:cs/>
              </w:rPr>
              <w:t>ออก</w:t>
            </w:r>
            <w:r w:rsidRPr="00A90AEB"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ณ วันที่</w:t>
            </w:r>
            <w:r w:rsidRPr="00A90AEB"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</w:rPr>
              <w:t xml:space="preserve"> 3</w:t>
            </w:r>
            <w:r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Cordi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Pr="00A90AEB">
              <w:rPr>
                <w:rFonts w:ascii="Angsana New" w:eastAsia="Cordi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540" w:type="dxa"/>
            <w:shd w:val="clear" w:color="auto" w:fill="auto"/>
          </w:tcPr>
          <w:p w:rsidR="00B90197" w:rsidRPr="00A90AEB" w:rsidRDefault="00B90197" w:rsidP="005C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Times New Roman" w:eastAsia="Cordia New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0197" w:rsidRPr="00A90AEB" w:rsidRDefault="008C7CA0" w:rsidP="008C7CA0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ind w:right="-72"/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B90197" w:rsidRPr="002E76B1" w:rsidRDefault="00B90197" w:rsidP="00F93BF4">
      <w:pPr>
        <w:tabs>
          <w:tab w:val="clear" w:pos="454"/>
          <w:tab w:val="left" w:pos="458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E51D45" w:rsidRPr="004464D4" w:rsidRDefault="00E51D45" w:rsidP="00E51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B74C46">
        <w:rPr>
          <w:rFonts w:ascii="Angsana New" w:hAnsi="Angsana New" w:hint="eastAsia"/>
          <w:b/>
          <w:bCs/>
          <w:sz w:val="30"/>
          <w:szCs w:val="30"/>
        </w:rPr>
        <w:lastRenderedPageBreak/>
        <w:t>1</w:t>
      </w:r>
      <w:r w:rsidR="003608EF">
        <w:rPr>
          <w:rFonts w:ascii="Angsana New" w:hAnsi="Angsana New"/>
          <w:b/>
          <w:bCs/>
          <w:sz w:val="30"/>
          <w:szCs w:val="30"/>
        </w:rPr>
        <w:t>2</w:t>
      </w:r>
      <w:r w:rsidRPr="00B74C46">
        <w:rPr>
          <w:rFonts w:ascii="Angsana New" w:hAnsi="Angsana New"/>
          <w:b/>
          <w:bCs/>
          <w:sz w:val="30"/>
          <w:szCs w:val="30"/>
        </w:rPr>
        <w:tab/>
      </w:r>
      <w:r w:rsidRPr="00400B6E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E51D45" w:rsidRDefault="00E51D45" w:rsidP="00E51D45">
      <w:pPr>
        <w:rPr>
          <w:rFonts w:ascii="Angsana New" w:hAnsi="Angsana New"/>
          <w:sz w:val="30"/>
          <w:szCs w:val="30"/>
          <w:highlight w:val="yellow"/>
          <w:lang w:eastAsia="ja-JP"/>
        </w:rPr>
      </w:pPr>
    </w:p>
    <w:p w:rsidR="00E51D45" w:rsidRDefault="00E51D45" w:rsidP="00E51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ตั้งแต่วันที่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2560 </w:t>
      </w:r>
      <w:r>
        <w:rPr>
          <w:rFonts w:ascii="Angsana New" w:hAnsi="Angsana New"/>
          <w:spacing w:val="-4"/>
          <w:sz w:val="30"/>
          <w:szCs w:val="30"/>
          <w:cs/>
        </w:rPr>
        <w:t>กลุ่มบริษัทได้เปลี่ยนแปลงเกณฑ์ในการนำเสนอและเปิดเผยข้อมูลส่วนงานดำเนินงาน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6A350C">
        <w:rPr>
          <w:rFonts w:ascii="Angsana New" w:hAnsi="Angsana New" w:hint="cs"/>
          <w:spacing w:val="-4"/>
          <w:sz w:val="30"/>
          <w:szCs w:val="30"/>
          <w:cs/>
        </w:rPr>
        <w:t xml:space="preserve">     </w:t>
      </w:r>
      <w:r>
        <w:rPr>
          <w:rFonts w:ascii="Angsana New" w:hAnsi="Angsana New"/>
          <w:spacing w:val="-4"/>
          <w:sz w:val="30"/>
          <w:szCs w:val="30"/>
          <w:cs/>
        </w:rPr>
        <w:t>ส่งผลให้</w:t>
      </w:r>
      <w:r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ข้อมูลทางการเงินของกลุ่มบริษัทถูกแบ่งออกเป็น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3 </w:t>
      </w:r>
      <w:r>
        <w:rPr>
          <w:rFonts w:ascii="Angsana New" w:hAnsi="Angsana New"/>
          <w:spacing w:val="-4"/>
          <w:sz w:val="30"/>
          <w:szCs w:val="30"/>
          <w:cs/>
        </w:rPr>
        <w:t>ส่วนงาน จาก</w:t>
      </w:r>
      <w:r>
        <w:rPr>
          <w:rFonts w:ascii="Angsana New" w:hAnsi="Angsana New" w:hint="cs"/>
          <w:spacing w:val="-4"/>
          <w:sz w:val="30"/>
          <w:szCs w:val="30"/>
          <w:cs/>
        </w:rPr>
        <w:t>เดิม</w:t>
      </w:r>
      <w:r>
        <w:rPr>
          <w:rFonts w:ascii="Angsana New" w:hAnsi="Angsana New"/>
          <w:spacing w:val="-4"/>
          <w:sz w:val="30"/>
          <w:szCs w:val="30"/>
          <w:cs/>
        </w:rPr>
        <w:t>ที่</w:t>
      </w:r>
      <w:r>
        <w:rPr>
          <w:rFonts w:ascii="Angsana New" w:hAnsi="Angsana New" w:hint="cs"/>
          <w:spacing w:val="-4"/>
          <w:sz w:val="30"/>
          <w:szCs w:val="30"/>
          <w:cs/>
        </w:rPr>
        <w:t>มี</w:t>
      </w:r>
      <w:r>
        <w:rPr>
          <w:rFonts w:ascii="Angsana New" w:hAnsi="Angsana New"/>
          <w:spacing w:val="-4"/>
          <w:sz w:val="30"/>
          <w:szCs w:val="30"/>
          <w:cs/>
        </w:rPr>
        <w:t>การแสดงข้อมูลจำแนกตาม</w:t>
      </w:r>
      <w:r>
        <w:rPr>
          <w:rFonts w:ascii="Angsana New" w:hAnsi="Angsana New"/>
          <w:spacing w:val="-4"/>
          <w:sz w:val="30"/>
          <w:szCs w:val="30"/>
          <w:cs/>
        </w:rPr>
        <w:br/>
        <w:t>ส่วนงาน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เพียง </w:t>
      </w:r>
      <w:r>
        <w:rPr>
          <w:rFonts w:ascii="Angsana New" w:hAnsi="Angsana New"/>
          <w:spacing w:val="-4"/>
          <w:sz w:val="30"/>
          <w:szCs w:val="30"/>
        </w:rPr>
        <w:t xml:space="preserve">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pacing w:val="-4"/>
          <w:sz w:val="30"/>
          <w:szCs w:val="30"/>
          <w:cs/>
        </w:rPr>
        <w:t>เนื่องจาก</w:t>
      </w:r>
      <w:r>
        <w:rPr>
          <w:rFonts w:ascii="Angsana New" w:hAnsi="Angsana New"/>
          <w:spacing w:val="-4"/>
          <w:sz w:val="30"/>
          <w:szCs w:val="30"/>
          <w:cs/>
          <w:lang w:val="en-GB"/>
        </w:rPr>
        <w:t>การ</w:t>
      </w:r>
      <w:r>
        <w:rPr>
          <w:rFonts w:ascii="Angsana New" w:hAnsi="Angsana New" w:hint="cs"/>
          <w:spacing w:val="-4"/>
          <w:sz w:val="30"/>
          <w:szCs w:val="30"/>
          <w:cs/>
          <w:lang w:val="en-GB"/>
        </w:rPr>
        <w:t>ออกแบบ ผลิตและติดตั้งเครื่องจักรแบบอัตโนมัติ ถูกพิจารณาว่ามียอดคงเหลือ</w:t>
      </w:r>
      <w:r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มีสาระสำคัญต่องบการเงินรวม </w:t>
      </w:r>
      <w:r>
        <w:rPr>
          <w:rFonts w:ascii="Angsana New" w:hAnsi="Angsana New"/>
          <w:spacing w:val="-4"/>
          <w:sz w:val="30"/>
          <w:szCs w:val="30"/>
          <w:cs/>
        </w:rPr>
        <w:t>กลุ่มบริษัทได้ปรับย้อนหลังการแสดงข้อมูลตามส่วนงานสำหรับ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 w:rsidR="0009579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2559 </w:t>
      </w:r>
      <w:r>
        <w:rPr>
          <w:rFonts w:ascii="Angsana New" w:hAnsi="Angsana New"/>
          <w:spacing w:val="-4"/>
          <w:sz w:val="30"/>
          <w:szCs w:val="30"/>
          <w:cs/>
        </w:rPr>
        <w:t>ที่รวมอยู่ในงบการเงินสำหรับ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 w:rsidR="0009579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ของกลุ่มบริษัทเพื่อวัตถุประสงค์ในการให้ข้อมูลเปรียบเทียบ</w:t>
      </w:r>
    </w:p>
    <w:p w:rsidR="00E51D45" w:rsidRDefault="00E51D45" w:rsidP="00E51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E51D45" w:rsidRDefault="00E51D45" w:rsidP="00E51D4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>
        <w:rPr>
          <w:rFonts w:ascii="Angsana New" w:hAnsi="Angsana New"/>
          <w:sz w:val="30"/>
          <w:szCs w:val="30"/>
        </w:rPr>
        <w:t xml:space="preserve"> 3</w:t>
      </w:r>
      <w:r w:rsidRPr="009D3D23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>
        <w:rPr>
          <w:rFonts w:ascii="Angsana New" w:hAnsi="Angsana New" w:hint="cs"/>
          <w:sz w:val="30"/>
          <w:szCs w:val="30"/>
          <w:cs/>
        </w:rPr>
        <w:t>ผลิต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3B14B4" w:rsidRDefault="003B14B4" w:rsidP="00E51D4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51D45" w:rsidRPr="005948D3" w:rsidRDefault="00E51D45" w:rsidP="00E51D45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E51D45" w:rsidRPr="009D3D23" w:rsidRDefault="00E51D45" w:rsidP="00E51D4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E51D45" w:rsidRPr="009D3D23" w:rsidRDefault="00E51D45" w:rsidP="00E51D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35287E">
        <w:rPr>
          <w:rFonts w:ascii="Angsana New" w:hAnsi="Angsana New" w:hint="cs"/>
          <w:sz w:val="30"/>
          <w:szCs w:val="30"/>
          <w:cs/>
        </w:rPr>
        <w:t>ออกแบบ</w:t>
      </w:r>
      <w:r w:rsidRPr="0035287E">
        <w:rPr>
          <w:rFonts w:ascii="Angsana New" w:hAnsi="Angsana New"/>
          <w:sz w:val="30"/>
          <w:szCs w:val="30"/>
          <w:cs/>
        </w:rPr>
        <w:t xml:space="preserve"> </w:t>
      </w:r>
      <w:r w:rsidRPr="0035287E">
        <w:rPr>
          <w:rFonts w:ascii="Angsana New" w:hAnsi="Angsana New" w:hint="cs"/>
          <w:sz w:val="30"/>
          <w:szCs w:val="30"/>
          <w:cs/>
        </w:rPr>
        <w:t>ผลิตและติดตั้งเครื่องจักรแบบกึ่งอัตโนมัติ</w:t>
      </w:r>
    </w:p>
    <w:p w:rsidR="00E51D45" w:rsidRDefault="00E51D45" w:rsidP="00E51D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35287E">
        <w:rPr>
          <w:rFonts w:ascii="Angsana New" w:hAnsi="Angsana New" w:hint="cs"/>
          <w:sz w:val="30"/>
          <w:szCs w:val="30"/>
          <w:cs/>
        </w:rPr>
        <w:t>ออกแบบ</w:t>
      </w:r>
      <w:r w:rsidRPr="0035287E">
        <w:rPr>
          <w:rFonts w:ascii="Angsana New" w:hAnsi="Angsana New"/>
          <w:sz w:val="30"/>
          <w:szCs w:val="30"/>
          <w:cs/>
        </w:rPr>
        <w:t xml:space="preserve"> </w:t>
      </w:r>
      <w:r w:rsidRPr="0035287E">
        <w:rPr>
          <w:rFonts w:ascii="Angsana New" w:hAnsi="Angsana New" w:hint="cs"/>
          <w:sz w:val="30"/>
          <w:szCs w:val="30"/>
          <w:cs/>
        </w:rPr>
        <w:t>ผลิตและติดตั้งเครื่องจักรแบบอัตโนมัติ</w:t>
      </w:r>
    </w:p>
    <w:p w:rsidR="00E51D45" w:rsidRPr="009D3D23" w:rsidRDefault="00E51D45" w:rsidP="00E51D4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อื่นๆ</w:t>
      </w:r>
    </w:p>
    <w:p w:rsidR="00E51D45" w:rsidRPr="009D3D23" w:rsidRDefault="00E51D45" w:rsidP="00E51D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C04CF" w:rsidRDefault="00E51D45" w:rsidP="005C0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</w:t>
      </w:r>
      <w:r w:rsidR="00B90197">
        <w:rPr>
          <w:rFonts w:ascii="Angsana New" w:hAnsi="Angsana New"/>
          <w:sz w:val="30"/>
          <w:szCs w:val="30"/>
          <w:cs/>
        </w:rPr>
        <w:t>ช้กำไรก่อนภาษีเงินได้ของส่วนงาน</w:t>
      </w:r>
      <w:r w:rsidR="00B90197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B90197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</w:t>
      </w:r>
      <w:r w:rsidR="005C04CF">
        <w:rPr>
          <w:rFonts w:ascii="Angsana New" w:hAnsi="Angsana New" w:hint="cs"/>
          <w:sz w:val="30"/>
          <w:szCs w:val="30"/>
          <w:cs/>
        </w:rPr>
        <w:t>หกรรม</w:t>
      </w:r>
      <w:r w:rsidRPr="009D3D23">
        <w:rPr>
          <w:rFonts w:ascii="Angsana New" w:hAnsi="Angsana New"/>
          <w:sz w:val="30"/>
          <w:szCs w:val="30"/>
          <w:cs/>
        </w:rPr>
        <w:t>เดียวกัน</w:t>
      </w:r>
    </w:p>
    <w:p w:rsidR="005C04CF" w:rsidRPr="003E5B43" w:rsidRDefault="005C04CF" w:rsidP="005C0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p w:rsidR="005C04CF" w:rsidRPr="003E5B43" w:rsidRDefault="005C04CF" w:rsidP="005C0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  <w:highlight w:val="yellow"/>
        </w:rPr>
      </w:pPr>
    </w:p>
    <w:p w:rsidR="005C04CF" w:rsidRPr="003E5B43" w:rsidRDefault="005C04CF" w:rsidP="005C0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  <w:highlight w:val="yellow"/>
        </w:rPr>
      </w:pPr>
    </w:p>
    <w:p w:rsidR="005C04CF" w:rsidRDefault="005C04CF">
      <w:r>
        <w:br w:type="page"/>
      </w:r>
    </w:p>
    <w:p w:rsidR="00652C97" w:rsidRDefault="00652C97" w:rsidP="00E51D45">
      <w:pPr>
        <w:sectPr w:rsidR="00652C97" w:rsidSect="005C04CF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652C97" w:rsidRPr="004464D4" w:rsidRDefault="00652C97" w:rsidP="00652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เกี่ยวกับ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:rsidR="00652C97" w:rsidRPr="004464D4" w:rsidRDefault="00652C97" w:rsidP="00652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tbl>
      <w:tblPr>
        <w:tblW w:w="4680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3222"/>
        <w:gridCol w:w="1259"/>
        <w:gridCol w:w="271"/>
        <w:gridCol w:w="1172"/>
        <w:gridCol w:w="271"/>
        <w:gridCol w:w="1172"/>
        <w:gridCol w:w="271"/>
        <w:gridCol w:w="1172"/>
        <w:gridCol w:w="271"/>
        <w:gridCol w:w="1169"/>
        <w:gridCol w:w="271"/>
        <w:gridCol w:w="1172"/>
        <w:gridCol w:w="271"/>
        <w:gridCol w:w="1169"/>
        <w:gridCol w:w="271"/>
        <w:gridCol w:w="1172"/>
      </w:tblGrid>
      <w:tr w:rsidR="00652C97" w:rsidRPr="00C44A60" w:rsidTr="00D36065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AC7B8E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95" w:type="pct"/>
            <w:gridSpan w:val="15"/>
            <w:tcBorders>
              <w:top w:val="nil"/>
              <w:left w:val="nil"/>
              <w:bottom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52C97" w:rsidRPr="00C44A60" w:rsidTr="00D36065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652C97" w:rsidRPr="00C44A60" w:rsidTr="00D36065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652C97" w:rsidRPr="00C44A60" w:rsidTr="00D36065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52C97" w:rsidRPr="00C44A60" w:rsidTr="00D36065">
        <w:tc>
          <w:tcPr>
            <w:tcW w:w="110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52C97" w:rsidRPr="00C44A60" w:rsidRDefault="00652C97" w:rsidP="0088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0 </w:t>
            </w:r>
            <w:r w:rsidR="008827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93" w:type="pct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3" w:type="pct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</w:tr>
      <w:tr w:rsidR="00652C97" w:rsidRPr="006B0199" w:rsidTr="00D36065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895" w:type="pct"/>
            <w:gridSpan w:val="15"/>
            <w:tcBorders>
              <w:top w:val="nil"/>
              <w:lef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6B0199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6B019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52C97" w:rsidRPr="006B0199" w:rsidTr="006B0199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60,177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ind w:left="-105"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33,804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3,052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240" w:lineRule="auto"/>
              <w:ind w:left="-105"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12,098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8,075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3,132</w:t>
            </w:r>
          </w:p>
        </w:tc>
        <w:tc>
          <w:tcPr>
            <w:tcW w:w="93" w:type="pct"/>
            <w:shd w:val="clear" w:color="auto" w:fill="auto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71,304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49,034</w:t>
            </w:r>
          </w:p>
        </w:tc>
      </w:tr>
      <w:tr w:rsidR="00652C97" w:rsidRPr="006B0199" w:rsidTr="006B0199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3FD1" w:rsidRPr="006B0199" w:rsidRDefault="00F33FD1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 (ขาดทุน) ตามส่วนงาน</w:t>
            </w:r>
          </w:p>
          <w:p w:rsidR="00652C97" w:rsidRPr="006B0199" w:rsidRDefault="00F33FD1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ก่อนหักภาษี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11,546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(14,306)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2,808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(3,333)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5" w:right="-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(23,151)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5" w:right="-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2,352</w:t>
            </w:r>
          </w:p>
        </w:tc>
        <w:tc>
          <w:tcPr>
            <w:tcW w:w="93" w:type="pct"/>
            <w:shd w:val="clear" w:color="auto" w:fill="auto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(8,797)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(15,287)</w:t>
            </w:r>
          </w:p>
        </w:tc>
      </w:tr>
    </w:tbl>
    <w:p w:rsidR="00652C97" w:rsidRPr="006B0199" w:rsidRDefault="00652C97" w:rsidP="006B0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170"/>
        <w:jc w:val="thaiDistribute"/>
        <w:rPr>
          <w:rFonts w:ascii="Angsana New" w:hAnsi="Angsana New"/>
          <w:b/>
          <w:bCs/>
          <w:sz w:val="30"/>
          <w:szCs w:val="30"/>
          <w:cs/>
          <w:lang w:eastAsia="ja-JP"/>
        </w:rPr>
      </w:pPr>
    </w:p>
    <w:tbl>
      <w:tblPr>
        <w:tblW w:w="4680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3222"/>
        <w:gridCol w:w="269"/>
        <w:gridCol w:w="988"/>
        <w:gridCol w:w="271"/>
        <w:gridCol w:w="268"/>
        <w:gridCol w:w="904"/>
        <w:gridCol w:w="271"/>
        <w:gridCol w:w="271"/>
        <w:gridCol w:w="901"/>
        <w:gridCol w:w="90"/>
        <w:gridCol w:w="181"/>
        <w:gridCol w:w="87"/>
        <w:gridCol w:w="1087"/>
        <w:gridCol w:w="274"/>
        <w:gridCol w:w="1082"/>
        <w:gridCol w:w="87"/>
        <w:gridCol w:w="181"/>
        <w:gridCol w:w="90"/>
        <w:gridCol w:w="991"/>
        <w:gridCol w:w="181"/>
        <w:gridCol w:w="87"/>
        <w:gridCol w:w="184"/>
        <w:gridCol w:w="1076"/>
        <w:gridCol w:w="93"/>
        <w:gridCol w:w="172"/>
        <w:gridCol w:w="99"/>
        <w:gridCol w:w="1169"/>
      </w:tblGrid>
      <w:tr w:rsidR="00652C97" w:rsidRPr="006B0199" w:rsidTr="00D36065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95" w:type="pct"/>
            <w:gridSpan w:val="26"/>
            <w:tcBorders>
              <w:top w:val="nil"/>
              <w:left w:val="nil"/>
              <w:bottom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6B019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52C97" w:rsidRPr="006B0199" w:rsidTr="00D36065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6"/>
            <w:tcBorders>
              <w:top w:val="nil"/>
              <w:left w:val="nil"/>
              <w:bottom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  <w:gridSpan w:val="2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5" w:type="pct"/>
            <w:gridSpan w:val="5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652C97" w:rsidRPr="006B0199" w:rsidTr="00D36065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6"/>
            <w:tcBorders>
              <w:top w:val="nil"/>
              <w:left w:val="nil"/>
              <w:bottom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  <w:gridSpan w:val="2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5" w:type="pct"/>
            <w:gridSpan w:val="5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652C97" w:rsidRPr="006B0199" w:rsidTr="00D36065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B019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8827E9" w:rsidRPr="006B019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เก้า</w:t>
            </w:r>
            <w:r w:rsidRPr="006B019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6"/>
            <w:tcBorders>
              <w:top w:val="nil"/>
              <w:left w:val="nil"/>
              <w:bottom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  <w:gridSpan w:val="2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5" w:type="pct"/>
            <w:gridSpan w:val="5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52C97" w:rsidRPr="006B0199" w:rsidTr="00D36065">
        <w:tc>
          <w:tcPr>
            <w:tcW w:w="110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B019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6B019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8827E9" w:rsidRPr="006B019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6B019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6B019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6B019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6B019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6B019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6B019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93" w:type="pct"/>
            <w:gridSpan w:val="2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  <w:gridSpan w:val="2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6B019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3" w:type="pct"/>
            <w:gridSpan w:val="2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6B019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</w:tr>
      <w:tr w:rsidR="00652C97" w:rsidRPr="006B0199" w:rsidTr="00D36065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895" w:type="pct"/>
            <w:gridSpan w:val="26"/>
            <w:tcBorders>
              <w:top w:val="nil"/>
              <w:lef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6B0199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6B019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52C97" w:rsidRPr="006B0199" w:rsidTr="006B0199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130,153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ind w:left="-105"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149,657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8,653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18,414</w:t>
            </w:r>
          </w:p>
        </w:tc>
        <w:tc>
          <w:tcPr>
            <w:tcW w:w="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21,329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15,907</w:t>
            </w:r>
          </w:p>
        </w:tc>
        <w:tc>
          <w:tcPr>
            <w:tcW w:w="93" w:type="pct"/>
            <w:gridSpan w:val="2"/>
            <w:shd w:val="clear" w:color="auto" w:fill="auto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160,135</w:t>
            </w:r>
          </w:p>
        </w:tc>
        <w:tc>
          <w:tcPr>
            <w:tcW w:w="93" w:type="pct"/>
            <w:gridSpan w:val="2"/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8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183,978</w:t>
            </w:r>
          </w:p>
        </w:tc>
      </w:tr>
      <w:tr w:rsidR="00652C97" w:rsidRPr="00284AE0" w:rsidTr="006B0199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ขาดทุนตามส่วนงานก่อนหักภาษี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(19,814)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(28,655)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(1,094)</w:t>
            </w:r>
          </w:p>
        </w:tc>
        <w:tc>
          <w:tcPr>
            <w:tcW w:w="9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(7,848)</w:t>
            </w: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5" w:right="-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(28,750)</w:t>
            </w:r>
          </w:p>
        </w:tc>
        <w:tc>
          <w:tcPr>
            <w:tcW w:w="9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5" w:right="-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(4,566)</w:t>
            </w:r>
          </w:p>
        </w:tc>
        <w:tc>
          <w:tcPr>
            <w:tcW w:w="93" w:type="pct"/>
            <w:gridSpan w:val="2"/>
            <w:shd w:val="clear" w:color="auto" w:fill="auto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2C97" w:rsidRPr="006B0199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(49,658)</w:t>
            </w:r>
          </w:p>
        </w:tc>
        <w:tc>
          <w:tcPr>
            <w:tcW w:w="93" w:type="pct"/>
            <w:gridSpan w:val="2"/>
            <w:shd w:val="clear" w:color="auto" w:fill="auto"/>
            <w:vAlign w:val="bottom"/>
          </w:tcPr>
          <w:p w:rsidR="00652C97" w:rsidRPr="006B0199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2C97" w:rsidRPr="00F33FD1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(41,069)</w:t>
            </w:r>
          </w:p>
        </w:tc>
      </w:tr>
      <w:tr w:rsidR="00652C97" w:rsidRPr="00C44A60" w:rsidTr="00D36065"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AC7B8E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eastAsia="ja-JP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3803" w:type="pct"/>
            <w:gridSpan w:val="25"/>
            <w:tcBorders>
              <w:top w:val="nil"/>
              <w:left w:val="nil"/>
              <w:bottom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52C97" w:rsidRPr="00C44A60" w:rsidTr="00D36065"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4" w:type="pct"/>
            <w:gridSpan w:val="5"/>
            <w:tcBorders>
              <w:top w:val="nil"/>
              <w:left w:val="nil"/>
              <w:bottom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2" w:type="pct"/>
            <w:gridSpan w:val="2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8" w:type="pct"/>
            <w:gridSpan w:val="6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652C97" w:rsidRPr="00C44A60" w:rsidTr="00D36065"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4" w:type="pct"/>
            <w:gridSpan w:val="5"/>
            <w:tcBorders>
              <w:top w:val="nil"/>
              <w:left w:val="nil"/>
              <w:bottom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2" w:type="pct"/>
            <w:gridSpan w:val="2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8" w:type="pct"/>
            <w:gridSpan w:val="6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652C97" w:rsidRPr="00C44A60" w:rsidTr="00D36065"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09715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27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4" w:type="pct"/>
            <w:gridSpan w:val="5"/>
            <w:tcBorders>
              <w:top w:val="nil"/>
              <w:left w:val="nil"/>
              <w:bottom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2" w:type="pct"/>
            <w:gridSpan w:val="2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8" w:type="pct"/>
            <w:gridSpan w:val="6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52C97" w:rsidRPr="00C44A60" w:rsidTr="00D36065">
        <w:tc>
          <w:tcPr>
            <w:tcW w:w="119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652C97" w:rsidRPr="0009715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196B53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196B53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196B53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gridSpan w:val="2"/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2" w:type="pct"/>
            <w:gridSpan w:val="2"/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" w:type="pct"/>
            <w:gridSpan w:val="2"/>
          </w:tcPr>
          <w:p w:rsidR="00652C97" w:rsidRPr="00196B53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1" w:type="pct"/>
            <w:gridSpan w:val="2"/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5" w:type="pct"/>
            <w:gridSpan w:val="2"/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</w:tr>
      <w:tr w:rsidR="00652C97" w:rsidRPr="00C44A60" w:rsidTr="00D36065">
        <w:tc>
          <w:tcPr>
            <w:tcW w:w="119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652C97" w:rsidRPr="0009715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3C45BB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3C45BB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3C45BB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gridSpan w:val="2"/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gridSpan w:val="2"/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32" w:type="pct"/>
            <w:gridSpan w:val="2"/>
          </w:tcPr>
          <w:p w:rsidR="00652C97" w:rsidRPr="00895A22" w:rsidRDefault="003C45BB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1" w:type="pct"/>
            <w:gridSpan w:val="2"/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35" w:type="pct"/>
            <w:gridSpan w:val="2"/>
          </w:tcPr>
          <w:p w:rsidR="00652C97" w:rsidRPr="00895A2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652C97" w:rsidRPr="00C44A60" w:rsidTr="00D36065">
        <w:tc>
          <w:tcPr>
            <w:tcW w:w="119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652C97" w:rsidRPr="0009715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gridSpan w:val="2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92" w:type="pct"/>
            <w:gridSpan w:val="2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32" w:type="pct"/>
            <w:gridSpan w:val="2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91" w:type="pct"/>
            <w:gridSpan w:val="2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5" w:type="pct"/>
            <w:gridSpan w:val="2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</w:tr>
      <w:tr w:rsidR="00652C97" w:rsidRPr="00C44A60" w:rsidTr="00D36065"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803" w:type="pct"/>
            <w:gridSpan w:val="25"/>
            <w:tcBorders>
              <w:top w:val="nil"/>
              <w:left w:val="nil"/>
            </w:tcBorders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52C97" w:rsidRPr="00C44A60" w:rsidTr="006B0199"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C97" w:rsidRPr="004D3DD6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D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สินทรัพย์ตามส่วนงานที่รายงาน 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B0199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291,974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061DF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1DFD">
              <w:rPr>
                <w:rFonts w:ascii="Angsana New" w:hAnsi="Angsana New"/>
                <w:color w:val="000000"/>
                <w:sz w:val="30"/>
                <w:szCs w:val="30"/>
              </w:rPr>
              <w:t>242,889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061DF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B0199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20,974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20,884</w:t>
            </w:r>
          </w:p>
        </w:tc>
        <w:tc>
          <w:tcPr>
            <w:tcW w:w="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52C97" w:rsidRPr="00C44A60" w:rsidRDefault="006B0199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42,091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gridSpan w:val="2"/>
            <w:shd w:val="clear" w:color="auto" w:fill="auto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7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39,065</w:t>
            </w:r>
          </w:p>
        </w:tc>
        <w:tc>
          <w:tcPr>
            <w:tcW w:w="92" w:type="pct"/>
            <w:gridSpan w:val="2"/>
            <w:shd w:val="clear" w:color="auto" w:fill="auto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shd w:val="clear" w:color="auto" w:fill="auto"/>
            <w:vAlign w:val="bottom"/>
          </w:tcPr>
          <w:p w:rsidR="00652C97" w:rsidRPr="00C44A60" w:rsidRDefault="006B0199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2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355,039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0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302,838</w:t>
            </w:r>
          </w:p>
        </w:tc>
      </w:tr>
      <w:tr w:rsidR="00652C97" w:rsidRPr="00C44A60" w:rsidTr="006B0199"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C97" w:rsidRPr="004D3DD6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DD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43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061DF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061DF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gridSpan w:val="2"/>
            <w:shd w:val="clear" w:color="auto" w:fill="auto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shd w:val="clear" w:color="auto" w:fill="auto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C97" w:rsidRPr="00061DFD" w:rsidRDefault="006B0199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355,039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C97" w:rsidRPr="00E24B72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0" w:right="-4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24B7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302,838</w:t>
            </w:r>
          </w:p>
        </w:tc>
      </w:tr>
      <w:tr w:rsidR="00652C97" w:rsidRPr="00C44A60" w:rsidTr="006B0199"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C97" w:rsidRPr="004D3DD6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061DF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061DF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6B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gridSpan w:val="2"/>
            <w:shd w:val="clear" w:color="auto" w:fill="auto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shd w:val="clear" w:color="auto" w:fill="auto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52C97" w:rsidRPr="00284AE0" w:rsidTr="006B0199"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2C97" w:rsidRPr="004D3DD6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F36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หนี้สินตามส่วนงานที่รายงาน </w:t>
            </w:r>
          </w:p>
        </w:tc>
        <w:tc>
          <w:tcPr>
            <w:tcW w:w="43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EA6840" w:rsidP="00EA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124,366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061DF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1DFD">
              <w:rPr>
                <w:rFonts w:ascii="Angsana New" w:hAnsi="Angsana New"/>
                <w:color w:val="000000"/>
                <w:sz w:val="30"/>
                <w:szCs w:val="30"/>
              </w:rPr>
              <w:t>112,967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061DF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EA6840" w:rsidP="00EA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8,539</w:t>
            </w: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8,984</w:t>
            </w: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shd w:val="clear" w:color="auto" w:fill="auto"/>
          </w:tcPr>
          <w:p w:rsidR="00652C97" w:rsidRPr="00C44A60" w:rsidRDefault="00EA6840" w:rsidP="00EA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15,716</w:t>
            </w: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gridSpan w:val="2"/>
            <w:shd w:val="clear" w:color="auto" w:fill="auto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7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15,759</w:t>
            </w:r>
          </w:p>
        </w:tc>
        <w:tc>
          <w:tcPr>
            <w:tcW w:w="92" w:type="pct"/>
            <w:gridSpan w:val="2"/>
            <w:shd w:val="clear" w:color="auto" w:fill="auto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C97" w:rsidRPr="00061DFD" w:rsidRDefault="006B0199" w:rsidP="00EA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EA6840">
              <w:rPr>
                <w:rFonts w:ascii="Angsana New" w:hAnsi="Angsana New"/>
                <w:color w:val="000000"/>
                <w:sz w:val="30"/>
                <w:szCs w:val="30"/>
              </w:rPr>
              <w:t>8,621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C97" w:rsidRPr="00207566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0" w:right="-4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16701">
              <w:rPr>
                <w:rFonts w:ascii="Angsana New" w:hAnsi="Angsana New"/>
                <w:color w:val="000000"/>
                <w:sz w:val="30"/>
                <w:szCs w:val="30"/>
              </w:rPr>
              <w:t>137,710</w:t>
            </w:r>
          </w:p>
        </w:tc>
      </w:tr>
      <w:tr w:rsidR="00652C97" w:rsidRPr="00284AE0" w:rsidTr="006B0199"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36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43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061DF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061DFD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gridSpan w:val="2"/>
            <w:shd w:val="clear" w:color="auto" w:fill="auto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shd w:val="clear" w:color="auto" w:fill="auto"/>
          </w:tcPr>
          <w:p w:rsidR="00652C97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C97" w:rsidRPr="00061DFD" w:rsidRDefault="006B0199" w:rsidP="00EA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019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</w:t>
            </w:r>
            <w:r w:rsidR="00EA6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8,621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652C97" w:rsidRPr="00C44A60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2C97" w:rsidRPr="00207566" w:rsidRDefault="00652C97" w:rsidP="00D36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0" w:right="-4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137,710</w:t>
            </w:r>
          </w:p>
        </w:tc>
      </w:tr>
    </w:tbl>
    <w:p w:rsidR="00652C97" w:rsidRDefault="00652C97" w:rsidP="00652C97">
      <w:pPr>
        <w:ind w:firstLine="706"/>
      </w:pPr>
    </w:p>
    <w:p w:rsidR="00196B53" w:rsidRPr="00E51D45" w:rsidRDefault="00196B53" w:rsidP="00E51D45">
      <w:pPr>
        <w:sectPr w:rsidR="00196B53" w:rsidRPr="00E51D45" w:rsidSect="00652C97">
          <w:pgSz w:w="16840" w:h="11907" w:orient="landscape" w:code="9"/>
          <w:pgMar w:top="1152" w:right="576" w:bottom="1152" w:left="691" w:header="720" w:footer="720" w:gutter="0"/>
          <w:cols w:space="708"/>
          <w:docGrid w:linePitch="360"/>
        </w:sectPr>
      </w:pPr>
    </w:p>
    <w:p w:rsidR="00EE18C2" w:rsidRPr="006B635F" w:rsidRDefault="00EE18C2" w:rsidP="00EE1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B635F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3608EF">
        <w:rPr>
          <w:rFonts w:ascii="Angsana New" w:hAnsi="Angsana New"/>
          <w:b/>
          <w:bCs/>
          <w:sz w:val="30"/>
          <w:szCs w:val="30"/>
        </w:rPr>
        <w:t>3</w:t>
      </w:r>
      <w:r w:rsidRPr="006B635F">
        <w:rPr>
          <w:rFonts w:ascii="Angsana New" w:hAnsi="Angsana New"/>
          <w:b/>
          <w:bCs/>
          <w:sz w:val="30"/>
          <w:szCs w:val="30"/>
        </w:rPr>
        <w:tab/>
      </w:r>
      <w:r w:rsidRPr="006B635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EE18C2" w:rsidRPr="005C04CF" w:rsidRDefault="00EE18C2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  <w:lang w:eastAsia="ja-JP"/>
        </w:rPr>
      </w:pPr>
    </w:p>
    <w:p w:rsidR="003E3D2F" w:rsidRPr="005C04CF" w:rsidRDefault="00F330B2" w:rsidP="00D25544">
      <w:pPr>
        <w:pStyle w:val="Foot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450"/>
          <w:tab w:val="right" w:pos="8306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  <w:shd w:val="clear" w:color="auto" w:fill="FFFF00"/>
          <w:lang w:val="en-US"/>
        </w:rPr>
      </w:pPr>
      <w:r w:rsidRPr="005C04CF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งวดถัวเฉลี่</w:t>
      </w:r>
      <w:r w:rsidRPr="005C04CF">
        <w:rPr>
          <w:rFonts w:ascii="Angsana New" w:hAnsi="Angsana New" w:hint="cs"/>
          <w:sz w:val="30"/>
          <w:szCs w:val="30"/>
          <w:cs/>
        </w:rPr>
        <w:t>ย</w:t>
      </w:r>
      <w:r w:rsidR="00C576D4" w:rsidRPr="005C04CF">
        <w:rPr>
          <w:rFonts w:ascii="Angsana New" w:hAnsi="Angsana New"/>
          <w:sz w:val="30"/>
          <w:szCs w:val="30"/>
        </w:rPr>
        <w:t xml:space="preserve">             </w:t>
      </w:r>
      <w:r w:rsidRPr="005C04CF">
        <w:rPr>
          <w:rFonts w:ascii="Angsana New" w:hAnsi="Angsana New"/>
          <w:spacing w:val="-6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</w:t>
      </w:r>
      <w:r w:rsidRPr="005C04CF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5C04CF">
        <w:rPr>
          <w:rFonts w:ascii="Angsana New" w:hAnsi="Angsana New"/>
          <w:spacing w:val="-6"/>
          <w:sz w:val="30"/>
          <w:szCs w:val="30"/>
        </w:rPr>
        <w:t xml:space="preserve"> </w:t>
      </w:r>
      <w:r w:rsidRPr="005C04CF">
        <w:rPr>
          <w:rFonts w:ascii="Angsana New" w:hAnsi="Angsana New"/>
          <w:spacing w:val="-6"/>
          <w:sz w:val="30"/>
          <w:szCs w:val="30"/>
          <w:cs/>
        </w:rPr>
        <w:t>อัตราภาษีเงินได้ที่</w:t>
      </w:r>
      <w:r w:rsidRPr="005C04CF">
        <w:rPr>
          <w:rFonts w:ascii="Angsana New" w:hAnsi="Angsana New" w:hint="cs"/>
          <w:spacing w:val="-6"/>
          <w:sz w:val="30"/>
          <w:szCs w:val="30"/>
          <w:cs/>
        </w:rPr>
        <w:t>แท้จ</w:t>
      </w:r>
      <w:r w:rsidRPr="005C04CF">
        <w:rPr>
          <w:rFonts w:ascii="Angsana New" w:hAnsi="Angsana New"/>
          <w:spacing w:val="-6"/>
          <w:sz w:val="30"/>
          <w:szCs w:val="30"/>
          <w:cs/>
        </w:rPr>
        <w:t>ริงรวม</w:t>
      </w:r>
      <w:r w:rsidRPr="005C04CF">
        <w:rPr>
          <w:rFonts w:ascii="Angsana New" w:hAnsi="Angsana New"/>
          <w:sz w:val="30"/>
          <w:szCs w:val="30"/>
          <w:cs/>
        </w:rPr>
        <w:t>ของกลุ่มบริษัทในการดำเนินงานต่อเนื่อง</w:t>
      </w:r>
      <w:r w:rsidRPr="005C04CF">
        <w:rPr>
          <w:rFonts w:ascii="Angsana New" w:hAnsi="Angsana New" w:hint="cs"/>
          <w:sz w:val="30"/>
          <w:szCs w:val="30"/>
          <w:cs/>
        </w:rPr>
        <w:t xml:space="preserve"> </w:t>
      </w:r>
      <w:r w:rsidRPr="005C04CF">
        <w:rPr>
          <w:rFonts w:ascii="Angsana New" w:hAnsi="Angsana New"/>
          <w:sz w:val="30"/>
          <w:szCs w:val="30"/>
          <w:cs/>
        </w:rPr>
        <w:t xml:space="preserve">เป็นระยะเวลาสามเดือนสิ้นสุดวันที่ </w:t>
      </w:r>
      <w:r w:rsidRPr="005C04CF">
        <w:rPr>
          <w:rFonts w:ascii="Angsana New" w:hAnsi="Angsana New"/>
          <w:sz w:val="30"/>
          <w:szCs w:val="30"/>
        </w:rPr>
        <w:t xml:space="preserve"> 30 </w:t>
      </w:r>
      <w:r w:rsidR="00095790" w:rsidRPr="005C04CF">
        <w:rPr>
          <w:rFonts w:ascii="Angsana New" w:hAnsi="Angsana New" w:hint="cs"/>
          <w:sz w:val="30"/>
          <w:szCs w:val="30"/>
          <w:cs/>
        </w:rPr>
        <w:t>กันยายน</w:t>
      </w:r>
      <w:r w:rsidRPr="005C04CF">
        <w:rPr>
          <w:rFonts w:ascii="Angsana New" w:hAnsi="Angsana New"/>
          <w:sz w:val="30"/>
          <w:szCs w:val="30"/>
          <w:cs/>
        </w:rPr>
        <w:t xml:space="preserve"> </w:t>
      </w:r>
      <w:r w:rsidRPr="005C04CF">
        <w:rPr>
          <w:rFonts w:ascii="Angsana New" w:hAnsi="Angsana New"/>
          <w:sz w:val="30"/>
          <w:szCs w:val="30"/>
        </w:rPr>
        <w:t>25</w:t>
      </w:r>
      <w:r w:rsidR="003545A7" w:rsidRPr="005C04CF">
        <w:rPr>
          <w:rFonts w:ascii="Angsana New" w:hAnsi="Angsana New"/>
          <w:sz w:val="30"/>
          <w:szCs w:val="30"/>
          <w:lang w:val="en-US"/>
        </w:rPr>
        <w:t>60</w:t>
      </w:r>
      <w:r w:rsidRPr="005C04CF">
        <w:rPr>
          <w:rFonts w:ascii="Angsana New" w:hAnsi="Angsana New"/>
          <w:sz w:val="30"/>
          <w:szCs w:val="30"/>
          <w:cs/>
        </w:rPr>
        <w:t xml:space="preserve"> </w:t>
      </w:r>
      <w:r w:rsidRPr="005C04C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C04CF">
        <w:rPr>
          <w:rFonts w:ascii="Angsana New" w:hAnsi="Angsana New"/>
          <w:sz w:val="30"/>
          <w:szCs w:val="30"/>
        </w:rPr>
        <w:t>255</w:t>
      </w:r>
      <w:r w:rsidR="003545A7" w:rsidRPr="005C04CF">
        <w:rPr>
          <w:rFonts w:ascii="Angsana New" w:hAnsi="Angsana New"/>
          <w:sz w:val="30"/>
          <w:szCs w:val="30"/>
        </w:rPr>
        <w:t>9</w:t>
      </w:r>
      <w:r w:rsidRPr="005C04CF">
        <w:rPr>
          <w:rFonts w:ascii="Angsana New" w:hAnsi="Angsana New"/>
          <w:sz w:val="30"/>
          <w:szCs w:val="30"/>
        </w:rPr>
        <w:t xml:space="preserve"> </w:t>
      </w:r>
      <w:r w:rsidRPr="005C04CF">
        <w:rPr>
          <w:rFonts w:ascii="Angsana New" w:hAnsi="Angsana New"/>
          <w:sz w:val="30"/>
          <w:szCs w:val="30"/>
          <w:cs/>
        </w:rPr>
        <w:t>คือ</w:t>
      </w:r>
      <w:r w:rsidR="00C576D4" w:rsidRPr="005C04CF">
        <w:rPr>
          <w:rFonts w:ascii="Angsana New" w:hAnsi="Angsana New"/>
          <w:sz w:val="30"/>
          <w:szCs w:val="30"/>
        </w:rPr>
        <w:t xml:space="preserve">  </w:t>
      </w:r>
      <w:r w:rsidR="00144DEC" w:rsidRPr="005C04CF">
        <w:rPr>
          <w:rFonts w:ascii="Angsana New" w:hAnsi="Angsana New" w:hint="cs"/>
          <w:sz w:val="30"/>
          <w:szCs w:val="30"/>
          <w:cs/>
        </w:rPr>
        <w:t xml:space="preserve">       </w:t>
      </w:r>
      <w:r w:rsidRPr="005C04CF">
        <w:rPr>
          <w:rFonts w:ascii="Angsana New" w:hAnsi="Angsana New"/>
          <w:spacing w:val="-6"/>
          <w:sz w:val="30"/>
          <w:szCs w:val="30"/>
          <w:cs/>
        </w:rPr>
        <w:t>ร้อยละ</w:t>
      </w:r>
      <w:r w:rsidR="00EB16B8" w:rsidRPr="005C04CF">
        <w:rPr>
          <w:rFonts w:ascii="Angsana New" w:hAnsi="Angsana New"/>
          <w:spacing w:val="-6"/>
          <w:sz w:val="30"/>
          <w:szCs w:val="30"/>
        </w:rPr>
        <w:t xml:space="preserve"> </w:t>
      </w:r>
      <w:r w:rsidR="009A005D">
        <w:rPr>
          <w:rFonts w:ascii="Angsana New" w:hAnsi="Angsana New"/>
          <w:spacing w:val="-6"/>
          <w:sz w:val="30"/>
          <w:szCs w:val="30"/>
          <w:lang w:val="en-US"/>
        </w:rPr>
        <w:t>-4.</w:t>
      </w:r>
      <w:r w:rsidR="00304211">
        <w:rPr>
          <w:rFonts w:ascii="Angsana New" w:hAnsi="Angsana New"/>
          <w:spacing w:val="-6"/>
          <w:sz w:val="30"/>
          <w:szCs w:val="30"/>
          <w:lang w:val="en-US"/>
        </w:rPr>
        <w:t>82</w:t>
      </w:r>
      <w:r w:rsidR="00CD7567" w:rsidRPr="005C04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5C04CF">
        <w:rPr>
          <w:rFonts w:ascii="Angsana New" w:hAnsi="Angsana New" w:hint="cs"/>
          <w:spacing w:val="-6"/>
          <w:sz w:val="30"/>
          <w:szCs w:val="30"/>
          <w:cs/>
        </w:rPr>
        <w:t xml:space="preserve">และร้อยละ </w:t>
      </w:r>
      <w:r w:rsidR="00F33FD1">
        <w:rPr>
          <w:rFonts w:ascii="Angsana New" w:hAnsi="Angsana New"/>
          <w:spacing w:val="-6"/>
          <w:sz w:val="30"/>
          <w:szCs w:val="30"/>
          <w:lang w:val="en-US"/>
        </w:rPr>
        <w:t>0.72</w:t>
      </w:r>
      <w:r w:rsidR="004E5602" w:rsidRPr="005C04CF">
        <w:rPr>
          <w:rFonts w:ascii="Angsana New" w:hAnsi="Angsana New"/>
          <w:spacing w:val="-6"/>
          <w:sz w:val="30"/>
          <w:szCs w:val="30"/>
        </w:rPr>
        <w:t xml:space="preserve"> </w:t>
      </w:r>
      <w:r w:rsidRPr="005C04CF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5C04CF">
        <w:rPr>
          <w:rFonts w:ascii="Angsana New" w:hAnsi="Angsana New"/>
          <w:i/>
          <w:iCs/>
          <w:spacing w:val="-6"/>
          <w:sz w:val="30"/>
          <w:szCs w:val="30"/>
        </w:rPr>
        <w:t>(</w:t>
      </w:r>
      <w:proofErr w:type="spellStart"/>
      <w:r w:rsidRPr="005C04CF">
        <w:rPr>
          <w:rFonts w:ascii="Angsana New" w:hAnsi="Angsana New"/>
          <w:i/>
          <w:iCs/>
          <w:spacing w:val="-6"/>
          <w:sz w:val="30"/>
          <w:szCs w:val="30"/>
          <w:cs/>
        </w:rPr>
        <w:t>เฉพาะกิจกา</w:t>
      </w:r>
      <w:r w:rsidRPr="005C04CF">
        <w:rPr>
          <w:rFonts w:ascii="Angsana New" w:hAnsi="Angsana New" w:hint="cs"/>
          <w:i/>
          <w:iCs/>
          <w:spacing w:val="-6"/>
          <w:sz w:val="30"/>
          <w:szCs w:val="30"/>
          <w:cs/>
        </w:rPr>
        <w:t>ร</w:t>
      </w:r>
      <w:proofErr w:type="spellEnd"/>
      <w:r w:rsidRPr="005C04CF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5C04CF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Pr="005C04CF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5C04CF">
        <w:rPr>
          <w:rFonts w:ascii="Angsana New" w:hAnsi="Angsana New"/>
          <w:i/>
          <w:iCs/>
          <w:spacing w:val="-6"/>
          <w:sz w:val="30"/>
          <w:szCs w:val="30"/>
          <w:cs/>
        </w:rPr>
        <w:t>ร้อยละ</w:t>
      </w:r>
      <w:r w:rsidRPr="005C04CF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F33FD1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0.08</w:t>
      </w:r>
      <w:r w:rsidR="00CD7567" w:rsidRPr="005C04CF">
        <w:rPr>
          <w:rFonts w:ascii="Angsana New" w:hAnsi="Angsana New"/>
          <w:i/>
          <w:iCs/>
          <w:spacing w:val="-6"/>
          <w:sz w:val="30"/>
          <w:szCs w:val="30"/>
          <w:lang w:val="en-US"/>
        </w:rPr>
        <w:t xml:space="preserve"> </w:t>
      </w:r>
      <w:r w:rsidRPr="005C04CF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และ ร้อยละ </w:t>
      </w:r>
      <w:r w:rsidR="00F33FD1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0.1</w:t>
      </w:r>
      <w:r w:rsidR="003545A7" w:rsidRPr="005C04CF">
        <w:rPr>
          <w:rFonts w:ascii="Angsana New" w:hAnsi="Angsana New"/>
          <w:i/>
          <w:iCs/>
          <w:spacing w:val="-6"/>
          <w:sz w:val="30"/>
          <w:szCs w:val="30"/>
          <w:lang w:val="en-US"/>
        </w:rPr>
        <w:t>1</w:t>
      </w:r>
      <w:r w:rsidRPr="005C04CF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5C04CF">
        <w:rPr>
          <w:rFonts w:ascii="Angsana New" w:hAnsi="Angsana New" w:hint="cs"/>
          <w:i/>
          <w:iCs/>
          <w:spacing w:val="-6"/>
          <w:sz w:val="30"/>
          <w:szCs w:val="30"/>
          <w:cs/>
        </w:rPr>
        <w:t>ตามลำดับ</w:t>
      </w:r>
      <w:r w:rsidRPr="005C04CF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5C04CF">
        <w:rPr>
          <w:rFonts w:ascii="Angsana New" w:hAnsi="Angsana New"/>
          <w:spacing w:val="-6"/>
          <w:sz w:val="30"/>
          <w:szCs w:val="30"/>
        </w:rPr>
        <w:t xml:space="preserve"> </w:t>
      </w:r>
      <w:r w:rsidRPr="005C04C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C04CF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5C04CF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Pr="005C04CF">
        <w:rPr>
          <w:rFonts w:ascii="Angsana New" w:hAnsi="Angsana New"/>
          <w:spacing w:val="-6"/>
          <w:sz w:val="30"/>
          <w:szCs w:val="30"/>
          <w:cs/>
        </w:rPr>
        <w:t>ระยะเวลา</w:t>
      </w:r>
      <w:r w:rsidR="00095790" w:rsidRPr="005C04CF">
        <w:rPr>
          <w:rFonts w:ascii="Angsana New" w:hAnsi="Angsana New" w:hint="cs"/>
          <w:sz w:val="30"/>
          <w:szCs w:val="30"/>
          <w:cs/>
        </w:rPr>
        <w:t>เก้า</w:t>
      </w:r>
      <w:r w:rsidRPr="005C04CF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5C04CF">
        <w:rPr>
          <w:rFonts w:ascii="Angsana New" w:hAnsi="Angsana New"/>
          <w:sz w:val="30"/>
          <w:szCs w:val="30"/>
        </w:rPr>
        <w:t xml:space="preserve"> 30 </w:t>
      </w:r>
      <w:r w:rsidR="00095790" w:rsidRPr="005C04CF">
        <w:rPr>
          <w:rFonts w:ascii="Angsana New" w:hAnsi="Angsana New" w:hint="cs"/>
          <w:sz w:val="30"/>
          <w:szCs w:val="30"/>
          <w:cs/>
        </w:rPr>
        <w:t>กันยายน</w:t>
      </w:r>
      <w:r w:rsidR="003545A7" w:rsidRPr="005C04CF">
        <w:rPr>
          <w:rFonts w:ascii="Angsana New" w:hAnsi="Angsana New"/>
          <w:sz w:val="30"/>
          <w:szCs w:val="30"/>
        </w:rPr>
        <w:t xml:space="preserve"> 25</w:t>
      </w:r>
      <w:r w:rsidR="003545A7" w:rsidRPr="005C04CF">
        <w:rPr>
          <w:rFonts w:ascii="Angsana New" w:hAnsi="Angsana New"/>
          <w:sz w:val="30"/>
          <w:szCs w:val="30"/>
          <w:lang w:val="en-US"/>
        </w:rPr>
        <w:t>60</w:t>
      </w:r>
      <w:r w:rsidRPr="005C04CF">
        <w:rPr>
          <w:rFonts w:ascii="Angsana New" w:hAnsi="Angsana New"/>
          <w:sz w:val="30"/>
          <w:szCs w:val="30"/>
          <w:cs/>
        </w:rPr>
        <w:t xml:space="preserve"> </w:t>
      </w:r>
      <w:r w:rsidRPr="005C04C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C04CF">
        <w:rPr>
          <w:rFonts w:ascii="Angsana New" w:hAnsi="Angsana New"/>
          <w:sz w:val="30"/>
          <w:szCs w:val="30"/>
        </w:rPr>
        <w:t>255</w:t>
      </w:r>
      <w:r w:rsidR="003545A7" w:rsidRPr="005C04CF">
        <w:rPr>
          <w:rFonts w:ascii="Angsana New" w:hAnsi="Angsana New"/>
          <w:sz w:val="30"/>
          <w:szCs w:val="30"/>
          <w:lang w:val="en-US"/>
        </w:rPr>
        <w:t>9</w:t>
      </w:r>
      <w:r w:rsidRPr="005C04CF">
        <w:rPr>
          <w:rFonts w:ascii="Angsana New" w:hAnsi="Angsana New"/>
          <w:sz w:val="30"/>
          <w:szCs w:val="30"/>
        </w:rPr>
        <w:t xml:space="preserve"> </w:t>
      </w:r>
      <w:r w:rsidRPr="005C04CF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FE12F1" w:rsidRPr="005C04CF">
        <w:rPr>
          <w:rFonts w:ascii="Angsana New" w:hAnsi="Angsana New"/>
          <w:sz w:val="30"/>
          <w:szCs w:val="30"/>
        </w:rPr>
        <w:t>-</w:t>
      </w:r>
      <w:r w:rsidR="009A005D">
        <w:rPr>
          <w:rFonts w:ascii="Angsana New" w:hAnsi="Angsana New"/>
          <w:sz w:val="30"/>
          <w:szCs w:val="30"/>
          <w:lang w:val="en-US"/>
        </w:rPr>
        <w:t>1.</w:t>
      </w:r>
      <w:r w:rsidR="00304211">
        <w:rPr>
          <w:rFonts w:ascii="Angsana New" w:hAnsi="Angsana New"/>
          <w:sz w:val="30"/>
          <w:szCs w:val="30"/>
          <w:lang w:val="en-US"/>
        </w:rPr>
        <w:t>60</w:t>
      </w:r>
      <w:r w:rsidRPr="005C04CF">
        <w:rPr>
          <w:rFonts w:ascii="Angsana New" w:hAnsi="Angsana New"/>
          <w:sz w:val="30"/>
          <w:szCs w:val="30"/>
          <w:cs/>
        </w:rPr>
        <w:t xml:space="preserve"> </w:t>
      </w:r>
      <w:r w:rsidR="00EB16B8" w:rsidRPr="005C04CF">
        <w:rPr>
          <w:rFonts w:ascii="Angsana New" w:hAnsi="Angsana New" w:hint="cs"/>
          <w:sz w:val="30"/>
          <w:szCs w:val="30"/>
          <w:cs/>
        </w:rPr>
        <w:t>และร้อยละ</w:t>
      </w:r>
      <w:r w:rsidR="006B635F" w:rsidRPr="005C04CF">
        <w:rPr>
          <w:rFonts w:ascii="Angsana New" w:hAnsi="Angsana New"/>
          <w:sz w:val="30"/>
          <w:szCs w:val="30"/>
        </w:rPr>
        <w:t xml:space="preserve"> </w:t>
      </w:r>
      <w:r w:rsidR="00F33FD1">
        <w:rPr>
          <w:rFonts w:ascii="Angsana New" w:hAnsi="Angsana New"/>
          <w:sz w:val="30"/>
          <w:szCs w:val="30"/>
          <w:lang w:val="en-US"/>
        </w:rPr>
        <w:t>-0.40</w:t>
      </w:r>
      <w:r w:rsidRPr="005C04CF">
        <w:rPr>
          <w:rFonts w:ascii="Angsana New" w:hAnsi="Angsana New"/>
          <w:sz w:val="30"/>
          <w:szCs w:val="30"/>
        </w:rPr>
        <w:t xml:space="preserve"> </w:t>
      </w:r>
      <w:r w:rsidRPr="005C04CF">
        <w:rPr>
          <w:rFonts w:ascii="Angsana New" w:hAnsi="Angsana New" w:hint="cs"/>
          <w:sz w:val="30"/>
          <w:szCs w:val="30"/>
          <w:cs/>
        </w:rPr>
        <w:t>ตามลำดับ</w:t>
      </w:r>
      <w:r w:rsidR="00C36E7C" w:rsidRPr="005C04CF">
        <w:rPr>
          <w:rFonts w:ascii="Angsana New" w:hAnsi="Angsana New"/>
          <w:sz w:val="30"/>
          <w:szCs w:val="30"/>
        </w:rPr>
        <w:t xml:space="preserve"> </w:t>
      </w:r>
      <w:r w:rsidRPr="005C04CF">
        <w:rPr>
          <w:rFonts w:ascii="Angsana New" w:hAnsi="Angsana New"/>
          <w:i/>
          <w:iCs/>
          <w:sz w:val="30"/>
          <w:szCs w:val="30"/>
        </w:rPr>
        <w:t>(</w:t>
      </w:r>
      <w:proofErr w:type="spellStart"/>
      <w:r w:rsidR="00C576D4" w:rsidRPr="005C04CF">
        <w:rPr>
          <w:rFonts w:ascii="Angsana New" w:hAnsi="Angsana New"/>
          <w:i/>
          <w:iCs/>
          <w:sz w:val="30"/>
          <w:szCs w:val="30"/>
          <w:cs/>
        </w:rPr>
        <w:t>เฉพาะกิจกา</w:t>
      </w:r>
      <w:r w:rsidR="00C576D4" w:rsidRPr="005C04CF">
        <w:rPr>
          <w:rFonts w:ascii="Angsana New" w:hAnsi="Angsana New" w:hint="cs"/>
          <w:i/>
          <w:iCs/>
          <w:sz w:val="30"/>
          <w:szCs w:val="30"/>
          <w:cs/>
        </w:rPr>
        <w:t>ร</w:t>
      </w:r>
      <w:proofErr w:type="spellEnd"/>
      <w:r w:rsidR="00C576D4" w:rsidRPr="005C04CF">
        <w:rPr>
          <w:rFonts w:ascii="Angsana New" w:hAnsi="Angsana New"/>
          <w:i/>
          <w:iCs/>
          <w:sz w:val="30"/>
          <w:szCs w:val="30"/>
        </w:rPr>
        <w:t xml:space="preserve">: </w:t>
      </w:r>
      <w:r w:rsidRPr="005C04C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F33FD1">
        <w:rPr>
          <w:rFonts w:ascii="Angsana New" w:hAnsi="Angsana New"/>
          <w:i/>
          <w:iCs/>
          <w:sz w:val="30"/>
          <w:szCs w:val="30"/>
          <w:lang w:val="en-US"/>
        </w:rPr>
        <w:t>0.38</w:t>
      </w:r>
      <w:r w:rsidR="00EB16B8" w:rsidRPr="005C04CF">
        <w:rPr>
          <w:rFonts w:ascii="Angsana New" w:hAnsi="Angsana New"/>
          <w:i/>
          <w:iCs/>
          <w:sz w:val="30"/>
          <w:szCs w:val="30"/>
        </w:rPr>
        <w:t xml:space="preserve"> </w:t>
      </w:r>
      <w:r w:rsidR="004E5602" w:rsidRPr="005C04CF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5C04C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F33FD1">
        <w:rPr>
          <w:rFonts w:ascii="Angsana New" w:hAnsi="Angsana New"/>
          <w:i/>
          <w:iCs/>
          <w:sz w:val="30"/>
          <w:szCs w:val="30"/>
          <w:lang w:val="en-US"/>
        </w:rPr>
        <w:t>0.80</w:t>
      </w:r>
      <w:r w:rsidR="004E5602" w:rsidRPr="005C04CF">
        <w:rPr>
          <w:rFonts w:ascii="Angsana New" w:hAnsi="Angsana New"/>
          <w:i/>
          <w:iCs/>
          <w:sz w:val="30"/>
          <w:szCs w:val="30"/>
        </w:rPr>
        <w:t xml:space="preserve"> </w:t>
      </w:r>
      <w:r w:rsidRPr="005C04C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5C04CF">
        <w:rPr>
          <w:rFonts w:ascii="Angsana New" w:hAnsi="Angsana New"/>
          <w:i/>
          <w:iCs/>
          <w:sz w:val="30"/>
          <w:szCs w:val="30"/>
        </w:rPr>
        <w:t>)</w:t>
      </w:r>
      <w:r w:rsidRPr="005C04CF">
        <w:rPr>
          <w:rFonts w:ascii="Angsana New" w:hAnsi="Angsana New"/>
          <w:sz w:val="30"/>
          <w:szCs w:val="30"/>
        </w:rPr>
        <w:t xml:space="preserve"> </w:t>
      </w:r>
      <w:r w:rsidRPr="005C04CF">
        <w:rPr>
          <w:rFonts w:ascii="Angsana New" w:hAnsi="Angsana New"/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การเปลี่ยนแปลงในอัตราภาษีเงินได้ที่แท้จริงมีสาเหตุหลักจากผลแตกต่างของรายได้ทางบัญชีและทางภาษี </w:t>
      </w:r>
      <w:r w:rsidRPr="005C04CF">
        <w:rPr>
          <w:rFonts w:ascii="Angsana New" w:hAnsi="Angsana New" w:hint="cs"/>
          <w:sz w:val="30"/>
          <w:szCs w:val="30"/>
          <w:cs/>
        </w:rPr>
        <w:t>และมีรายได้ส่วนหนึ่งของ</w:t>
      </w:r>
      <w:r w:rsidR="00E51D45" w:rsidRPr="005C04CF">
        <w:rPr>
          <w:rFonts w:ascii="Angsana New" w:hAnsi="Angsana New" w:hint="cs"/>
          <w:sz w:val="30"/>
          <w:szCs w:val="30"/>
          <w:cs/>
        </w:rPr>
        <w:t>กลุ่ม</w:t>
      </w:r>
      <w:r w:rsidRPr="005C04CF">
        <w:rPr>
          <w:rFonts w:ascii="Angsana New" w:hAnsi="Angsana New" w:hint="cs"/>
          <w:sz w:val="30"/>
          <w:szCs w:val="30"/>
          <w:cs/>
        </w:rPr>
        <w:t>บริษัทที่</w:t>
      </w:r>
      <w:r w:rsidRPr="005C04CF">
        <w:rPr>
          <w:rFonts w:ascii="Angsana New" w:hAnsi="Angsana New"/>
          <w:sz w:val="30"/>
          <w:szCs w:val="30"/>
          <w:cs/>
        </w:rPr>
        <w:t xml:space="preserve">ได้รับสิทธิประโยชน์ตามพระราชบัญญัติส่งเสริมการลงทุนตามที่กล่าวไว้ในหมายเหตุ </w:t>
      </w:r>
      <w:r w:rsidRPr="005C04CF">
        <w:rPr>
          <w:rFonts w:ascii="Angsana New" w:hAnsi="Angsana New"/>
          <w:sz w:val="30"/>
          <w:szCs w:val="30"/>
        </w:rPr>
        <w:t>1</w:t>
      </w:r>
      <w:r w:rsidR="00377E05">
        <w:rPr>
          <w:rFonts w:ascii="Angsana New" w:hAnsi="Angsana New"/>
          <w:sz w:val="30"/>
          <w:szCs w:val="30"/>
          <w:lang w:val="en-US"/>
        </w:rPr>
        <w:t>5</w:t>
      </w:r>
      <w:r w:rsidR="00C576D4" w:rsidRPr="005C04CF">
        <w:rPr>
          <w:rFonts w:ascii="Angsana New" w:hAnsi="Angsana New"/>
          <w:sz w:val="30"/>
          <w:szCs w:val="30"/>
        </w:rPr>
        <w:t xml:space="preserve"> </w:t>
      </w:r>
      <w:r w:rsidR="00F812FA" w:rsidRPr="005C04CF">
        <w:rPr>
          <w:rFonts w:ascii="Angsana New" w:hAnsi="Angsana New"/>
          <w:sz w:val="30"/>
          <w:szCs w:val="30"/>
          <w:lang w:val="en-US"/>
        </w:rPr>
        <w:t xml:space="preserve"> </w:t>
      </w:r>
    </w:p>
    <w:p w:rsidR="00E51D45" w:rsidRPr="005C04CF" w:rsidRDefault="00E51D45" w:rsidP="00D25544">
      <w:pPr>
        <w:pStyle w:val="Foot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450"/>
          <w:tab w:val="right" w:pos="8306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:rsidR="008712D9" w:rsidRPr="005C04CF" w:rsidRDefault="006E7F03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C04CF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3608EF">
        <w:rPr>
          <w:rFonts w:ascii="Angsana New" w:hAnsi="Angsana New"/>
          <w:b/>
          <w:bCs/>
          <w:sz w:val="30"/>
          <w:szCs w:val="30"/>
        </w:rPr>
        <w:t>4</w:t>
      </w:r>
      <w:r w:rsidR="008712D9" w:rsidRPr="005C04CF">
        <w:rPr>
          <w:rFonts w:ascii="Angsana New" w:hAnsi="Angsana New"/>
          <w:b/>
          <w:bCs/>
          <w:sz w:val="30"/>
          <w:szCs w:val="30"/>
        </w:rPr>
        <w:tab/>
      </w:r>
      <w:r w:rsidR="00B40573" w:rsidRPr="005C04CF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8712D9" w:rsidRPr="005C04CF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8712D9" w:rsidRPr="005C04CF" w:rsidRDefault="008712D9" w:rsidP="0098219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highlight w:val="yellow"/>
          <w:lang w:val="en-US"/>
        </w:rPr>
      </w:pPr>
    </w:p>
    <w:p w:rsidR="003545A7" w:rsidRPr="005C04CF" w:rsidRDefault="002672FA" w:rsidP="003545A7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ขาดทุน</w:t>
      </w:r>
      <w:r w:rsidR="003545A7" w:rsidRPr="005C04CF">
        <w:rPr>
          <w:rFonts w:ascii="Angsana New" w:hAnsi="Angsana New" w:cs="Angsana New"/>
          <w:cs/>
        </w:rPr>
        <w:t>ต่อหุ้นขั้นพื้นฐานส</w:t>
      </w:r>
      <w:r w:rsidR="00BE1664" w:rsidRPr="005C04CF">
        <w:rPr>
          <w:rFonts w:ascii="Angsana New" w:hAnsi="Angsana New" w:cs="Angsana New"/>
          <w:cs/>
        </w:rPr>
        <w:t>ำหรับงวดสามเดือน</w:t>
      </w:r>
      <w:r w:rsidR="00BE1664" w:rsidRPr="005C04CF">
        <w:rPr>
          <w:rFonts w:ascii="Angsana New" w:hAnsi="Angsana New" w:cs="Angsana New" w:hint="cs"/>
          <w:cs/>
        </w:rPr>
        <w:t>และ</w:t>
      </w:r>
      <w:r w:rsidR="00095790" w:rsidRPr="005C04CF">
        <w:rPr>
          <w:rFonts w:ascii="Angsana New" w:hAnsi="Angsana New" w:cs="Angsana New" w:hint="cs"/>
          <w:cs/>
        </w:rPr>
        <w:t>เก้า</w:t>
      </w:r>
      <w:r w:rsidR="00BE1664" w:rsidRPr="005C04CF">
        <w:rPr>
          <w:rFonts w:ascii="Angsana New" w:hAnsi="Angsana New" w:cs="Angsana New" w:hint="cs"/>
          <w:cs/>
        </w:rPr>
        <w:t>เดือน</w:t>
      </w:r>
      <w:r w:rsidR="00BE1664" w:rsidRPr="005C04CF">
        <w:rPr>
          <w:rFonts w:ascii="Angsana New" w:hAnsi="Angsana New" w:cs="Angsana New"/>
          <w:cs/>
        </w:rPr>
        <w:t>สิ้นสุดวันที่ 3</w:t>
      </w:r>
      <w:r w:rsidR="00BE1664" w:rsidRPr="005C04CF">
        <w:rPr>
          <w:rFonts w:ascii="Angsana New" w:hAnsi="Angsana New" w:cs="Angsana New"/>
          <w:lang w:val="en-US"/>
        </w:rPr>
        <w:t>0</w:t>
      </w:r>
      <w:r w:rsidR="003545A7" w:rsidRPr="005C04CF">
        <w:rPr>
          <w:rFonts w:ascii="Angsana New" w:hAnsi="Angsana New" w:cs="Angsana New"/>
          <w:cs/>
        </w:rPr>
        <w:t xml:space="preserve"> </w:t>
      </w:r>
      <w:r w:rsidR="00095790" w:rsidRPr="005C04CF">
        <w:rPr>
          <w:rFonts w:ascii="Angsana New" w:hAnsi="Angsana New" w:cs="Angsana New" w:hint="cs"/>
          <w:cs/>
        </w:rPr>
        <w:t>กันยายน</w:t>
      </w:r>
      <w:r w:rsidR="00BE1664" w:rsidRPr="005C04CF">
        <w:rPr>
          <w:rFonts w:ascii="Angsana New" w:hAnsi="Angsana New" w:cs="Angsana New" w:hint="cs"/>
          <w:cs/>
        </w:rPr>
        <w:t xml:space="preserve"> </w:t>
      </w:r>
      <w:r w:rsidR="003545A7" w:rsidRPr="005C04CF">
        <w:rPr>
          <w:rFonts w:ascii="Angsana New" w:hAnsi="Angsana New" w:cs="Angsana New"/>
          <w:cs/>
        </w:rPr>
        <w:t>25</w:t>
      </w:r>
      <w:r w:rsidR="003545A7" w:rsidRPr="005C04CF">
        <w:rPr>
          <w:rFonts w:ascii="Angsana New" w:hAnsi="Angsana New" w:cs="Angsana New" w:hint="cs"/>
          <w:cs/>
        </w:rPr>
        <w:t>60</w:t>
      </w:r>
      <w:r w:rsidR="003545A7" w:rsidRPr="005C04CF">
        <w:rPr>
          <w:rFonts w:ascii="Angsana New" w:hAnsi="Angsana New" w:cs="Angsana New" w:hint="cs"/>
          <w:cs/>
          <w:lang w:val="en-US"/>
        </w:rPr>
        <w:t xml:space="preserve"> และ </w:t>
      </w:r>
      <w:r w:rsidR="003545A7" w:rsidRPr="005C04CF">
        <w:rPr>
          <w:rFonts w:ascii="Angsana New" w:hAnsi="Angsana New" w:cs="Angsana New"/>
          <w:lang w:val="en-US"/>
        </w:rPr>
        <w:t>255</w:t>
      </w:r>
      <w:r w:rsidR="003545A7" w:rsidRPr="005C04CF">
        <w:rPr>
          <w:rFonts w:ascii="Angsana New" w:hAnsi="Angsana New" w:cs="Angsana New" w:hint="cs"/>
          <w:cs/>
          <w:lang w:val="en-US"/>
        </w:rPr>
        <w:t>9</w:t>
      </w:r>
      <w:r w:rsidR="003545A7" w:rsidRPr="005C04CF">
        <w:rPr>
          <w:rFonts w:ascii="Angsana New" w:hAnsi="Angsana New" w:cs="Angsana New"/>
          <w:lang w:val="en-US"/>
        </w:rPr>
        <w:t xml:space="preserve"> </w:t>
      </w:r>
      <w:r w:rsidR="003545A7" w:rsidRPr="005C04CF">
        <w:rPr>
          <w:rFonts w:ascii="Angsana New" w:hAnsi="Angsana New" w:cs="Angsana New"/>
          <w:cs/>
        </w:rPr>
        <w:t>คำนวณจาก</w:t>
      </w:r>
      <w:r w:rsidR="003545A7" w:rsidRPr="005C04CF">
        <w:rPr>
          <w:rFonts w:ascii="Angsana New" w:hAnsi="Angsana New" w:cs="Angsana New" w:hint="cs"/>
          <w:cs/>
        </w:rPr>
        <w:t>ขาดทุนสำหรับงวดที่เป็น</w:t>
      </w:r>
      <w:r w:rsidR="003545A7" w:rsidRPr="005C04CF">
        <w:rPr>
          <w:rFonts w:ascii="Angsana New" w:hAnsi="Angsana New" w:cs="Angsana New"/>
          <w:cs/>
        </w:rPr>
        <w:t>ส่วนของผู้ถือหุ้น</w:t>
      </w:r>
      <w:r w:rsidR="003545A7" w:rsidRPr="005C04CF">
        <w:rPr>
          <w:rFonts w:ascii="Angsana New" w:hAnsi="Angsana New" w:cs="Angsana New" w:hint="cs"/>
          <w:cs/>
        </w:rPr>
        <w:t>สามัญของบริษัท</w:t>
      </w:r>
      <w:r w:rsidR="003545A7" w:rsidRPr="005C04CF">
        <w:rPr>
          <w:rFonts w:ascii="Angsana New" w:hAnsi="Angsana New" w:cs="Angsana New"/>
          <w:cs/>
        </w:rPr>
        <w:t>และ</w:t>
      </w:r>
      <w:r w:rsidR="003545A7" w:rsidRPr="005C04CF">
        <w:rPr>
          <w:rFonts w:ascii="Angsana New" w:hAnsi="Angsana New" w:cs="Angsana New" w:hint="cs"/>
          <w:cs/>
        </w:rPr>
        <w:t>จำนวน</w:t>
      </w:r>
      <w:r w:rsidR="003545A7" w:rsidRPr="005C04CF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 w:rsidR="00534FEA" w:rsidRPr="005C04CF">
        <w:rPr>
          <w:rFonts w:ascii="Angsana New" w:hAnsi="Angsana New" w:cs="Angsana New" w:hint="cs"/>
          <w:cs/>
        </w:rPr>
        <w:t>ในแต่ละงวดโดยวิธีถัวเฉลี่ยถ่วงน้ำหนัก</w:t>
      </w:r>
      <w:r w:rsidR="003545A7" w:rsidRPr="005C04CF">
        <w:rPr>
          <w:rFonts w:ascii="Angsana New" w:hAnsi="Angsana New" w:cs="Angsana New" w:hint="cs"/>
          <w:cs/>
        </w:rPr>
        <w:t>โดยแสดงการคำนวณดังนี้</w:t>
      </w:r>
    </w:p>
    <w:p w:rsidR="00AF0719" w:rsidRPr="005C04CF" w:rsidRDefault="00AF0719" w:rsidP="0075617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lang w:val="en-US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260"/>
        <w:gridCol w:w="270"/>
        <w:gridCol w:w="1260"/>
        <w:gridCol w:w="265"/>
        <w:gridCol w:w="1247"/>
        <w:gridCol w:w="265"/>
        <w:gridCol w:w="1175"/>
      </w:tblGrid>
      <w:tr w:rsidR="00756173" w:rsidRPr="00CE095C" w:rsidTr="005C04CF">
        <w:tc>
          <w:tcPr>
            <w:tcW w:w="3978" w:type="dxa"/>
            <w:shd w:val="clear" w:color="auto" w:fill="auto"/>
          </w:tcPr>
          <w:p w:rsidR="00756173" w:rsidRPr="00FB2DB4" w:rsidRDefault="00756173" w:rsidP="002B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56173" w:rsidRPr="00CE095C" w:rsidRDefault="00756173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756173" w:rsidRPr="00CE095C" w:rsidRDefault="00756173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7" w:type="dxa"/>
            <w:gridSpan w:val="3"/>
          </w:tcPr>
          <w:p w:rsidR="00756173" w:rsidRPr="00CE095C" w:rsidRDefault="00756173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545A7" w:rsidRPr="00CE095C" w:rsidTr="005C04CF">
        <w:tc>
          <w:tcPr>
            <w:tcW w:w="3978" w:type="dxa"/>
          </w:tcPr>
          <w:p w:rsidR="003545A7" w:rsidRPr="00CE095C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</w:tcPr>
          <w:p w:rsidR="003545A7" w:rsidRPr="00CE095C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Pr="003545A7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3545A7" w:rsidRPr="00CE095C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545A7" w:rsidRPr="00CE095C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65" w:type="dxa"/>
            <w:shd w:val="clear" w:color="auto" w:fill="auto"/>
          </w:tcPr>
          <w:p w:rsidR="003545A7" w:rsidRPr="00CE095C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3545A7" w:rsidRPr="00CE095C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Pr="003545A7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65" w:type="dxa"/>
            <w:shd w:val="clear" w:color="auto" w:fill="auto"/>
          </w:tcPr>
          <w:p w:rsidR="003545A7" w:rsidRPr="00CE095C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3545A7" w:rsidRPr="00CE095C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126902" w:rsidRPr="00CE095C" w:rsidTr="005C04CF">
        <w:tc>
          <w:tcPr>
            <w:tcW w:w="3978" w:type="dxa"/>
          </w:tcPr>
          <w:p w:rsidR="00126902" w:rsidRPr="00CE095C" w:rsidRDefault="00126902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2" w:type="dxa"/>
            <w:gridSpan w:val="7"/>
          </w:tcPr>
          <w:p w:rsidR="00126902" w:rsidRPr="00CE095C" w:rsidRDefault="00126902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</w:t>
            </w:r>
            <w:r w:rsidRPr="00CE095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126902" w:rsidRPr="00CE095C" w:rsidTr="00F33FD1">
        <w:trPr>
          <w:trHeight w:val="461"/>
        </w:trPr>
        <w:tc>
          <w:tcPr>
            <w:tcW w:w="3978" w:type="dxa"/>
          </w:tcPr>
          <w:p w:rsidR="00126902" w:rsidRPr="00CE095C" w:rsidRDefault="00126902" w:rsidP="0033694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</w:tc>
        <w:tc>
          <w:tcPr>
            <w:tcW w:w="1260" w:type="dxa"/>
          </w:tcPr>
          <w:p w:rsidR="00126902" w:rsidRPr="00CE095C" w:rsidRDefault="00126902" w:rsidP="00BD50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6902" w:rsidRPr="00CE095C" w:rsidRDefault="00126902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6902" w:rsidRPr="00CE095C" w:rsidRDefault="00126902" w:rsidP="00F305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126902" w:rsidRPr="00CE095C" w:rsidRDefault="00126902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126902" w:rsidRPr="00CE095C" w:rsidRDefault="00126902" w:rsidP="004B5D6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126902" w:rsidRPr="00CE095C" w:rsidRDefault="00126902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:rsidR="00126902" w:rsidRPr="00CE095C" w:rsidRDefault="00126902" w:rsidP="006162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545A7" w:rsidRPr="00CE095C" w:rsidTr="00D42946">
        <w:tc>
          <w:tcPr>
            <w:tcW w:w="3978" w:type="dxa"/>
          </w:tcPr>
          <w:p w:rsidR="003545A7" w:rsidRPr="00CE095C" w:rsidRDefault="003545A7" w:rsidP="003545A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545A7" w:rsidRPr="00D42946" w:rsidRDefault="00170265" w:rsidP="00E978C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4294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(9,255,701)</w:t>
            </w:r>
          </w:p>
        </w:tc>
        <w:tc>
          <w:tcPr>
            <w:tcW w:w="270" w:type="dxa"/>
          </w:tcPr>
          <w:p w:rsidR="003545A7" w:rsidRPr="00D42946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545A7" w:rsidRPr="00D42946" w:rsidRDefault="00F33FD1" w:rsidP="00E978C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4294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(14,715,733)</w:t>
            </w:r>
          </w:p>
        </w:tc>
        <w:tc>
          <w:tcPr>
            <w:tcW w:w="265" w:type="dxa"/>
          </w:tcPr>
          <w:p w:rsidR="003545A7" w:rsidRPr="00CE095C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:rsidR="003545A7" w:rsidRPr="00CE095C" w:rsidRDefault="00F33FD1" w:rsidP="00E978C6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(4,137,858)</w:t>
            </w:r>
          </w:p>
        </w:tc>
        <w:tc>
          <w:tcPr>
            <w:tcW w:w="265" w:type="dxa"/>
          </w:tcPr>
          <w:p w:rsidR="003545A7" w:rsidRPr="00CE095C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</w:tcPr>
          <w:p w:rsidR="003545A7" w:rsidRPr="00CE095C" w:rsidRDefault="00F33FD1" w:rsidP="003545A7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(11,811,078)</w:t>
            </w:r>
          </w:p>
        </w:tc>
      </w:tr>
      <w:tr w:rsidR="00F33FD1" w:rsidRPr="00CE095C" w:rsidTr="003E4190">
        <w:tc>
          <w:tcPr>
            <w:tcW w:w="3978" w:type="dxa"/>
          </w:tcPr>
          <w:p w:rsidR="00F33FD1" w:rsidRPr="000B0E7E" w:rsidRDefault="00F33FD1" w:rsidP="00F33FD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bottom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459,583,548</w:t>
            </w:r>
          </w:p>
        </w:tc>
        <w:tc>
          <w:tcPr>
            <w:tcW w:w="270" w:type="dxa"/>
          </w:tcPr>
          <w:p w:rsidR="00F33FD1" w:rsidRPr="000B0E7E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33FD1" w:rsidRPr="00F33FD1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3FD1">
              <w:rPr>
                <w:rFonts w:ascii="Angsana New" w:hAnsi="Angsana New"/>
                <w:sz w:val="30"/>
                <w:szCs w:val="30"/>
                <w:lang w:bidi="th-TH"/>
              </w:rPr>
              <w:t>425,043,047</w:t>
            </w:r>
          </w:p>
        </w:tc>
        <w:tc>
          <w:tcPr>
            <w:tcW w:w="265" w:type="dxa"/>
          </w:tcPr>
          <w:p w:rsidR="00F33FD1" w:rsidRPr="00F33FD1" w:rsidRDefault="00F33FD1" w:rsidP="00F33FD1">
            <w:pPr>
              <w:pStyle w:val="acctfourfigures"/>
              <w:tabs>
                <w:tab w:val="clear" w:pos="765"/>
                <w:tab w:val="decimal" w:pos="959"/>
                <w:tab w:val="decimal" w:pos="1044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459,583,548</w:t>
            </w:r>
          </w:p>
        </w:tc>
        <w:tc>
          <w:tcPr>
            <w:tcW w:w="265" w:type="dxa"/>
          </w:tcPr>
          <w:p w:rsidR="00F33FD1" w:rsidRPr="000B0E7E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F33FD1" w:rsidRPr="00F33FD1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33FD1">
              <w:rPr>
                <w:rFonts w:ascii="Angsana New" w:hAnsi="Angsana New"/>
                <w:sz w:val="30"/>
                <w:szCs w:val="30"/>
              </w:rPr>
              <w:t>425,043,047</w:t>
            </w:r>
          </w:p>
        </w:tc>
      </w:tr>
      <w:tr w:rsidR="00F33FD1" w:rsidRPr="00F33FD1" w:rsidTr="005C04CF">
        <w:tc>
          <w:tcPr>
            <w:tcW w:w="3978" w:type="dxa"/>
          </w:tcPr>
          <w:p w:rsidR="00F33FD1" w:rsidRDefault="00F33FD1" w:rsidP="00F33FD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ผลกระทบจากการใช้สิทธิ </w:t>
            </w:r>
          </w:p>
          <w:p w:rsidR="00F33FD1" w:rsidRPr="00803571" w:rsidRDefault="00F33FD1" w:rsidP="00F33FD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175,956,295</w:t>
            </w:r>
          </w:p>
        </w:tc>
        <w:tc>
          <w:tcPr>
            <w:tcW w:w="270" w:type="dxa"/>
          </w:tcPr>
          <w:p w:rsidR="00F33FD1" w:rsidRPr="000B0E7E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33FD1" w:rsidRPr="00F33FD1" w:rsidRDefault="00F33FD1" w:rsidP="00F33F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:rsidR="00F33FD1" w:rsidRPr="00F33FD1" w:rsidRDefault="00F33FD1" w:rsidP="00F33FD1">
            <w:pPr>
              <w:pStyle w:val="acctfourfigures"/>
              <w:tabs>
                <w:tab w:val="clear" w:pos="765"/>
                <w:tab w:val="decimal" w:pos="959"/>
                <w:tab w:val="decimal" w:pos="1044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175,956,295</w:t>
            </w:r>
          </w:p>
        </w:tc>
        <w:tc>
          <w:tcPr>
            <w:tcW w:w="265" w:type="dxa"/>
          </w:tcPr>
          <w:p w:rsidR="00F33FD1" w:rsidRPr="000B0E7E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FD1" w:rsidRPr="00F33FD1" w:rsidRDefault="00F33FD1" w:rsidP="00F33FD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3FD1" w:rsidRPr="00CE095C" w:rsidTr="005C04CF">
        <w:tc>
          <w:tcPr>
            <w:tcW w:w="3978" w:type="dxa"/>
          </w:tcPr>
          <w:p w:rsidR="00F33FD1" w:rsidRPr="00315E32" w:rsidRDefault="00F33FD1" w:rsidP="00F33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E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33FD1" w:rsidRPr="00622A46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F33FD1" w:rsidRPr="00622A46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33FD1" w:rsidRPr="00CE095C" w:rsidTr="005C04CF">
        <w:tc>
          <w:tcPr>
            <w:tcW w:w="3978" w:type="dxa"/>
          </w:tcPr>
          <w:p w:rsidR="00F33FD1" w:rsidRPr="00CE095C" w:rsidRDefault="00F33FD1" w:rsidP="00F33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635,539,843</w:t>
            </w:r>
          </w:p>
        </w:tc>
        <w:tc>
          <w:tcPr>
            <w:tcW w:w="270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425,043,047</w:t>
            </w: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635,539,843</w:t>
            </w: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425,043,047</w:t>
            </w:r>
          </w:p>
        </w:tc>
      </w:tr>
      <w:tr w:rsidR="00F33FD1" w:rsidRPr="00F33FD1" w:rsidTr="005C04CF">
        <w:tc>
          <w:tcPr>
            <w:tcW w:w="3978" w:type="dxa"/>
          </w:tcPr>
          <w:p w:rsidR="00F33FD1" w:rsidRPr="00CE095C" w:rsidRDefault="00F33FD1" w:rsidP="0033694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ขาดทุนต่อหุ้นขั้นพื้นฐาน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(0.01)</w:t>
            </w:r>
          </w:p>
        </w:tc>
        <w:tc>
          <w:tcPr>
            <w:tcW w:w="270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(0.03)</w:t>
            </w:r>
          </w:p>
        </w:tc>
        <w:tc>
          <w:tcPr>
            <w:tcW w:w="265" w:type="dxa"/>
          </w:tcPr>
          <w:p w:rsidR="00F33FD1" w:rsidRPr="00F33FD1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:rsidR="00F33FD1" w:rsidRPr="00F33FD1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3F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(0.007)</w:t>
            </w: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F33FD1" w:rsidRPr="00F33FD1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3F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(0.03)</w:t>
            </w:r>
          </w:p>
        </w:tc>
      </w:tr>
      <w:tr w:rsidR="00F33FD1" w:rsidRPr="00FB2DB4" w:rsidTr="005C04CF">
        <w:tc>
          <w:tcPr>
            <w:tcW w:w="3978" w:type="dxa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87" w:type="dxa"/>
            <w:gridSpan w:val="3"/>
            <w:shd w:val="clear" w:color="auto" w:fill="auto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F33FD1" w:rsidRPr="00FB2DB4" w:rsidTr="005C04CF">
        <w:tc>
          <w:tcPr>
            <w:tcW w:w="3978" w:type="dxa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87" w:type="dxa"/>
            <w:gridSpan w:val="3"/>
            <w:shd w:val="clear" w:color="auto" w:fill="auto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F33FD1" w:rsidRPr="00FB2DB4" w:rsidTr="005C04CF">
        <w:tc>
          <w:tcPr>
            <w:tcW w:w="3978" w:type="dxa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87" w:type="dxa"/>
            <w:gridSpan w:val="3"/>
            <w:shd w:val="clear" w:color="auto" w:fill="auto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F33FD1" w:rsidRPr="006969F3" w:rsidTr="005C04CF">
        <w:tc>
          <w:tcPr>
            <w:tcW w:w="3978" w:type="dxa"/>
          </w:tcPr>
          <w:p w:rsidR="00F33FD1" w:rsidRPr="00FB2DB4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7" w:type="dxa"/>
            <w:gridSpan w:val="3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33FD1" w:rsidRPr="006969F3" w:rsidTr="005C04CF">
        <w:tc>
          <w:tcPr>
            <w:tcW w:w="3978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Pr="003545A7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Pr="003545A7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F33FD1" w:rsidRPr="006969F3" w:rsidTr="005C04CF">
        <w:tc>
          <w:tcPr>
            <w:tcW w:w="3978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2" w:type="dxa"/>
            <w:gridSpan w:val="7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</w:t>
            </w:r>
            <w:r w:rsidRPr="00CE095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F33FD1" w:rsidRPr="006969F3" w:rsidTr="005C04CF">
        <w:tc>
          <w:tcPr>
            <w:tcW w:w="3978" w:type="dxa"/>
          </w:tcPr>
          <w:p w:rsidR="00F33FD1" w:rsidRPr="006969F3" w:rsidRDefault="00F33FD1" w:rsidP="00F33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9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</w:tc>
        <w:tc>
          <w:tcPr>
            <w:tcW w:w="1260" w:type="dxa"/>
          </w:tcPr>
          <w:p w:rsidR="00F33FD1" w:rsidRPr="006969F3" w:rsidRDefault="00F33FD1" w:rsidP="00F33F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33FD1" w:rsidRPr="006969F3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33FD1" w:rsidRPr="006969F3" w:rsidRDefault="00F33FD1" w:rsidP="00F33F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F33FD1" w:rsidRPr="006969F3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F33FD1" w:rsidRPr="006969F3" w:rsidRDefault="00F33FD1" w:rsidP="00F33F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F33FD1" w:rsidRPr="006969F3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:rsidR="00F33FD1" w:rsidRPr="006969F3" w:rsidRDefault="00F33FD1" w:rsidP="00F33F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33FD1" w:rsidRPr="006969F3" w:rsidTr="00D42946">
        <w:tc>
          <w:tcPr>
            <w:tcW w:w="3978" w:type="dxa"/>
          </w:tcPr>
          <w:p w:rsidR="00F33FD1" w:rsidRPr="006969F3" w:rsidRDefault="00F33FD1" w:rsidP="00F33FD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9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F33FD1" w:rsidRPr="008C562D" w:rsidRDefault="00170265" w:rsidP="002672F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02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(51,159,914)</w:t>
            </w:r>
          </w:p>
        </w:tc>
        <w:tc>
          <w:tcPr>
            <w:tcW w:w="270" w:type="dxa"/>
          </w:tcPr>
          <w:p w:rsidR="00F33FD1" w:rsidRPr="008C562D" w:rsidRDefault="00F33FD1" w:rsidP="008C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33FD1" w:rsidRPr="006969F3" w:rsidRDefault="00310FE4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(39,56</w:t>
            </w:r>
            <w:r w:rsidR="00F33F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7,743)</w:t>
            </w:r>
          </w:p>
        </w:tc>
        <w:tc>
          <w:tcPr>
            <w:tcW w:w="265" w:type="dxa"/>
          </w:tcPr>
          <w:p w:rsidR="00F33FD1" w:rsidRPr="006969F3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F33FD1" w:rsidRPr="008C562D" w:rsidRDefault="00F33FD1" w:rsidP="008C562D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C56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(28,990,076)</w:t>
            </w:r>
          </w:p>
        </w:tc>
        <w:tc>
          <w:tcPr>
            <w:tcW w:w="265" w:type="dxa"/>
          </w:tcPr>
          <w:p w:rsidR="00F33FD1" w:rsidRPr="008C562D" w:rsidRDefault="00F33FD1" w:rsidP="008C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F33FD1" w:rsidRPr="006969F3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(23,080,134)</w:t>
            </w:r>
          </w:p>
        </w:tc>
      </w:tr>
      <w:tr w:rsidR="00F33FD1" w:rsidRPr="000B0E7E" w:rsidTr="005C04CF">
        <w:tc>
          <w:tcPr>
            <w:tcW w:w="3978" w:type="dxa"/>
          </w:tcPr>
          <w:p w:rsidR="00F33FD1" w:rsidRPr="000B0E7E" w:rsidRDefault="00F33FD1" w:rsidP="00F33FD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459,583,548</w:t>
            </w:r>
          </w:p>
        </w:tc>
        <w:tc>
          <w:tcPr>
            <w:tcW w:w="270" w:type="dxa"/>
          </w:tcPr>
          <w:p w:rsidR="00F33FD1" w:rsidRPr="000B0E7E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425,04</w:t>
            </w:r>
            <w:r w:rsidR="002672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,047</w:t>
            </w:r>
          </w:p>
        </w:tc>
        <w:tc>
          <w:tcPr>
            <w:tcW w:w="265" w:type="dxa"/>
          </w:tcPr>
          <w:p w:rsidR="00F33FD1" w:rsidRPr="000B0E7E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459,583,548</w:t>
            </w:r>
          </w:p>
        </w:tc>
        <w:tc>
          <w:tcPr>
            <w:tcW w:w="265" w:type="dxa"/>
          </w:tcPr>
          <w:p w:rsidR="00F33FD1" w:rsidRPr="000B0E7E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425,043,047</w:t>
            </w:r>
          </w:p>
        </w:tc>
      </w:tr>
      <w:tr w:rsidR="00F33FD1" w:rsidRPr="000B0E7E" w:rsidTr="005C04CF">
        <w:tc>
          <w:tcPr>
            <w:tcW w:w="3978" w:type="dxa"/>
          </w:tcPr>
          <w:p w:rsidR="00F33FD1" w:rsidRDefault="00F33FD1" w:rsidP="00F33FD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ผลกระทบจากการใช้สิทธิ </w:t>
            </w:r>
          </w:p>
          <w:p w:rsidR="00F33FD1" w:rsidRPr="00803571" w:rsidRDefault="00F33FD1" w:rsidP="00F33FD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94,101,169</w:t>
            </w:r>
          </w:p>
        </w:tc>
        <w:tc>
          <w:tcPr>
            <w:tcW w:w="270" w:type="dxa"/>
            <w:vAlign w:val="bottom"/>
          </w:tcPr>
          <w:p w:rsidR="00F33FD1" w:rsidRPr="000B0E7E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94,101,169</w:t>
            </w:r>
          </w:p>
        </w:tc>
        <w:tc>
          <w:tcPr>
            <w:tcW w:w="265" w:type="dxa"/>
            <w:vAlign w:val="bottom"/>
          </w:tcPr>
          <w:p w:rsidR="00F33FD1" w:rsidRPr="000B0E7E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FD1" w:rsidRPr="000B0E7E" w:rsidRDefault="00F33FD1" w:rsidP="00F33FD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33FD1" w:rsidRPr="00CE095C" w:rsidTr="005C04CF">
        <w:tc>
          <w:tcPr>
            <w:tcW w:w="3978" w:type="dxa"/>
          </w:tcPr>
          <w:p w:rsidR="00F33FD1" w:rsidRPr="00315E32" w:rsidRDefault="00F33FD1" w:rsidP="00F33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E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33FD1" w:rsidRPr="00622A46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F33FD1" w:rsidRPr="00622A46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33FD1" w:rsidRPr="00CE095C" w:rsidTr="005C04CF">
        <w:tc>
          <w:tcPr>
            <w:tcW w:w="3978" w:type="dxa"/>
          </w:tcPr>
          <w:p w:rsidR="00F33FD1" w:rsidRPr="00CE095C" w:rsidRDefault="00F33FD1" w:rsidP="00F33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553,684,717</w:t>
            </w:r>
          </w:p>
        </w:tc>
        <w:tc>
          <w:tcPr>
            <w:tcW w:w="270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425,043,047</w:t>
            </w: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553,684,717</w:t>
            </w:r>
          </w:p>
        </w:tc>
        <w:tc>
          <w:tcPr>
            <w:tcW w:w="265" w:type="dxa"/>
          </w:tcPr>
          <w:p w:rsidR="00F33FD1" w:rsidRPr="00CE095C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F33FD1" w:rsidRPr="00CE095C" w:rsidRDefault="00F33FD1" w:rsidP="00F33FD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425,043,047</w:t>
            </w:r>
          </w:p>
        </w:tc>
      </w:tr>
      <w:tr w:rsidR="00F33FD1" w:rsidRPr="006969F3" w:rsidTr="005C04CF">
        <w:tc>
          <w:tcPr>
            <w:tcW w:w="3978" w:type="dxa"/>
          </w:tcPr>
          <w:p w:rsidR="00F33FD1" w:rsidRPr="00CE095C" w:rsidRDefault="00F33FD1" w:rsidP="00F33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ขาดทุนต่อหุ้นขั้นพื้นฐาน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F33FD1" w:rsidRPr="006969F3" w:rsidRDefault="00F33FD1" w:rsidP="008C562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(0.09)</w:t>
            </w:r>
          </w:p>
        </w:tc>
        <w:tc>
          <w:tcPr>
            <w:tcW w:w="270" w:type="dxa"/>
          </w:tcPr>
          <w:p w:rsidR="00F33FD1" w:rsidRPr="008C562D" w:rsidRDefault="00F33FD1" w:rsidP="008C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F33FD1" w:rsidRPr="006969F3" w:rsidRDefault="00F33FD1" w:rsidP="00F33F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(0.09)</w:t>
            </w:r>
          </w:p>
        </w:tc>
        <w:tc>
          <w:tcPr>
            <w:tcW w:w="265" w:type="dxa"/>
          </w:tcPr>
          <w:p w:rsidR="00F33FD1" w:rsidRPr="006969F3" w:rsidRDefault="00F33FD1" w:rsidP="00F3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:rsidR="00F33FD1" w:rsidRPr="008C562D" w:rsidRDefault="00F33FD1" w:rsidP="008C562D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C56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(0.05)</w:t>
            </w:r>
          </w:p>
        </w:tc>
        <w:tc>
          <w:tcPr>
            <w:tcW w:w="265" w:type="dxa"/>
          </w:tcPr>
          <w:p w:rsidR="00F33FD1" w:rsidRPr="006969F3" w:rsidRDefault="00F33FD1" w:rsidP="008C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F33FD1" w:rsidRPr="006969F3" w:rsidRDefault="00F33FD1" w:rsidP="00F33FD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(0.05)</w:t>
            </w:r>
          </w:p>
        </w:tc>
      </w:tr>
    </w:tbl>
    <w:p w:rsidR="005A1532" w:rsidRDefault="005A1532" w:rsidP="0038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712D9" w:rsidRPr="005C04CF" w:rsidRDefault="00933D6A" w:rsidP="0038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C04CF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3608EF">
        <w:rPr>
          <w:rFonts w:ascii="Angsana New" w:hAnsi="Angsana New"/>
          <w:b/>
          <w:bCs/>
          <w:sz w:val="30"/>
          <w:szCs w:val="30"/>
        </w:rPr>
        <w:t>5</w:t>
      </w:r>
      <w:r w:rsidR="008712D9" w:rsidRPr="005C04CF">
        <w:rPr>
          <w:rFonts w:ascii="Angsana New" w:hAnsi="Angsana New"/>
          <w:b/>
          <w:bCs/>
          <w:sz w:val="30"/>
          <w:szCs w:val="30"/>
        </w:rPr>
        <w:tab/>
      </w:r>
      <w:r w:rsidR="008712D9" w:rsidRPr="005C04CF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756173" w:rsidRPr="005C04CF" w:rsidRDefault="00756173" w:rsidP="006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3545A7" w:rsidRPr="005C04CF" w:rsidRDefault="003545A7" w:rsidP="0035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C04CF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Pr="005C04CF">
        <w:rPr>
          <w:rFonts w:ascii="Angsana New" w:hAnsi="Angsana New" w:hint="cs"/>
          <w:sz w:val="30"/>
          <w:szCs w:val="30"/>
          <w:cs/>
        </w:rPr>
        <w:t>กลุ่ม</w:t>
      </w:r>
      <w:r w:rsidRPr="005C04CF">
        <w:rPr>
          <w:rFonts w:ascii="Angsana New" w:hAnsi="Angsana New"/>
          <w:sz w:val="30"/>
          <w:szCs w:val="30"/>
          <w:cs/>
        </w:rPr>
        <w:t>บริษัท</w:t>
      </w:r>
      <w:r w:rsidRPr="005C04CF">
        <w:rPr>
          <w:rFonts w:ascii="Angsana New" w:hAnsi="Angsana New" w:hint="cs"/>
          <w:sz w:val="30"/>
          <w:szCs w:val="30"/>
          <w:cs/>
        </w:rPr>
        <w:t>ไ</w:t>
      </w:r>
      <w:r w:rsidRPr="005C04CF">
        <w:rPr>
          <w:rFonts w:ascii="Angsana New" w:hAnsi="Angsana New"/>
          <w:sz w:val="30"/>
          <w:szCs w:val="30"/>
          <w:cs/>
        </w:rPr>
        <w:t>ด้รับสิทธิประโยชน์หลายประการในฐานะผู้ได้รับ</w:t>
      </w:r>
      <w:r w:rsidRPr="005C04CF">
        <w:rPr>
          <w:rFonts w:ascii="Angsana New" w:hAnsi="Angsana New" w:hint="cs"/>
          <w:sz w:val="30"/>
          <w:szCs w:val="30"/>
          <w:cs/>
        </w:rPr>
        <w:t xml:space="preserve"> </w:t>
      </w:r>
      <w:r w:rsidRPr="005C04CF">
        <w:rPr>
          <w:rFonts w:ascii="Angsana New" w:hAnsi="Angsana New"/>
          <w:sz w:val="30"/>
          <w:szCs w:val="30"/>
          <w:cs/>
        </w:rPr>
        <w:t>การส่งเสริมการลงทุนตามพระราชบัญญัติการส่งเสริมการลงทุน พ</w:t>
      </w:r>
      <w:r w:rsidRPr="005C04CF">
        <w:rPr>
          <w:rFonts w:ascii="Angsana New" w:hAnsi="Angsana New"/>
          <w:sz w:val="30"/>
          <w:szCs w:val="30"/>
        </w:rPr>
        <w:t>.</w:t>
      </w:r>
      <w:r w:rsidRPr="005C04CF">
        <w:rPr>
          <w:rFonts w:ascii="Angsana New" w:hAnsi="Angsana New"/>
          <w:sz w:val="30"/>
          <w:szCs w:val="30"/>
          <w:cs/>
        </w:rPr>
        <w:t>ศ</w:t>
      </w:r>
      <w:r w:rsidRPr="005C04CF">
        <w:rPr>
          <w:rFonts w:ascii="Angsana New" w:hAnsi="Angsana New"/>
          <w:sz w:val="30"/>
          <w:szCs w:val="30"/>
        </w:rPr>
        <w:t>. 2520</w:t>
      </w:r>
      <w:r w:rsidRPr="005C04CF">
        <w:rPr>
          <w:rFonts w:ascii="Angsana New" w:hAnsi="Angsana New"/>
          <w:sz w:val="30"/>
          <w:szCs w:val="30"/>
          <w:cs/>
        </w:rPr>
        <w:t xml:space="preserve"> </w:t>
      </w:r>
      <w:r w:rsidRPr="005C04CF">
        <w:rPr>
          <w:rFonts w:ascii="Angsana New" w:hAnsi="Angsana New" w:hint="cs"/>
          <w:sz w:val="30"/>
          <w:szCs w:val="30"/>
          <w:cs/>
        </w:rPr>
        <w:t xml:space="preserve">เกี่ยวกับการผลิตเครื่องจักร อุปกรณ์และชิ้นส่วน </w:t>
      </w:r>
      <w:r w:rsidRPr="005C04CF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:rsidR="003545A7" w:rsidRPr="005C04CF" w:rsidRDefault="003545A7" w:rsidP="0035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545A7" w:rsidRPr="005C04CF" w:rsidRDefault="003545A7" w:rsidP="0035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C04CF">
        <w:rPr>
          <w:rFonts w:ascii="Angsana New" w:hAnsi="Angsana New"/>
          <w:sz w:val="30"/>
          <w:szCs w:val="30"/>
          <w:cs/>
        </w:rPr>
        <w:t>(</w:t>
      </w:r>
      <w:r w:rsidRPr="005C04CF">
        <w:rPr>
          <w:rFonts w:ascii="Angsana New" w:hAnsi="Angsana New" w:hint="cs"/>
          <w:sz w:val="30"/>
          <w:szCs w:val="30"/>
          <w:cs/>
        </w:rPr>
        <w:t>ก</w:t>
      </w:r>
      <w:r w:rsidRPr="005C04CF">
        <w:rPr>
          <w:rFonts w:ascii="Angsana New" w:hAnsi="Angsana New"/>
          <w:sz w:val="30"/>
          <w:szCs w:val="30"/>
          <w:cs/>
        </w:rPr>
        <w:t>)</w:t>
      </w:r>
      <w:r w:rsidRPr="005C04CF">
        <w:rPr>
          <w:rFonts w:ascii="Angsana New" w:hAnsi="Angsana New"/>
          <w:sz w:val="30"/>
          <w:szCs w:val="30"/>
          <w:cs/>
        </w:rPr>
        <w:tab/>
      </w:r>
      <w:r w:rsidRPr="005C04CF">
        <w:rPr>
          <w:rFonts w:ascii="Angsana New" w:hAnsi="Angsana New" w:hint="cs"/>
          <w:sz w:val="30"/>
          <w:szCs w:val="30"/>
          <w:cs/>
        </w:rPr>
        <w:t>ให้</w:t>
      </w:r>
      <w:r w:rsidRPr="005C04CF">
        <w:rPr>
          <w:rFonts w:ascii="Angsana New" w:hAnsi="Angsana New"/>
          <w:sz w:val="30"/>
          <w:szCs w:val="30"/>
          <w:cs/>
        </w:rPr>
        <w:t xml:space="preserve">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:rsidR="003545A7" w:rsidRPr="005C04CF" w:rsidRDefault="003545A7" w:rsidP="0035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:rsidR="003545A7" w:rsidRPr="005C04CF" w:rsidRDefault="003545A7" w:rsidP="003545A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C04CF">
        <w:rPr>
          <w:rFonts w:ascii="Angsana New" w:hAnsi="Angsana New" w:hint="cs"/>
          <w:sz w:val="30"/>
          <w:szCs w:val="30"/>
          <w:cs/>
        </w:rPr>
        <w:t>ให้</w:t>
      </w:r>
      <w:r w:rsidRPr="005C04CF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8 ปี นับแต่วันที่เริ่มมีรายได้จากการประกอบกิจการนั้น </w:t>
      </w:r>
    </w:p>
    <w:p w:rsidR="003545A7" w:rsidRPr="005C04CF" w:rsidRDefault="003545A7" w:rsidP="0035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3545A7" w:rsidRPr="005C04CF" w:rsidRDefault="003545A7" w:rsidP="003545A7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5C04CF">
        <w:rPr>
          <w:rFonts w:ascii="Angsana New" w:hAnsi="Angsana New" w:cs="Angsana New"/>
          <w:cs/>
          <w:lang w:val="en-US"/>
        </w:rPr>
        <w:t xml:space="preserve">เนื่องจากเป็นกิจการที่ได้รับการส่งเสริมการลงทุน </w:t>
      </w:r>
      <w:r w:rsidRPr="005C04CF">
        <w:rPr>
          <w:rFonts w:ascii="Angsana New" w:hAnsi="Angsana New" w:cs="Angsana New" w:hint="cs"/>
          <w:cs/>
          <w:lang w:val="en-US"/>
        </w:rPr>
        <w:t>กลุ่ม</w:t>
      </w:r>
      <w:r w:rsidRPr="005C04CF">
        <w:rPr>
          <w:rFonts w:ascii="Angsana New" w:hAnsi="Angsana New" w:cs="Angsana New"/>
          <w:cs/>
          <w:lang w:val="en-US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CE095C" w:rsidRPr="003E5B43" w:rsidRDefault="00CE095C" w:rsidP="00AF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1D2840" w:rsidRPr="005C04CF" w:rsidRDefault="00E51D45" w:rsidP="001D2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D2840" w:rsidRPr="005C04CF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3608EF">
        <w:rPr>
          <w:rFonts w:ascii="Angsana New" w:hAnsi="Angsana New"/>
          <w:b/>
          <w:bCs/>
          <w:sz w:val="30"/>
          <w:szCs w:val="30"/>
        </w:rPr>
        <w:t>6</w:t>
      </w:r>
      <w:r w:rsidR="001D2840" w:rsidRPr="005C04CF">
        <w:rPr>
          <w:rFonts w:ascii="Angsana New" w:hAnsi="Angsana New"/>
          <w:b/>
          <w:bCs/>
          <w:sz w:val="30"/>
          <w:szCs w:val="30"/>
        </w:rPr>
        <w:tab/>
      </w:r>
      <w:r w:rsidR="001D2840" w:rsidRPr="005C04CF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1D2840" w:rsidRPr="005C04CF" w:rsidRDefault="001D2840" w:rsidP="00AF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978C6" w:rsidRPr="005C04CF" w:rsidRDefault="00E978C6" w:rsidP="00E9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 w:firstLine="540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5C04C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E978C6" w:rsidRPr="005C04CF" w:rsidRDefault="00E978C6" w:rsidP="00E9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978C6" w:rsidRPr="005C04CF" w:rsidRDefault="00E978C6" w:rsidP="00E9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C04CF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:rsidR="00E978C6" w:rsidRPr="005C04CF" w:rsidRDefault="00E978C6" w:rsidP="00E9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978C6" w:rsidRPr="005C04CF" w:rsidRDefault="00E978C6" w:rsidP="00E9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C04CF"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E978C6" w:rsidRPr="005C04CF" w:rsidRDefault="00E978C6" w:rsidP="00E9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978C6" w:rsidRPr="005C04CF" w:rsidRDefault="00E978C6" w:rsidP="00E9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C04CF">
        <w:rPr>
          <w:rFonts w:ascii="Angsana New" w:hAnsi="Angsana New" w:hint="cs"/>
          <w:sz w:val="30"/>
          <w:szCs w:val="30"/>
          <w:cs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E978C6" w:rsidRPr="005C04CF" w:rsidRDefault="00E978C6" w:rsidP="00E9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both"/>
        <w:rPr>
          <w:rFonts w:ascii="Angsana New" w:eastAsia="Times New Roman" w:hAnsi="Angsana New"/>
          <w:sz w:val="30"/>
          <w:szCs w:val="30"/>
        </w:rPr>
      </w:pPr>
    </w:p>
    <w:p w:rsidR="008712D9" w:rsidRPr="005C04CF" w:rsidRDefault="008712D9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C04CF">
        <w:rPr>
          <w:rFonts w:ascii="Angsana New" w:hAnsi="Angsana New"/>
          <w:b/>
          <w:bCs/>
          <w:sz w:val="30"/>
          <w:szCs w:val="30"/>
          <w:cs/>
        </w:rPr>
        <w:t>1</w:t>
      </w:r>
      <w:r w:rsidR="003608EF">
        <w:rPr>
          <w:rFonts w:ascii="Angsana New" w:hAnsi="Angsana New"/>
          <w:b/>
          <w:bCs/>
          <w:sz w:val="30"/>
          <w:szCs w:val="30"/>
        </w:rPr>
        <w:t>7</w:t>
      </w:r>
      <w:r w:rsidRPr="005C04CF">
        <w:rPr>
          <w:rFonts w:ascii="Angsana New" w:hAnsi="Angsana New"/>
          <w:b/>
          <w:bCs/>
          <w:sz w:val="30"/>
          <w:szCs w:val="30"/>
        </w:rPr>
        <w:tab/>
      </w:r>
      <w:r w:rsidRPr="005C04CF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933D6A" w:rsidRPr="005C04CF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F325DB" w:rsidRPr="005C04CF" w:rsidRDefault="00F325DB" w:rsidP="00D90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70"/>
        <w:gridCol w:w="1170"/>
        <w:gridCol w:w="270"/>
        <w:gridCol w:w="1156"/>
      </w:tblGrid>
      <w:tr w:rsidR="00A702BD" w:rsidRPr="001159DE" w:rsidTr="002223BE">
        <w:tc>
          <w:tcPr>
            <w:tcW w:w="3690" w:type="dxa"/>
            <w:shd w:val="clear" w:color="auto" w:fill="auto"/>
          </w:tcPr>
          <w:p w:rsidR="00A702BD" w:rsidRPr="004464C7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3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233" w:rsidRPr="001159DE" w:rsidTr="002223BE">
        <w:tc>
          <w:tcPr>
            <w:tcW w:w="3690" w:type="dxa"/>
            <w:shd w:val="clear" w:color="auto" w:fill="auto"/>
          </w:tcPr>
          <w:p w:rsidR="00384233" w:rsidRPr="001159DE" w:rsidRDefault="00384233" w:rsidP="0038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84233" w:rsidRPr="001159DE" w:rsidRDefault="00384233" w:rsidP="0038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384233" w:rsidRPr="001159DE" w:rsidRDefault="00384233" w:rsidP="0038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84233" w:rsidRPr="001159DE" w:rsidRDefault="00384233" w:rsidP="0038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384233" w:rsidRPr="001159DE" w:rsidRDefault="00384233" w:rsidP="0038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84233" w:rsidRPr="001159DE" w:rsidRDefault="00384233" w:rsidP="0038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9579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384233" w:rsidRPr="001159DE" w:rsidRDefault="00384233" w:rsidP="0038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384233" w:rsidRPr="001159DE" w:rsidRDefault="00384233" w:rsidP="0038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545A7" w:rsidRPr="001159DE" w:rsidTr="002223BE">
        <w:tc>
          <w:tcPr>
            <w:tcW w:w="3690" w:type="dxa"/>
            <w:shd w:val="clear" w:color="auto" w:fill="auto"/>
          </w:tcPr>
          <w:p w:rsidR="003545A7" w:rsidRPr="001159DE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545A7" w:rsidRPr="001159DE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45A7" w:rsidRPr="001159DE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545A7" w:rsidRPr="001159DE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3545A7" w:rsidRPr="001159DE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A702BD" w:rsidRPr="001159DE" w:rsidTr="002223BE">
        <w:tc>
          <w:tcPr>
            <w:tcW w:w="3690" w:type="dxa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6" w:type="dxa"/>
            <w:gridSpan w:val="7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59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A702BD" w:rsidRPr="001159DE" w:rsidTr="002223BE">
        <w:tc>
          <w:tcPr>
            <w:tcW w:w="3690" w:type="dxa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60" w:type="dxa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702BD" w:rsidRPr="001159DE" w:rsidTr="002223BE">
        <w:tc>
          <w:tcPr>
            <w:tcW w:w="3690" w:type="dxa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</w:t>
            </w: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260" w:type="dxa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545A7" w:rsidRPr="001159DE" w:rsidTr="002223BE">
        <w:tc>
          <w:tcPr>
            <w:tcW w:w="3690" w:type="dxa"/>
            <w:shd w:val="clear" w:color="auto" w:fill="auto"/>
          </w:tcPr>
          <w:p w:rsidR="003545A7" w:rsidRPr="001159DE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</w:tcPr>
          <w:p w:rsidR="003545A7" w:rsidRPr="001159DE" w:rsidRDefault="00BF09F8" w:rsidP="003545A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1,918,752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2,522,872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545A7" w:rsidRPr="001159DE" w:rsidRDefault="00BF09F8" w:rsidP="003545A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666,212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1,640,151</w:t>
            </w:r>
          </w:p>
        </w:tc>
      </w:tr>
      <w:tr w:rsidR="003545A7" w:rsidRPr="001159DE" w:rsidTr="002223BE">
        <w:tc>
          <w:tcPr>
            <w:tcW w:w="3690" w:type="dxa"/>
            <w:shd w:val="clear" w:color="auto" w:fill="auto"/>
          </w:tcPr>
          <w:p w:rsidR="003545A7" w:rsidRPr="001159DE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545A7" w:rsidRPr="001159DE" w:rsidRDefault="00BF09F8" w:rsidP="003545A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3,381,105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77,142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545A7" w:rsidRPr="001159DE" w:rsidRDefault="00BF09F8" w:rsidP="003545A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46,200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75,900</w:t>
            </w:r>
          </w:p>
        </w:tc>
      </w:tr>
      <w:tr w:rsidR="003545A7" w:rsidRPr="001159DE" w:rsidTr="002223BE">
        <w:tc>
          <w:tcPr>
            <w:tcW w:w="3690" w:type="dxa"/>
            <w:shd w:val="clear" w:color="auto" w:fill="auto"/>
          </w:tcPr>
          <w:p w:rsidR="003545A7" w:rsidRPr="001159DE" w:rsidRDefault="003545A7" w:rsidP="0035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5A7" w:rsidRPr="001159DE" w:rsidRDefault="00BF09F8" w:rsidP="003545A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5,299,857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2,600,014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5A7" w:rsidRPr="001159DE" w:rsidRDefault="00BF09F8" w:rsidP="003545A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712,412</w:t>
            </w:r>
          </w:p>
        </w:tc>
        <w:tc>
          <w:tcPr>
            <w:tcW w:w="270" w:type="dxa"/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5A7" w:rsidRPr="001159DE" w:rsidRDefault="003545A7" w:rsidP="003545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1,716,051</w:t>
            </w:r>
          </w:p>
        </w:tc>
      </w:tr>
      <w:tr w:rsidR="00A702BD" w:rsidRPr="001159DE" w:rsidTr="002223BE">
        <w:tc>
          <w:tcPr>
            <w:tcW w:w="3690" w:type="dxa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702BD" w:rsidRPr="001159DE" w:rsidTr="002223BE">
        <w:tc>
          <w:tcPr>
            <w:tcW w:w="3690" w:type="dxa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702BD" w:rsidRPr="00961351" w:rsidTr="002223BE">
        <w:tc>
          <w:tcPr>
            <w:tcW w:w="3690" w:type="dxa"/>
            <w:shd w:val="clear" w:color="auto" w:fill="auto"/>
          </w:tcPr>
          <w:p w:rsidR="00A702BD" w:rsidRPr="001159DE" w:rsidRDefault="00A702BD" w:rsidP="0022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1769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A702BD" w:rsidRPr="005E741B" w:rsidRDefault="00BF09F8" w:rsidP="006107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14,598,632</w:t>
            </w: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A702BD" w:rsidRPr="001159DE" w:rsidRDefault="003545A7" w:rsidP="0061078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A702BD" w:rsidRPr="001159DE" w:rsidRDefault="00BF09F8" w:rsidP="0061078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14,598,632</w:t>
            </w:r>
          </w:p>
        </w:tc>
        <w:tc>
          <w:tcPr>
            <w:tcW w:w="270" w:type="dxa"/>
            <w:shd w:val="clear" w:color="auto" w:fill="auto"/>
          </w:tcPr>
          <w:p w:rsidR="00A702BD" w:rsidRPr="001159DE" w:rsidRDefault="00A702BD" w:rsidP="002223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:rsidR="00A702BD" w:rsidRPr="001159DE" w:rsidRDefault="003545A7" w:rsidP="0061078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58112A" w:rsidRPr="005C04CF" w:rsidRDefault="0058112A" w:rsidP="0090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903671" w:rsidRPr="003545A7" w:rsidRDefault="00903671" w:rsidP="0090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B7075">
        <w:rPr>
          <w:rFonts w:ascii="Angsana New" w:hAnsi="Angsana New"/>
          <w:sz w:val="30"/>
          <w:szCs w:val="30"/>
          <w:cs/>
        </w:rPr>
        <w:t>ณ วันที่ 3</w:t>
      </w:r>
      <w:r w:rsidRPr="00DB7075">
        <w:rPr>
          <w:rFonts w:ascii="Angsana New" w:hAnsi="Angsana New"/>
          <w:sz w:val="30"/>
          <w:szCs w:val="30"/>
        </w:rPr>
        <w:t xml:space="preserve">0 </w:t>
      </w:r>
      <w:r w:rsidR="00095790">
        <w:rPr>
          <w:rFonts w:ascii="Angsana New" w:hAnsi="Angsana New" w:hint="cs"/>
          <w:sz w:val="30"/>
          <w:szCs w:val="30"/>
          <w:cs/>
        </w:rPr>
        <w:t>กันยายน</w:t>
      </w:r>
      <w:r w:rsidR="003545A7">
        <w:rPr>
          <w:rFonts w:ascii="Angsana New" w:hAnsi="Angsana New"/>
          <w:sz w:val="30"/>
          <w:szCs w:val="30"/>
          <w:cs/>
        </w:rPr>
        <w:t xml:space="preserve"> 25</w:t>
      </w:r>
      <w:r w:rsidR="003545A7">
        <w:rPr>
          <w:rFonts w:ascii="Angsana New" w:hAnsi="Angsana New"/>
          <w:sz w:val="30"/>
          <w:szCs w:val="30"/>
        </w:rPr>
        <w:t>60</w:t>
      </w:r>
      <w:r w:rsidRPr="00DB7075">
        <w:rPr>
          <w:rFonts w:ascii="Angsana New" w:hAnsi="Angsana New"/>
          <w:sz w:val="30"/>
          <w:szCs w:val="30"/>
          <w:cs/>
        </w:rPr>
        <w:t xml:space="preserve"> กลุ่มบริษัทมี</w:t>
      </w:r>
      <w:r w:rsidR="00955104" w:rsidRPr="00DB7075">
        <w:rPr>
          <w:rFonts w:ascii="Angsana New" w:hAnsi="Angsana New" w:hint="cs"/>
          <w:sz w:val="30"/>
          <w:szCs w:val="30"/>
          <w:cs/>
        </w:rPr>
        <w:t>ภาระผูกพัน</w:t>
      </w:r>
      <w:r w:rsidRPr="00DB7075">
        <w:rPr>
          <w:rFonts w:ascii="Angsana New" w:hAnsi="Angsana New" w:hint="cs"/>
          <w:sz w:val="30"/>
          <w:szCs w:val="30"/>
          <w:cs/>
        </w:rPr>
        <w:t>จาก</w:t>
      </w:r>
      <w:r w:rsidRPr="00DB7075">
        <w:rPr>
          <w:rFonts w:ascii="Angsana New" w:hAnsi="Angsana New"/>
          <w:sz w:val="30"/>
          <w:szCs w:val="30"/>
          <w:cs/>
        </w:rPr>
        <w:t>หนังสือค้ำประกันที่ออกโดยธนาคารเพื่อค้ำประกันผลงานเป็นจำนวนเงินรวม</w:t>
      </w:r>
      <w:r w:rsidRPr="00DB7075">
        <w:rPr>
          <w:rFonts w:ascii="Angsana New" w:hAnsi="Angsana New"/>
          <w:sz w:val="30"/>
          <w:szCs w:val="30"/>
        </w:rPr>
        <w:t xml:space="preserve"> </w:t>
      </w:r>
      <w:r w:rsidR="00BF09F8">
        <w:rPr>
          <w:rFonts w:ascii="Angsana New" w:hAnsi="Angsana New"/>
          <w:sz w:val="30"/>
          <w:szCs w:val="30"/>
        </w:rPr>
        <w:t>-</w:t>
      </w:r>
      <w:r w:rsidR="00CC5543">
        <w:rPr>
          <w:rFonts w:ascii="Angsana New" w:hAnsi="Angsana New"/>
          <w:sz w:val="30"/>
          <w:szCs w:val="30"/>
        </w:rPr>
        <w:t xml:space="preserve"> </w:t>
      </w:r>
      <w:r w:rsidR="00DB7075" w:rsidRPr="00DB7075">
        <w:rPr>
          <w:rFonts w:ascii="Angsana New" w:hAnsi="Angsana New"/>
          <w:sz w:val="30"/>
          <w:szCs w:val="30"/>
          <w:cs/>
        </w:rPr>
        <w:t xml:space="preserve">ล้านบาท </w:t>
      </w:r>
      <w:r w:rsidR="00955104" w:rsidRPr="003545A7">
        <w:rPr>
          <w:rFonts w:ascii="Angsana New" w:hAnsi="Angsana New"/>
          <w:i/>
          <w:iCs/>
          <w:sz w:val="30"/>
          <w:szCs w:val="30"/>
        </w:rPr>
        <w:t>(</w:t>
      </w:r>
      <w:r w:rsidR="003545A7" w:rsidRPr="003545A7">
        <w:rPr>
          <w:rFonts w:ascii="Angsana New" w:hAnsi="Angsana New"/>
          <w:i/>
          <w:iCs/>
          <w:sz w:val="30"/>
          <w:szCs w:val="30"/>
        </w:rPr>
        <w:t xml:space="preserve">31 </w:t>
      </w:r>
      <w:r w:rsidR="003545A7" w:rsidRPr="003545A7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3545A7" w:rsidRPr="003545A7">
        <w:rPr>
          <w:rFonts w:ascii="Angsana New" w:hAnsi="Angsana New"/>
          <w:i/>
          <w:iCs/>
          <w:sz w:val="30"/>
          <w:szCs w:val="30"/>
        </w:rPr>
        <w:t xml:space="preserve"> 255</w:t>
      </w:r>
      <w:r w:rsidR="003545A7" w:rsidRPr="003545A7">
        <w:rPr>
          <w:rFonts w:ascii="Angsana New" w:hAnsi="Angsana New" w:hint="cs"/>
          <w:i/>
          <w:iCs/>
          <w:sz w:val="30"/>
          <w:szCs w:val="30"/>
          <w:cs/>
        </w:rPr>
        <w:t>9</w:t>
      </w:r>
      <w:r w:rsidR="003545A7" w:rsidRPr="003545A7">
        <w:rPr>
          <w:rFonts w:ascii="Angsana New" w:hAnsi="Angsana New"/>
          <w:i/>
          <w:iCs/>
          <w:sz w:val="30"/>
          <w:szCs w:val="30"/>
        </w:rPr>
        <w:t xml:space="preserve">: 0.9 </w:t>
      </w:r>
      <w:r w:rsidR="003545A7" w:rsidRPr="003545A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55104" w:rsidRPr="003545A7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1D2840" w:rsidRDefault="001D2840" w:rsidP="00EE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  <w:highlight w:val="yellow"/>
        </w:rPr>
      </w:pPr>
    </w:p>
    <w:p w:rsidR="00C75A93" w:rsidRDefault="00C75A93" w:rsidP="00EE2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  <w:highlight w:val="yellow"/>
        </w:rPr>
      </w:pPr>
    </w:p>
    <w:p w:rsidR="004155AD" w:rsidRDefault="001350E6" w:rsidP="00415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608EF">
        <w:rPr>
          <w:rFonts w:ascii="Angsana New" w:hAnsi="Angsana New"/>
          <w:b/>
          <w:bCs/>
          <w:sz w:val="30"/>
          <w:szCs w:val="30"/>
        </w:rPr>
        <w:t>8</w:t>
      </w:r>
      <w:r w:rsidR="004155AD" w:rsidRPr="005C04CF">
        <w:rPr>
          <w:rFonts w:ascii="Angsana New" w:hAnsi="Angsana New"/>
          <w:b/>
          <w:bCs/>
          <w:sz w:val="30"/>
          <w:szCs w:val="30"/>
        </w:rPr>
        <w:tab/>
      </w:r>
      <w:r w:rsidR="007B4854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</w:t>
      </w:r>
      <w:r w:rsidR="00F55320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ารเงินที่ยังไม่ได้ใ</w:t>
      </w:r>
      <w:r w:rsidR="007B4854">
        <w:rPr>
          <w:rFonts w:ascii="Angsana New" w:hAnsi="Angsana New" w:hint="cs"/>
          <w:b/>
          <w:bCs/>
          <w:sz w:val="30"/>
          <w:szCs w:val="30"/>
          <w:cs/>
          <w:lang w:val="th-TH"/>
        </w:rPr>
        <w:t>ช้</w:t>
      </w:r>
    </w:p>
    <w:p w:rsidR="00F55320" w:rsidRPr="00B63B8E" w:rsidRDefault="00F55320" w:rsidP="00F5532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18"/>
          <w:szCs w:val="18"/>
          <w:highlight w:val="yellow"/>
          <w:lang w:val="en-US" w:eastAsia="ja-JP"/>
        </w:rPr>
      </w:pPr>
      <w:r w:rsidRPr="00B63B8E">
        <w:rPr>
          <w:rFonts w:asciiTheme="majorBidi" w:hAnsiTheme="majorBidi" w:cstheme="majorBidi"/>
          <w:b/>
          <w:bCs/>
          <w:sz w:val="18"/>
          <w:szCs w:val="18"/>
          <w:cs/>
        </w:rPr>
        <w:tab/>
      </w:r>
    </w:p>
    <w:p w:rsidR="00F55320" w:rsidRPr="004B797E" w:rsidRDefault="00F55320" w:rsidP="00F55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466C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B466C">
        <w:rPr>
          <w:rFonts w:ascii="Angsana New" w:hAnsi="Angsana New" w:hint="cs"/>
          <w:sz w:val="30"/>
          <w:szCs w:val="30"/>
          <w:cs/>
        </w:rPr>
        <w:t>ที่ออก</w:t>
      </w:r>
      <w:r w:rsidRPr="008B466C">
        <w:rPr>
          <w:rFonts w:ascii="Angsana New" w:hAnsi="Angsana New"/>
          <w:sz w:val="30"/>
          <w:szCs w:val="30"/>
          <w:cs/>
        </w:rPr>
        <w:t>และปรับปรุงใหม่</w:t>
      </w:r>
      <w:r w:rsidRPr="008B466C">
        <w:rPr>
          <w:rFonts w:ascii="Angsana New" w:hAnsi="Angsana New" w:hint="cs"/>
          <w:sz w:val="30"/>
          <w:szCs w:val="30"/>
          <w:cs/>
        </w:rPr>
        <w:t>หลายฉบับได้มีการประกาศและ</w:t>
      </w:r>
      <w:r w:rsidRPr="008B466C">
        <w:rPr>
          <w:rFonts w:ascii="Angsana New" w:hAnsi="Angsana New"/>
          <w:sz w:val="30"/>
          <w:szCs w:val="30"/>
          <w:cs/>
        </w:rPr>
        <w:t>ยังไม่มีผลบังคับใช้และไม่ได้นำมาใช้ในการจัดทำงบการเงินนี้ มาตรฐานการรายงานทางการเงินที่ออกและปรับปรุงใหม่เหล่านี้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B466C">
        <w:rPr>
          <w:rFonts w:ascii="Angsana New" w:hAnsi="Angsana New"/>
          <w:sz w:val="30"/>
          <w:szCs w:val="30"/>
          <w:cs/>
        </w:rPr>
        <w:t>อาจเกี่ยวข้องกับการดำเนินงานของกลุ่มบริษัท</w:t>
      </w:r>
      <w:r w:rsidRPr="008B466C">
        <w:rPr>
          <w:rFonts w:ascii="Angsana New" w:hAnsi="Angsana New"/>
          <w:sz w:val="30"/>
          <w:szCs w:val="30"/>
        </w:rPr>
        <w:t xml:space="preserve"> </w:t>
      </w:r>
      <w:r w:rsidRPr="008B466C">
        <w:rPr>
          <w:rFonts w:ascii="Angsana New" w:hAnsi="Angsana New" w:hint="cs"/>
          <w:sz w:val="30"/>
          <w:szCs w:val="30"/>
          <w:cs/>
        </w:rPr>
        <w:t>และ</w:t>
      </w:r>
      <w:r w:rsidRPr="008B466C">
        <w:rPr>
          <w:rFonts w:ascii="Angsana New" w:hAnsi="Angsana New"/>
          <w:sz w:val="30"/>
          <w:szCs w:val="30"/>
          <w:cs/>
        </w:rPr>
        <w:t>ถือปฏิบัติกับงบการเงินสำหรับรอบระยะเวลาบัญชี</w:t>
      </w:r>
      <w:r w:rsidRPr="008B466C">
        <w:rPr>
          <w:rFonts w:ascii="Angsana New" w:hAnsi="Angsana New" w:hint="cs"/>
          <w:sz w:val="30"/>
          <w:szCs w:val="30"/>
          <w:cs/>
        </w:rPr>
        <w:t>ที่</w:t>
      </w:r>
      <w:r w:rsidRPr="008B466C">
        <w:rPr>
          <w:rFonts w:ascii="Angsana New" w:hAnsi="Angsana New"/>
          <w:sz w:val="30"/>
          <w:szCs w:val="30"/>
          <w:cs/>
        </w:rPr>
        <w:t>เริ่มในหรือ</w:t>
      </w:r>
      <w:r w:rsidRPr="008B466C">
        <w:rPr>
          <w:rFonts w:ascii="Angsana New" w:hAnsi="Angsana New"/>
          <w:spacing w:val="-6"/>
          <w:sz w:val="30"/>
          <w:szCs w:val="30"/>
          <w:cs/>
        </w:rPr>
        <w:t>หลังวันที่</w:t>
      </w:r>
      <w:r w:rsidRPr="008B466C">
        <w:rPr>
          <w:rFonts w:ascii="Angsana New" w:hAnsi="Angsana New"/>
          <w:spacing w:val="-6"/>
          <w:sz w:val="30"/>
          <w:szCs w:val="30"/>
        </w:rPr>
        <w:t xml:space="preserve"> 1</w:t>
      </w:r>
      <w:r w:rsidRPr="008B466C">
        <w:rPr>
          <w:rFonts w:ascii="Angsana New" w:hAnsi="Angsana New"/>
          <w:spacing w:val="-6"/>
          <w:sz w:val="30"/>
          <w:szCs w:val="30"/>
          <w:cs/>
        </w:rPr>
        <w:t xml:space="preserve"> มกราคม</w:t>
      </w:r>
      <w:r>
        <w:rPr>
          <w:rFonts w:ascii="Angsana New" w:hAnsi="Angsana New"/>
          <w:spacing w:val="-6"/>
          <w:sz w:val="30"/>
          <w:szCs w:val="30"/>
        </w:rPr>
        <w:t xml:space="preserve"> 2561</w:t>
      </w:r>
      <w:r w:rsidRPr="008B466C">
        <w:rPr>
          <w:rFonts w:ascii="Angsana New" w:hAnsi="Angsana New"/>
          <w:spacing w:val="-6"/>
          <w:sz w:val="30"/>
          <w:szCs w:val="30"/>
        </w:rPr>
        <w:t xml:space="preserve"> </w:t>
      </w:r>
      <w:r w:rsidRPr="008B466C">
        <w:rPr>
          <w:rFonts w:ascii="Angsana New" w:hAnsi="Angsana New"/>
          <w:spacing w:val="-6"/>
          <w:sz w:val="30"/>
          <w:szCs w:val="30"/>
          <w:cs/>
        </w:rPr>
        <w:t>กลุ่มบริษัทไม่มีแผนที่จะนำมาตรฐานการรายงานทางการเงินเหล่านี้มาใช้ก่อนวันถือปฏิบัติ</w:t>
      </w:r>
    </w:p>
    <w:p w:rsidR="00F55320" w:rsidRPr="000A3893" w:rsidRDefault="00F55320" w:rsidP="00F55320">
      <w:pPr>
        <w:spacing w:line="240" w:lineRule="auto"/>
        <w:rPr>
          <w:rFonts w:ascii="Angsana New" w:hAnsi="Angsana New"/>
          <w:highlight w:val="yellow"/>
        </w:rPr>
      </w:pPr>
    </w:p>
    <w:tbl>
      <w:tblPr>
        <w:tblW w:w="9270" w:type="dxa"/>
        <w:tblInd w:w="468" w:type="dxa"/>
        <w:tblLook w:val="01E0" w:firstRow="1" w:lastRow="1" w:firstColumn="1" w:lastColumn="1" w:noHBand="0" w:noVBand="0"/>
      </w:tblPr>
      <w:tblGrid>
        <w:gridCol w:w="4590"/>
        <w:gridCol w:w="4680"/>
      </w:tblGrid>
      <w:tr w:rsidR="00F55320" w:rsidRPr="008B466C" w:rsidTr="00B63B8E">
        <w:trPr>
          <w:tblHeader/>
        </w:trPr>
        <w:tc>
          <w:tcPr>
            <w:tcW w:w="4590" w:type="dxa"/>
            <w:shd w:val="clear" w:color="auto" w:fill="auto"/>
          </w:tcPr>
          <w:p w:rsidR="00F55320" w:rsidRPr="008B466C" w:rsidRDefault="00F55320" w:rsidP="00C226D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B46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680" w:type="dxa"/>
            <w:shd w:val="clear" w:color="auto" w:fill="auto"/>
          </w:tcPr>
          <w:p w:rsidR="00F55320" w:rsidRPr="008B466C" w:rsidRDefault="00F55320" w:rsidP="00C226D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B46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F55320" w:rsidRPr="00477BB5" w:rsidTr="00C226D2">
        <w:trPr>
          <w:trHeight w:val="155"/>
        </w:trPr>
        <w:tc>
          <w:tcPr>
            <w:tcW w:w="4590" w:type="dxa"/>
          </w:tcPr>
          <w:p w:rsidR="00F55320" w:rsidRPr="00477BB5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 (ปรับปรุง 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477BB5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F55320" w:rsidRPr="00477BB5" w:rsidTr="00C226D2">
        <w:trPr>
          <w:trHeight w:val="155"/>
        </w:trPr>
        <w:tc>
          <w:tcPr>
            <w:tcW w:w="4590" w:type="dxa"/>
          </w:tcPr>
          <w:p w:rsidR="00F55320" w:rsidRPr="00477BB5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77BB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477BB5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F55320" w:rsidRPr="00477BB5" w:rsidTr="00C226D2">
        <w:trPr>
          <w:trHeight w:val="155"/>
        </w:trPr>
        <w:tc>
          <w:tcPr>
            <w:tcW w:w="4590" w:type="dxa"/>
          </w:tcPr>
          <w:p w:rsidR="00F55320" w:rsidRPr="00477BB5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77BB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477BB5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F55320" w:rsidRPr="00477BB5" w:rsidTr="00C226D2">
        <w:trPr>
          <w:trHeight w:val="155"/>
        </w:trPr>
        <w:tc>
          <w:tcPr>
            <w:tcW w:w="4590" w:type="dxa"/>
          </w:tcPr>
          <w:p w:rsidR="00F55320" w:rsidRPr="00477BB5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77BB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477BB5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นโยบายการบัญชี</w:t>
            </w:r>
            <w:r w:rsidRPr="00477B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การเปลี่ยนแปลงประมาณการ</w:t>
            </w:r>
          </w:p>
          <w:p w:rsidR="00F55320" w:rsidRPr="00477BB5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ทางบัญชีและข้อผิดพลาด</w:t>
            </w:r>
          </w:p>
        </w:tc>
      </w:tr>
      <w:tr w:rsidR="00F55320" w:rsidRPr="00477BB5" w:rsidTr="00C226D2">
        <w:trPr>
          <w:trHeight w:val="155"/>
        </w:trPr>
        <w:tc>
          <w:tcPr>
            <w:tcW w:w="4590" w:type="dxa"/>
          </w:tcPr>
          <w:p w:rsidR="00F55320" w:rsidRPr="00477BB5" w:rsidRDefault="00F55320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77BB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A38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477BB5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F55320" w:rsidRPr="00477BB5" w:rsidTr="00C226D2">
        <w:trPr>
          <w:trHeight w:val="155"/>
        </w:trPr>
        <w:tc>
          <w:tcPr>
            <w:tcW w:w="4590" w:type="dxa"/>
          </w:tcPr>
          <w:p w:rsidR="00F55320" w:rsidRPr="00477BB5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77BB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0A38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477BB5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F55320" w:rsidRPr="00895A1F" w:rsidTr="00C226D2">
        <w:trPr>
          <w:trHeight w:val="155"/>
        </w:trPr>
        <w:tc>
          <w:tcPr>
            <w:tcW w:w="459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895A1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F55320" w:rsidRPr="00895A1F" w:rsidTr="00C226D2">
        <w:trPr>
          <w:trHeight w:val="155"/>
        </w:trPr>
        <w:tc>
          <w:tcPr>
            <w:tcW w:w="459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895A1F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F55320" w:rsidRPr="00895A1F" w:rsidTr="00C226D2">
        <w:trPr>
          <w:trHeight w:val="155"/>
        </w:trPr>
        <w:tc>
          <w:tcPr>
            <w:tcW w:w="459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895A1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F55320" w:rsidRPr="00895A1F" w:rsidTr="00C226D2">
        <w:trPr>
          <w:trHeight w:val="155"/>
        </w:trPr>
        <w:tc>
          <w:tcPr>
            <w:tcW w:w="459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895A1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A38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ผลประโยชน์พนักงาน</w:t>
            </w:r>
          </w:p>
        </w:tc>
      </w:tr>
      <w:tr w:rsidR="00F55320" w:rsidRPr="00895A1F" w:rsidTr="00C226D2">
        <w:trPr>
          <w:trHeight w:val="155"/>
        </w:trPr>
        <w:tc>
          <w:tcPr>
            <w:tcW w:w="459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895A1F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</w:p>
          <w:p w:rsidR="00F55320" w:rsidRPr="00895A1F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895A1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เงินตราต่างประเทศ</w:t>
            </w:r>
          </w:p>
        </w:tc>
      </w:tr>
      <w:tr w:rsidR="00F55320" w:rsidRPr="00895A1F" w:rsidTr="00C226D2">
        <w:trPr>
          <w:trHeight w:val="155"/>
        </w:trPr>
        <w:tc>
          <w:tcPr>
            <w:tcW w:w="459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895A1F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F55320" w:rsidRPr="00895A1F" w:rsidTr="00C226D2">
        <w:trPr>
          <w:trHeight w:val="155"/>
        </w:trPr>
        <w:tc>
          <w:tcPr>
            <w:tcW w:w="459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895A1F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F55320" w:rsidRPr="00895A1F" w:rsidTr="00C226D2">
        <w:trPr>
          <w:trHeight w:val="155"/>
        </w:trPr>
        <w:tc>
          <w:tcPr>
            <w:tcW w:w="459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895A1F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0A38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895A1F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การบัญชีและการรายงานโครงการผลประโยชน์</w:t>
            </w:r>
          </w:p>
          <w:p w:rsidR="00F55320" w:rsidRPr="00895A1F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A1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895A1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เมื่อออกจากงาน</w:t>
            </w:r>
          </w:p>
        </w:tc>
      </w:tr>
      <w:tr w:rsidR="00F55320" w:rsidRPr="006D690D" w:rsidTr="00C226D2">
        <w:trPr>
          <w:trHeight w:val="155"/>
        </w:trPr>
        <w:tc>
          <w:tcPr>
            <w:tcW w:w="459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0A38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55320" w:rsidRPr="006D690D" w:rsidTr="00C226D2">
        <w:trPr>
          <w:trHeight w:val="155"/>
        </w:trPr>
        <w:tc>
          <w:tcPr>
            <w:tcW w:w="459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A38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F55320" w:rsidRPr="006D690D" w:rsidTr="00C226D2">
        <w:trPr>
          <w:trHeight w:val="155"/>
        </w:trPr>
        <w:tc>
          <w:tcPr>
            <w:tcW w:w="459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0A38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F55320" w:rsidRPr="006D690D" w:rsidTr="00C226D2">
        <w:trPr>
          <w:trHeight w:val="155"/>
        </w:trPr>
        <w:tc>
          <w:tcPr>
            <w:tcW w:w="459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0A38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การรายงานทางการเงิน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ระหว่างกาล</w:t>
            </w:r>
          </w:p>
        </w:tc>
      </w:tr>
      <w:tr w:rsidR="000A3893" w:rsidRPr="006D690D" w:rsidTr="00C226D2">
        <w:trPr>
          <w:trHeight w:val="155"/>
        </w:trPr>
        <w:tc>
          <w:tcPr>
            <w:tcW w:w="459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0A3893" w:rsidRPr="006D690D" w:rsidTr="00C226D2">
        <w:trPr>
          <w:trHeight w:val="155"/>
        </w:trPr>
        <w:tc>
          <w:tcPr>
            <w:tcW w:w="459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และสินทรัพย์</w:t>
            </w:r>
          </w:p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ที่อาจเกิดขึ้น</w:t>
            </w:r>
          </w:p>
        </w:tc>
      </w:tr>
      <w:tr w:rsidR="000A3893" w:rsidRPr="006D690D" w:rsidTr="00C226D2">
        <w:trPr>
          <w:trHeight w:val="155"/>
        </w:trPr>
        <w:tc>
          <w:tcPr>
            <w:tcW w:w="459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0A3893" w:rsidRPr="006D690D" w:rsidTr="00C226D2">
        <w:trPr>
          <w:trHeight w:val="155"/>
        </w:trPr>
        <w:tc>
          <w:tcPr>
            <w:tcW w:w="459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lastRenderedPageBreak/>
              <w:t>มาตรฐานการรายงานทางการเงิน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 </w:t>
            </w:r>
          </w:p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ปรับปรุง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การจ่ายโดยใช้หุ้นเป็นเกณฑ์</w:t>
            </w:r>
          </w:p>
        </w:tc>
      </w:tr>
      <w:tr w:rsidR="000A3893" w:rsidRPr="006D690D" w:rsidTr="00C226D2">
        <w:trPr>
          <w:trHeight w:val="155"/>
        </w:trPr>
        <w:tc>
          <w:tcPr>
            <w:tcW w:w="459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 </w:t>
            </w:r>
          </w:p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(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ปรับปรุง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การรวมธุรกิจ</w:t>
            </w:r>
          </w:p>
        </w:tc>
      </w:tr>
      <w:tr w:rsidR="000A3893" w:rsidRPr="006D690D" w:rsidTr="00C226D2">
        <w:trPr>
          <w:trHeight w:val="155"/>
        </w:trPr>
        <w:tc>
          <w:tcPr>
            <w:tcW w:w="459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8 </w:t>
            </w:r>
          </w:p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(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ปรับปรุง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0A3893" w:rsidRPr="006D690D" w:rsidTr="00C226D2">
        <w:trPr>
          <w:trHeight w:val="155"/>
        </w:trPr>
        <w:tc>
          <w:tcPr>
            <w:tcW w:w="459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(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0A3893" w:rsidRPr="006D690D" w:rsidTr="00C226D2">
        <w:trPr>
          <w:trHeight w:val="155"/>
        </w:trPr>
        <w:tc>
          <w:tcPr>
            <w:tcW w:w="459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(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การร่วมการงาน</w:t>
            </w:r>
          </w:p>
        </w:tc>
      </w:tr>
      <w:tr w:rsidR="000A3893" w:rsidRPr="006D690D" w:rsidTr="00C226D2">
        <w:trPr>
          <w:trHeight w:val="155"/>
        </w:trPr>
        <w:tc>
          <w:tcPr>
            <w:tcW w:w="459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(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0A3893" w:rsidRPr="006D690D" w:rsidTr="00C226D2">
        <w:tc>
          <w:tcPr>
            <w:tcW w:w="459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(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</w:tbl>
    <w:p w:rsidR="00F55320" w:rsidRPr="00B93B69" w:rsidRDefault="00F55320" w:rsidP="00F55320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68" w:type="dxa"/>
        <w:tblLook w:val="01E0" w:firstRow="1" w:lastRow="1" w:firstColumn="1" w:lastColumn="1" w:noHBand="0" w:noVBand="0"/>
      </w:tblPr>
      <w:tblGrid>
        <w:gridCol w:w="4590"/>
        <w:gridCol w:w="4680"/>
      </w:tblGrid>
      <w:tr w:rsidR="00F55320" w:rsidRPr="006D690D" w:rsidTr="00C226D2">
        <w:tc>
          <w:tcPr>
            <w:tcW w:w="459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15 </w:t>
            </w:r>
          </w:p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สัญญาเช่าดำเนินงาน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สิ่งจูงใจที่ให้แก่ผู้เช่า</w:t>
            </w:r>
          </w:p>
        </w:tc>
      </w:tr>
      <w:tr w:rsidR="00F55320" w:rsidRPr="006D690D" w:rsidTr="00C226D2">
        <w:tc>
          <w:tcPr>
            <w:tcW w:w="459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25 </w:t>
            </w:r>
          </w:p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การเปลี่ยนแปลงสถานภาพทางภาษี</w:t>
            </w:r>
          </w:p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ของกิจการหรือของผู้ถือหุ้น</w:t>
            </w:r>
          </w:p>
        </w:tc>
      </w:tr>
      <w:tr w:rsidR="00F55320" w:rsidRPr="006D690D" w:rsidTr="00C226D2">
        <w:tc>
          <w:tcPr>
            <w:tcW w:w="459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27 </w:t>
            </w:r>
          </w:p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</w:t>
            </w:r>
          </w:p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กฎหมาย</w:t>
            </w:r>
          </w:p>
        </w:tc>
      </w:tr>
      <w:tr w:rsidR="00F55320" w:rsidRPr="006D690D" w:rsidTr="00C226D2">
        <w:tc>
          <w:tcPr>
            <w:tcW w:w="459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32 </w:t>
            </w:r>
          </w:p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ต้นทุนเว็บไซต์</w:t>
            </w:r>
          </w:p>
        </w:tc>
      </w:tr>
      <w:tr w:rsidR="00F55320" w:rsidRPr="006D690D" w:rsidTr="00C226D2">
        <w:tc>
          <w:tcPr>
            <w:tcW w:w="459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การเปลี่ยนแปลงในหนี้สินที่เกิดขึ้นจากการรื้อถอน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การบูรณะ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และหนี้สินที่มีลักษณะคล้ายคลึงกัน</w:t>
            </w:r>
          </w:p>
        </w:tc>
      </w:tr>
      <w:tr w:rsidR="00F55320" w:rsidRPr="006D690D" w:rsidTr="00C226D2">
        <w:tc>
          <w:tcPr>
            <w:tcW w:w="459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 </w:t>
            </w:r>
          </w:p>
          <w:p w:rsidR="00F55320" w:rsidRPr="006D690D" w:rsidRDefault="00F55320" w:rsidP="00C226D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(ปรับปรุง 25</w:t>
            </w:r>
            <w:r w:rsidR="000A38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F55320" w:rsidRPr="006D690D" w:rsidRDefault="00F55320" w:rsidP="00C226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0A3893" w:rsidRPr="006D690D" w:rsidTr="00C226D2">
        <w:tc>
          <w:tcPr>
            <w:tcW w:w="459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10 </w:t>
            </w:r>
          </w:p>
          <w:p w:rsidR="000A3893" w:rsidRPr="006D690D" w:rsidRDefault="000A3893" w:rsidP="000A3893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(ปรับปรุง 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80" w:type="dxa"/>
          </w:tcPr>
          <w:p w:rsidR="000A3893" w:rsidRPr="006D690D" w:rsidRDefault="000A3893" w:rsidP="000A389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การรายงานทางการเงิน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ระหว่างกาลและการด้อยค่า</w:t>
            </w:r>
          </w:p>
        </w:tc>
      </w:tr>
    </w:tbl>
    <w:p w:rsidR="00F55320" w:rsidRPr="005C04CF" w:rsidRDefault="00F55320" w:rsidP="00B6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20"/>
        <w:ind w:left="45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3140">
        <w:rPr>
          <w:rFonts w:ascii="Angsana New" w:hAnsi="Angsana New"/>
          <w:sz w:val="30"/>
          <w:szCs w:val="30"/>
          <w:cs/>
        </w:rPr>
        <w:t>กลุ่มบริษัท</w:t>
      </w:r>
      <w:r w:rsidRPr="001A3140">
        <w:rPr>
          <w:rFonts w:ascii="Angsana New" w:hAnsi="Angsana New" w:hint="cs"/>
          <w:sz w:val="30"/>
          <w:szCs w:val="30"/>
          <w:cs/>
        </w:rPr>
        <w:t>ได้ประเมินในเบื้องต้น</w:t>
      </w:r>
      <w:r w:rsidRPr="001A3140">
        <w:rPr>
          <w:rFonts w:ascii="Angsana New" w:hAnsi="Angsana New"/>
          <w:sz w:val="30"/>
          <w:szCs w:val="30"/>
          <w:cs/>
        </w:rPr>
        <w:t>ถึงผลกระทบที่อาจเกิดขึ้น</w:t>
      </w:r>
      <w:r w:rsidRPr="001A3140">
        <w:rPr>
          <w:rFonts w:ascii="Angsana New" w:hAnsi="Angsana New" w:hint="cs"/>
          <w:sz w:val="30"/>
          <w:szCs w:val="30"/>
          <w:cs/>
        </w:rPr>
        <w:t>ต่อ</w:t>
      </w:r>
      <w:r w:rsidRPr="001A3140">
        <w:rPr>
          <w:rFonts w:ascii="Angsana New" w:hAnsi="Angsana New"/>
          <w:sz w:val="30"/>
          <w:szCs w:val="30"/>
          <w:cs/>
        </w:rPr>
        <w:t>งบการเงินรวมหรืองบการเงินเฉพาะกิจการ</w:t>
      </w:r>
      <w:r w:rsidRPr="001A3140">
        <w:rPr>
          <w:rFonts w:ascii="Angsana New" w:hAnsi="Angsana New" w:hint="cs"/>
          <w:sz w:val="30"/>
          <w:szCs w:val="30"/>
          <w:cs/>
        </w:rPr>
        <w:t>จากการถือปฏิบัติตามมาตรฐานการรายงานทางการเงินที่ออกและปรับปรุงใหม่เหล่านี้  ซึ่งคาดว่าไม่มีผลกระทบที่มีสาระสำคัญต่องบการเงินในงวดที่ถือปฏิบัติ</w:t>
      </w:r>
    </w:p>
    <w:p w:rsidR="003545A7" w:rsidRPr="005C04CF" w:rsidRDefault="001350E6" w:rsidP="0035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608EF">
        <w:rPr>
          <w:rFonts w:ascii="Angsana New" w:hAnsi="Angsana New"/>
          <w:b/>
          <w:bCs/>
          <w:sz w:val="30"/>
          <w:szCs w:val="30"/>
        </w:rPr>
        <w:t>9</w:t>
      </w:r>
      <w:r w:rsidR="003545A7" w:rsidRPr="005C04CF">
        <w:rPr>
          <w:rFonts w:ascii="Angsana New" w:hAnsi="Angsana New"/>
          <w:b/>
          <w:bCs/>
          <w:sz w:val="30"/>
          <w:szCs w:val="30"/>
        </w:rPr>
        <w:tab/>
      </w:r>
      <w:r w:rsidR="003545A7" w:rsidRPr="005C04C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3545A7" w:rsidRPr="000A3893" w:rsidRDefault="003545A7" w:rsidP="0035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highlight w:val="yellow"/>
          <w:lang w:eastAsia="ja-JP"/>
        </w:rPr>
      </w:pPr>
    </w:p>
    <w:p w:rsidR="003545A7" w:rsidRPr="005C04CF" w:rsidRDefault="003545A7" w:rsidP="0035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C04CF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5C04CF">
        <w:rPr>
          <w:rFonts w:ascii="Angsana New" w:hAnsi="Angsana New"/>
          <w:sz w:val="30"/>
          <w:szCs w:val="30"/>
        </w:rPr>
        <w:t xml:space="preserve">31 </w:t>
      </w:r>
      <w:r w:rsidRPr="005C04CF">
        <w:rPr>
          <w:rFonts w:ascii="Angsana New" w:hAnsi="Angsana New"/>
          <w:sz w:val="30"/>
          <w:szCs w:val="30"/>
          <w:cs/>
        </w:rPr>
        <w:t xml:space="preserve">ธันวาคม </w:t>
      </w:r>
      <w:r w:rsidR="009947D5">
        <w:rPr>
          <w:rFonts w:ascii="Angsana New" w:hAnsi="Angsana New"/>
          <w:sz w:val="30"/>
          <w:szCs w:val="30"/>
        </w:rPr>
        <w:t>2559</w:t>
      </w:r>
      <w:r w:rsidRPr="005C04CF">
        <w:rPr>
          <w:rFonts w:ascii="Angsana New" w:hAnsi="Angsana New"/>
          <w:sz w:val="30"/>
          <w:szCs w:val="30"/>
        </w:rPr>
        <w:t xml:space="preserve"> </w:t>
      </w:r>
      <w:r w:rsidRPr="005C04CF">
        <w:rPr>
          <w:rFonts w:ascii="Angsana New" w:hAnsi="Angsana New"/>
          <w:sz w:val="30"/>
          <w:szCs w:val="30"/>
          <w:cs/>
        </w:rPr>
        <w:t>และงบกำไร</w:t>
      </w:r>
      <w:r w:rsidR="00224D14" w:rsidRPr="005C04CF">
        <w:rPr>
          <w:rFonts w:ascii="Angsana New" w:hAnsi="Angsana New"/>
          <w:sz w:val="30"/>
          <w:szCs w:val="30"/>
          <w:cs/>
        </w:rPr>
        <w:t>ขาดทุนเบ็ดเสร็จสำหรับงวดสามเดือ</w:t>
      </w:r>
      <w:r w:rsidR="00224D14" w:rsidRPr="005C04CF">
        <w:rPr>
          <w:rFonts w:ascii="Angsana New" w:hAnsi="Angsana New" w:hint="cs"/>
          <w:sz w:val="30"/>
          <w:szCs w:val="30"/>
          <w:cs/>
        </w:rPr>
        <w:t>นและ</w:t>
      </w:r>
      <w:r w:rsidR="00095790" w:rsidRPr="005C04CF">
        <w:rPr>
          <w:rFonts w:ascii="Angsana New" w:hAnsi="Angsana New" w:hint="cs"/>
          <w:sz w:val="30"/>
          <w:szCs w:val="30"/>
          <w:cs/>
        </w:rPr>
        <w:t>เก้า</w:t>
      </w:r>
      <w:r w:rsidR="00224D14" w:rsidRPr="005C04CF">
        <w:rPr>
          <w:rFonts w:ascii="Angsana New" w:hAnsi="Angsana New" w:hint="cs"/>
          <w:sz w:val="30"/>
          <w:szCs w:val="30"/>
          <w:cs/>
        </w:rPr>
        <w:t>เดือน</w:t>
      </w:r>
      <w:r w:rsidRPr="005C04C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C04CF">
        <w:rPr>
          <w:rFonts w:ascii="Angsana New" w:hAnsi="Angsana New"/>
          <w:sz w:val="30"/>
          <w:szCs w:val="30"/>
        </w:rPr>
        <w:t xml:space="preserve">30 </w:t>
      </w:r>
      <w:r w:rsidR="00095790" w:rsidRPr="005C04CF">
        <w:rPr>
          <w:rFonts w:ascii="Angsana New" w:hAnsi="Angsana New" w:hint="cs"/>
          <w:sz w:val="30"/>
          <w:szCs w:val="30"/>
          <w:cs/>
        </w:rPr>
        <w:t>กันยายน</w:t>
      </w:r>
      <w:r w:rsidRPr="005C04CF">
        <w:rPr>
          <w:rFonts w:ascii="Angsana New" w:hAnsi="Angsana New"/>
          <w:sz w:val="30"/>
          <w:szCs w:val="30"/>
          <w:cs/>
        </w:rPr>
        <w:t xml:space="preserve"> </w:t>
      </w:r>
      <w:r w:rsidRPr="005C04CF">
        <w:rPr>
          <w:rFonts w:ascii="Angsana New" w:hAnsi="Angsana New"/>
          <w:sz w:val="30"/>
          <w:szCs w:val="30"/>
        </w:rPr>
        <w:t xml:space="preserve">2559 </w:t>
      </w:r>
      <w:r w:rsidRPr="005C04CF">
        <w:rPr>
          <w:rFonts w:ascii="Angsana New" w:hAnsi="Angsana New"/>
          <w:sz w:val="30"/>
          <w:szCs w:val="30"/>
          <w:cs/>
        </w:rPr>
        <w:t>ซึ่งรวมอยู่ใน</w:t>
      </w:r>
      <w:r w:rsidRPr="005C04CF">
        <w:rPr>
          <w:rFonts w:ascii="Angsana New" w:hAnsi="Angsana New" w:hint="cs"/>
          <w:sz w:val="30"/>
          <w:szCs w:val="30"/>
          <w:cs/>
        </w:rPr>
        <w:t>งบ</w:t>
      </w:r>
      <w:r w:rsidRPr="005C04CF">
        <w:rPr>
          <w:rFonts w:ascii="Angsana New" w:hAnsi="Angsana New"/>
          <w:sz w:val="30"/>
          <w:szCs w:val="30"/>
          <w:cs/>
        </w:rPr>
        <w:t>การเงินระหว่างกาลเพื่อวัตถุประสงค์ในการ</w:t>
      </w:r>
      <w:r w:rsidRPr="009947D5">
        <w:rPr>
          <w:rFonts w:ascii="Angsana New" w:hAnsi="Angsana New"/>
          <w:spacing w:val="-4"/>
          <w:sz w:val="30"/>
          <w:szCs w:val="30"/>
          <w:cs/>
        </w:rPr>
        <w:t xml:space="preserve">เปรียบเทียบของงวด </w:t>
      </w:r>
      <w:r w:rsidRPr="009947D5">
        <w:rPr>
          <w:rFonts w:ascii="Angsana New" w:hAnsi="Angsana New"/>
          <w:spacing w:val="-4"/>
          <w:sz w:val="30"/>
          <w:szCs w:val="30"/>
        </w:rPr>
        <w:t xml:space="preserve">2560 </w:t>
      </w:r>
      <w:r w:rsidRPr="009947D5">
        <w:rPr>
          <w:rFonts w:ascii="Angsana New" w:hAnsi="Angsana New"/>
          <w:spacing w:val="-4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9947D5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Pr="009947D5">
        <w:rPr>
          <w:rFonts w:ascii="Angsana New" w:hAnsi="Angsana New"/>
          <w:spacing w:val="-4"/>
          <w:sz w:val="30"/>
          <w:szCs w:val="30"/>
          <w:cs/>
        </w:rPr>
        <w:t xml:space="preserve">การเงินระหว่างกาลปี </w:t>
      </w:r>
      <w:r w:rsidRPr="009947D5">
        <w:rPr>
          <w:rFonts w:ascii="Angsana New" w:hAnsi="Angsana New"/>
          <w:spacing w:val="-4"/>
          <w:sz w:val="30"/>
          <w:szCs w:val="30"/>
        </w:rPr>
        <w:t>2560</w:t>
      </w:r>
    </w:p>
    <w:p w:rsidR="003545A7" w:rsidRPr="000A3893" w:rsidRDefault="003545A7" w:rsidP="005C0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5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48"/>
        <w:gridCol w:w="990"/>
        <w:gridCol w:w="270"/>
        <w:gridCol w:w="990"/>
        <w:gridCol w:w="270"/>
        <w:gridCol w:w="828"/>
        <w:gridCol w:w="270"/>
        <w:gridCol w:w="900"/>
        <w:gridCol w:w="263"/>
        <w:gridCol w:w="1087"/>
        <w:gridCol w:w="270"/>
        <w:gridCol w:w="919"/>
      </w:tblGrid>
      <w:tr w:rsidR="003545A7" w:rsidRPr="00956384" w:rsidTr="00336942">
        <w:trPr>
          <w:tblHeader/>
        </w:trPr>
        <w:tc>
          <w:tcPr>
            <w:tcW w:w="2448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7" w:type="dxa"/>
            <w:gridSpan w:val="11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3545A7" w:rsidRPr="00956384" w:rsidTr="00336942">
        <w:trPr>
          <w:tblHeader/>
        </w:trPr>
        <w:tc>
          <w:tcPr>
            <w:tcW w:w="2448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8" w:type="dxa"/>
            <w:gridSpan w:val="5"/>
            <w:tcBorders>
              <w:bottom w:val="single" w:sz="4" w:space="0" w:color="auto"/>
            </w:tcBorders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9" w:type="dxa"/>
            <w:gridSpan w:val="5"/>
            <w:tcBorders>
              <w:bottom w:val="single" w:sz="4" w:space="0" w:color="auto"/>
            </w:tcBorders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45A7" w:rsidRPr="00956384" w:rsidTr="00336942">
        <w:trPr>
          <w:tblHeader/>
        </w:trPr>
        <w:tc>
          <w:tcPr>
            <w:tcW w:w="2448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545A7" w:rsidRPr="00956384" w:rsidRDefault="003545A7" w:rsidP="005C04C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3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545A7" w:rsidRPr="00956384" w:rsidRDefault="003545A7" w:rsidP="005C04C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545A7" w:rsidRPr="00956384" w:rsidTr="00336942">
        <w:trPr>
          <w:tblHeader/>
        </w:trPr>
        <w:tc>
          <w:tcPr>
            <w:tcW w:w="2448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7" w:type="dxa"/>
            <w:gridSpan w:val="11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563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45A7" w:rsidRPr="00956384" w:rsidTr="00336942">
        <w:tc>
          <w:tcPr>
            <w:tcW w:w="2448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5A7" w:rsidRPr="00956384" w:rsidTr="00336942">
        <w:tc>
          <w:tcPr>
            <w:tcW w:w="2448" w:type="dxa"/>
          </w:tcPr>
          <w:p w:rsidR="003545A7" w:rsidRPr="00956384" w:rsidRDefault="003545A7" w:rsidP="00EC71D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</w:t>
            </w:r>
            <w:r w:rsidR="00D83B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59</w:t>
            </w:r>
          </w:p>
        </w:tc>
        <w:tc>
          <w:tcPr>
            <w:tcW w:w="990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45A7" w:rsidRPr="00956384" w:rsidRDefault="003545A7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45A7" w:rsidRPr="00956384" w:rsidRDefault="003545A7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160" w:rsidRPr="00956384" w:rsidTr="00336942">
        <w:tc>
          <w:tcPr>
            <w:tcW w:w="2448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</w:tcPr>
          <w:p w:rsidR="00355160" w:rsidRPr="00956384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10,547,260</w:t>
            </w: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5160" w:rsidRPr="00956384" w:rsidRDefault="00355160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92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5160">
              <w:rPr>
                <w:rFonts w:ascii="Angsana New" w:hAnsi="Angsana New"/>
                <w:sz w:val="30"/>
                <w:szCs w:val="30"/>
              </w:rPr>
              <w:t>(2,947,708)</w:t>
            </w: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5160" w:rsidRPr="00956384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5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7,599,552</w:t>
            </w: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5160" w:rsidRPr="00956384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5,543,600</w:t>
            </w:r>
          </w:p>
        </w:tc>
        <w:tc>
          <w:tcPr>
            <w:tcW w:w="263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355160" w:rsidRPr="00956384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01"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(1,575,336)</w:t>
            </w: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5160" w:rsidRPr="00956384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3,968,264</w:t>
            </w:r>
          </w:p>
        </w:tc>
      </w:tr>
      <w:tr w:rsidR="00355160" w:rsidRPr="00956384" w:rsidTr="00336942">
        <w:tc>
          <w:tcPr>
            <w:tcW w:w="2448" w:type="dxa"/>
          </w:tcPr>
          <w:p w:rsidR="00355160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สินทรัพย์ภาษีเ</w:t>
            </w:r>
            <w:bookmarkStart w:id="0" w:name="_GoBack"/>
            <w:bookmarkEnd w:id="0"/>
            <w:r>
              <w:rPr>
                <w:rFonts w:ascii="Angsana New" w:hAnsi="Angsana New"/>
                <w:sz w:val="30"/>
                <w:szCs w:val="30"/>
                <w:cs/>
              </w:rPr>
              <w:t>งินได้ของ</w:t>
            </w:r>
          </w:p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งวดปัจจุบัน</w:t>
            </w:r>
          </w:p>
        </w:tc>
        <w:tc>
          <w:tcPr>
            <w:tcW w:w="990" w:type="dxa"/>
            <w:vAlign w:val="bottom"/>
          </w:tcPr>
          <w:p w:rsidR="00355160" w:rsidRPr="00956384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enter" w:pos="432"/>
                <w:tab w:val="left" w:pos="522"/>
              </w:tabs>
              <w:spacing w:after="0" w:line="240" w:lineRule="auto"/>
              <w:ind w:right="-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55160" w:rsidRPr="00956384" w:rsidRDefault="00355160" w:rsidP="0035516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55160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55160" w:rsidRPr="00956384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2,947,708</w:t>
            </w:r>
          </w:p>
        </w:tc>
        <w:tc>
          <w:tcPr>
            <w:tcW w:w="270" w:type="dxa"/>
            <w:vAlign w:val="bottom"/>
          </w:tcPr>
          <w:p w:rsidR="00355160" w:rsidRPr="00956384" w:rsidRDefault="00355160" w:rsidP="0035516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355160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55160" w:rsidRPr="00956384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5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2,947,708</w:t>
            </w:r>
          </w:p>
        </w:tc>
        <w:tc>
          <w:tcPr>
            <w:tcW w:w="270" w:type="dxa"/>
            <w:vAlign w:val="bottom"/>
          </w:tcPr>
          <w:p w:rsidR="00355160" w:rsidRPr="00956384" w:rsidRDefault="00355160" w:rsidP="0035516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55160" w:rsidRPr="00956384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enter" w:pos="432"/>
                <w:tab w:val="left" w:pos="522"/>
              </w:tabs>
              <w:spacing w:after="0" w:line="240" w:lineRule="auto"/>
              <w:ind w:right="-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:rsidR="00355160" w:rsidRPr="00956384" w:rsidRDefault="00355160" w:rsidP="0035516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:rsidR="00355160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55160" w:rsidRPr="00956384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0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1,575,336</w:t>
            </w:r>
          </w:p>
        </w:tc>
        <w:tc>
          <w:tcPr>
            <w:tcW w:w="270" w:type="dxa"/>
            <w:vAlign w:val="bottom"/>
          </w:tcPr>
          <w:p w:rsidR="00355160" w:rsidRPr="00956384" w:rsidRDefault="00355160" w:rsidP="0035516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:rsidR="00355160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55160" w:rsidRPr="00956384" w:rsidRDefault="00355160" w:rsidP="0035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2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1,575,336</w:t>
            </w:r>
          </w:p>
        </w:tc>
      </w:tr>
      <w:tr w:rsidR="00355160" w:rsidRPr="00956384" w:rsidTr="00336942">
        <w:tc>
          <w:tcPr>
            <w:tcW w:w="2448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5160" w:rsidRPr="00956384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55160" w:rsidRPr="00956384" w:rsidRDefault="00676F0E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5160" w:rsidRPr="00956384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5160" w:rsidRPr="00956384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355160" w:rsidRPr="00956384" w:rsidRDefault="00676F0E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5160" w:rsidRPr="00956384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160" w:rsidRPr="000A3893" w:rsidTr="00336942">
        <w:tc>
          <w:tcPr>
            <w:tcW w:w="2448" w:type="dxa"/>
          </w:tcPr>
          <w:p w:rsidR="00355160" w:rsidRPr="000A3893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:rsidR="00355160" w:rsidRPr="000A3893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355160" w:rsidRPr="000A3893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</w:tcPr>
          <w:p w:rsidR="00355160" w:rsidRPr="000A3893" w:rsidRDefault="00355160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355160" w:rsidRPr="000A3893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8" w:type="dxa"/>
          </w:tcPr>
          <w:p w:rsidR="00355160" w:rsidRPr="000A3893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355160" w:rsidRPr="000A3893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</w:tcPr>
          <w:p w:rsidR="00355160" w:rsidRPr="000A3893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3" w:type="dxa"/>
          </w:tcPr>
          <w:p w:rsidR="00355160" w:rsidRPr="000A3893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7" w:type="dxa"/>
          </w:tcPr>
          <w:p w:rsidR="00355160" w:rsidRPr="000A3893" w:rsidRDefault="00355160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355160" w:rsidRPr="000A3893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19" w:type="dxa"/>
          </w:tcPr>
          <w:p w:rsidR="00355160" w:rsidRPr="000A3893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355160" w:rsidRPr="003545A7" w:rsidTr="00336942">
        <w:tc>
          <w:tcPr>
            <w:tcW w:w="2448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2B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:rsidR="00355160" w:rsidRPr="00002BF9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5160" w:rsidRPr="00002BF9" w:rsidRDefault="00355160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5160" w:rsidRPr="00002BF9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5160" w:rsidRPr="00002BF9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355160" w:rsidRPr="00002BF9" w:rsidRDefault="00355160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5160" w:rsidRPr="00002BF9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09F8" w:rsidRPr="003545A7" w:rsidTr="00336942">
        <w:tc>
          <w:tcPr>
            <w:tcW w:w="2448" w:type="dxa"/>
          </w:tcPr>
          <w:p w:rsidR="008154D9" w:rsidRDefault="00BF09F8" w:rsidP="008154D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815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="008154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  </w:t>
            </w:r>
          </w:p>
          <w:p w:rsidR="00BF09F8" w:rsidRPr="00002BF9" w:rsidRDefault="008154D9" w:rsidP="008154D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F09F8"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 3</w:t>
            </w:r>
            <w:r w:rsidR="00BF09F8"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F09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C71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90" w:type="dxa"/>
          </w:tcPr>
          <w:p w:rsidR="00BF09F8" w:rsidRPr="00002BF9" w:rsidRDefault="00BF09F8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F09F8" w:rsidRPr="00002BF9" w:rsidRDefault="00BF09F8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F09F8" w:rsidRPr="00002BF9" w:rsidRDefault="00BF09F8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F09F8" w:rsidRPr="00002BF9" w:rsidRDefault="00BF09F8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BF09F8" w:rsidRPr="00002BF9" w:rsidRDefault="00BF09F8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F09F8" w:rsidRPr="00002BF9" w:rsidRDefault="00BF09F8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F09F8" w:rsidRPr="00002BF9" w:rsidRDefault="00BF09F8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BF09F8" w:rsidRPr="00002BF9" w:rsidRDefault="00BF09F8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BF09F8" w:rsidRPr="00002BF9" w:rsidRDefault="00BF09F8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F09F8" w:rsidRPr="00002BF9" w:rsidRDefault="00BF09F8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BF09F8" w:rsidRPr="00002BF9" w:rsidRDefault="00BF09F8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160" w:rsidRPr="003545A7" w:rsidTr="00336942">
        <w:tc>
          <w:tcPr>
            <w:tcW w:w="2448" w:type="dxa"/>
          </w:tcPr>
          <w:p w:rsidR="00355160" w:rsidRPr="00002BF9" w:rsidRDefault="00355160" w:rsidP="00BF09F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2BF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336942">
              <w:rPr>
                <w:rFonts w:ascii="Angsana New" w:hAnsi="Angsana New" w:hint="cs"/>
                <w:sz w:val="30"/>
                <w:szCs w:val="30"/>
                <w:cs/>
              </w:rPr>
              <w:t>ดอกเบี้ยและเงินปันผล</w:t>
            </w:r>
          </w:p>
        </w:tc>
        <w:tc>
          <w:tcPr>
            <w:tcW w:w="99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5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33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57,067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57,067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640,162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640,162</w:t>
            </w:r>
          </w:p>
        </w:tc>
      </w:tr>
      <w:tr w:rsidR="00355160" w:rsidRPr="00956384" w:rsidTr="00336942">
        <w:tc>
          <w:tcPr>
            <w:tcW w:w="2448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2BF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350,294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(57,067)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293,227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1,337,191</w:t>
            </w:r>
          </w:p>
        </w:tc>
        <w:tc>
          <w:tcPr>
            <w:tcW w:w="263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(640,162)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697,029</w:t>
            </w:r>
          </w:p>
        </w:tc>
      </w:tr>
      <w:tr w:rsidR="00355160" w:rsidRPr="00956384" w:rsidTr="00336942">
        <w:tc>
          <w:tcPr>
            <w:tcW w:w="2448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5160" w:rsidRPr="00002BF9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55160" w:rsidRPr="003B6D59" w:rsidRDefault="00355160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D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5160" w:rsidRPr="003B6D5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8" w:type="dxa"/>
          </w:tcPr>
          <w:p w:rsidR="00355160" w:rsidRPr="003B6D59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3B6D5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355160" w:rsidRPr="003B6D59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355160" w:rsidRPr="003B6D5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355160" w:rsidRPr="003B6D59" w:rsidRDefault="00355160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D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5160" w:rsidRPr="00002BF9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160" w:rsidRPr="003545A7" w:rsidTr="00336942">
        <w:tc>
          <w:tcPr>
            <w:tcW w:w="4698" w:type="dxa"/>
            <w:gridSpan w:val="4"/>
          </w:tcPr>
          <w:p w:rsidR="00355160" w:rsidRPr="00002BF9" w:rsidRDefault="00355160" w:rsidP="008154D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B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02B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355160" w:rsidRPr="00002BF9" w:rsidRDefault="00355160" w:rsidP="008154D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2B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002B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02B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02B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2B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83B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5160" w:rsidRPr="00002BF9" w:rsidRDefault="00355160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5160" w:rsidRPr="00002BF9" w:rsidRDefault="00355160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355160" w:rsidRPr="00002BF9" w:rsidRDefault="00355160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5160" w:rsidRPr="00002BF9" w:rsidRDefault="00355160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160" w:rsidRPr="003545A7" w:rsidTr="00336942">
        <w:tc>
          <w:tcPr>
            <w:tcW w:w="2448" w:type="dxa"/>
          </w:tcPr>
          <w:p w:rsidR="00355160" w:rsidRPr="00002BF9" w:rsidRDefault="008154D9" w:rsidP="0033694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2BF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336942">
              <w:rPr>
                <w:rFonts w:ascii="Angsana New" w:hAnsi="Angsana New" w:hint="cs"/>
                <w:sz w:val="30"/>
                <w:szCs w:val="30"/>
                <w:cs/>
              </w:rPr>
              <w:t>ดอกเบี้ยและเงินปันผล</w:t>
            </w:r>
          </w:p>
        </w:tc>
        <w:tc>
          <w:tcPr>
            <w:tcW w:w="99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5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33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232,212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5160" w:rsidRPr="00002BF9" w:rsidRDefault="00C226D2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232,212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1,918,555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1,918,555</w:t>
            </w:r>
          </w:p>
        </w:tc>
      </w:tr>
      <w:tr w:rsidR="00355160" w:rsidRPr="00956384" w:rsidTr="00336942">
        <w:tc>
          <w:tcPr>
            <w:tcW w:w="2448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2BF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923,122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(232,212)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5160" w:rsidRPr="00002BF9" w:rsidRDefault="00C226D2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690,910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5,156,768</w:t>
            </w:r>
          </w:p>
        </w:tc>
        <w:tc>
          <w:tcPr>
            <w:tcW w:w="263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(1,918,555)</w:t>
            </w:r>
          </w:p>
        </w:tc>
        <w:tc>
          <w:tcPr>
            <w:tcW w:w="270" w:type="dxa"/>
          </w:tcPr>
          <w:p w:rsidR="00355160" w:rsidRPr="00002BF9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5160" w:rsidRPr="00002BF9" w:rsidRDefault="00F91C16" w:rsidP="005C0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3,238,213</w:t>
            </w:r>
          </w:p>
        </w:tc>
      </w:tr>
      <w:tr w:rsidR="00355160" w:rsidRPr="00956384" w:rsidTr="00336942">
        <w:tc>
          <w:tcPr>
            <w:tcW w:w="2448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5160" w:rsidRPr="00956384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55160" w:rsidRPr="00F91C16" w:rsidRDefault="00F91C16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C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55160" w:rsidRPr="00956384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5160" w:rsidRPr="00956384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355160" w:rsidRPr="00F91C16" w:rsidRDefault="00F91C16" w:rsidP="005C04C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C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5160" w:rsidRPr="00956384" w:rsidRDefault="00355160" w:rsidP="005C04C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355160" w:rsidRPr="00956384" w:rsidRDefault="00355160" w:rsidP="005C04C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11769" w:rsidRDefault="00C11769" w:rsidP="005C0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545A7" w:rsidRPr="008B2FEB" w:rsidRDefault="003545A7" w:rsidP="005C0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lang w:eastAsia="ja-JP"/>
        </w:rPr>
      </w:pPr>
      <w:r w:rsidRPr="008B2FEB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F94B76" w:rsidRPr="008B2FEB">
        <w:rPr>
          <w:rFonts w:ascii="Angsana New" w:hAnsi="Angsana New"/>
          <w:sz w:val="30"/>
          <w:szCs w:val="30"/>
          <w:cs/>
        </w:rPr>
        <w:t>กลุ่ม</w:t>
      </w:r>
      <w:r w:rsidR="00F94B76">
        <w:rPr>
          <w:rFonts w:ascii="Angsana New" w:hAnsi="Angsana New" w:hint="cs"/>
          <w:sz w:val="30"/>
          <w:szCs w:val="30"/>
          <w:cs/>
        </w:rPr>
        <w:t>บริษัท</w:t>
      </w:r>
      <w:r w:rsidR="00F94B76">
        <w:rPr>
          <w:rFonts w:ascii="Angsana New" w:hAnsi="Angsana New"/>
          <w:sz w:val="30"/>
          <w:szCs w:val="30"/>
        </w:rPr>
        <w:t>/</w:t>
      </w:r>
      <w:r w:rsidRPr="008B2FEB">
        <w:rPr>
          <w:rFonts w:ascii="Angsana New" w:hAnsi="Angsana New"/>
          <w:sz w:val="30"/>
          <w:szCs w:val="30"/>
          <w:cs/>
        </w:rPr>
        <w:t>บริษัทมากกว่า</w:t>
      </w:r>
    </w:p>
    <w:sectPr w:rsidR="003545A7" w:rsidRPr="008B2FEB" w:rsidSect="00F0778C"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087" w:rsidRDefault="00346087" w:rsidP="004956B4">
      <w:r>
        <w:separator/>
      </w:r>
    </w:p>
  </w:endnote>
  <w:endnote w:type="continuationSeparator" w:id="0">
    <w:p w:rsidR="00346087" w:rsidRDefault="0034608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98785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346087" w:rsidRPr="00346087" w:rsidRDefault="0034608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608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608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608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6548B">
          <w:rPr>
            <w:rFonts w:asciiTheme="majorBidi" w:hAnsiTheme="majorBidi" w:cstheme="majorBidi"/>
            <w:noProof/>
            <w:sz w:val="30"/>
            <w:szCs w:val="30"/>
          </w:rPr>
          <w:t>31</w:t>
        </w:r>
        <w:r w:rsidRPr="0034608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Pr="00FC2D74" w:rsidRDefault="00346087">
    <w:pPr>
      <w:pStyle w:val="Footer"/>
      <w:jc w:val="center"/>
      <w:rPr>
        <w:rFonts w:ascii="Angsana New" w:hAnsi="Angsana New"/>
        <w:sz w:val="32"/>
        <w:szCs w:val="32"/>
      </w:rPr>
    </w:pPr>
    <w:r w:rsidRPr="00FC2D74">
      <w:rPr>
        <w:rFonts w:ascii="Angsana New" w:hAnsi="Angsana New"/>
        <w:sz w:val="32"/>
        <w:szCs w:val="32"/>
      </w:rPr>
      <w:fldChar w:fldCharType="begin"/>
    </w:r>
    <w:r w:rsidRPr="00FC2D74">
      <w:rPr>
        <w:rFonts w:ascii="Angsana New" w:hAnsi="Angsana New"/>
        <w:sz w:val="32"/>
        <w:szCs w:val="32"/>
      </w:rPr>
      <w:instrText xml:space="preserve"> PAGE   \* MERGEFORMAT </w:instrText>
    </w:r>
    <w:r w:rsidRPr="00FC2D74">
      <w:rPr>
        <w:rFonts w:ascii="Angsana New" w:hAnsi="Angsana New"/>
        <w:sz w:val="32"/>
        <w:szCs w:val="32"/>
      </w:rPr>
      <w:fldChar w:fldCharType="separate"/>
    </w:r>
    <w:r w:rsidR="0056548B">
      <w:rPr>
        <w:rFonts w:ascii="Angsana New" w:hAnsi="Angsana New"/>
        <w:noProof/>
        <w:sz w:val="32"/>
        <w:szCs w:val="32"/>
      </w:rPr>
      <w:t>33</w:t>
    </w:r>
    <w:r w:rsidRPr="00FC2D74">
      <w:rPr>
        <w:rFonts w:ascii="Angsana New" w:hAnsi="Angsana New"/>
        <w:noProof/>
        <w:sz w:val="32"/>
        <w:szCs w:val="32"/>
      </w:rPr>
      <w:fldChar w:fldCharType="end"/>
    </w:r>
  </w:p>
  <w:p w:rsidR="00346087" w:rsidRPr="007661AC" w:rsidRDefault="00346087" w:rsidP="00FC2D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 w:firstLine="792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Pr="00F325DB" w:rsidRDefault="00346087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56548B">
      <w:rPr>
        <w:rStyle w:val="PageNumber"/>
        <w:rFonts w:ascii="Angsana New" w:hAnsi="Angsana New"/>
        <w:noProof/>
        <w:sz w:val="30"/>
        <w:szCs w:val="30"/>
      </w:rPr>
      <w:t>35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346087" w:rsidRPr="009B6BFE" w:rsidRDefault="00346087" w:rsidP="003E6B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Pr="00F325DB" w:rsidRDefault="00346087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56548B">
      <w:rPr>
        <w:rStyle w:val="PageNumber"/>
        <w:rFonts w:ascii="Angsana New" w:hAnsi="Angsana New"/>
        <w:noProof/>
        <w:sz w:val="30"/>
        <w:szCs w:val="30"/>
      </w:rPr>
      <w:t>47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346087" w:rsidRPr="00F325DB" w:rsidRDefault="00346087" w:rsidP="003276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15300"/>
      </w:tabs>
      <w:ind w:right="-45"/>
      <w:rPr>
        <w:rFonts w:ascii="Angsana New" w:hAnsi="Angsana New"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087" w:rsidRDefault="00346087" w:rsidP="004956B4">
      <w:r>
        <w:separator/>
      </w:r>
    </w:p>
  </w:footnote>
  <w:footnote w:type="continuationSeparator" w:id="0">
    <w:p w:rsidR="00346087" w:rsidRDefault="0034608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Pr="007B2C1E" w:rsidRDefault="00346087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proofErr w:type="spellStart"/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</w:t>
    </w:r>
    <w:proofErr w:type="spellEnd"/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346087" w:rsidRPr="007B2C1E" w:rsidRDefault="00346087" w:rsidP="006A08E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346087" w:rsidRDefault="00346087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</w:t>
    </w:r>
    <w:r w:rsidRPr="00567ACB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25</w:t>
    </w:r>
    <w:r>
      <w:rPr>
        <w:rFonts w:ascii="Angsana New" w:hAnsi="Angsana New"/>
        <w:sz w:val="32"/>
        <w:szCs w:val="32"/>
        <w:lang w:bidi="th-TH"/>
      </w:rPr>
      <w:t>60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346087" w:rsidRPr="00E3228D" w:rsidRDefault="00346087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Pr="004809C6" w:rsidRDefault="00346087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</w:t>
    </w:r>
    <w:proofErr w:type="spellStart"/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รพลฟู้ดส์</w:t>
    </w:r>
    <w:proofErr w:type="spellEnd"/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346087" w:rsidRPr="004809C6" w:rsidRDefault="00346087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346087" w:rsidRPr="007B2C1E" w:rsidRDefault="00346087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346087" w:rsidRPr="007B6271" w:rsidRDefault="00346087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Pr="007B2C1E" w:rsidRDefault="00346087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proofErr w:type="spellStart"/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</w:t>
    </w:r>
    <w:proofErr w:type="spellEnd"/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346087" w:rsidRPr="007B2C1E" w:rsidRDefault="00346087" w:rsidP="006A08E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346087" w:rsidRDefault="00346087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</w:t>
    </w:r>
    <w:r w:rsidRPr="00567ACB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25</w:t>
    </w:r>
    <w:r>
      <w:rPr>
        <w:rFonts w:ascii="Angsana New" w:hAnsi="Angsana New"/>
        <w:sz w:val="32"/>
        <w:szCs w:val="32"/>
        <w:lang w:bidi="th-TH"/>
      </w:rPr>
      <w:t>60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346087" w:rsidRPr="00E3228D" w:rsidRDefault="00346087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Default="0034608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Pr="007B2C1E" w:rsidRDefault="00346087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proofErr w:type="spellStart"/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</w:t>
    </w:r>
    <w:proofErr w:type="spellEnd"/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346087" w:rsidRPr="007B2C1E" w:rsidRDefault="0034608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346087" w:rsidRDefault="0034608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</w:t>
    </w:r>
    <w:r w:rsidRPr="00B630DD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25</w:t>
    </w:r>
    <w:r w:rsidRPr="00196B53">
      <w:rPr>
        <w:rFonts w:ascii="Angsana New" w:hAnsi="Angsana New"/>
        <w:sz w:val="32"/>
        <w:szCs w:val="32"/>
        <w:lang w:bidi="th-TH"/>
      </w:rPr>
      <w:t>60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346087" w:rsidRPr="00D74AD8" w:rsidRDefault="0034608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Default="00346087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Default="00346087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Pr="007B2C1E" w:rsidRDefault="00346087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proofErr w:type="spellStart"/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</w:t>
    </w:r>
    <w:proofErr w:type="spellEnd"/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346087" w:rsidRPr="007B2C1E" w:rsidRDefault="0034608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346087" w:rsidRDefault="0034608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</w:t>
    </w:r>
    <w:r w:rsidRPr="00B630DD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196B53">
      <w:rPr>
        <w:rFonts w:ascii="Angsana New" w:hAnsi="Angsana New"/>
        <w:sz w:val="32"/>
        <w:szCs w:val="32"/>
        <w:lang w:bidi="th-TH"/>
      </w:rPr>
      <w:t>2560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346087" w:rsidRPr="00D74AD8" w:rsidRDefault="0034608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87" w:rsidRDefault="003460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93665"/>
    <w:multiLevelType w:val="hybridMultilevel"/>
    <w:tmpl w:val="2E6C33D0"/>
    <w:lvl w:ilvl="0" w:tplc="369A1D1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FE6B52"/>
    <w:multiLevelType w:val="singleLevel"/>
    <w:tmpl w:val="EC3695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AFB3AFC"/>
    <w:multiLevelType w:val="hybridMultilevel"/>
    <w:tmpl w:val="080AEB90"/>
    <w:lvl w:ilvl="0" w:tplc="0750FAF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C06D63"/>
    <w:multiLevelType w:val="hybridMultilevel"/>
    <w:tmpl w:val="E8D24C0A"/>
    <w:lvl w:ilvl="0" w:tplc="805A6110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1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1CEAA9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90E860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97C06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954DC0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1BEB01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48CE859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DAA30F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5CC8C4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D7CB18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3"/>
  </w:num>
  <w:num w:numId="14">
    <w:abstractNumId w:val="17"/>
  </w:num>
  <w:num w:numId="15">
    <w:abstractNumId w:val="19"/>
  </w:num>
  <w:num w:numId="16">
    <w:abstractNumId w:val="25"/>
  </w:num>
  <w:num w:numId="17">
    <w:abstractNumId w:val="26"/>
  </w:num>
  <w:num w:numId="18">
    <w:abstractNumId w:val="22"/>
  </w:num>
  <w:num w:numId="19">
    <w:abstractNumId w:val="24"/>
  </w:num>
  <w:num w:numId="20">
    <w:abstractNumId w:val="10"/>
  </w:num>
  <w:num w:numId="21">
    <w:abstractNumId w:val="12"/>
  </w:num>
  <w:num w:numId="22">
    <w:abstractNumId w:val="16"/>
  </w:num>
  <w:num w:numId="23">
    <w:abstractNumId w:val="20"/>
  </w:num>
  <w:num w:numId="24">
    <w:abstractNumId w:val="11"/>
  </w:num>
  <w:num w:numId="25">
    <w:abstractNumId w:val="14"/>
  </w:num>
  <w:num w:numId="26">
    <w:abstractNumId w:val="13"/>
  </w:num>
  <w:num w:numId="27">
    <w:abstractNumId w:val="21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10E6"/>
    <w:rsid w:val="000019C7"/>
    <w:rsid w:val="00001F7B"/>
    <w:rsid w:val="00002354"/>
    <w:rsid w:val="00002BF9"/>
    <w:rsid w:val="00002C83"/>
    <w:rsid w:val="00003387"/>
    <w:rsid w:val="00004904"/>
    <w:rsid w:val="00004D8C"/>
    <w:rsid w:val="00005A4B"/>
    <w:rsid w:val="00005CC9"/>
    <w:rsid w:val="00005CF5"/>
    <w:rsid w:val="000077BF"/>
    <w:rsid w:val="00010C47"/>
    <w:rsid w:val="000111F3"/>
    <w:rsid w:val="00013F72"/>
    <w:rsid w:val="000146FD"/>
    <w:rsid w:val="000149CF"/>
    <w:rsid w:val="00015137"/>
    <w:rsid w:val="0001566D"/>
    <w:rsid w:val="000164B0"/>
    <w:rsid w:val="000168A1"/>
    <w:rsid w:val="00017704"/>
    <w:rsid w:val="00017E07"/>
    <w:rsid w:val="000201CB"/>
    <w:rsid w:val="0002034E"/>
    <w:rsid w:val="00020BC1"/>
    <w:rsid w:val="00020BDB"/>
    <w:rsid w:val="00021B08"/>
    <w:rsid w:val="00021D4E"/>
    <w:rsid w:val="0002364A"/>
    <w:rsid w:val="00023E11"/>
    <w:rsid w:val="00024E0C"/>
    <w:rsid w:val="00024E7C"/>
    <w:rsid w:val="000257B9"/>
    <w:rsid w:val="00026014"/>
    <w:rsid w:val="000271F2"/>
    <w:rsid w:val="00027710"/>
    <w:rsid w:val="000278E7"/>
    <w:rsid w:val="000278F4"/>
    <w:rsid w:val="000304CF"/>
    <w:rsid w:val="000325A4"/>
    <w:rsid w:val="000327A5"/>
    <w:rsid w:val="000334A8"/>
    <w:rsid w:val="00033524"/>
    <w:rsid w:val="000339B8"/>
    <w:rsid w:val="00035AA5"/>
    <w:rsid w:val="00036E32"/>
    <w:rsid w:val="000372CE"/>
    <w:rsid w:val="0003733B"/>
    <w:rsid w:val="00037B03"/>
    <w:rsid w:val="00037B04"/>
    <w:rsid w:val="00037EFC"/>
    <w:rsid w:val="00040A54"/>
    <w:rsid w:val="00040A8C"/>
    <w:rsid w:val="00042008"/>
    <w:rsid w:val="000422E0"/>
    <w:rsid w:val="00043DEA"/>
    <w:rsid w:val="0004422B"/>
    <w:rsid w:val="000443D1"/>
    <w:rsid w:val="000451CF"/>
    <w:rsid w:val="000455F1"/>
    <w:rsid w:val="00046B5A"/>
    <w:rsid w:val="00046BD1"/>
    <w:rsid w:val="00046C99"/>
    <w:rsid w:val="00047325"/>
    <w:rsid w:val="00050AF1"/>
    <w:rsid w:val="000520A0"/>
    <w:rsid w:val="000521AD"/>
    <w:rsid w:val="000525BE"/>
    <w:rsid w:val="00053A2E"/>
    <w:rsid w:val="00053A70"/>
    <w:rsid w:val="00055960"/>
    <w:rsid w:val="00055D63"/>
    <w:rsid w:val="000566B0"/>
    <w:rsid w:val="000566D4"/>
    <w:rsid w:val="000568EF"/>
    <w:rsid w:val="00057271"/>
    <w:rsid w:val="000574DA"/>
    <w:rsid w:val="00057637"/>
    <w:rsid w:val="000576C2"/>
    <w:rsid w:val="00057CA7"/>
    <w:rsid w:val="00057FA4"/>
    <w:rsid w:val="00057FFB"/>
    <w:rsid w:val="00060B69"/>
    <w:rsid w:val="000613F1"/>
    <w:rsid w:val="0006210C"/>
    <w:rsid w:val="000622B0"/>
    <w:rsid w:val="00062479"/>
    <w:rsid w:val="00063D9F"/>
    <w:rsid w:val="00063FFE"/>
    <w:rsid w:val="0006402D"/>
    <w:rsid w:val="000646A7"/>
    <w:rsid w:val="000654CE"/>
    <w:rsid w:val="000656E1"/>
    <w:rsid w:val="00065A19"/>
    <w:rsid w:val="00065C80"/>
    <w:rsid w:val="00065D58"/>
    <w:rsid w:val="00066279"/>
    <w:rsid w:val="000662D8"/>
    <w:rsid w:val="0006692E"/>
    <w:rsid w:val="000671D5"/>
    <w:rsid w:val="00067940"/>
    <w:rsid w:val="00067D22"/>
    <w:rsid w:val="00067EF7"/>
    <w:rsid w:val="00070A45"/>
    <w:rsid w:val="00071735"/>
    <w:rsid w:val="00071C5D"/>
    <w:rsid w:val="00073068"/>
    <w:rsid w:val="000730CF"/>
    <w:rsid w:val="0007324F"/>
    <w:rsid w:val="00073580"/>
    <w:rsid w:val="00073E30"/>
    <w:rsid w:val="00074408"/>
    <w:rsid w:val="000744FA"/>
    <w:rsid w:val="00074685"/>
    <w:rsid w:val="00074804"/>
    <w:rsid w:val="0007509B"/>
    <w:rsid w:val="000751B4"/>
    <w:rsid w:val="000754D3"/>
    <w:rsid w:val="00076785"/>
    <w:rsid w:val="00077105"/>
    <w:rsid w:val="0007719F"/>
    <w:rsid w:val="000800A1"/>
    <w:rsid w:val="000802CE"/>
    <w:rsid w:val="00082BC4"/>
    <w:rsid w:val="00082E3A"/>
    <w:rsid w:val="00082F02"/>
    <w:rsid w:val="00082F24"/>
    <w:rsid w:val="0008356D"/>
    <w:rsid w:val="000836CF"/>
    <w:rsid w:val="00083766"/>
    <w:rsid w:val="00084F43"/>
    <w:rsid w:val="000850AC"/>
    <w:rsid w:val="00085E4B"/>
    <w:rsid w:val="00086063"/>
    <w:rsid w:val="00087347"/>
    <w:rsid w:val="00087C9A"/>
    <w:rsid w:val="00087FBB"/>
    <w:rsid w:val="00090486"/>
    <w:rsid w:val="000909D7"/>
    <w:rsid w:val="00090D18"/>
    <w:rsid w:val="00090F49"/>
    <w:rsid w:val="000910D7"/>
    <w:rsid w:val="000915BA"/>
    <w:rsid w:val="0009311C"/>
    <w:rsid w:val="0009332C"/>
    <w:rsid w:val="000939DC"/>
    <w:rsid w:val="000949B5"/>
    <w:rsid w:val="00094F56"/>
    <w:rsid w:val="00095790"/>
    <w:rsid w:val="00095AF0"/>
    <w:rsid w:val="00095E1F"/>
    <w:rsid w:val="00095F85"/>
    <w:rsid w:val="00097346"/>
    <w:rsid w:val="0009756E"/>
    <w:rsid w:val="000A0721"/>
    <w:rsid w:val="000A0D4E"/>
    <w:rsid w:val="000A1ECA"/>
    <w:rsid w:val="000A2535"/>
    <w:rsid w:val="000A3493"/>
    <w:rsid w:val="000A3893"/>
    <w:rsid w:val="000A3DD6"/>
    <w:rsid w:val="000A4F2B"/>
    <w:rsid w:val="000A6C35"/>
    <w:rsid w:val="000A755E"/>
    <w:rsid w:val="000B00E3"/>
    <w:rsid w:val="000B025B"/>
    <w:rsid w:val="000B0E74"/>
    <w:rsid w:val="000B0E7E"/>
    <w:rsid w:val="000B1454"/>
    <w:rsid w:val="000B1B44"/>
    <w:rsid w:val="000B2267"/>
    <w:rsid w:val="000B2624"/>
    <w:rsid w:val="000B36B8"/>
    <w:rsid w:val="000B37D0"/>
    <w:rsid w:val="000B4650"/>
    <w:rsid w:val="000B4AF4"/>
    <w:rsid w:val="000B4B98"/>
    <w:rsid w:val="000B4CB7"/>
    <w:rsid w:val="000B511D"/>
    <w:rsid w:val="000B53F5"/>
    <w:rsid w:val="000B589D"/>
    <w:rsid w:val="000B63C1"/>
    <w:rsid w:val="000B67A4"/>
    <w:rsid w:val="000B78AD"/>
    <w:rsid w:val="000B7A60"/>
    <w:rsid w:val="000B7DCF"/>
    <w:rsid w:val="000C05A9"/>
    <w:rsid w:val="000C0946"/>
    <w:rsid w:val="000C0A3C"/>
    <w:rsid w:val="000C2E69"/>
    <w:rsid w:val="000C3596"/>
    <w:rsid w:val="000C3E70"/>
    <w:rsid w:val="000C48FD"/>
    <w:rsid w:val="000C4F89"/>
    <w:rsid w:val="000C5099"/>
    <w:rsid w:val="000C584E"/>
    <w:rsid w:val="000C656A"/>
    <w:rsid w:val="000C6CA6"/>
    <w:rsid w:val="000C6D34"/>
    <w:rsid w:val="000C6EEE"/>
    <w:rsid w:val="000C723A"/>
    <w:rsid w:val="000C73DB"/>
    <w:rsid w:val="000C765B"/>
    <w:rsid w:val="000D1AB9"/>
    <w:rsid w:val="000D245D"/>
    <w:rsid w:val="000D3083"/>
    <w:rsid w:val="000D3267"/>
    <w:rsid w:val="000D3721"/>
    <w:rsid w:val="000D41FB"/>
    <w:rsid w:val="000D4A40"/>
    <w:rsid w:val="000D524F"/>
    <w:rsid w:val="000D5E68"/>
    <w:rsid w:val="000D630D"/>
    <w:rsid w:val="000D72B9"/>
    <w:rsid w:val="000D79DC"/>
    <w:rsid w:val="000E01AC"/>
    <w:rsid w:val="000E0882"/>
    <w:rsid w:val="000E12FB"/>
    <w:rsid w:val="000E1365"/>
    <w:rsid w:val="000E1439"/>
    <w:rsid w:val="000E1581"/>
    <w:rsid w:val="000E204C"/>
    <w:rsid w:val="000E2462"/>
    <w:rsid w:val="000E33FE"/>
    <w:rsid w:val="000E3B96"/>
    <w:rsid w:val="000E3DD4"/>
    <w:rsid w:val="000E44E9"/>
    <w:rsid w:val="000E4674"/>
    <w:rsid w:val="000E558A"/>
    <w:rsid w:val="000E57FA"/>
    <w:rsid w:val="000E5C9E"/>
    <w:rsid w:val="000E5E69"/>
    <w:rsid w:val="000E6A35"/>
    <w:rsid w:val="000E6A68"/>
    <w:rsid w:val="000E6CEA"/>
    <w:rsid w:val="000E74E0"/>
    <w:rsid w:val="000E7A5E"/>
    <w:rsid w:val="000E7E13"/>
    <w:rsid w:val="000F0248"/>
    <w:rsid w:val="000F098C"/>
    <w:rsid w:val="000F1317"/>
    <w:rsid w:val="000F1371"/>
    <w:rsid w:val="000F1D70"/>
    <w:rsid w:val="000F2B8B"/>
    <w:rsid w:val="000F3711"/>
    <w:rsid w:val="000F69E9"/>
    <w:rsid w:val="000F6B61"/>
    <w:rsid w:val="000F7429"/>
    <w:rsid w:val="000F7944"/>
    <w:rsid w:val="000F7B70"/>
    <w:rsid w:val="001004B6"/>
    <w:rsid w:val="00100597"/>
    <w:rsid w:val="001011BB"/>
    <w:rsid w:val="001012AC"/>
    <w:rsid w:val="00102467"/>
    <w:rsid w:val="00102C61"/>
    <w:rsid w:val="00102F23"/>
    <w:rsid w:val="00103309"/>
    <w:rsid w:val="00105ABE"/>
    <w:rsid w:val="00105CB6"/>
    <w:rsid w:val="00106179"/>
    <w:rsid w:val="0010634C"/>
    <w:rsid w:val="00106C05"/>
    <w:rsid w:val="001077C4"/>
    <w:rsid w:val="0011134B"/>
    <w:rsid w:val="001113DF"/>
    <w:rsid w:val="00111AB8"/>
    <w:rsid w:val="00112055"/>
    <w:rsid w:val="0011237E"/>
    <w:rsid w:val="00112383"/>
    <w:rsid w:val="00112751"/>
    <w:rsid w:val="00112B10"/>
    <w:rsid w:val="00112FDA"/>
    <w:rsid w:val="00113267"/>
    <w:rsid w:val="00113510"/>
    <w:rsid w:val="00114521"/>
    <w:rsid w:val="00114522"/>
    <w:rsid w:val="00114E94"/>
    <w:rsid w:val="00115994"/>
    <w:rsid w:val="00115EBD"/>
    <w:rsid w:val="00115F14"/>
    <w:rsid w:val="00117D5E"/>
    <w:rsid w:val="001201D0"/>
    <w:rsid w:val="00120302"/>
    <w:rsid w:val="00120F9C"/>
    <w:rsid w:val="0012104D"/>
    <w:rsid w:val="0012132F"/>
    <w:rsid w:val="00122744"/>
    <w:rsid w:val="00122AB1"/>
    <w:rsid w:val="00122D3F"/>
    <w:rsid w:val="00123655"/>
    <w:rsid w:val="00123897"/>
    <w:rsid w:val="00124285"/>
    <w:rsid w:val="001245DB"/>
    <w:rsid w:val="00124623"/>
    <w:rsid w:val="001246E7"/>
    <w:rsid w:val="001260AD"/>
    <w:rsid w:val="00126412"/>
    <w:rsid w:val="00126745"/>
    <w:rsid w:val="00126902"/>
    <w:rsid w:val="00126C10"/>
    <w:rsid w:val="00127299"/>
    <w:rsid w:val="00130FA8"/>
    <w:rsid w:val="00131279"/>
    <w:rsid w:val="00131FE5"/>
    <w:rsid w:val="00132190"/>
    <w:rsid w:val="00132C6B"/>
    <w:rsid w:val="00132D4E"/>
    <w:rsid w:val="00132E1B"/>
    <w:rsid w:val="0013330D"/>
    <w:rsid w:val="00133595"/>
    <w:rsid w:val="00134144"/>
    <w:rsid w:val="00134B95"/>
    <w:rsid w:val="001350E6"/>
    <w:rsid w:val="00135614"/>
    <w:rsid w:val="001358D7"/>
    <w:rsid w:val="00136788"/>
    <w:rsid w:val="00140203"/>
    <w:rsid w:val="00140421"/>
    <w:rsid w:val="00140717"/>
    <w:rsid w:val="00140FB7"/>
    <w:rsid w:val="00140FE4"/>
    <w:rsid w:val="00142273"/>
    <w:rsid w:val="001424D4"/>
    <w:rsid w:val="00142F54"/>
    <w:rsid w:val="00143090"/>
    <w:rsid w:val="001431A7"/>
    <w:rsid w:val="00143700"/>
    <w:rsid w:val="001437FB"/>
    <w:rsid w:val="0014381C"/>
    <w:rsid w:val="001441FF"/>
    <w:rsid w:val="001444E1"/>
    <w:rsid w:val="0014472F"/>
    <w:rsid w:val="00144DEC"/>
    <w:rsid w:val="0014519C"/>
    <w:rsid w:val="001452CC"/>
    <w:rsid w:val="001472BD"/>
    <w:rsid w:val="00147B90"/>
    <w:rsid w:val="001504CF"/>
    <w:rsid w:val="00150A2B"/>
    <w:rsid w:val="00150DCE"/>
    <w:rsid w:val="00150EE9"/>
    <w:rsid w:val="00152B69"/>
    <w:rsid w:val="001530AC"/>
    <w:rsid w:val="0015353D"/>
    <w:rsid w:val="0015359F"/>
    <w:rsid w:val="001535D7"/>
    <w:rsid w:val="00154177"/>
    <w:rsid w:val="001542BE"/>
    <w:rsid w:val="00154390"/>
    <w:rsid w:val="00156368"/>
    <w:rsid w:val="001571A4"/>
    <w:rsid w:val="001577E1"/>
    <w:rsid w:val="00157803"/>
    <w:rsid w:val="00160077"/>
    <w:rsid w:val="0016043C"/>
    <w:rsid w:val="00160A29"/>
    <w:rsid w:val="00160A6E"/>
    <w:rsid w:val="00160FCF"/>
    <w:rsid w:val="00161518"/>
    <w:rsid w:val="001620C9"/>
    <w:rsid w:val="001622D8"/>
    <w:rsid w:val="0016235B"/>
    <w:rsid w:val="001629D3"/>
    <w:rsid w:val="00162EA1"/>
    <w:rsid w:val="00163997"/>
    <w:rsid w:val="001643C2"/>
    <w:rsid w:val="001643FF"/>
    <w:rsid w:val="001644A7"/>
    <w:rsid w:val="0016467C"/>
    <w:rsid w:val="00164B64"/>
    <w:rsid w:val="00165AFF"/>
    <w:rsid w:val="0016668C"/>
    <w:rsid w:val="0016711F"/>
    <w:rsid w:val="00170265"/>
    <w:rsid w:val="0017121D"/>
    <w:rsid w:val="00171BC9"/>
    <w:rsid w:val="00171D05"/>
    <w:rsid w:val="001721FF"/>
    <w:rsid w:val="00172A69"/>
    <w:rsid w:val="00172B9D"/>
    <w:rsid w:val="00174860"/>
    <w:rsid w:val="00175ACE"/>
    <w:rsid w:val="001762F1"/>
    <w:rsid w:val="00176BED"/>
    <w:rsid w:val="001771FB"/>
    <w:rsid w:val="001773B7"/>
    <w:rsid w:val="00177D64"/>
    <w:rsid w:val="00177F7A"/>
    <w:rsid w:val="00180679"/>
    <w:rsid w:val="001808C6"/>
    <w:rsid w:val="00180951"/>
    <w:rsid w:val="00180A29"/>
    <w:rsid w:val="0018100E"/>
    <w:rsid w:val="0018128D"/>
    <w:rsid w:val="0018159A"/>
    <w:rsid w:val="001824A8"/>
    <w:rsid w:val="001829C5"/>
    <w:rsid w:val="00182F54"/>
    <w:rsid w:val="001831D8"/>
    <w:rsid w:val="001833FE"/>
    <w:rsid w:val="001838B1"/>
    <w:rsid w:val="00183A6B"/>
    <w:rsid w:val="0018484D"/>
    <w:rsid w:val="00184878"/>
    <w:rsid w:val="0018530E"/>
    <w:rsid w:val="001853F3"/>
    <w:rsid w:val="0018541C"/>
    <w:rsid w:val="00187060"/>
    <w:rsid w:val="00187CE3"/>
    <w:rsid w:val="00190D86"/>
    <w:rsid w:val="00191436"/>
    <w:rsid w:val="00191B63"/>
    <w:rsid w:val="00192018"/>
    <w:rsid w:val="00192B65"/>
    <w:rsid w:val="00192BCC"/>
    <w:rsid w:val="001930B4"/>
    <w:rsid w:val="00193183"/>
    <w:rsid w:val="00193298"/>
    <w:rsid w:val="0019332D"/>
    <w:rsid w:val="00193580"/>
    <w:rsid w:val="001935A9"/>
    <w:rsid w:val="0019475A"/>
    <w:rsid w:val="00194BD3"/>
    <w:rsid w:val="00194CD7"/>
    <w:rsid w:val="001950B6"/>
    <w:rsid w:val="00195AFA"/>
    <w:rsid w:val="00195C00"/>
    <w:rsid w:val="001965F4"/>
    <w:rsid w:val="00196A5F"/>
    <w:rsid w:val="00196B53"/>
    <w:rsid w:val="00197908"/>
    <w:rsid w:val="00197EC9"/>
    <w:rsid w:val="001A0BD7"/>
    <w:rsid w:val="001A0BDA"/>
    <w:rsid w:val="001A1C0F"/>
    <w:rsid w:val="001A22D8"/>
    <w:rsid w:val="001A24F3"/>
    <w:rsid w:val="001A2E26"/>
    <w:rsid w:val="001A33DE"/>
    <w:rsid w:val="001A4A99"/>
    <w:rsid w:val="001A5C11"/>
    <w:rsid w:val="001A6298"/>
    <w:rsid w:val="001A6986"/>
    <w:rsid w:val="001A72D8"/>
    <w:rsid w:val="001A7E99"/>
    <w:rsid w:val="001B085F"/>
    <w:rsid w:val="001B0F3C"/>
    <w:rsid w:val="001B1B56"/>
    <w:rsid w:val="001B1C98"/>
    <w:rsid w:val="001B20F7"/>
    <w:rsid w:val="001B2F02"/>
    <w:rsid w:val="001B370B"/>
    <w:rsid w:val="001B3CBB"/>
    <w:rsid w:val="001B4B06"/>
    <w:rsid w:val="001B4E79"/>
    <w:rsid w:val="001B5B5C"/>
    <w:rsid w:val="001B6335"/>
    <w:rsid w:val="001B66AD"/>
    <w:rsid w:val="001B7BF5"/>
    <w:rsid w:val="001B7C5F"/>
    <w:rsid w:val="001C0137"/>
    <w:rsid w:val="001C04D8"/>
    <w:rsid w:val="001C060D"/>
    <w:rsid w:val="001C09B7"/>
    <w:rsid w:val="001C1122"/>
    <w:rsid w:val="001C13BB"/>
    <w:rsid w:val="001C16DA"/>
    <w:rsid w:val="001C1816"/>
    <w:rsid w:val="001C21DD"/>
    <w:rsid w:val="001C3DA1"/>
    <w:rsid w:val="001C4208"/>
    <w:rsid w:val="001C4480"/>
    <w:rsid w:val="001C4AE5"/>
    <w:rsid w:val="001C5296"/>
    <w:rsid w:val="001C5F2A"/>
    <w:rsid w:val="001C5F69"/>
    <w:rsid w:val="001C6217"/>
    <w:rsid w:val="001C66BB"/>
    <w:rsid w:val="001D0777"/>
    <w:rsid w:val="001D0CCA"/>
    <w:rsid w:val="001D11B7"/>
    <w:rsid w:val="001D1F50"/>
    <w:rsid w:val="001D2115"/>
    <w:rsid w:val="001D21CF"/>
    <w:rsid w:val="001D2250"/>
    <w:rsid w:val="001D2840"/>
    <w:rsid w:val="001D2F50"/>
    <w:rsid w:val="001D30D2"/>
    <w:rsid w:val="001D30E6"/>
    <w:rsid w:val="001D44A7"/>
    <w:rsid w:val="001D4855"/>
    <w:rsid w:val="001D5714"/>
    <w:rsid w:val="001D7310"/>
    <w:rsid w:val="001D7475"/>
    <w:rsid w:val="001D7728"/>
    <w:rsid w:val="001E022E"/>
    <w:rsid w:val="001E0449"/>
    <w:rsid w:val="001E06EE"/>
    <w:rsid w:val="001E1037"/>
    <w:rsid w:val="001E13AA"/>
    <w:rsid w:val="001E1C75"/>
    <w:rsid w:val="001E23AD"/>
    <w:rsid w:val="001E23E9"/>
    <w:rsid w:val="001E3861"/>
    <w:rsid w:val="001E3981"/>
    <w:rsid w:val="001E3EFD"/>
    <w:rsid w:val="001E4B3D"/>
    <w:rsid w:val="001E4CE6"/>
    <w:rsid w:val="001E5C97"/>
    <w:rsid w:val="001E711A"/>
    <w:rsid w:val="001E7228"/>
    <w:rsid w:val="001E754D"/>
    <w:rsid w:val="001E776E"/>
    <w:rsid w:val="001E789C"/>
    <w:rsid w:val="001E7D0E"/>
    <w:rsid w:val="001F04D7"/>
    <w:rsid w:val="001F1089"/>
    <w:rsid w:val="001F10A5"/>
    <w:rsid w:val="001F1F28"/>
    <w:rsid w:val="001F2A29"/>
    <w:rsid w:val="001F38B4"/>
    <w:rsid w:val="001F4204"/>
    <w:rsid w:val="001F4547"/>
    <w:rsid w:val="001F47A9"/>
    <w:rsid w:val="001F5C62"/>
    <w:rsid w:val="001F5C69"/>
    <w:rsid w:val="001F5F52"/>
    <w:rsid w:val="001F60A6"/>
    <w:rsid w:val="001F74F5"/>
    <w:rsid w:val="001F7563"/>
    <w:rsid w:val="001F7797"/>
    <w:rsid w:val="001F78EC"/>
    <w:rsid w:val="002006A9"/>
    <w:rsid w:val="00200E49"/>
    <w:rsid w:val="002015F0"/>
    <w:rsid w:val="0020178D"/>
    <w:rsid w:val="00201B71"/>
    <w:rsid w:val="00201BCE"/>
    <w:rsid w:val="002021D9"/>
    <w:rsid w:val="002037B5"/>
    <w:rsid w:val="00204382"/>
    <w:rsid w:val="0020451D"/>
    <w:rsid w:val="0020461C"/>
    <w:rsid w:val="00204B6D"/>
    <w:rsid w:val="00204D9D"/>
    <w:rsid w:val="00205468"/>
    <w:rsid w:val="002056C8"/>
    <w:rsid w:val="002059EC"/>
    <w:rsid w:val="00206115"/>
    <w:rsid w:val="00206683"/>
    <w:rsid w:val="00206CED"/>
    <w:rsid w:val="00207461"/>
    <w:rsid w:val="002075BC"/>
    <w:rsid w:val="002075FA"/>
    <w:rsid w:val="0021056F"/>
    <w:rsid w:val="00210A2E"/>
    <w:rsid w:val="00210E57"/>
    <w:rsid w:val="00211542"/>
    <w:rsid w:val="002116E9"/>
    <w:rsid w:val="00211701"/>
    <w:rsid w:val="00211981"/>
    <w:rsid w:val="00211C13"/>
    <w:rsid w:val="00211EEC"/>
    <w:rsid w:val="00211F49"/>
    <w:rsid w:val="002123D9"/>
    <w:rsid w:val="0021382B"/>
    <w:rsid w:val="002146F2"/>
    <w:rsid w:val="002148F1"/>
    <w:rsid w:val="00214F5D"/>
    <w:rsid w:val="00215588"/>
    <w:rsid w:val="00215C32"/>
    <w:rsid w:val="00215F90"/>
    <w:rsid w:val="002160B3"/>
    <w:rsid w:val="00216122"/>
    <w:rsid w:val="0021696C"/>
    <w:rsid w:val="00217503"/>
    <w:rsid w:val="00217603"/>
    <w:rsid w:val="00217B1D"/>
    <w:rsid w:val="00217C44"/>
    <w:rsid w:val="0022177F"/>
    <w:rsid w:val="00221929"/>
    <w:rsid w:val="002223BE"/>
    <w:rsid w:val="00224285"/>
    <w:rsid w:val="00224D14"/>
    <w:rsid w:val="00225069"/>
    <w:rsid w:val="00226549"/>
    <w:rsid w:val="00227CBF"/>
    <w:rsid w:val="002308B6"/>
    <w:rsid w:val="00231242"/>
    <w:rsid w:val="00231734"/>
    <w:rsid w:val="00231B5C"/>
    <w:rsid w:val="00232277"/>
    <w:rsid w:val="002342FC"/>
    <w:rsid w:val="00235971"/>
    <w:rsid w:val="00235CD5"/>
    <w:rsid w:val="00235D0A"/>
    <w:rsid w:val="00235E7F"/>
    <w:rsid w:val="00235F8F"/>
    <w:rsid w:val="002363E3"/>
    <w:rsid w:val="00236D3C"/>
    <w:rsid w:val="002376EC"/>
    <w:rsid w:val="00237C2A"/>
    <w:rsid w:val="00240217"/>
    <w:rsid w:val="00241682"/>
    <w:rsid w:val="002417F3"/>
    <w:rsid w:val="00241939"/>
    <w:rsid w:val="00241D20"/>
    <w:rsid w:val="0024233B"/>
    <w:rsid w:val="0024387E"/>
    <w:rsid w:val="00243EBF"/>
    <w:rsid w:val="002450FF"/>
    <w:rsid w:val="0024523B"/>
    <w:rsid w:val="00246993"/>
    <w:rsid w:val="00247F40"/>
    <w:rsid w:val="00250ABA"/>
    <w:rsid w:val="0025269E"/>
    <w:rsid w:val="002526C4"/>
    <w:rsid w:val="00252B74"/>
    <w:rsid w:val="0025337C"/>
    <w:rsid w:val="00254EC3"/>
    <w:rsid w:val="00255FEF"/>
    <w:rsid w:val="002576DA"/>
    <w:rsid w:val="00257CBD"/>
    <w:rsid w:val="00257E2F"/>
    <w:rsid w:val="0026000D"/>
    <w:rsid w:val="00261226"/>
    <w:rsid w:val="00261F1B"/>
    <w:rsid w:val="00262721"/>
    <w:rsid w:val="0026274E"/>
    <w:rsid w:val="00264DCD"/>
    <w:rsid w:val="00265A63"/>
    <w:rsid w:val="00266862"/>
    <w:rsid w:val="00266F65"/>
    <w:rsid w:val="002672FA"/>
    <w:rsid w:val="00267793"/>
    <w:rsid w:val="002678CE"/>
    <w:rsid w:val="00270241"/>
    <w:rsid w:val="002705A4"/>
    <w:rsid w:val="002707EA"/>
    <w:rsid w:val="00270D01"/>
    <w:rsid w:val="0027140F"/>
    <w:rsid w:val="00272C52"/>
    <w:rsid w:val="00272E40"/>
    <w:rsid w:val="002730B8"/>
    <w:rsid w:val="00273137"/>
    <w:rsid w:val="002735F5"/>
    <w:rsid w:val="00273982"/>
    <w:rsid w:val="002740B2"/>
    <w:rsid w:val="00274465"/>
    <w:rsid w:val="0027463D"/>
    <w:rsid w:val="00275011"/>
    <w:rsid w:val="00275051"/>
    <w:rsid w:val="0027593E"/>
    <w:rsid w:val="00275F65"/>
    <w:rsid w:val="002761B4"/>
    <w:rsid w:val="0027651D"/>
    <w:rsid w:val="002766EB"/>
    <w:rsid w:val="0027706B"/>
    <w:rsid w:val="00277370"/>
    <w:rsid w:val="00277913"/>
    <w:rsid w:val="0028094B"/>
    <w:rsid w:val="0028098B"/>
    <w:rsid w:val="002816EF"/>
    <w:rsid w:val="00281D41"/>
    <w:rsid w:val="002822E1"/>
    <w:rsid w:val="002823F0"/>
    <w:rsid w:val="002834A6"/>
    <w:rsid w:val="00283571"/>
    <w:rsid w:val="002837DD"/>
    <w:rsid w:val="00285896"/>
    <w:rsid w:val="00286B2D"/>
    <w:rsid w:val="00286DCB"/>
    <w:rsid w:val="00290F99"/>
    <w:rsid w:val="0029147A"/>
    <w:rsid w:val="002916B7"/>
    <w:rsid w:val="00292301"/>
    <w:rsid w:val="002925C4"/>
    <w:rsid w:val="00292780"/>
    <w:rsid w:val="00292DF4"/>
    <w:rsid w:val="00293278"/>
    <w:rsid w:val="00293E6F"/>
    <w:rsid w:val="00294730"/>
    <w:rsid w:val="00294AC8"/>
    <w:rsid w:val="00294BB1"/>
    <w:rsid w:val="00295F9A"/>
    <w:rsid w:val="00296515"/>
    <w:rsid w:val="00296681"/>
    <w:rsid w:val="00296C58"/>
    <w:rsid w:val="00296D28"/>
    <w:rsid w:val="002976EE"/>
    <w:rsid w:val="002A0C1F"/>
    <w:rsid w:val="002A1781"/>
    <w:rsid w:val="002A1BDC"/>
    <w:rsid w:val="002A1BE2"/>
    <w:rsid w:val="002A1D54"/>
    <w:rsid w:val="002A29C4"/>
    <w:rsid w:val="002A3B73"/>
    <w:rsid w:val="002A50D9"/>
    <w:rsid w:val="002A51F7"/>
    <w:rsid w:val="002A522E"/>
    <w:rsid w:val="002A5604"/>
    <w:rsid w:val="002A5F6C"/>
    <w:rsid w:val="002A6B97"/>
    <w:rsid w:val="002B03CE"/>
    <w:rsid w:val="002B09AD"/>
    <w:rsid w:val="002B0FA3"/>
    <w:rsid w:val="002B1624"/>
    <w:rsid w:val="002B1B2F"/>
    <w:rsid w:val="002B2767"/>
    <w:rsid w:val="002B31BB"/>
    <w:rsid w:val="002B3459"/>
    <w:rsid w:val="002B35D6"/>
    <w:rsid w:val="002B469A"/>
    <w:rsid w:val="002B5385"/>
    <w:rsid w:val="002B5796"/>
    <w:rsid w:val="002B5D81"/>
    <w:rsid w:val="002B6426"/>
    <w:rsid w:val="002B6ACD"/>
    <w:rsid w:val="002B6C8C"/>
    <w:rsid w:val="002B6CD3"/>
    <w:rsid w:val="002B6E6C"/>
    <w:rsid w:val="002B6F3F"/>
    <w:rsid w:val="002B75D4"/>
    <w:rsid w:val="002C099F"/>
    <w:rsid w:val="002C10AB"/>
    <w:rsid w:val="002C13BE"/>
    <w:rsid w:val="002C1569"/>
    <w:rsid w:val="002C1750"/>
    <w:rsid w:val="002C1FD7"/>
    <w:rsid w:val="002C40ED"/>
    <w:rsid w:val="002C559C"/>
    <w:rsid w:val="002C5D2A"/>
    <w:rsid w:val="002C5E33"/>
    <w:rsid w:val="002C67A3"/>
    <w:rsid w:val="002C7401"/>
    <w:rsid w:val="002C7B94"/>
    <w:rsid w:val="002D0146"/>
    <w:rsid w:val="002D0B1D"/>
    <w:rsid w:val="002D0C6E"/>
    <w:rsid w:val="002D0DC9"/>
    <w:rsid w:val="002D1654"/>
    <w:rsid w:val="002D17DC"/>
    <w:rsid w:val="002D1822"/>
    <w:rsid w:val="002D1927"/>
    <w:rsid w:val="002D1F5A"/>
    <w:rsid w:val="002D2456"/>
    <w:rsid w:val="002D25A4"/>
    <w:rsid w:val="002D2E47"/>
    <w:rsid w:val="002D34E3"/>
    <w:rsid w:val="002D3A88"/>
    <w:rsid w:val="002D4E46"/>
    <w:rsid w:val="002D5731"/>
    <w:rsid w:val="002D5A82"/>
    <w:rsid w:val="002D5B79"/>
    <w:rsid w:val="002D642B"/>
    <w:rsid w:val="002D67F5"/>
    <w:rsid w:val="002D6B85"/>
    <w:rsid w:val="002D6CA1"/>
    <w:rsid w:val="002D6CC9"/>
    <w:rsid w:val="002D7047"/>
    <w:rsid w:val="002D73E4"/>
    <w:rsid w:val="002D742F"/>
    <w:rsid w:val="002E08DC"/>
    <w:rsid w:val="002E0A32"/>
    <w:rsid w:val="002E10D2"/>
    <w:rsid w:val="002E1925"/>
    <w:rsid w:val="002E2301"/>
    <w:rsid w:val="002E235E"/>
    <w:rsid w:val="002E26AF"/>
    <w:rsid w:val="002E2783"/>
    <w:rsid w:val="002E2AAF"/>
    <w:rsid w:val="002E30E6"/>
    <w:rsid w:val="002E3694"/>
    <w:rsid w:val="002E36D9"/>
    <w:rsid w:val="002E37DD"/>
    <w:rsid w:val="002E38F1"/>
    <w:rsid w:val="002E3993"/>
    <w:rsid w:val="002E3DE6"/>
    <w:rsid w:val="002E3E12"/>
    <w:rsid w:val="002E4B26"/>
    <w:rsid w:val="002E5864"/>
    <w:rsid w:val="002E595B"/>
    <w:rsid w:val="002E5E1D"/>
    <w:rsid w:val="002E663B"/>
    <w:rsid w:val="002E765B"/>
    <w:rsid w:val="002E76B1"/>
    <w:rsid w:val="002F01DB"/>
    <w:rsid w:val="002F0F26"/>
    <w:rsid w:val="002F130D"/>
    <w:rsid w:val="002F13BD"/>
    <w:rsid w:val="002F1CD1"/>
    <w:rsid w:val="002F2177"/>
    <w:rsid w:val="002F22B5"/>
    <w:rsid w:val="002F327A"/>
    <w:rsid w:val="002F4D6A"/>
    <w:rsid w:val="002F53B8"/>
    <w:rsid w:val="002F55D5"/>
    <w:rsid w:val="002F7562"/>
    <w:rsid w:val="002F79B7"/>
    <w:rsid w:val="00300121"/>
    <w:rsid w:val="003019B9"/>
    <w:rsid w:val="00302038"/>
    <w:rsid w:val="0030208F"/>
    <w:rsid w:val="003035D3"/>
    <w:rsid w:val="003035E1"/>
    <w:rsid w:val="00303874"/>
    <w:rsid w:val="003038F1"/>
    <w:rsid w:val="0030391B"/>
    <w:rsid w:val="00303C8E"/>
    <w:rsid w:val="00303DFA"/>
    <w:rsid w:val="00303E3A"/>
    <w:rsid w:val="00304211"/>
    <w:rsid w:val="00304548"/>
    <w:rsid w:val="003048A7"/>
    <w:rsid w:val="00304951"/>
    <w:rsid w:val="00305033"/>
    <w:rsid w:val="003057D6"/>
    <w:rsid w:val="00305961"/>
    <w:rsid w:val="00305A09"/>
    <w:rsid w:val="003060CF"/>
    <w:rsid w:val="00306CFA"/>
    <w:rsid w:val="0030708B"/>
    <w:rsid w:val="00307688"/>
    <w:rsid w:val="00307754"/>
    <w:rsid w:val="00307988"/>
    <w:rsid w:val="003079E1"/>
    <w:rsid w:val="00310212"/>
    <w:rsid w:val="00310591"/>
    <w:rsid w:val="00310820"/>
    <w:rsid w:val="00310DAD"/>
    <w:rsid w:val="00310E31"/>
    <w:rsid w:val="00310FE4"/>
    <w:rsid w:val="0031135A"/>
    <w:rsid w:val="00312415"/>
    <w:rsid w:val="00312FE0"/>
    <w:rsid w:val="00313ACA"/>
    <w:rsid w:val="0031434E"/>
    <w:rsid w:val="00314A0E"/>
    <w:rsid w:val="00315803"/>
    <w:rsid w:val="003159A4"/>
    <w:rsid w:val="00315BC4"/>
    <w:rsid w:val="00315CA1"/>
    <w:rsid w:val="00315D1D"/>
    <w:rsid w:val="003160F7"/>
    <w:rsid w:val="00316365"/>
    <w:rsid w:val="00316584"/>
    <w:rsid w:val="00316902"/>
    <w:rsid w:val="0031734E"/>
    <w:rsid w:val="00317668"/>
    <w:rsid w:val="00317E8F"/>
    <w:rsid w:val="00317FF4"/>
    <w:rsid w:val="003204A2"/>
    <w:rsid w:val="00320AF8"/>
    <w:rsid w:val="003210DB"/>
    <w:rsid w:val="003217B2"/>
    <w:rsid w:val="00321FB8"/>
    <w:rsid w:val="003220EE"/>
    <w:rsid w:val="0032229F"/>
    <w:rsid w:val="00322FB9"/>
    <w:rsid w:val="00323863"/>
    <w:rsid w:val="00324A9E"/>
    <w:rsid w:val="00325417"/>
    <w:rsid w:val="00326794"/>
    <w:rsid w:val="0032679C"/>
    <w:rsid w:val="003268E1"/>
    <w:rsid w:val="00326D3E"/>
    <w:rsid w:val="003271F2"/>
    <w:rsid w:val="003272E4"/>
    <w:rsid w:val="00327491"/>
    <w:rsid w:val="003276CE"/>
    <w:rsid w:val="00327769"/>
    <w:rsid w:val="00327B17"/>
    <w:rsid w:val="00327B3C"/>
    <w:rsid w:val="00330BE8"/>
    <w:rsid w:val="00330C39"/>
    <w:rsid w:val="00330E4C"/>
    <w:rsid w:val="00332199"/>
    <w:rsid w:val="00332921"/>
    <w:rsid w:val="00332B32"/>
    <w:rsid w:val="00333109"/>
    <w:rsid w:val="00333509"/>
    <w:rsid w:val="003358BC"/>
    <w:rsid w:val="00335BC9"/>
    <w:rsid w:val="00336519"/>
    <w:rsid w:val="00336942"/>
    <w:rsid w:val="00337971"/>
    <w:rsid w:val="00340747"/>
    <w:rsid w:val="00341005"/>
    <w:rsid w:val="0034139F"/>
    <w:rsid w:val="003427D9"/>
    <w:rsid w:val="00342DF0"/>
    <w:rsid w:val="00342FF7"/>
    <w:rsid w:val="00343C0B"/>
    <w:rsid w:val="0034423B"/>
    <w:rsid w:val="00344244"/>
    <w:rsid w:val="0034431D"/>
    <w:rsid w:val="00344735"/>
    <w:rsid w:val="003454C0"/>
    <w:rsid w:val="00346087"/>
    <w:rsid w:val="003467A4"/>
    <w:rsid w:val="00346806"/>
    <w:rsid w:val="00346C2F"/>
    <w:rsid w:val="00346D45"/>
    <w:rsid w:val="00347AAE"/>
    <w:rsid w:val="00347E7E"/>
    <w:rsid w:val="00347FB9"/>
    <w:rsid w:val="00351F13"/>
    <w:rsid w:val="0035232C"/>
    <w:rsid w:val="0035321C"/>
    <w:rsid w:val="003538F5"/>
    <w:rsid w:val="003539F8"/>
    <w:rsid w:val="00353B7F"/>
    <w:rsid w:val="00353B88"/>
    <w:rsid w:val="00353CEF"/>
    <w:rsid w:val="003545A7"/>
    <w:rsid w:val="003546D8"/>
    <w:rsid w:val="003546E6"/>
    <w:rsid w:val="00354872"/>
    <w:rsid w:val="00355160"/>
    <w:rsid w:val="003559EB"/>
    <w:rsid w:val="00355A0A"/>
    <w:rsid w:val="0035613F"/>
    <w:rsid w:val="00356A46"/>
    <w:rsid w:val="00356D9A"/>
    <w:rsid w:val="00356F33"/>
    <w:rsid w:val="0035711C"/>
    <w:rsid w:val="003578DD"/>
    <w:rsid w:val="00357C07"/>
    <w:rsid w:val="0036047F"/>
    <w:rsid w:val="003608EF"/>
    <w:rsid w:val="00361189"/>
    <w:rsid w:val="003615AC"/>
    <w:rsid w:val="00361E82"/>
    <w:rsid w:val="00362102"/>
    <w:rsid w:val="0036280C"/>
    <w:rsid w:val="00362E2F"/>
    <w:rsid w:val="0036421D"/>
    <w:rsid w:val="0036475C"/>
    <w:rsid w:val="003649C9"/>
    <w:rsid w:val="00364ED8"/>
    <w:rsid w:val="003650EC"/>
    <w:rsid w:val="00365E95"/>
    <w:rsid w:val="003677B1"/>
    <w:rsid w:val="00367B81"/>
    <w:rsid w:val="00367D72"/>
    <w:rsid w:val="00370E4A"/>
    <w:rsid w:val="00371619"/>
    <w:rsid w:val="00371785"/>
    <w:rsid w:val="00373511"/>
    <w:rsid w:val="00373820"/>
    <w:rsid w:val="00374232"/>
    <w:rsid w:val="0037430B"/>
    <w:rsid w:val="0037484A"/>
    <w:rsid w:val="00374A94"/>
    <w:rsid w:val="003767A4"/>
    <w:rsid w:val="0037739F"/>
    <w:rsid w:val="00377C58"/>
    <w:rsid w:val="00377E05"/>
    <w:rsid w:val="0038030A"/>
    <w:rsid w:val="003812B3"/>
    <w:rsid w:val="00381DDD"/>
    <w:rsid w:val="003821BA"/>
    <w:rsid w:val="00382987"/>
    <w:rsid w:val="003838E6"/>
    <w:rsid w:val="0038393A"/>
    <w:rsid w:val="00383FCE"/>
    <w:rsid w:val="00384233"/>
    <w:rsid w:val="00384618"/>
    <w:rsid w:val="00384C7A"/>
    <w:rsid w:val="00386F5E"/>
    <w:rsid w:val="003872FD"/>
    <w:rsid w:val="00387E9E"/>
    <w:rsid w:val="00390FC5"/>
    <w:rsid w:val="0039184C"/>
    <w:rsid w:val="00391D76"/>
    <w:rsid w:val="00391FA3"/>
    <w:rsid w:val="00392923"/>
    <w:rsid w:val="0039323E"/>
    <w:rsid w:val="00393765"/>
    <w:rsid w:val="003953F4"/>
    <w:rsid w:val="003956EA"/>
    <w:rsid w:val="00395838"/>
    <w:rsid w:val="00396940"/>
    <w:rsid w:val="003971E0"/>
    <w:rsid w:val="003972E1"/>
    <w:rsid w:val="00397462"/>
    <w:rsid w:val="003974D1"/>
    <w:rsid w:val="00397F91"/>
    <w:rsid w:val="003A0C32"/>
    <w:rsid w:val="003A0C36"/>
    <w:rsid w:val="003A1677"/>
    <w:rsid w:val="003A2572"/>
    <w:rsid w:val="003A2935"/>
    <w:rsid w:val="003A2BE1"/>
    <w:rsid w:val="003A2FD1"/>
    <w:rsid w:val="003A36F8"/>
    <w:rsid w:val="003A373A"/>
    <w:rsid w:val="003A3AE0"/>
    <w:rsid w:val="003A442E"/>
    <w:rsid w:val="003A5178"/>
    <w:rsid w:val="003A618E"/>
    <w:rsid w:val="003A6A8B"/>
    <w:rsid w:val="003A6BA6"/>
    <w:rsid w:val="003A6C1D"/>
    <w:rsid w:val="003A7034"/>
    <w:rsid w:val="003A72F6"/>
    <w:rsid w:val="003A78DC"/>
    <w:rsid w:val="003A7AEC"/>
    <w:rsid w:val="003B14B4"/>
    <w:rsid w:val="003B1BE4"/>
    <w:rsid w:val="003B1C32"/>
    <w:rsid w:val="003B1ECF"/>
    <w:rsid w:val="003B22FF"/>
    <w:rsid w:val="003B2C57"/>
    <w:rsid w:val="003B2F10"/>
    <w:rsid w:val="003B30E7"/>
    <w:rsid w:val="003B35E5"/>
    <w:rsid w:val="003B3DA4"/>
    <w:rsid w:val="003B40A4"/>
    <w:rsid w:val="003B4E8C"/>
    <w:rsid w:val="003B4F70"/>
    <w:rsid w:val="003B5A01"/>
    <w:rsid w:val="003B64E8"/>
    <w:rsid w:val="003B6A84"/>
    <w:rsid w:val="003B6D59"/>
    <w:rsid w:val="003B7B1A"/>
    <w:rsid w:val="003C018E"/>
    <w:rsid w:val="003C037A"/>
    <w:rsid w:val="003C1515"/>
    <w:rsid w:val="003C2455"/>
    <w:rsid w:val="003C2D59"/>
    <w:rsid w:val="003C2E2F"/>
    <w:rsid w:val="003C37A8"/>
    <w:rsid w:val="003C39A2"/>
    <w:rsid w:val="003C3DCC"/>
    <w:rsid w:val="003C45BB"/>
    <w:rsid w:val="003C4971"/>
    <w:rsid w:val="003C4CD3"/>
    <w:rsid w:val="003C50B0"/>
    <w:rsid w:val="003C68DF"/>
    <w:rsid w:val="003C7D3A"/>
    <w:rsid w:val="003D05D1"/>
    <w:rsid w:val="003D1204"/>
    <w:rsid w:val="003D12B8"/>
    <w:rsid w:val="003D34A5"/>
    <w:rsid w:val="003D3701"/>
    <w:rsid w:val="003D4318"/>
    <w:rsid w:val="003D515A"/>
    <w:rsid w:val="003D6FA1"/>
    <w:rsid w:val="003D77ED"/>
    <w:rsid w:val="003D7D4A"/>
    <w:rsid w:val="003E0A46"/>
    <w:rsid w:val="003E0B8C"/>
    <w:rsid w:val="003E1880"/>
    <w:rsid w:val="003E1AB8"/>
    <w:rsid w:val="003E2473"/>
    <w:rsid w:val="003E30EB"/>
    <w:rsid w:val="003E33F1"/>
    <w:rsid w:val="003E3657"/>
    <w:rsid w:val="003E3AF0"/>
    <w:rsid w:val="003E3D2F"/>
    <w:rsid w:val="003E4190"/>
    <w:rsid w:val="003E4D29"/>
    <w:rsid w:val="003E511F"/>
    <w:rsid w:val="003E58A7"/>
    <w:rsid w:val="003E5B43"/>
    <w:rsid w:val="003E6BE0"/>
    <w:rsid w:val="003E6C47"/>
    <w:rsid w:val="003E7A35"/>
    <w:rsid w:val="003E7A91"/>
    <w:rsid w:val="003F02DA"/>
    <w:rsid w:val="003F058F"/>
    <w:rsid w:val="003F06EA"/>
    <w:rsid w:val="003F094F"/>
    <w:rsid w:val="003F0B68"/>
    <w:rsid w:val="003F0E9B"/>
    <w:rsid w:val="003F1C57"/>
    <w:rsid w:val="003F1CAE"/>
    <w:rsid w:val="003F248D"/>
    <w:rsid w:val="003F2589"/>
    <w:rsid w:val="003F25DE"/>
    <w:rsid w:val="003F265D"/>
    <w:rsid w:val="003F280B"/>
    <w:rsid w:val="003F288C"/>
    <w:rsid w:val="003F40CF"/>
    <w:rsid w:val="003F47F4"/>
    <w:rsid w:val="003F5777"/>
    <w:rsid w:val="003F5802"/>
    <w:rsid w:val="003F628E"/>
    <w:rsid w:val="003F62D6"/>
    <w:rsid w:val="003F66A1"/>
    <w:rsid w:val="003F6A22"/>
    <w:rsid w:val="003F729D"/>
    <w:rsid w:val="003F7B2C"/>
    <w:rsid w:val="003F7D59"/>
    <w:rsid w:val="004012C8"/>
    <w:rsid w:val="00401504"/>
    <w:rsid w:val="00401741"/>
    <w:rsid w:val="00401DEC"/>
    <w:rsid w:val="00401EE8"/>
    <w:rsid w:val="004023B1"/>
    <w:rsid w:val="00402D6A"/>
    <w:rsid w:val="0040353F"/>
    <w:rsid w:val="0040355C"/>
    <w:rsid w:val="00403842"/>
    <w:rsid w:val="00403A4F"/>
    <w:rsid w:val="0040771E"/>
    <w:rsid w:val="004119C7"/>
    <w:rsid w:val="0041241B"/>
    <w:rsid w:val="004126E0"/>
    <w:rsid w:val="004130C9"/>
    <w:rsid w:val="00413E3C"/>
    <w:rsid w:val="00414946"/>
    <w:rsid w:val="0041523E"/>
    <w:rsid w:val="00415258"/>
    <w:rsid w:val="004155AD"/>
    <w:rsid w:val="00415B9E"/>
    <w:rsid w:val="004161A7"/>
    <w:rsid w:val="0041664B"/>
    <w:rsid w:val="00416828"/>
    <w:rsid w:val="0041693D"/>
    <w:rsid w:val="00416B6C"/>
    <w:rsid w:val="00417575"/>
    <w:rsid w:val="0041769F"/>
    <w:rsid w:val="004179E7"/>
    <w:rsid w:val="00417D2F"/>
    <w:rsid w:val="004205A6"/>
    <w:rsid w:val="00420864"/>
    <w:rsid w:val="004227EB"/>
    <w:rsid w:val="00422D1F"/>
    <w:rsid w:val="0042343D"/>
    <w:rsid w:val="004248A2"/>
    <w:rsid w:val="0042495F"/>
    <w:rsid w:val="00424CAC"/>
    <w:rsid w:val="0042502C"/>
    <w:rsid w:val="0042582E"/>
    <w:rsid w:val="00425F03"/>
    <w:rsid w:val="00426413"/>
    <w:rsid w:val="00426669"/>
    <w:rsid w:val="004268C4"/>
    <w:rsid w:val="00426E76"/>
    <w:rsid w:val="00426ECA"/>
    <w:rsid w:val="00427FD2"/>
    <w:rsid w:val="00430D4D"/>
    <w:rsid w:val="00430EC3"/>
    <w:rsid w:val="00431509"/>
    <w:rsid w:val="00431B4F"/>
    <w:rsid w:val="00431F57"/>
    <w:rsid w:val="004321AC"/>
    <w:rsid w:val="0043248B"/>
    <w:rsid w:val="0043248E"/>
    <w:rsid w:val="00432785"/>
    <w:rsid w:val="00432B16"/>
    <w:rsid w:val="00433467"/>
    <w:rsid w:val="004335DE"/>
    <w:rsid w:val="004335E7"/>
    <w:rsid w:val="00433834"/>
    <w:rsid w:val="00433FD3"/>
    <w:rsid w:val="004340ED"/>
    <w:rsid w:val="0043433D"/>
    <w:rsid w:val="0043455D"/>
    <w:rsid w:val="004347A1"/>
    <w:rsid w:val="00435064"/>
    <w:rsid w:val="00435082"/>
    <w:rsid w:val="0043627B"/>
    <w:rsid w:val="00437531"/>
    <w:rsid w:val="00437623"/>
    <w:rsid w:val="004376C6"/>
    <w:rsid w:val="00437B65"/>
    <w:rsid w:val="004407D8"/>
    <w:rsid w:val="0044081C"/>
    <w:rsid w:val="00440AD8"/>
    <w:rsid w:val="00440E18"/>
    <w:rsid w:val="004414CA"/>
    <w:rsid w:val="00444068"/>
    <w:rsid w:val="004444A4"/>
    <w:rsid w:val="0044509F"/>
    <w:rsid w:val="0044549A"/>
    <w:rsid w:val="0044558E"/>
    <w:rsid w:val="00445B70"/>
    <w:rsid w:val="00445BC7"/>
    <w:rsid w:val="00446619"/>
    <w:rsid w:val="00446FAC"/>
    <w:rsid w:val="00447D38"/>
    <w:rsid w:val="00450871"/>
    <w:rsid w:val="00450BDF"/>
    <w:rsid w:val="004511FB"/>
    <w:rsid w:val="0045154E"/>
    <w:rsid w:val="00451990"/>
    <w:rsid w:val="004519DF"/>
    <w:rsid w:val="00451B1E"/>
    <w:rsid w:val="00451CB2"/>
    <w:rsid w:val="00452039"/>
    <w:rsid w:val="00452B1B"/>
    <w:rsid w:val="00453166"/>
    <w:rsid w:val="00453C0D"/>
    <w:rsid w:val="0045536C"/>
    <w:rsid w:val="00455D68"/>
    <w:rsid w:val="00456109"/>
    <w:rsid w:val="0045649A"/>
    <w:rsid w:val="004575C8"/>
    <w:rsid w:val="00457754"/>
    <w:rsid w:val="00457A17"/>
    <w:rsid w:val="0046067F"/>
    <w:rsid w:val="004606DA"/>
    <w:rsid w:val="0046136C"/>
    <w:rsid w:val="0046138B"/>
    <w:rsid w:val="00462227"/>
    <w:rsid w:val="00462282"/>
    <w:rsid w:val="004629AD"/>
    <w:rsid w:val="00464200"/>
    <w:rsid w:val="004642F9"/>
    <w:rsid w:val="00464762"/>
    <w:rsid w:val="004648AA"/>
    <w:rsid w:val="0046598C"/>
    <w:rsid w:val="00465AAD"/>
    <w:rsid w:val="00465C0E"/>
    <w:rsid w:val="00465FA3"/>
    <w:rsid w:val="00466A5B"/>
    <w:rsid w:val="004679BF"/>
    <w:rsid w:val="00470275"/>
    <w:rsid w:val="004705D9"/>
    <w:rsid w:val="00470AB4"/>
    <w:rsid w:val="00472D05"/>
    <w:rsid w:val="00472D5B"/>
    <w:rsid w:val="004736A8"/>
    <w:rsid w:val="0047414F"/>
    <w:rsid w:val="00474B36"/>
    <w:rsid w:val="00475D67"/>
    <w:rsid w:val="00476721"/>
    <w:rsid w:val="004771D2"/>
    <w:rsid w:val="004805D4"/>
    <w:rsid w:val="00480A8A"/>
    <w:rsid w:val="00480E51"/>
    <w:rsid w:val="00481D9B"/>
    <w:rsid w:val="00481FCC"/>
    <w:rsid w:val="00482666"/>
    <w:rsid w:val="00482D28"/>
    <w:rsid w:val="00483D9F"/>
    <w:rsid w:val="004843B5"/>
    <w:rsid w:val="004844A5"/>
    <w:rsid w:val="004855F7"/>
    <w:rsid w:val="004860A3"/>
    <w:rsid w:val="0048640E"/>
    <w:rsid w:val="004864AE"/>
    <w:rsid w:val="00486CCD"/>
    <w:rsid w:val="004900F9"/>
    <w:rsid w:val="004906F0"/>
    <w:rsid w:val="00491DCB"/>
    <w:rsid w:val="00492BF1"/>
    <w:rsid w:val="004954DD"/>
    <w:rsid w:val="0049561F"/>
    <w:rsid w:val="004956B4"/>
    <w:rsid w:val="0049592F"/>
    <w:rsid w:val="00495999"/>
    <w:rsid w:val="00495BAC"/>
    <w:rsid w:val="00495FD6"/>
    <w:rsid w:val="00496C76"/>
    <w:rsid w:val="004A0607"/>
    <w:rsid w:val="004A07AE"/>
    <w:rsid w:val="004A0C1F"/>
    <w:rsid w:val="004A0ED8"/>
    <w:rsid w:val="004A161B"/>
    <w:rsid w:val="004A1D70"/>
    <w:rsid w:val="004A29D3"/>
    <w:rsid w:val="004A2BDF"/>
    <w:rsid w:val="004A2D8E"/>
    <w:rsid w:val="004A2E05"/>
    <w:rsid w:val="004A3504"/>
    <w:rsid w:val="004A36CE"/>
    <w:rsid w:val="004A3A02"/>
    <w:rsid w:val="004A3B8B"/>
    <w:rsid w:val="004A4701"/>
    <w:rsid w:val="004A5294"/>
    <w:rsid w:val="004A5F71"/>
    <w:rsid w:val="004A6A7D"/>
    <w:rsid w:val="004A6D64"/>
    <w:rsid w:val="004A70C7"/>
    <w:rsid w:val="004A75BA"/>
    <w:rsid w:val="004B05DA"/>
    <w:rsid w:val="004B26B0"/>
    <w:rsid w:val="004B2AEC"/>
    <w:rsid w:val="004B3881"/>
    <w:rsid w:val="004B3924"/>
    <w:rsid w:val="004B393E"/>
    <w:rsid w:val="004B439F"/>
    <w:rsid w:val="004B46F2"/>
    <w:rsid w:val="004B49B4"/>
    <w:rsid w:val="004B4BA4"/>
    <w:rsid w:val="004B4F1D"/>
    <w:rsid w:val="004B5473"/>
    <w:rsid w:val="004B591B"/>
    <w:rsid w:val="004B5AA5"/>
    <w:rsid w:val="004B5D61"/>
    <w:rsid w:val="004B6170"/>
    <w:rsid w:val="004B645E"/>
    <w:rsid w:val="004B73EF"/>
    <w:rsid w:val="004B77DD"/>
    <w:rsid w:val="004B7CEB"/>
    <w:rsid w:val="004B7F3A"/>
    <w:rsid w:val="004C1292"/>
    <w:rsid w:val="004C1497"/>
    <w:rsid w:val="004C1848"/>
    <w:rsid w:val="004C1ACF"/>
    <w:rsid w:val="004C26EA"/>
    <w:rsid w:val="004C293D"/>
    <w:rsid w:val="004C3497"/>
    <w:rsid w:val="004C3768"/>
    <w:rsid w:val="004C37CD"/>
    <w:rsid w:val="004C3E16"/>
    <w:rsid w:val="004C3EE2"/>
    <w:rsid w:val="004C4A91"/>
    <w:rsid w:val="004C58A4"/>
    <w:rsid w:val="004C7424"/>
    <w:rsid w:val="004C74F4"/>
    <w:rsid w:val="004D0335"/>
    <w:rsid w:val="004D0E16"/>
    <w:rsid w:val="004D2326"/>
    <w:rsid w:val="004D2353"/>
    <w:rsid w:val="004D2626"/>
    <w:rsid w:val="004D31E0"/>
    <w:rsid w:val="004D32B6"/>
    <w:rsid w:val="004D357B"/>
    <w:rsid w:val="004D3A84"/>
    <w:rsid w:val="004D3B30"/>
    <w:rsid w:val="004D3C14"/>
    <w:rsid w:val="004D45D8"/>
    <w:rsid w:val="004D4626"/>
    <w:rsid w:val="004D4C42"/>
    <w:rsid w:val="004D5169"/>
    <w:rsid w:val="004D609F"/>
    <w:rsid w:val="004D6594"/>
    <w:rsid w:val="004D6F95"/>
    <w:rsid w:val="004D707F"/>
    <w:rsid w:val="004E03DC"/>
    <w:rsid w:val="004E109C"/>
    <w:rsid w:val="004E16B7"/>
    <w:rsid w:val="004E1EE7"/>
    <w:rsid w:val="004E234E"/>
    <w:rsid w:val="004E27FA"/>
    <w:rsid w:val="004E2BD6"/>
    <w:rsid w:val="004E3569"/>
    <w:rsid w:val="004E35FA"/>
    <w:rsid w:val="004E3D6A"/>
    <w:rsid w:val="004E4254"/>
    <w:rsid w:val="004E4AE8"/>
    <w:rsid w:val="004E4F13"/>
    <w:rsid w:val="004E5602"/>
    <w:rsid w:val="004E5950"/>
    <w:rsid w:val="004E5FCF"/>
    <w:rsid w:val="004E6754"/>
    <w:rsid w:val="004E74F6"/>
    <w:rsid w:val="004E76B6"/>
    <w:rsid w:val="004F13A1"/>
    <w:rsid w:val="004F17BD"/>
    <w:rsid w:val="004F184A"/>
    <w:rsid w:val="004F26F9"/>
    <w:rsid w:val="004F2B33"/>
    <w:rsid w:val="004F3A98"/>
    <w:rsid w:val="004F4656"/>
    <w:rsid w:val="004F494B"/>
    <w:rsid w:val="004F4DDA"/>
    <w:rsid w:val="004F4FFF"/>
    <w:rsid w:val="004F56D0"/>
    <w:rsid w:val="004F6704"/>
    <w:rsid w:val="004F6751"/>
    <w:rsid w:val="004F68E1"/>
    <w:rsid w:val="004F6986"/>
    <w:rsid w:val="004F6996"/>
    <w:rsid w:val="004F6C26"/>
    <w:rsid w:val="004F6EF1"/>
    <w:rsid w:val="004F6F13"/>
    <w:rsid w:val="004F6F4C"/>
    <w:rsid w:val="004F743C"/>
    <w:rsid w:val="0050005D"/>
    <w:rsid w:val="00500E7D"/>
    <w:rsid w:val="00501B06"/>
    <w:rsid w:val="00502EEC"/>
    <w:rsid w:val="005030DC"/>
    <w:rsid w:val="0050362F"/>
    <w:rsid w:val="00503C4D"/>
    <w:rsid w:val="00503D8F"/>
    <w:rsid w:val="00504077"/>
    <w:rsid w:val="00504B67"/>
    <w:rsid w:val="00504C06"/>
    <w:rsid w:val="00504D4A"/>
    <w:rsid w:val="00506AEC"/>
    <w:rsid w:val="00506BB2"/>
    <w:rsid w:val="005111CF"/>
    <w:rsid w:val="005116F8"/>
    <w:rsid w:val="005129E6"/>
    <w:rsid w:val="005138D6"/>
    <w:rsid w:val="00513CCE"/>
    <w:rsid w:val="00513EE9"/>
    <w:rsid w:val="00514776"/>
    <w:rsid w:val="00514FAB"/>
    <w:rsid w:val="0051525D"/>
    <w:rsid w:val="00515458"/>
    <w:rsid w:val="00515918"/>
    <w:rsid w:val="0051626E"/>
    <w:rsid w:val="00517A35"/>
    <w:rsid w:val="005203E3"/>
    <w:rsid w:val="00520466"/>
    <w:rsid w:val="00520D03"/>
    <w:rsid w:val="00520E1E"/>
    <w:rsid w:val="00520FC4"/>
    <w:rsid w:val="0052149E"/>
    <w:rsid w:val="005216BE"/>
    <w:rsid w:val="005228A8"/>
    <w:rsid w:val="00522E28"/>
    <w:rsid w:val="00522FA9"/>
    <w:rsid w:val="00523B4E"/>
    <w:rsid w:val="00523FA6"/>
    <w:rsid w:val="005257B8"/>
    <w:rsid w:val="0052591B"/>
    <w:rsid w:val="00525E7D"/>
    <w:rsid w:val="00526BA7"/>
    <w:rsid w:val="0052763E"/>
    <w:rsid w:val="005302DC"/>
    <w:rsid w:val="00530343"/>
    <w:rsid w:val="00531237"/>
    <w:rsid w:val="00531AA5"/>
    <w:rsid w:val="005329C5"/>
    <w:rsid w:val="00532C9B"/>
    <w:rsid w:val="0053343C"/>
    <w:rsid w:val="00533A13"/>
    <w:rsid w:val="005344B2"/>
    <w:rsid w:val="00534839"/>
    <w:rsid w:val="00534AC3"/>
    <w:rsid w:val="00534AE3"/>
    <w:rsid w:val="00534FEA"/>
    <w:rsid w:val="005360CE"/>
    <w:rsid w:val="0053617F"/>
    <w:rsid w:val="0053640B"/>
    <w:rsid w:val="0053735E"/>
    <w:rsid w:val="005377AA"/>
    <w:rsid w:val="00537F5F"/>
    <w:rsid w:val="00540B32"/>
    <w:rsid w:val="005411A8"/>
    <w:rsid w:val="0054132A"/>
    <w:rsid w:val="00541599"/>
    <w:rsid w:val="00541675"/>
    <w:rsid w:val="00541CFF"/>
    <w:rsid w:val="00542020"/>
    <w:rsid w:val="005420BA"/>
    <w:rsid w:val="005422EE"/>
    <w:rsid w:val="005428C4"/>
    <w:rsid w:val="0054290F"/>
    <w:rsid w:val="00542FF6"/>
    <w:rsid w:val="00544196"/>
    <w:rsid w:val="005444F0"/>
    <w:rsid w:val="0054457E"/>
    <w:rsid w:val="0054532A"/>
    <w:rsid w:val="005455AA"/>
    <w:rsid w:val="00545951"/>
    <w:rsid w:val="00545AAB"/>
    <w:rsid w:val="005469D5"/>
    <w:rsid w:val="00546F31"/>
    <w:rsid w:val="00546FCF"/>
    <w:rsid w:val="005476D2"/>
    <w:rsid w:val="00547C2C"/>
    <w:rsid w:val="00547DE7"/>
    <w:rsid w:val="005509C8"/>
    <w:rsid w:val="0055196C"/>
    <w:rsid w:val="00551DF6"/>
    <w:rsid w:val="00551EB0"/>
    <w:rsid w:val="0055245A"/>
    <w:rsid w:val="005525A5"/>
    <w:rsid w:val="00552E98"/>
    <w:rsid w:val="0055319C"/>
    <w:rsid w:val="0055337C"/>
    <w:rsid w:val="00553A03"/>
    <w:rsid w:val="00553D54"/>
    <w:rsid w:val="00554D5A"/>
    <w:rsid w:val="00555309"/>
    <w:rsid w:val="005558B8"/>
    <w:rsid w:val="00556CA0"/>
    <w:rsid w:val="00556EE4"/>
    <w:rsid w:val="00557BB8"/>
    <w:rsid w:val="00560865"/>
    <w:rsid w:val="00560CC6"/>
    <w:rsid w:val="00560EBA"/>
    <w:rsid w:val="00560F20"/>
    <w:rsid w:val="005617E5"/>
    <w:rsid w:val="00561891"/>
    <w:rsid w:val="00561F34"/>
    <w:rsid w:val="0056305F"/>
    <w:rsid w:val="00563467"/>
    <w:rsid w:val="0056392D"/>
    <w:rsid w:val="00563CC8"/>
    <w:rsid w:val="00563E8B"/>
    <w:rsid w:val="005644D6"/>
    <w:rsid w:val="00565453"/>
    <w:rsid w:val="0056548B"/>
    <w:rsid w:val="005656A8"/>
    <w:rsid w:val="00566578"/>
    <w:rsid w:val="00566ACB"/>
    <w:rsid w:val="00567ACB"/>
    <w:rsid w:val="00570146"/>
    <w:rsid w:val="00570743"/>
    <w:rsid w:val="00571B87"/>
    <w:rsid w:val="00571E51"/>
    <w:rsid w:val="00572114"/>
    <w:rsid w:val="00572259"/>
    <w:rsid w:val="0057283F"/>
    <w:rsid w:val="00572A6A"/>
    <w:rsid w:val="00572C6A"/>
    <w:rsid w:val="00572FB9"/>
    <w:rsid w:val="00573BCD"/>
    <w:rsid w:val="00573D1C"/>
    <w:rsid w:val="0057435F"/>
    <w:rsid w:val="00574557"/>
    <w:rsid w:val="00574B33"/>
    <w:rsid w:val="005750FF"/>
    <w:rsid w:val="00575E17"/>
    <w:rsid w:val="00576259"/>
    <w:rsid w:val="00577A29"/>
    <w:rsid w:val="00577AF8"/>
    <w:rsid w:val="00577C9B"/>
    <w:rsid w:val="0058000D"/>
    <w:rsid w:val="005804AF"/>
    <w:rsid w:val="00580505"/>
    <w:rsid w:val="005808E8"/>
    <w:rsid w:val="00580F65"/>
    <w:rsid w:val="0058112A"/>
    <w:rsid w:val="00581CE6"/>
    <w:rsid w:val="00581EAE"/>
    <w:rsid w:val="00582290"/>
    <w:rsid w:val="005825BC"/>
    <w:rsid w:val="005828FF"/>
    <w:rsid w:val="00582A73"/>
    <w:rsid w:val="005831CE"/>
    <w:rsid w:val="00583E21"/>
    <w:rsid w:val="00584C48"/>
    <w:rsid w:val="005850E5"/>
    <w:rsid w:val="0058632D"/>
    <w:rsid w:val="005864DD"/>
    <w:rsid w:val="00587569"/>
    <w:rsid w:val="00587B6C"/>
    <w:rsid w:val="00590CF8"/>
    <w:rsid w:val="00590F0C"/>
    <w:rsid w:val="00591122"/>
    <w:rsid w:val="00591359"/>
    <w:rsid w:val="00591379"/>
    <w:rsid w:val="0059137C"/>
    <w:rsid w:val="00592541"/>
    <w:rsid w:val="005925D9"/>
    <w:rsid w:val="0059270E"/>
    <w:rsid w:val="00592B60"/>
    <w:rsid w:val="00592BAC"/>
    <w:rsid w:val="00593804"/>
    <w:rsid w:val="0059489F"/>
    <w:rsid w:val="00597B6B"/>
    <w:rsid w:val="005A0CE1"/>
    <w:rsid w:val="005A0E21"/>
    <w:rsid w:val="005A0ECF"/>
    <w:rsid w:val="005A122A"/>
    <w:rsid w:val="005A1532"/>
    <w:rsid w:val="005A1A67"/>
    <w:rsid w:val="005A1B74"/>
    <w:rsid w:val="005A2D99"/>
    <w:rsid w:val="005A2E9E"/>
    <w:rsid w:val="005A33AE"/>
    <w:rsid w:val="005A3963"/>
    <w:rsid w:val="005A3EDF"/>
    <w:rsid w:val="005A408D"/>
    <w:rsid w:val="005A410C"/>
    <w:rsid w:val="005A4491"/>
    <w:rsid w:val="005A55FC"/>
    <w:rsid w:val="005A56E6"/>
    <w:rsid w:val="005A58CF"/>
    <w:rsid w:val="005A7317"/>
    <w:rsid w:val="005A73CF"/>
    <w:rsid w:val="005A7BFC"/>
    <w:rsid w:val="005B0577"/>
    <w:rsid w:val="005B0EAE"/>
    <w:rsid w:val="005B1610"/>
    <w:rsid w:val="005B17E1"/>
    <w:rsid w:val="005B2745"/>
    <w:rsid w:val="005B2B45"/>
    <w:rsid w:val="005B2B5E"/>
    <w:rsid w:val="005B300A"/>
    <w:rsid w:val="005B347E"/>
    <w:rsid w:val="005B477C"/>
    <w:rsid w:val="005B4C40"/>
    <w:rsid w:val="005B4E1A"/>
    <w:rsid w:val="005B54F7"/>
    <w:rsid w:val="005B5ED1"/>
    <w:rsid w:val="005B63B7"/>
    <w:rsid w:val="005B6A7C"/>
    <w:rsid w:val="005C04CF"/>
    <w:rsid w:val="005C0711"/>
    <w:rsid w:val="005C215A"/>
    <w:rsid w:val="005C21AE"/>
    <w:rsid w:val="005C2531"/>
    <w:rsid w:val="005C2B39"/>
    <w:rsid w:val="005C2C6A"/>
    <w:rsid w:val="005C31B6"/>
    <w:rsid w:val="005C41DE"/>
    <w:rsid w:val="005C471F"/>
    <w:rsid w:val="005C4ACC"/>
    <w:rsid w:val="005C4B7A"/>
    <w:rsid w:val="005C4EAC"/>
    <w:rsid w:val="005C51C1"/>
    <w:rsid w:val="005C5BF2"/>
    <w:rsid w:val="005C660A"/>
    <w:rsid w:val="005C66C7"/>
    <w:rsid w:val="005C687D"/>
    <w:rsid w:val="005C6959"/>
    <w:rsid w:val="005C6995"/>
    <w:rsid w:val="005C6E5E"/>
    <w:rsid w:val="005C7C23"/>
    <w:rsid w:val="005C7D14"/>
    <w:rsid w:val="005C7D60"/>
    <w:rsid w:val="005C7D67"/>
    <w:rsid w:val="005D0DDD"/>
    <w:rsid w:val="005D0E39"/>
    <w:rsid w:val="005D1031"/>
    <w:rsid w:val="005D2704"/>
    <w:rsid w:val="005D2A4D"/>
    <w:rsid w:val="005D3078"/>
    <w:rsid w:val="005D3307"/>
    <w:rsid w:val="005D3689"/>
    <w:rsid w:val="005D3A0B"/>
    <w:rsid w:val="005D3D04"/>
    <w:rsid w:val="005D3FFE"/>
    <w:rsid w:val="005D41BE"/>
    <w:rsid w:val="005D4BDA"/>
    <w:rsid w:val="005D5760"/>
    <w:rsid w:val="005D6358"/>
    <w:rsid w:val="005D7899"/>
    <w:rsid w:val="005E0053"/>
    <w:rsid w:val="005E0424"/>
    <w:rsid w:val="005E0458"/>
    <w:rsid w:val="005E091C"/>
    <w:rsid w:val="005E0931"/>
    <w:rsid w:val="005E105A"/>
    <w:rsid w:val="005E15A6"/>
    <w:rsid w:val="005E1FF0"/>
    <w:rsid w:val="005E2F87"/>
    <w:rsid w:val="005E384A"/>
    <w:rsid w:val="005E3A30"/>
    <w:rsid w:val="005E4694"/>
    <w:rsid w:val="005E49D0"/>
    <w:rsid w:val="005E4ADB"/>
    <w:rsid w:val="005E5268"/>
    <w:rsid w:val="005E54D8"/>
    <w:rsid w:val="005E5975"/>
    <w:rsid w:val="005E62A8"/>
    <w:rsid w:val="005E7ADE"/>
    <w:rsid w:val="005E7C1D"/>
    <w:rsid w:val="005E7DCB"/>
    <w:rsid w:val="005F025E"/>
    <w:rsid w:val="005F0EBD"/>
    <w:rsid w:val="005F0EE7"/>
    <w:rsid w:val="005F1B9F"/>
    <w:rsid w:val="005F1BA9"/>
    <w:rsid w:val="005F2203"/>
    <w:rsid w:val="005F28AC"/>
    <w:rsid w:val="005F3884"/>
    <w:rsid w:val="005F3A59"/>
    <w:rsid w:val="005F3AFE"/>
    <w:rsid w:val="005F3FE7"/>
    <w:rsid w:val="005F494C"/>
    <w:rsid w:val="005F4CCE"/>
    <w:rsid w:val="005F5215"/>
    <w:rsid w:val="005F5427"/>
    <w:rsid w:val="005F6220"/>
    <w:rsid w:val="005F6554"/>
    <w:rsid w:val="005F6B1E"/>
    <w:rsid w:val="00600225"/>
    <w:rsid w:val="00600CB5"/>
    <w:rsid w:val="00600E67"/>
    <w:rsid w:val="006030D0"/>
    <w:rsid w:val="00603630"/>
    <w:rsid w:val="00603A08"/>
    <w:rsid w:val="00604197"/>
    <w:rsid w:val="006046B4"/>
    <w:rsid w:val="006047E1"/>
    <w:rsid w:val="00604F26"/>
    <w:rsid w:val="00605270"/>
    <w:rsid w:val="006059CE"/>
    <w:rsid w:val="00605B65"/>
    <w:rsid w:val="00606219"/>
    <w:rsid w:val="00610171"/>
    <w:rsid w:val="0061078D"/>
    <w:rsid w:val="00610B8B"/>
    <w:rsid w:val="00611CCE"/>
    <w:rsid w:val="00612235"/>
    <w:rsid w:val="006128A0"/>
    <w:rsid w:val="00612C57"/>
    <w:rsid w:val="0061319C"/>
    <w:rsid w:val="00613F39"/>
    <w:rsid w:val="006143B6"/>
    <w:rsid w:val="0061444D"/>
    <w:rsid w:val="00614A37"/>
    <w:rsid w:val="00614F92"/>
    <w:rsid w:val="00615C0F"/>
    <w:rsid w:val="00615E6F"/>
    <w:rsid w:val="00616225"/>
    <w:rsid w:val="006162EF"/>
    <w:rsid w:val="006164D6"/>
    <w:rsid w:val="00617D04"/>
    <w:rsid w:val="00620195"/>
    <w:rsid w:val="006206D8"/>
    <w:rsid w:val="006208F5"/>
    <w:rsid w:val="0062099C"/>
    <w:rsid w:val="00620B67"/>
    <w:rsid w:val="00621590"/>
    <w:rsid w:val="00621DA9"/>
    <w:rsid w:val="00622A46"/>
    <w:rsid w:val="00622B82"/>
    <w:rsid w:val="00623A3B"/>
    <w:rsid w:val="00623FA2"/>
    <w:rsid w:val="00624EA0"/>
    <w:rsid w:val="0062544F"/>
    <w:rsid w:val="0062570D"/>
    <w:rsid w:val="00625B1B"/>
    <w:rsid w:val="006262F2"/>
    <w:rsid w:val="00626E3B"/>
    <w:rsid w:val="00627C4B"/>
    <w:rsid w:val="006304C7"/>
    <w:rsid w:val="00630E82"/>
    <w:rsid w:val="00630F7A"/>
    <w:rsid w:val="00630FAF"/>
    <w:rsid w:val="006323E3"/>
    <w:rsid w:val="00634FEF"/>
    <w:rsid w:val="0063506E"/>
    <w:rsid w:val="00635183"/>
    <w:rsid w:val="0063552E"/>
    <w:rsid w:val="006355E4"/>
    <w:rsid w:val="00635ACB"/>
    <w:rsid w:val="00635B25"/>
    <w:rsid w:val="006372F1"/>
    <w:rsid w:val="00637454"/>
    <w:rsid w:val="00640938"/>
    <w:rsid w:val="00640999"/>
    <w:rsid w:val="00641D33"/>
    <w:rsid w:val="00641F40"/>
    <w:rsid w:val="00642154"/>
    <w:rsid w:val="00643127"/>
    <w:rsid w:val="0064387D"/>
    <w:rsid w:val="00643B9B"/>
    <w:rsid w:val="00643F46"/>
    <w:rsid w:val="00645787"/>
    <w:rsid w:val="00646967"/>
    <w:rsid w:val="006514B5"/>
    <w:rsid w:val="00652C97"/>
    <w:rsid w:val="006534F5"/>
    <w:rsid w:val="00653580"/>
    <w:rsid w:val="006535B7"/>
    <w:rsid w:val="006542C3"/>
    <w:rsid w:val="00654A0E"/>
    <w:rsid w:val="00654FC5"/>
    <w:rsid w:val="00655532"/>
    <w:rsid w:val="0065577D"/>
    <w:rsid w:val="006557DD"/>
    <w:rsid w:val="00656507"/>
    <w:rsid w:val="00656754"/>
    <w:rsid w:val="006574FD"/>
    <w:rsid w:val="00657982"/>
    <w:rsid w:val="00661133"/>
    <w:rsid w:val="00661248"/>
    <w:rsid w:val="006614F8"/>
    <w:rsid w:val="00662AD8"/>
    <w:rsid w:val="006631D6"/>
    <w:rsid w:val="00663FED"/>
    <w:rsid w:val="00664070"/>
    <w:rsid w:val="006640F5"/>
    <w:rsid w:val="00664348"/>
    <w:rsid w:val="00664733"/>
    <w:rsid w:val="00664864"/>
    <w:rsid w:val="00664999"/>
    <w:rsid w:val="00665BBF"/>
    <w:rsid w:val="00665DBA"/>
    <w:rsid w:val="0066645E"/>
    <w:rsid w:val="00666D6B"/>
    <w:rsid w:val="006673A4"/>
    <w:rsid w:val="00667EBE"/>
    <w:rsid w:val="006704E3"/>
    <w:rsid w:val="00671066"/>
    <w:rsid w:val="006716B8"/>
    <w:rsid w:val="00671BEF"/>
    <w:rsid w:val="00671F6B"/>
    <w:rsid w:val="00672561"/>
    <w:rsid w:val="00672A23"/>
    <w:rsid w:val="00672C06"/>
    <w:rsid w:val="00674687"/>
    <w:rsid w:val="0067517D"/>
    <w:rsid w:val="00675231"/>
    <w:rsid w:val="00675BEC"/>
    <w:rsid w:val="00676125"/>
    <w:rsid w:val="00676484"/>
    <w:rsid w:val="00676F0E"/>
    <w:rsid w:val="00677C2D"/>
    <w:rsid w:val="0068081E"/>
    <w:rsid w:val="00680DB0"/>
    <w:rsid w:val="00680E15"/>
    <w:rsid w:val="006810A1"/>
    <w:rsid w:val="00681227"/>
    <w:rsid w:val="00681A91"/>
    <w:rsid w:val="00681CE3"/>
    <w:rsid w:val="0068203D"/>
    <w:rsid w:val="0068207F"/>
    <w:rsid w:val="006826F1"/>
    <w:rsid w:val="00682E5F"/>
    <w:rsid w:val="00683CBF"/>
    <w:rsid w:val="0068409B"/>
    <w:rsid w:val="00684137"/>
    <w:rsid w:val="00684150"/>
    <w:rsid w:val="006846C2"/>
    <w:rsid w:val="00684BF5"/>
    <w:rsid w:val="00685444"/>
    <w:rsid w:val="0068644E"/>
    <w:rsid w:val="006865F0"/>
    <w:rsid w:val="00687241"/>
    <w:rsid w:val="00687C79"/>
    <w:rsid w:val="00690DB4"/>
    <w:rsid w:val="006910F2"/>
    <w:rsid w:val="006916BC"/>
    <w:rsid w:val="00691E30"/>
    <w:rsid w:val="006926DC"/>
    <w:rsid w:val="00692EEF"/>
    <w:rsid w:val="006933B8"/>
    <w:rsid w:val="0069360C"/>
    <w:rsid w:val="0069361E"/>
    <w:rsid w:val="00693906"/>
    <w:rsid w:val="00694981"/>
    <w:rsid w:val="00695335"/>
    <w:rsid w:val="00695CDF"/>
    <w:rsid w:val="00695CE2"/>
    <w:rsid w:val="006964A0"/>
    <w:rsid w:val="006969F3"/>
    <w:rsid w:val="00696DFD"/>
    <w:rsid w:val="00697391"/>
    <w:rsid w:val="006A071B"/>
    <w:rsid w:val="006A08E2"/>
    <w:rsid w:val="006A1BB8"/>
    <w:rsid w:val="006A1E1F"/>
    <w:rsid w:val="006A2498"/>
    <w:rsid w:val="006A28CC"/>
    <w:rsid w:val="006A350C"/>
    <w:rsid w:val="006A386F"/>
    <w:rsid w:val="006A3FA7"/>
    <w:rsid w:val="006A528A"/>
    <w:rsid w:val="006A54AF"/>
    <w:rsid w:val="006A5E98"/>
    <w:rsid w:val="006A681F"/>
    <w:rsid w:val="006A796F"/>
    <w:rsid w:val="006A7ADF"/>
    <w:rsid w:val="006A7E91"/>
    <w:rsid w:val="006A7EC4"/>
    <w:rsid w:val="006B0199"/>
    <w:rsid w:val="006B0991"/>
    <w:rsid w:val="006B0D05"/>
    <w:rsid w:val="006B0E6E"/>
    <w:rsid w:val="006B1475"/>
    <w:rsid w:val="006B19AB"/>
    <w:rsid w:val="006B1BE3"/>
    <w:rsid w:val="006B1C12"/>
    <w:rsid w:val="006B1F7E"/>
    <w:rsid w:val="006B2043"/>
    <w:rsid w:val="006B218C"/>
    <w:rsid w:val="006B2B83"/>
    <w:rsid w:val="006B2EC3"/>
    <w:rsid w:val="006B3260"/>
    <w:rsid w:val="006B56B4"/>
    <w:rsid w:val="006B5970"/>
    <w:rsid w:val="006B5A58"/>
    <w:rsid w:val="006B5D5F"/>
    <w:rsid w:val="006B635F"/>
    <w:rsid w:val="006B76C8"/>
    <w:rsid w:val="006C0152"/>
    <w:rsid w:val="006C24D9"/>
    <w:rsid w:val="006C2EF5"/>
    <w:rsid w:val="006C3111"/>
    <w:rsid w:val="006C3247"/>
    <w:rsid w:val="006C3DB9"/>
    <w:rsid w:val="006C3E19"/>
    <w:rsid w:val="006C517D"/>
    <w:rsid w:val="006C52BB"/>
    <w:rsid w:val="006C5B97"/>
    <w:rsid w:val="006C5CE3"/>
    <w:rsid w:val="006C7D76"/>
    <w:rsid w:val="006D10CE"/>
    <w:rsid w:val="006D15EA"/>
    <w:rsid w:val="006D194A"/>
    <w:rsid w:val="006D21AE"/>
    <w:rsid w:val="006D3CF7"/>
    <w:rsid w:val="006D4AAB"/>
    <w:rsid w:val="006D4E50"/>
    <w:rsid w:val="006D6207"/>
    <w:rsid w:val="006D7262"/>
    <w:rsid w:val="006D7671"/>
    <w:rsid w:val="006D782B"/>
    <w:rsid w:val="006E05F5"/>
    <w:rsid w:val="006E0D75"/>
    <w:rsid w:val="006E1309"/>
    <w:rsid w:val="006E17B1"/>
    <w:rsid w:val="006E17B5"/>
    <w:rsid w:val="006E25E6"/>
    <w:rsid w:val="006E41D5"/>
    <w:rsid w:val="006E494C"/>
    <w:rsid w:val="006E5802"/>
    <w:rsid w:val="006E5C24"/>
    <w:rsid w:val="006E6143"/>
    <w:rsid w:val="006E6A0A"/>
    <w:rsid w:val="006E6F8A"/>
    <w:rsid w:val="006E7722"/>
    <w:rsid w:val="006E7F03"/>
    <w:rsid w:val="006F04BA"/>
    <w:rsid w:val="006F0F1D"/>
    <w:rsid w:val="006F17DD"/>
    <w:rsid w:val="006F2AB0"/>
    <w:rsid w:val="006F2BA2"/>
    <w:rsid w:val="006F2C82"/>
    <w:rsid w:val="006F304F"/>
    <w:rsid w:val="006F3D4E"/>
    <w:rsid w:val="006F59B5"/>
    <w:rsid w:val="006F62FA"/>
    <w:rsid w:val="006F6377"/>
    <w:rsid w:val="006F6885"/>
    <w:rsid w:val="006F7B62"/>
    <w:rsid w:val="007010A2"/>
    <w:rsid w:val="007013E5"/>
    <w:rsid w:val="007024E1"/>
    <w:rsid w:val="00702949"/>
    <w:rsid w:val="00702A31"/>
    <w:rsid w:val="0070328B"/>
    <w:rsid w:val="007034FD"/>
    <w:rsid w:val="007039D6"/>
    <w:rsid w:val="00703A78"/>
    <w:rsid w:val="007044D0"/>
    <w:rsid w:val="00704E59"/>
    <w:rsid w:val="00704F2D"/>
    <w:rsid w:val="007052F4"/>
    <w:rsid w:val="00705C11"/>
    <w:rsid w:val="00706658"/>
    <w:rsid w:val="0070737E"/>
    <w:rsid w:val="007078A4"/>
    <w:rsid w:val="00707AA6"/>
    <w:rsid w:val="00710450"/>
    <w:rsid w:val="0071081A"/>
    <w:rsid w:val="00710EAC"/>
    <w:rsid w:val="00711830"/>
    <w:rsid w:val="00711A5C"/>
    <w:rsid w:val="00711F48"/>
    <w:rsid w:val="00713E69"/>
    <w:rsid w:val="007142C7"/>
    <w:rsid w:val="0071474D"/>
    <w:rsid w:val="007148F6"/>
    <w:rsid w:val="007149F5"/>
    <w:rsid w:val="007157A4"/>
    <w:rsid w:val="007157B9"/>
    <w:rsid w:val="00715B9A"/>
    <w:rsid w:val="00715E53"/>
    <w:rsid w:val="0071738F"/>
    <w:rsid w:val="00720EAF"/>
    <w:rsid w:val="00722B71"/>
    <w:rsid w:val="00724E68"/>
    <w:rsid w:val="007250E1"/>
    <w:rsid w:val="00725D84"/>
    <w:rsid w:val="007261C6"/>
    <w:rsid w:val="00726735"/>
    <w:rsid w:val="00726B2E"/>
    <w:rsid w:val="00726F7E"/>
    <w:rsid w:val="00727270"/>
    <w:rsid w:val="007272D3"/>
    <w:rsid w:val="00727E80"/>
    <w:rsid w:val="00727F1E"/>
    <w:rsid w:val="007304BB"/>
    <w:rsid w:val="00731649"/>
    <w:rsid w:val="007319CE"/>
    <w:rsid w:val="00731D02"/>
    <w:rsid w:val="00732A2E"/>
    <w:rsid w:val="00732B35"/>
    <w:rsid w:val="00732CFF"/>
    <w:rsid w:val="00733A98"/>
    <w:rsid w:val="0073472B"/>
    <w:rsid w:val="00734C7A"/>
    <w:rsid w:val="00735875"/>
    <w:rsid w:val="007359AD"/>
    <w:rsid w:val="00735B4B"/>
    <w:rsid w:val="00735C24"/>
    <w:rsid w:val="0073636A"/>
    <w:rsid w:val="0073652D"/>
    <w:rsid w:val="007367F0"/>
    <w:rsid w:val="00737206"/>
    <w:rsid w:val="007379AF"/>
    <w:rsid w:val="0074043F"/>
    <w:rsid w:val="00740A7A"/>
    <w:rsid w:val="00740AE5"/>
    <w:rsid w:val="00740C76"/>
    <w:rsid w:val="00741FAE"/>
    <w:rsid w:val="007421DF"/>
    <w:rsid w:val="00742979"/>
    <w:rsid w:val="0074305A"/>
    <w:rsid w:val="0074361B"/>
    <w:rsid w:val="00743B09"/>
    <w:rsid w:val="00743E7F"/>
    <w:rsid w:val="00744535"/>
    <w:rsid w:val="007446EC"/>
    <w:rsid w:val="00744982"/>
    <w:rsid w:val="00744BD9"/>
    <w:rsid w:val="007458DC"/>
    <w:rsid w:val="00745D39"/>
    <w:rsid w:val="00746D4F"/>
    <w:rsid w:val="00747579"/>
    <w:rsid w:val="007475E8"/>
    <w:rsid w:val="0074790F"/>
    <w:rsid w:val="00747957"/>
    <w:rsid w:val="00750F5A"/>
    <w:rsid w:val="00751E5C"/>
    <w:rsid w:val="0075316F"/>
    <w:rsid w:val="00753456"/>
    <w:rsid w:val="00753748"/>
    <w:rsid w:val="007540DD"/>
    <w:rsid w:val="00754CB6"/>
    <w:rsid w:val="00754DD9"/>
    <w:rsid w:val="00755595"/>
    <w:rsid w:val="00755D8A"/>
    <w:rsid w:val="00755F85"/>
    <w:rsid w:val="007560FA"/>
    <w:rsid w:val="00756173"/>
    <w:rsid w:val="00756DFC"/>
    <w:rsid w:val="00757285"/>
    <w:rsid w:val="00757696"/>
    <w:rsid w:val="007576CA"/>
    <w:rsid w:val="00757875"/>
    <w:rsid w:val="00757F16"/>
    <w:rsid w:val="00757F40"/>
    <w:rsid w:val="00760488"/>
    <w:rsid w:val="007609A3"/>
    <w:rsid w:val="00760AD6"/>
    <w:rsid w:val="0076121D"/>
    <w:rsid w:val="007624FE"/>
    <w:rsid w:val="00762AC9"/>
    <w:rsid w:val="00763026"/>
    <w:rsid w:val="0076376E"/>
    <w:rsid w:val="00763935"/>
    <w:rsid w:val="00764951"/>
    <w:rsid w:val="00764A21"/>
    <w:rsid w:val="00764CC1"/>
    <w:rsid w:val="00764F71"/>
    <w:rsid w:val="00764FDE"/>
    <w:rsid w:val="007653D7"/>
    <w:rsid w:val="00765C72"/>
    <w:rsid w:val="007661AC"/>
    <w:rsid w:val="00766766"/>
    <w:rsid w:val="007669FD"/>
    <w:rsid w:val="00766B81"/>
    <w:rsid w:val="00766DB8"/>
    <w:rsid w:val="0076775D"/>
    <w:rsid w:val="00767E05"/>
    <w:rsid w:val="00770181"/>
    <w:rsid w:val="007701CB"/>
    <w:rsid w:val="00771501"/>
    <w:rsid w:val="00771BD4"/>
    <w:rsid w:val="007726DC"/>
    <w:rsid w:val="00772B29"/>
    <w:rsid w:val="0077316B"/>
    <w:rsid w:val="007746F5"/>
    <w:rsid w:val="00774E68"/>
    <w:rsid w:val="00775BA3"/>
    <w:rsid w:val="00776218"/>
    <w:rsid w:val="0077666F"/>
    <w:rsid w:val="00777EBC"/>
    <w:rsid w:val="00777F02"/>
    <w:rsid w:val="007804EE"/>
    <w:rsid w:val="007824F6"/>
    <w:rsid w:val="00782D40"/>
    <w:rsid w:val="00783D06"/>
    <w:rsid w:val="00785484"/>
    <w:rsid w:val="00787DAD"/>
    <w:rsid w:val="00790606"/>
    <w:rsid w:val="0079088A"/>
    <w:rsid w:val="00790DBF"/>
    <w:rsid w:val="0079107F"/>
    <w:rsid w:val="007915C9"/>
    <w:rsid w:val="0079194C"/>
    <w:rsid w:val="00791B11"/>
    <w:rsid w:val="00793B1D"/>
    <w:rsid w:val="00793DCD"/>
    <w:rsid w:val="0079415A"/>
    <w:rsid w:val="007941B5"/>
    <w:rsid w:val="007941C4"/>
    <w:rsid w:val="007963AE"/>
    <w:rsid w:val="007964BE"/>
    <w:rsid w:val="007966E8"/>
    <w:rsid w:val="0079670E"/>
    <w:rsid w:val="007969A2"/>
    <w:rsid w:val="00796F2D"/>
    <w:rsid w:val="00797AD6"/>
    <w:rsid w:val="00797C7C"/>
    <w:rsid w:val="007A1160"/>
    <w:rsid w:val="007A1CF8"/>
    <w:rsid w:val="007A2345"/>
    <w:rsid w:val="007A419B"/>
    <w:rsid w:val="007A41D7"/>
    <w:rsid w:val="007A43EC"/>
    <w:rsid w:val="007A4B77"/>
    <w:rsid w:val="007A580D"/>
    <w:rsid w:val="007A5DD2"/>
    <w:rsid w:val="007A5F33"/>
    <w:rsid w:val="007A6070"/>
    <w:rsid w:val="007A63B1"/>
    <w:rsid w:val="007A6A9B"/>
    <w:rsid w:val="007A76AC"/>
    <w:rsid w:val="007A7CA8"/>
    <w:rsid w:val="007A7E78"/>
    <w:rsid w:val="007A7F25"/>
    <w:rsid w:val="007B070D"/>
    <w:rsid w:val="007B09EE"/>
    <w:rsid w:val="007B1190"/>
    <w:rsid w:val="007B1693"/>
    <w:rsid w:val="007B1B64"/>
    <w:rsid w:val="007B2204"/>
    <w:rsid w:val="007B2ADC"/>
    <w:rsid w:val="007B2C1E"/>
    <w:rsid w:val="007B2EE2"/>
    <w:rsid w:val="007B306A"/>
    <w:rsid w:val="007B32F9"/>
    <w:rsid w:val="007B4540"/>
    <w:rsid w:val="007B45F5"/>
    <w:rsid w:val="007B468F"/>
    <w:rsid w:val="007B4854"/>
    <w:rsid w:val="007B4B34"/>
    <w:rsid w:val="007B5061"/>
    <w:rsid w:val="007B6258"/>
    <w:rsid w:val="007B6271"/>
    <w:rsid w:val="007B6348"/>
    <w:rsid w:val="007B638E"/>
    <w:rsid w:val="007B658E"/>
    <w:rsid w:val="007B6F13"/>
    <w:rsid w:val="007B7ECE"/>
    <w:rsid w:val="007C01D2"/>
    <w:rsid w:val="007C089C"/>
    <w:rsid w:val="007C09D8"/>
    <w:rsid w:val="007C1A6E"/>
    <w:rsid w:val="007C1C67"/>
    <w:rsid w:val="007C2B0B"/>
    <w:rsid w:val="007C40F3"/>
    <w:rsid w:val="007C4818"/>
    <w:rsid w:val="007C4C62"/>
    <w:rsid w:val="007C4FDE"/>
    <w:rsid w:val="007C5322"/>
    <w:rsid w:val="007C536A"/>
    <w:rsid w:val="007C6DBF"/>
    <w:rsid w:val="007C7641"/>
    <w:rsid w:val="007C78B7"/>
    <w:rsid w:val="007C78C1"/>
    <w:rsid w:val="007D00F0"/>
    <w:rsid w:val="007D0F7C"/>
    <w:rsid w:val="007D16B2"/>
    <w:rsid w:val="007D19C3"/>
    <w:rsid w:val="007D3054"/>
    <w:rsid w:val="007D4158"/>
    <w:rsid w:val="007D4351"/>
    <w:rsid w:val="007D4F31"/>
    <w:rsid w:val="007D4FA6"/>
    <w:rsid w:val="007D5164"/>
    <w:rsid w:val="007D5FD9"/>
    <w:rsid w:val="007D7988"/>
    <w:rsid w:val="007D798B"/>
    <w:rsid w:val="007E0331"/>
    <w:rsid w:val="007E099A"/>
    <w:rsid w:val="007E0A60"/>
    <w:rsid w:val="007E0AA0"/>
    <w:rsid w:val="007E116F"/>
    <w:rsid w:val="007E198A"/>
    <w:rsid w:val="007E23CB"/>
    <w:rsid w:val="007E32ED"/>
    <w:rsid w:val="007E48C2"/>
    <w:rsid w:val="007E4BB6"/>
    <w:rsid w:val="007E5226"/>
    <w:rsid w:val="007E5714"/>
    <w:rsid w:val="007E5EC4"/>
    <w:rsid w:val="007E61C0"/>
    <w:rsid w:val="007E658E"/>
    <w:rsid w:val="007F05D1"/>
    <w:rsid w:val="007F07F2"/>
    <w:rsid w:val="007F08DB"/>
    <w:rsid w:val="007F16A7"/>
    <w:rsid w:val="007F1B1F"/>
    <w:rsid w:val="007F336E"/>
    <w:rsid w:val="007F3615"/>
    <w:rsid w:val="007F4C5E"/>
    <w:rsid w:val="007F5056"/>
    <w:rsid w:val="007F53BF"/>
    <w:rsid w:val="007F551D"/>
    <w:rsid w:val="007F5CC1"/>
    <w:rsid w:val="007F5EF3"/>
    <w:rsid w:val="007F63D7"/>
    <w:rsid w:val="007F6E06"/>
    <w:rsid w:val="007F76E2"/>
    <w:rsid w:val="007F7B0A"/>
    <w:rsid w:val="007F7B28"/>
    <w:rsid w:val="00800405"/>
    <w:rsid w:val="00800AAD"/>
    <w:rsid w:val="00801093"/>
    <w:rsid w:val="00801CA9"/>
    <w:rsid w:val="008025F4"/>
    <w:rsid w:val="00803571"/>
    <w:rsid w:val="0080370D"/>
    <w:rsid w:val="00803C51"/>
    <w:rsid w:val="00803F3C"/>
    <w:rsid w:val="00804CFE"/>
    <w:rsid w:val="0080522B"/>
    <w:rsid w:val="008056F9"/>
    <w:rsid w:val="00805774"/>
    <w:rsid w:val="00806908"/>
    <w:rsid w:val="008073CC"/>
    <w:rsid w:val="00810607"/>
    <w:rsid w:val="00810A38"/>
    <w:rsid w:val="00811084"/>
    <w:rsid w:val="00811098"/>
    <w:rsid w:val="0081164B"/>
    <w:rsid w:val="00811B08"/>
    <w:rsid w:val="00811B44"/>
    <w:rsid w:val="00811DDC"/>
    <w:rsid w:val="0081321E"/>
    <w:rsid w:val="0081383D"/>
    <w:rsid w:val="00814408"/>
    <w:rsid w:val="00814881"/>
    <w:rsid w:val="008154D9"/>
    <w:rsid w:val="00815DFE"/>
    <w:rsid w:val="00815E59"/>
    <w:rsid w:val="00816200"/>
    <w:rsid w:val="008168B8"/>
    <w:rsid w:val="00816A0B"/>
    <w:rsid w:val="00817758"/>
    <w:rsid w:val="008179A5"/>
    <w:rsid w:val="00817B0B"/>
    <w:rsid w:val="00820004"/>
    <w:rsid w:val="008208E3"/>
    <w:rsid w:val="00820E29"/>
    <w:rsid w:val="008212F0"/>
    <w:rsid w:val="00821C60"/>
    <w:rsid w:val="00822971"/>
    <w:rsid w:val="00822A99"/>
    <w:rsid w:val="008235D2"/>
    <w:rsid w:val="00824351"/>
    <w:rsid w:val="0082455F"/>
    <w:rsid w:val="00824822"/>
    <w:rsid w:val="008255DF"/>
    <w:rsid w:val="00825CD2"/>
    <w:rsid w:val="00826E40"/>
    <w:rsid w:val="00826ED3"/>
    <w:rsid w:val="008279DF"/>
    <w:rsid w:val="008300A4"/>
    <w:rsid w:val="008301A0"/>
    <w:rsid w:val="00830AD9"/>
    <w:rsid w:val="008311C3"/>
    <w:rsid w:val="00831C93"/>
    <w:rsid w:val="00831DC6"/>
    <w:rsid w:val="00832247"/>
    <w:rsid w:val="0083251E"/>
    <w:rsid w:val="008327BA"/>
    <w:rsid w:val="00833071"/>
    <w:rsid w:val="00834205"/>
    <w:rsid w:val="0083461B"/>
    <w:rsid w:val="00834FE8"/>
    <w:rsid w:val="0083509C"/>
    <w:rsid w:val="00835ACB"/>
    <w:rsid w:val="008361EB"/>
    <w:rsid w:val="00836948"/>
    <w:rsid w:val="00837205"/>
    <w:rsid w:val="00837B00"/>
    <w:rsid w:val="00837E95"/>
    <w:rsid w:val="008401BF"/>
    <w:rsid w:val="00841901"/>
    <w:rsid w:val="0084202B"/>
    <w:rsid w:val="0084219F"/>
    <w:rsid w:val="0084229D"/>
    <w:rsid w:val="008423A4"/>
    <w:rsid w:val="00842B07"/>
    <w:rsid w:val="008436E3"/>
    <w:rsid w:val="00843724"/>
    <w:rsid w:val="008438A7"/>
    <w:rsid w:val="0084390D"/>
    <w:rsid w:val="00843998"/>
    <w:rsid w:val="008439FE"/>
    <w:rsid w:val="00843BA2"/>
    <w:rsid w:val="00843F6F"/>
    <w:rsid w:val="00844452"/>
    <w:rsid w:val="0084483B"/>
    <w:rsid w:val="00844F10"/>
    <w:rsid w:val="00846655"/>
    <w:rsid w:val="008466D3"/>
    <w:rsid w:val="00846CE2"/>
    <w:rsid w:val="008473F2"/>
    <w:rsid w:val="008474B9"/>
    <w:rsid w:val="00847BA3"/>
    <w:rsid w:val="00850E12"/>
    <w:rsid w:val="008527EA"/>
    <w:rsid w:val="0085284B"/>
    <w:rsid w:val="00852E96"/>
    <w:rsid w:val="008530A4"/>
    <w:rsid w:val="008539C9"/>
    <w:rsid w:val="00854543"/>
    <w:rsid w:val="0085460D"/>
    <w:rsid w:val="00855082"/>
    <w:rsid w:val="0085512B"/>
    <w:rsid w:val="008559AE"/>
    <w:rsid w:val="00855E6B"/>
    <w:rsid w:val="00857BA5"/>
    <w:rsid w:val="008601D5"/>
    <w:rsid w:val="008603EB"/>
    <w:rsid w:val="00860498"/>
    <w:rsid w:val="008612AD"/>
    <w:rsid w:val="00861553"/>
    <w:rsid w:val="00861D4B"/>
    <w:rsid w:val="00861DD4"/>
    <w:rsid w:val="00862840"/>
    <w:rsid w:val="008629EA"/>
    <w:rsid w:val="00862DB7"/>
    <w:rsid w:val="00862F08"/>
    <w:rsid w:val="00862FDB"/>
    <w:rsid w:val="008637D4"/>
    <w:rsid w:val="00863FFA"/>
    <w:rsid w:val="00864130"/>
    <w:rsid w:val="00864EB7"/>
    <w:rsid w:val="00865DF8"/>
    <w:rsid w:val="008664EA"/>
    <w:rsid w:val="008679E3"/>
    <w:rsid w:val="00867DDB"/>
    <w:rsid w:val="00870470"/>
    <w:rsid w:val="0087116F"/>
    <w:rsid w:val="008712D9"/>
    <w:rsid w:val="00871ED7"/>
    <w:rsid w:val="008747DB"/>
    <w:rsid w:val="00874B29"/>
    <w:rsid w:val="00875090"/>
    <w:rsid w:val="00875229"/>
    <w:rsid w:val="008754BD"/>
    <w:rsid w:val="0087601B"/>
    <w:rsid w:val="0087657D"/>
    <w:rsid w:val="00876FEA"/>
    <w:rsid w:val="0088160A"/>
    <w:rsid w:val="00881A59"/>
    <w:rsid w:val="00881A73"/>
    <w:rsid w:val="00881B77"/>
    <w:rsid w:val="00882101"/>
    <w:rsid w:val="008821C3"/>
    <w:rsid w:val="0088228D"/>
    <w:rsid w:val="008825AF"/>
    <w:rsid w:val="008827E9"/>
    <w:rsid w:val="00882EE9"/>
    <w:rsid w:val="00882FE1"/>
    <w:rsid w:val="008832BA"/>
    <w:rsid w:val="00883703"/>
    <w:rsid w:val="00885421"/>
    <w:rsid w:val="00885514"/>
    <w:rsid w:val="008859FF"/>
    <w:rsid w:val="008867FC"/>
    <w:rsid w:val="00886941"/>
    <w:rsid w:val="00886F68"/>
    <w:rsid w:val="00887027"/>
    <w:rsid w:val="0088762C"/>
    <w:rsid w:val="00887A75"/>
    <w:rsid w:val="00887AFD"/>
    <w:rsid w:val="0089013A"/>
    <w:rsid w:val="0089025F"/>
    <w:rsid w:val="0089129A"/>
    <w:rsid w:val="008919C6"/>
    <w:rsid w:val="00891B4E"/>
    <w:rsid w:val="008921F9"/>
    <w:rsid w:val="0089233C"/>
    <w:rsid w:val="008924E5"/>
    <w:rsid w:val="00892A9E"/>
    <w:rsid w:val="00892DB0"/>
    <w:rsid w:val="00893134"/>
    <w:rsid w:val="008935E1"/>
    <w:rsid w:val="00894711"/>
    <w:rsid w:val="008949AD"/>
    <w:rsid w:val="0089549B"/>
    <w:rsid w:val="00895DBA"/>
    <w:rsid w:val="00895F72"/>
    <w:rsid w:val="00896379"/>
    <w:rsid w:val="008964E3"/>
    <w:rsid w:val="00896DD1"/>
    <w:rsid w:val="008970B2"/>
    <w:rsid w:val="008979C6"/>
    <w:rsid w:val="008A040A"/>
    <w:rsid w:val="008A06C6"/>
    <w:rsid w:val="008A0806"/>
    <w:rsid w:val="008A0EB6"/>
    <w:rsid w:val="008A0F96"/>
    <w:rsid w:val="008A1C56"/>
    <w:rsid w:val="008A1FB8"/>
    <w:rsid w:val="008A24BD"/>
    <w:rsid w:val="008A2635"/>
    <w:rsid w:val="008A2691"/>
    <w:rsid w:val="008A2ABD"/>
    <w:rsid w:val="008A31E3"/>
    <w:rsid w:val="008A383D"/>
    <w:rsid w:val="008A4252"/>
    <w:rsid w:val="008A466C"/>
    <w:rsid w:val="008A47C0"/>
    <w:rsid w:val="008A4948"/>
    <w:rsid w:val="008A5296"/>
    <w:rsid w:val="008A5465"/>
    <w:rsid w:val="008A5650"/>
    <w:rsid w:val="008A6C10"/>
    <w:rsid w:val="008A7108"/>
    <w:rsid w:val="008B00C5"/>
    <w:rsid w:val="008B04DD"/>
    <w:rsid w:val="008B0560"/>
    <w:rsid w:val="008B0D5C"/>
    <w:rsid w:val="008B0DF7"/>
    <w:rsid w:val="008B1B0A"/>
    <w:rsid w:val="008B37CF"/>
    <w:rsid w:val="008B43FE"/>
    <w:rsid w:val="008B4629"/>
    <w:rsid w:val="008B4C1C"/>
    <w:rsid w:val="008B53AB"/>
    <w:rsid w:val="008B59AC"/>
    <w:rsid w:val="008B6121"/>
    <w:rsid w:val="008B6E98"/>
    <w:rsid w:val="008B7E14"/>
    <w:rsid w:val="008C0417"/>
    <w:rsid w:val="008C1040"/>
    <w:rsid w:val="008C137F"/>
    <w:rsid w:val="008C30F3"/>
    <w:rsid w:val="008C433C"/>
    <w:rsid w:val="008C4C9C"/>
    <w:rsid w:val="008C4FF6"/>
    <w:rsid w:val="008C50C2"/>
    <w:rsid w:val="008C54C8"/>
    <w:rsid w:val="008C54C9"/>
    <w:rsid w:val="008C562D"/>
    <w:rsid w:val="008C69C0"/>
    <w:rsid w:val="008C700D"/>
    <w:rsid w:val="008C7914"/>
    <w:rsid w:val="008C7CA0"/>
    <w:rsid w:val="008D01DA"/>
    <w:rsid w:val="008D0F29"/>
    <w:rsid w:val="008D0F78"/>
    <w:rsid w:val="008D10A0"/>
    <w:rsid w:val="008D15AD"/>
    <w:rsid w:val="008D1A40"/>
    <w:rsid w:val="008D1A96"/>
    <w:rsid w:val="008D1E28"/>
    <w:rsid w:val="008D285F"/>
    <w:rsid w:val="008D3692"/>
    <w:rsid w:val="008D41FE"/>
    <w:rsid w:val="008D47B6"/>
    <w:rsid w:val="008D68B8"/>
    <w:rsid w:val="008E0671"/>
    <w:rsid w:val="008E0AEF"/>
    <w:rsid w:val="008E0DE1"/>
    <w:rsid w:val="008E2951"/>
    <w:rsid w:val="008E2C49"/>
    <w:rsid w:val="008E3932"/>
    <w:rsid w:val="008E393B"/>
    <w:rsid w:val="008E47F7"/>
    <w:rsid w:val="008E4BF3"/>
    <w:rsid w:val="008E5151"/>
    <w:rsid w:val="008E5D1A"/>
    <w:rsid w:val="008E5F42"/>
    <w:rsid w:val="008E7659"/>
    <w:rsid w:val="008E7666"/>
    <w:rsid w:val="008E7BF7"/>
    <w:rsid w:val="008F0C82"/>
    <w:rsid w:val="008F208B"/>
    <w:rsid w:val="008F30A2"/>
    <w:rsid w:val="008F3335"/>
    <w:rsid w:val="008F3D23"/>
    <w:rsid w:val="008F3E83"/>
    <w:rsid w:val="008F459C"/>
    <w:rsid w:val="008F5AD6"/>
    <w:rsid w:val="008F616A"/>
    <w:rsid w:val="008F6A6C"/>
    <w:rsid w:val="008F731A"/>
    <w:rsid w:val="008F749E"/>
    <w:rsid w:val="008F7EC9"/>
    <w:rsid w:val="0090149C"/>
    <w:rsid w:val="009023E2"/>
    <w:rsid w:val="0090269C"/>
    <w:rsid w:val="00902BA1"/>
    <w:rsid w:val="00902E46"/>
    <w:rsid w:val="00903058"/>
    <w:rsid w:val="009035DA"/>
    <w:rsid w:val="00903671"/>
    <w:rsid w:val="00903836"/>
    <w:rsid w:val="00903FD4"/>
    <w:rsid w:val="0090452D"/>
    <w:rsid w:val="00904EAD"/>
    <w:rsid w:val="00904F66"/>
    <w:rsid w:val="009052F8"/>
    <w:rsid w:val="0090532F"/>
    <w:rsid w:val="00905357"/>
    <w:rsid w:val="00905EE3"/>
    <w:rsid w:val="009067D0"/>
    <w:rsid w:val="0090743D"/>
    <w:rsid w:val="00907663"/>
    <w:rsid w:val="00910496"/>
    <w:rsid w:val="00911950"/>
    <w:rsid w:val="009141D7"/>
    <w:rsid w:val="00915770"/>
    <w:rsid w:val="00915F01"/>
    <w:rsid w:val="00916D7E"/>
    <w:rsid w:val="00916DAE"/>
    <w:rsid w:val="0091741D"/>
    <w:rsid w:val="00917625"/>
    <w:rsid w:val="00917B0E"/>
    <w:rsid w:val="00917FDD"/>
    <w:rsid w:val="0092115C"/>
    <w:rsid w:val="00921C5E"/>
    <w:rsid w:val="00922D74"/>
    <w:rsid w:val="00922F2C"/>
    <w:rsid w:val="00923452"/>
    <w:rsid w:val="009236F3"/>
    <w:rsid w:val="00923D5E"/>
    <w:rsid w:val="0092491C"/>
    <w:rsid w:val="009249D1"/>
    <w:rsid w:val="00925329"/>
    <w:rsid w:val="00925A7C"/>
    <w:rsid w:val="00927E45"/>
    <w:rsid w:val="009301CB"/>
    <w:rsid w:val="00930B0A"/>
    <w:rsid w:val="00931106"/>
    <w:rsid w:val="009312EE"/>
    <w:rsid w:val="009329C3"/>
    <w:rsid w:val="00932EFD"/>
    <w:rsid w:val="00932FEE"/>
    <w:rsid w:val="00933962"/>
    <w:rsid w:val="00933D6A"/>
    <w:rsid w:val="00934BD8"/>
    <w:rsid w:val="0093519D"/>
    <w:rsid w:val="00935D54"/>
    <w:rsid w:val="009367BA"/>
    <w:rsid w:val="00936825"/>
    <w:rsid w:val="009368B0"/>
    <w:rsid w:val="00937009"/>
    <w:rsid w:val="0093745A"/>
    <w:rsid w:val="009401AB"/>
    <w:rsid w:val="009401B8"/>
    <w:rsid w:val="00941038"/>
    <w:rsid w:val="00941A67"/>
    <w:rsid w:val="00941DB3"/>
    <w:rsid w:val="009429FE"/>
    <w:rsid w:val="00942BB5"/>
    <w:rsid w:val="00942BD4"/>
    <w:rsid w:val="00942DC2"/>
    <w:rsid w:val="0094306B"/>
    <w:rsid w:val="009446A4"/>
    <w:rsid w:val="00944EB9"/>
    <w:rsid w:val="00945118"/>
    <w:rsid w:val="00945725"/>
    <w:rsid w:val="00945E34"/>
    <w:rsid w:val="009462E7"/>
    <w:rsid w:val="00946307"/>
    <w:rsid w:val="00946648"/>
    <w:rsid w:val="00947E57"/>
    <w:rsid w:val="00950253"/>
    <w:rsid w:val="009504DB"/>
    <w:rsid w:val="0095053F"/>
    <w:rsid w:val="00951DE1"/>
    <w:rsid w:val="00952829"/>
    <w:rsid w:val="00952933"/>
    <w:rsid w:val="00952D87"/>
    <w:rsid w:val="00952F78"/>
    <w:rsid w:val="009538DB"/>
    <w:rsid w:val="00953BE5"/>
    <w:rsid w:val="0095424F"/>
    <w:rsid w:val="00954AB5"/>
    <w:rsid w:val="00955104"/>
    <w:rsid w:val="00955FDB"/>
    <w:rsid w:val="009560B1"/>
    <w:rsid w:val="00956163"/>
    <w:rsid w:val="00956543"/>
    <w:rsid w:val="00956EF1"/>
    <w:rsid w:val="0096010A"/>
    <w:rsid w:val="00960959"/>
    <w:rsid w:val="009613D3"/>
    <w:rsid w:val="00961A4F"/>
    <w:rsid w:val="00961D52"/>
    <w:rsid w:val="00962114"/>
    <w:rsid w:val="009625B1"/>
    <w:rsid w:val="00962DC7"/>
    <w:rsid w:val="00962EC2"/>
    <w:rsid w:val="0096304D"/>
    <w:rsid w:val="009631B5"/>
    <w:rsid w:val="00963286"/>
    <w:rsid w:val="0096393B"/>
    <w:rsid w:val="00963E3F"/>
    <w:rsid w:val="0096432B"/>
    <w:rsid w:val="00964DED"/>
    <w:rsid w:val="00965761"/>
    <w:rsid w:val="009657DA"/>
    <w:rsid w:val="0096664F"/>
    <w:rsid w:val="00966787"/>
    <w:rsid w:val="00966872"/>
    <w:rsid w:val="0096703D"/>
    <w:rsid w:val="009670D1"/>
    <w:rsid w:val="00967DF3"/>
    <w:rsid w:val="009713F2"/>
    <w:rsid w:val="0097144B"/>
    <w:rsid w:val="00972052"/>
    <w:rsid w:val="0097316C"/>
    <w:rsid w:val="00974C86"/>
    <w:rsid w:val="00974FC5"/>
    <w:rsid w:val="009772A2"/>
    <w:rsid w:val="0097736B"/>
    <w:rsid w:val="0097774D"/>
    <w:rsid w:val="00982193"/>
    <w:rsid w:val="0098260C"/>
    <w:rsid w:val="00985B11"/>
    <w:rsid w:val="00985FFD"/>
    <w:rsid w:val="00986667"/>
    <w:rsid w:val="009868FF"/>
    <w:rsid w:val="009873F1"/>
    <w:rsid w:val="00990549"/>
    <w:rsid w:val="00990E8B"/>
    <w:rsid w:val="00991BA6"/>
    <w:rsid w:val="009947D5"/>
    <w:rsid w:val="00994945"/>
    <w:rsid w:val="00994B61"/>
    <w:rsid w:val="00994E21"/>
    <w:rsid w:val="009969B2"/>
    <w:rsid w:val="00996B34"/>
    <w:rsid w:val="009975EA"/>
    <w:rsid w:val="009A005D"/>
    <w:rsid w:val="009A0147"/>
    <w:rsid w:val="009A1ED0"/>
    <w:rsid w:val="009A203D"/>
    <w:rsid w:val="009A285A"/>
    <w:rsid w:val="009A2D33"/>
    <w:rsid w:val="009A31B5"/>
    <w:rsid w:val="009A3EB9"/>
    <w:rsid w:val="009A3F2A"/>
    <w:rsid w:val="009A4264"/>
    <w:rsid w:val="009A4A7D"/>
    <w:rsid w:val="009A5CC1"/>
    <w:rsid w:val="009A5D24"/>
    <w:rsid w:val="009A6740"/>
    <w:rsid w:val="009A6916"/>
    <w:rsid w:val="009A73E6"/>
    <w:rsid w:val="009A7564"/>
    <w:rsid w:val="009A77B9"/>
    <w:rsid w:val="009A7BDE"/>
    <w:rsid w:val="009B07F6"/>
    <w:rsid w:val="009B09B1"/>
    <w:rsid w:val="009B1640"/>
    <w:rsid w:val="009B1890"/>
    <w:rsid w:val="009B21C2"/>
    <w:rsid w:val="009B3580"/>
    <w:rsid w:val="009B3EDB"/>
    <w:rsid w:val="009B471B"/>
    <w:rsid w:val="009B4995"/>
    <w:rsid w:val="009B4E93"/>
    <w:rsid w:val="009B50A3"/>
    <w:rsid w:val="009B5DE0"/>
    <w:rsid w:val="009B62D5"/>
    <w:rsid w:val="009B69C5"/>
    <w:rsid w:val="009B6BFE"/>
    <w:rsid w:val="009B7183"/>
    <w:rsid w:val="009B76F6"/>
    <w:rsid w:val="009B7D9C"/>
    <w:rsid w:val="009C0BAB"/>
    <w:rsid w:val="009C0DB9"/>
    <w:rsid w:val="009C0EFA"/>
    <w:rsid w:val="009C13AA"/>
    <w:rsid w:val="009C1721"/>
    <w:rsid w:val="009C1B92"/>
    <w:rsid w:val="009C226E"/>
    <w:rsid w:val="009C34AB"/>
    <w:rsid w:val="009C3AE8"/>
    <w:rsid w:val="009C3E8F"/>
    <w:rsid w:val="009C4021"/>
    <w:rsid w:val="009C4CDF"/>
    <w:rsid w:val="009C5734"/>
    <w:rsid w:val="009C6F9C"/>
    <w:rsid w:val="009C6FF5"/>
    <w:rsid w:val="009C707E"/>
    <w:rsid w:val="009C71D5"/>
    <w:rsid w:val="009C7A2F"/>
    <w:rsid w:val="009D0092"/>
    <w:rsid w:val="009D0225"/>
    <w:rsid w:val="009D08AB"/>
    <w:rsid w:val="009D1F22"/>
    <w:rsid w:val="009D2151"/>
    <w:rsid w:val="009D241D"/>
    <w:rsid w:val="009D269C"/>
    <w:rsid w:val="009D38EA"/>
    <w:rsid w:val="009D3FDB"/>
    <w:rsid w:val="009D5D58"/>
    <w:rsid w:val="009D6B6D"/>
    <w:rsid w:val="009D6C7D"/>
    <w:rsid w:val="009D795E"/>
    <w:rsid w:val="009E0766"/>
    <w:rsid w:val="009E1374"/>
    <w:rsid w:val="009E15DC"/>
    <w:rsid w:val="009E23EE"/>
    <w:rsid w:val="009E2EC3"/>
    <w:rsid w:val="009E496A"/>
    <w:rsid w:val="009E539C"/>
    <w:rsid w:val="009E542D"/>
    <w:rsid w:val="009E5D26"/>
    <w:rsid w:val="009E644F"/>
    <w:rsid w:val="009E6D66"/>
    <w:rsid w:val="009E74C4"/>
    <w:rsid w:val="009E7879"/>
    <w:rsid w:val="009F0B80"/>
    <w:rsid w:val="009F0BD5"/>
    <w:rsid w:val="009F0DCF"/>
    <w:rsid w:val="009F1784"/>
    <w:rsid w:val="009F184A"/>
    <w:rsid w:val="009F2389"/>
    <w:rsid w:val="009F290E"/>
    <w:rsid w:val="009F339A"/>
    <w:rsid w:val="009F406C"/>
    <w:rsid w:val="009F4315"/>
    <w:rsid w:val="009F4A26"/>
    <w:rsid w:val="009F5752"/>
    <w:rsid w:val="009F5B93"/>
    <w:rsid w:val="009F6220"/>
    <w:rsid w:val="009F67E2"/>
    <w:rsid w:val="009F67F8"/>
    <w:rsid w:val="009F6E6B"/>
    <w:rsid w:val="00A003F2"/>
    <w:rsid w:val="00A00F0C"/>
    <w:rsid w:val="00A00FC7"/>
    <w:rsid w:val="00A010F5"/>
    <w:rsid w:val="00A015A1"/>
    <w:rsid w:val="00A01670"/>
    <w:rsid w:val="00A01FDF"/>
    <w:rsid w:val="00A0228B"/>
    <w:rsid w:val="00A02A92"/>
    <w:rsid w:val="00A030CF"/>
    <w:rsid w:val="00A03123"/>
    <w:rsid w:val="00A03B73"/>
    <w:rsid w:val="00A03BB3"/>
    <w:rsid w:val="00A04B5F"/>
    <w:rsid w:val="00A04BC4"/>
    <w:rsid w:val="00A05764"/>
    <w:rsid w:val="00A07307"/>
    <w:rsid w:val="00A100A3"/>
    <w:rsid w:val="00A1061F"/>
    <w:rsid w:val="00A10B35"/>
    <w:rsid w:val="00A1117C"/>
    <w:rsid w:val="00A12728"/>
    <w:rsid w:val="00A12AB4"/>
    <w:rsid w:val="00A12B08"/>
    <w:rsid w:val="00A1338B"/>
    <w:rsid w:val="00A13853"/>
    <w:rsid w:val="00A14725"/>
    <w:rsid w:val="00A14916"/>
    <w:rsid w:val="00A14E16"/>
    <w:rsid w:val="00A15011"/>
    <w:rsid w:val="00A15268"/>
    <w:rsid w:val="00A15E19"/>
    <w:rsid w:val="00A16060"/>
    <w:rsid w:val="00A1726A"/>
    <w:rsid w:val="00A17506"/>
    <w:rsid w:val="00A17C99"/>
    <w:rsid w:val="00A211B8"/>
    <w:rsid w:val="00A217E0"/>
    <w:rsid w:val="00A21891"/>
    <w:rsid w:val="00A21A87"/>
    <w:rsid w:val="00A2258B"/>
    <w:rsid w:val="00A22929"/>
    <w:rsid w:val="00A22D61"/>
    <w:rsid w:val="00A23F67"/>
    <w:rsid w:val="00A24394"/>
    <w:rsid w:val="00A2445C"/>
    <w:rsid w:val="00A25B9E"/>
    <w:rsid w:val="00A26280"/>
    <w:rsid w:val="00A2662A"/>
    <w:rsid w:val="00A3083F"/>
    <w:rsid w:val="00A32C15"/>
    <w:rsid w:val="00A32F10"/>
    <w:rsid w:val="00A33382"/>
    <w:rsid w:val="00A33B53"/>
    <w:rsid w:val="00A33D09"/>
    <w:rsid w:val="00A33D92"/>
    <w:rsid w:val="00A34237"/>
    <w:rsid w:val="00A348F7"/>
    <w:rsid w:val="00A34E52"/>
    <w:rsid w:val="00A35958"/>
    <w:rsid w:val="00A35CCE"/>
    <w:rsid w:val="00A36636"/>
    <w:rsid w:val="00A40118"/>
    <w:rsid w:val="00A404E5"/>
    <w:rsid w:val="00A406E2"/>
    <w:rsid w:val="00A4071E"/>
    <w:rsid w:val="00A40A42"/>
    <w:rsid w:val="00A40B35"/>
    <w:rsid w:val="00A40E38"/>
    <w:rsid w:val="00A42775"/>
    <w:rsid w:val="00A434F1"/>
    <w:rsid w:val="00A43B2D"/>
    <w:rsid w:val="00A44114"/>
    <w:rsid w:val="00A44626"/>
    <w:rsid w:val="00A44FC7"/>
    <w:rsid w:val="00A45518"/>
    <w:rsid w:val="00A458FC"/>
    <w:rsid w:val="00A464EE"/>
    <w:rsid w:val="00A47848"/>
    <w:rsid w:val="00A479FD"/>
    <w:rsid w:val="00A47EE6"/>
    <w:rsid w:val="00A5033E"/>
    <w:rsid w:val="00A5043F"/>
    <w:rsid w:val="00A50FBA"/>
    <w:rsid w:val="00A51201"/>
    <w:rsid w:val="00A516F1"/>
    <w:rsid w:val="00A527C2"/>
    <w:rsid w:val="00A5322A"/>
    <w:rsid w:val="00A53698"/>
    <w:rsid w:val="00A53728"/>
    <w:rsid w:val="00A5379A"/>
    <w:rsid w:val="00A53DF8"/>
    <w:rsid w:val="00A545D4"/>
    <w:rsid w:val="00A550F2"/>
    <w:rsid w:val="00A5551F"/>
    <w:rsid w:val="00A55800"/>
    <w:rsid w:val="00A55931"/>
    <w:rsid w:val="00A5606C"/>
    <w:rsid w:val="00A56CB4"/>
    <w:rsid w:val="00A570AA"/>
    <w:rsid w:val="00A5748A"/>
    <w:rsid w:val="00A57577"/>
    <w:rsid w:val="00A5771F"/>
    <w:rsid w:val="00A57BB1"/>
    <w:rsid w:val="00A60364"/>
    <w:rsid w:val="00A606DB"/>
    <w:rsid w:val="00A61B95"/>
    <w:rsid w:val="00A61E93"/>
    <w:rsid w:val="00A62A33"/>
    <w:rsid w:val="00A6326F"/>
    <w:rsid w:val="00A659AC"/>
    <w:rsid w:val="00A65A05"/>
    <w:rsid w:val="00A65B88"/>
    <w:rsid w:val="00A65CEA"/>
    <w:rsid w:val="00A660C5"/>
    <w:rsid w:val="00A6688A"/>
    <w:rsid w:val="00A66DC5"/>
    <w:rsid w:val="00A66E49"/>
    <w:rsid w:val="00A702BD"/>
    <w:rsid w:val="00A70CEB"/>
    <w:rsid w:val="00A71302"/>
    <w:rsid w:val="00A715C0"/>
    <w:rsid w:val="00A71C43"/>
    <w:rsid w:val="00A72285"/>
    <w:rsid w:val="00A72C5D"/>
    <w:rsid w:val="00A72CC1"/>
    <w:rsid w:val="00A72F54"/>
    <w:rsid w:val="00A72F9B"/>
    <w:rsid w:val="00A73151"/>
    <w:rsid w:val="00A7334D"/>
    <w:rsid w:val="00A735E4"/>
    <w:rsid w:val="00A73676"/>
    <w:rsid w:val="00A7388D"/>
    <w:rsid w:val="00A7461F"/>
    <w:rsid w:val="00A746EC"/>
    <w:rsid w:val="00A74BEA"/>
    <w:rsid w:val="00A75410"/>
    <w:rsid w:val="00A75F61"/>
    <w:rsid w:val="00A7748D"/>
    <w:rsid w:val="00A803EA"/>
    <w:rsid w:val="00A8041F"/>
    <w:rsid w:val="00A80858"/>
    <w:rsid w:val="00A8155B"/>
    <w:rsid w:val="00A826C5"/>
    <w:rsid w:val="00A8282E"/>
    <w:rsid w:val="00A82A74"/>
    <w:rsid w:val="00A833B7"/>
    <w:rsid w:val="00A83920"/>
    <w:rsid w:val="00A83B1F"/>
    <w:rsid w:val="00A84069"/>
    <w:rsid w:val="00A8431D"/>
    <w:rsid w:val="00A84411"/>
    <w:rsid w:val="00A84478"/>
    <w:rsid w:val="00A8456C"/>
    <w:rsid w:val="00A84742"/>
    <w:rsid w:val="00A85A34"/>
    <w:rsid w:val="00A860C1"/>
    <w:rsid w:val="00A861DC"/>
    <w:rsid w:val="00A86526"/>
    <w:rsid w:val="00A86CFD"/>
    <w:rsid w:val="00A87FB2"/>
    <w:rsid w:val="00A900BE"/>
    <w:rsid w:val="00A90145"/>
    <w:rsid w:val="00A90CE8"/>
    <w:rsid w:val="00A91664"/>
    <w:rsid w:val="00A916C6"/>
    <w:rsid w:val="00A919B5"/>
    <w:rsid w:val="00A91F99"/>
    <w:rsid w:val="00A930C6"/>
    <w:rsid w:val="00A931BC"/>
    <w:rsid w:val="00A933A5"/>
    <w:rsid w:val="00A93C26"/>
    <w:rsid w:val="00A94A61"/>
    <w:rsid w:val="00A957EF"/>
    <w:rsid w:val="00A95DF7"/>
    <w:rsid w:val="00A95EEC"/>
    <w:rsid w:val="00A961D4"/>
    <w:rsid w:val="00A962E3"/>
    <w:rsid w:val="00A96B80"/>
    <w:rsid w:val="00A970F6"/>
    <w:rsid w:val="00A971F1"/>
    <w:rsid w:val="00AA019C"/>
    <w:rsid w:val="00AA0334"/>
    <w:rsid w:val="00AA05A9"/>
    <w:rsid w:val="00AA0897"/>
    <w:rsid w:val="00AA08C3"/>
    <w:rsid w:val="00AA1935"/>
    <w:rsid w:val="00AA1AFD"/>
    <w:rsid w:val="00AA1BB9"/>
    <w:rsid w:val="00AA1E53"/>
    <w:rsid w:val="00AA3269"/>
    <w:rsid w:val="00AA378C"/>
    <w:rsid w:val="00AA3933"/>
    <w:rsid w:val="00AA3C5C"/>
    <w:rsid w:val="00AA5536"/>
    <w:rsid w:val="00AA6AE8"/>
    <w:rsid w:val="00AA6AF3"/>
    <w:rsid w:val="00AA7118"/>
    <w:rsid w:val="00AB0BBE"/>
    <w:rsid w:val="00AB0CFE"/>
    <w:rsid w:val="00AB1615"/>
    <w:rsid w:val="00AB191B"/>
    <w:rsid w:val="00AB1CC2"/>
    <w:rsid w:val="00AB2188"/>
    <w:rsid w:val="00AB2903"/>
    <w:rsid w:val="00AB3142"/>
    <w:rsid w:val="00AB32BA"/>
    <w:rsid w:val="00AB3949"/>
    <w:rsid w:val="00AB3C8B"/>
    <w:rsid w:val="00AB4DBB"/>
    <w:rsid w:val="00AB5A57"/>
    <w:rsid w:val="00AB5C4F"/>
    <w:rsid w:val="00AB5EC0"/>
    <w:rsid w:val="00AB62DC"/>
    <w:rsid w:val="00AB6CAE"/>
    <w:rsid w:val="00AB713D"/>
    <w:rsid w:val="00AB7712"/>
    <w:rsid w:val="00AB774B"/>
    <w:rsid w:val="00AB77F9"/>
    <w:rsid w:val="00AC0BB2"/>
    <w:rsid w:val="00AC12A1"/>
    <w:rsid w:val="00AC253F"/>
    <w:rsid w:val="00AC28A8"/>
    <w:rsid w:val="00AC422D"/>
    <w:rsid w:val="00AC43B7"/>
    <w:rsid w:val="00AC4ED8"/>
    <w:rsid w:val="00AC537F"/>
    <w:rsid w:val="00AC55CC"/>
    <w:rsid w:val="00AC55FD"/>
    <w:rsid w:val="00AC5A7F"/>
    <w:rsid w:val="00AC5FD1"/>
    <w:rsid w:val="00AC6BF7"/>
    <w:rsid w:val="00AC759F"/>
    <w:rsid w:val="00AC7F8B"/>
    <w:rsid w:val="00AD0C27"/>
    <w:rsid w:val="00AD188C"/>
    <w:rsid w:val="00AD1B75"/>
    <w:rsid w:val="00AD1CC8"/>
    <w:rsid w:val="00AD1D41"/>
    <w:rsid w:val="00AD2535"/>
    <w:rsid w:val="00AD2818"/>
    <w:rsid w:val="00AD2EA4"/>
    <w:rsid w:val="00AD34FC"/>
    <w:rsid w:val="00AD3EA9"/>
    <w:rsid w:val="00AD410A"/>
    <w:rsid w:val="00AD44C8"/>
    <w:rsid w:val="00AD54F4"/>
    <w:rsid w:val="00AD5652"/>
    <w:rsid w:val="00AD56E8"/>
    <w:rsid w:val="00AD6438"/>
    <w:rsid w:val="00AD74CC"/>
    <w:rsid w:val="00AE199A"/>
    <w:rsid w:val="00AE254B"/>
    <w:rsid w:val="00AE29CF"/>
    <w:rsid w:val="00AE3BB6"/>
    <w:rsid w:val="00AE3F8B"/>
    <w:rsid w:val="00AE4453"/>
    <w:rsid w:val="00AE4E2A"/>
    <w:rsid w:val="00AE60FD"/>
    <w:rsid w:val="00AE6664"/>
    <w:rsid w:val="00AE6879"/>
    <w:rsid w:val="00AE771C"/>
    <w:rsid w:val="00AE7F54"/>
    <w:rsid w:val="00AF022B"/>
    <w:rsid w:val="00AF04BF"/>
    <w:rsid w:val="00AF0719"/>
    <w:rsid w:val="00AF0818"/>
    <w:rsid w:val="00AF1301"/>
    <w:rsid w:val="00AF153B"/>
    <w:rsid w:val="00AF2243"/>
    <w:rsid w:val="00AF234A"/>
    <w:rsid w:val="00AF32CA"/>
    <w:rsid w:val="00AF3455"/>
    <w:rsid w:val="00AF3505"/>
    <w:rsid w:val="00AF3C7E"/>
    <w:rsid w:val="00AF3F4C"/>
    <w:rsid w:val="00AF4117"/>
    <w:rsid w:val="00AF41B8"/>
    <w:rsid w:val="00AF45EA"/>
    <w:rsid w:val="00AF4DFE"/>
    <w:rsid w:val="00AF4FE4"/>
    <w:rsid w:val="00AF539E"/>
    <w:rsid w:val="00AF6661"/>
    <w:rsid w:val="00AF6C71"/>
    <w:rsid w:val="00AF795C"/>
    <w:rsid w:val="00AF79B7"/>
    <w:rsid w:val="00AF7DCD"/>
    <w:rsid w:val="00B008BF"/>
    <w:rsid w:val="00B00A1F"/>
    <w:rsid w:val="00B0110E"/>
    <w:rsid w:val="00B01466"/>
    <w:rsid w:val="00B02632"/>
    <w:rsid w:val="00B02BAB"/>
    <w:rsid w:val="00B02EF4"/>
    <w:rsid w:val="00B03387"/>
    <w:rsid w:val="00B037CA"/>
    <w:rsid w:val="00B03C82"/>
    <w:rsid w:val="00B03F17"/>
    <w:rsid w:val="00B0410D"/>
    <w:rsid w:val="00B041D3"/>
    <w:rsid w:val="00B0432A"/>
    <w:rsid w:val="00B04AEE"/>
    <w:rsid w:val="00B051FF"/>
    <w:rsid w:val="00B05FE8"/>
    <w:rsid w:val="00B0636E"/>
    <w:rsid w:val="00B06463"/>
    <w:rsid w:val="00B06DDE"/>
    <w:rsid w:val="00B06F85"/>
    <w:rsid w:val="00B0754D"/>
    <w:rsid w:val="00B1044F"/>
    <w:rsid w:val="00B1121C"/>
    <w:rsid w:val="00B116F9"/>
    <w:rsid w:val="00B1176A"/>
    <w:rsid w:val="00B11E79"/>
    <w:rsid w:val="00B12EC2"/>
    <w:rsid w:val="00B13D6F"/>
    <w:rsid w:val="00B14630"/>
    <w:rsid w:val="00B14805"/>
    <w:rsid w:val="00B14E31"/>
    <w:rsid w:val="00B14EBA"/>
    <w:rsid w:val="00B153C9"/>
    <w:rsid w:val="00B158BF"/>
    <w:rsid w:val="00B15C67"/>
    <w:rsid w:val="00B15E55"/>
    <w:rsid w:val="00B160FA"/>
    <w:rsid w:val="00B1618F"/>
    <w:rsid w:val="00B205B2"/>
    <w:rsid w:val="00B20D6B"/>
    <w:rsid w:val="00B20EBC"/>
    <w:rsid w:val="00B21E37"/>
    <w:rsid w:val="00B21F7D"/>
    <w:rsid w:val="00B21FC1"/>
    <w:rsid w:val="00B22FF0"/>
    <w:rsid w:val="00B2363F"/>
    <w:rsid w:val="00B23677"/>
    <w:rsid w:val="00B23A74"/>
    <w:rsid w:val="00B23B15"/>
    <w:rsid w:val="00B24313"/>
    <w:rsid w:val="00B24395"/>
    <w:rsid w:val="00B24904"/>
    <w:rsid w:val="00B257E7"/>
    <w:rsid w:val="00B259C4"/>
    <w:rsid w:val="00B260ED"/>
    <w:rsid w:val="00B265E7"/>
    <w:rsid w:val="00B26675"/>
    <w:rsid w:val="00B26AC2"/>
    <w:rsid w:val="00B26E9E"/>
    <w:rsid w:val="00B275BA"/>
    <w:rsid w:val="00B27636"/>
    <w:rsid w:val="00B3034B"/>
    <w:rsid w:val="00B3158B"/>
    <w:rsid w:val="00B31E79"/>
    <w:rsid w:val="00B31EB8"/>
    <w:rsid w:val="00B32594"/>
    <w:rsid w:val="00B325D7"/>
    <w:rsid w:val="00B32617"/>
    <w:rsid w:val="00B3348F"/>
    <w:rsid w:val="00B33BA2"/>
    <w:rsid w:val="00B33DD3"/>
    <w:rsid w:val="00B347EE"/>
    <w:rsid w:val="00B34B24"/>
    <w:rsid w:val="00B34B7E"/>
    <w:rsid w:val="00B34E26"/>
    <w:rsid w:val="00B35636"/>
    <w:rsid w:val="00B35DB1"/>
    <w:rsid w:val="00B366B0"/>
    <w:rsid w:val="00B36D6B"/>
    <w:rsid w:val="00B37498"/>
    <w:rsid w:val="00B37A94"/>
    <w:rsid w:val="00B400C4"/>
    <w:rsid w:val="00B40573"/>
    <w:rsid w:val="00B40ECF"/>
    <w:rsid w:val="00B41982"/>
    <w:rsid w:val="00B41F58"/>
    <w:rsid w:val="00B44739"/>
    <w:rsid w:val="00B44FB5"/>
    <w:rsid w:val="00B453B2"/>
    <w:rsid w:val="00B4632A"/>
    <w:rsid w:val="00B511F4"/>
    <w:rsid w:val="00B5169D"/>
    <w:rsid w:val="00B51B51"/>
    <w:rsid w:val="00B53932"/>
    <w:rsid w:val="00B539FE"/>
    <w:rsid w:val="00B542DA"/>
    <w:rsid w:val="00B5431F"/>
    <w:rsid w:val="00B54749"/>
    <w:rsid w:val="00B548D1"/>
    <w:rsid w:val="00B54AF4"/>
    <w:rsid w:val="00B54EFD"/>
    <w:rsid w:val="00B559DD"/>
    <w:rsid w:val="00B55D33"/>
    <w:rsid w:val="00B56299"/>
    <w:rsid w:val="00B56347"/>
    <w:rsid w:val="00B57A9E"/>
    <w:rsid w:val="00B604F0"/>
    <w:rsid w:val="00B60934"/>
    <w:rsid w:val="00B60BA5"/>
    <w:rsid w:val="00B630DD"/>
    <w:rsid w:val="00B638F8"/>
    <w:rsid w:val="00B63A3C"/>
    <w:rsid w:val="00B63B8E"/>
    <w:rsid w:val="00B64103"/>
    <w:rsid w:val="00B64714"/>
    <w:rsid w:val="00B6517D"/>
    <w:rsid w:val="00B65426"/>
    <w:rsid w:val="00B65AFA"/>
    <w:rsid w:val="00B66B25"/>
    <w:rsid w:val="00B67602"/>
    <w:rsid w:val="00B705DB"/>
    <w:rsid w:val="00B710B7"/>
    <w:rsid w:val="00B71F50"/>
    <w:rsid w:val="00B72A24"/>
    <w:rsid w:val="00B72AEB"/>
    <w:rsid w:val="00B73291"/>
    <w:rsid w:val="00B73DE2"/>
    <w:rsid w:val="00B7402B"/>
    <w:rsid w:val="00B74085"/>
    <w:rsid w:val="00B74C46"/>
    <w:rsid w:val="00B76F47"/>
    <w:rsid w:val="00B77566"/>
    <w:rsid w:val="00B77B95"/>
    <w:rsid w:val="00B77FD4"/>
    <w:rsid w:val="00B802F0"/>
    <w:rsid w:val="00B8032B"/>
    <w:rsid w:val="00B80672"/>
    <w:rsid w:val="00B817A8"/>
    <w:rsid w:val="00B818CB"/>
    <w:rsid w:val="00B82FF6"/>
    <w:rsid w:val="00B83598"/>
    <w:rsid w:val="00B83A93"/>
    <w:rsid w:val="00B84390"/>
    <w:rsid w:val="00B84569"/>
    <w:rsid w:val="00B845C9"/>
    <w:rsid w:val="00B84ABF"/>
    <w:rsid w:val="00B85038"/>
    <w:rsid w:val="00B866CB"/>
    <w:rsid w:val="00B86AB5"/>
    <w:rsid w:val="00B900AA"/>
    <w:rsid w:val="00B90197"/>
    <w:rsid w:val="00B90403"/>
    <w:rsid w:val="00B909A5"/>
    <w:rsid w:val="00B91C3A"/>
    <w:rsid w:val="00B91C46"/>
    <w:rsid w:val="00B93342"/>
    <w:rsid w:val="00B93363"/>
    <w:rsid w:val="00B93E7C"/>
    <w:rsid w:val="00B94590"/>
    <w:rsid w:val="00B94CD4"/>
    <w:rsid w:val="00B94F26"/>
    <w:rsid w:val="00B94F91"/>
    <w:rsid w:val="00B95376"/>
    <w:rsid w:val="00B9629D"/>
    <w:rsid w:val="00B96915"/>
    <w:rsid w:val="00B96D4A"/>
    <w:rsid w:val="00B97C6C"/>
    <w:rsid w:val="00BA045B"/>
    <w:rsid w:val="00BA0900"/>
    <w:rsid w:val="00BA186A"/>
    <w:rsid w:val="00BA1C31"/>
    <w:rsid w:val="00BA1E23"/>
    <w:rsid w:val="00BA23C5"/>
    <w:rsid w:val="00BA28F1"/>
    <w:rsid w:val="00BA2BEC"/>
    <w:rsid w:val="00BA2ECD"/>
    <w:rsid w:val="00BA3514"/>
    <w:rsid w:val="00BA4800"/>
    <w:rsid w:val="00BA4864"/>
    <w:rsid w:val="00BA4AEC"/>
    <w:rsid w:val="00BA4D87"/>
    <w:rsid w:val="00BA5A82"/>
    <w:rsid w:val="00BA6471"/>
    <w:rsid w:val="00BA717E"/>
    <w:rsid w:val="00BA7813"/>
    <w:rsid w:val="00BA7E69"/>
    <w:rsid w:val="00BB004C"/>
    <w:rsid w:val="00BB037B"/>
    <w:rsid w:val="00BB3FD0"/>
    <w:rsid w:val="00BB4278"/>
    <w:rsid w:val="00BB46E7"/>
    <w:rsid w:val="00BB4992"/>
    <w:rsid w:val="00BB49BD"/>
    <w:rsid w:val="00BB4C43"/>
    <w:rsid w:val="00BB4C4A"/>
    <w:rsid w:val="00BB5197"/>
    <w:rsid w:val="00BB6317"/>
    <w:rsid w:val="00BB66E5"/>
    <w:rsid w:val="00BB6A42"/>
    <w:rsid w:val="00BB6FF8"/>
    <w:rsid w:val="00BB7564"/>
    <w:rsid w:val="00BB790E"/>
    <w:rsid w:val="00BB7B97"/>
    <w:rsid w:val="00BB7FE4"/>
    <w:rsid w:val="00BC08A8"/>
    <w:rsid w:val="00BC13D6"/>
    <w:rsid w:val="00BC14B2"/>
    <w:rsid w:val="00BC16C3"/>
    <w:rsid w:val="00BC263B"/>
    <w:rsid w:val="00BC52DA"/>
    <w:rsid w:val="00BC5A3E"/>
    <w:rsid w:val="00BC698C"/>
    <w:rsid w:val="00BC7791"/>
    <w:rsid w:val="00BD06E8"/>
    <w:rsid w:val="00BD075C"/>
    <w:rsid w:val="00BD0BBA"/>
    <w:rsid w:val="00BD0FEA"/>
    <w:rsid w:val="00BD1551"/>
    <w:rsid w:val="00BD17BB"/>
    <w:rsid w:val="00BD2191"/>
    <w:rsid w:val="00BD3E88"/>
    <w:rsid w:val="00BD4A05"/>
    <w:rsid w:val="00BD4D54"/>
    <w:rsid w:val="00BD5013"/>
    <w:rsid w:val="00BD503E"/>
    <w:rsid w:val="00BD5224"/>
    <w:rsid w:val="00BD5985"/>
    <w:rsid w:val="00BD66B3"/>
    <w:rsid w:val="00BD6766"/>
    <w:rsid w:val="00BD6AB9"/>
    <w:rsid w:val="00BD71C7"/>
    <w:rsid w:val="00BD7A5C"/>
    <w:rsid w:val="00BE01EC"/>
    <w:rsid w:val="00BE139C"/>
    <w:rsid w:val="00BE1573"/>
    <w:rsid w:val="00BE1664"/>
    <w:rsid w:val="00BE1BFF"/>
    <w:rsid w:val="00BE1E1A"/>
    <w:rsid w:val="00BE1E6B"/>
    <w:rsid w:val="00BE26C5"/>
    <w:rsid w:val="00BE2907"/>
    <w:rsid w:val="00BE30EA"/>
    <w:rsid w:val="00BE3353"/>
    <w:rsid w:val="00BE3BD7"/>
    <w:rsid w:val="00BE4F7F"/>
    <w:rsid w:val="00BE5589"/>
    <w:rsid w:val="00BE55EB"/>
    <w:rsid w:val="00BE561A"/>
    <w:rsid w:val="00BE5A96"/>
    <w:rsid w:val="00BE5B2F"/>
    <w:rsid w:val="00BE5D88"/>
    <w:rsid w:val="00BE6828"/>
    <w:rsid w:val="00BE6A39"/>
    <w:rsid w:val="00BE6BDA"/>
    <w:rsid w:val="00BE6DC7"/>
    <w:rsid w:val="00BE712D"/>
    <w:rsid w:val="00BE780A"/>
    <w:rsid w:val="00BF0518"/>
    <w:rsid w:val="00BF098B"/>
    <w:rsid w:val="00BF09F8"/>
    <w:rsid w:val="00BF0BAA"/>
    <w:rsid w:val="00BF1A8C"/>
    <w:rsid w:val="00BF1BA8"/>
    <w:rsid w:val="00BF208E"/>
    <w:rsid w:val="00BF2814"/>
    <w:rsid w:val="00BF2DC7"/>
    <w:rsid w:val="00BF2F24"/>
    <w:rsid w:val="00BF3153"/>
    <w:rsid w:val="00BF34BA"/>
    <w:rsid w:val="00BF372B"/>
    <w:rsid w:val="00BF397C"/>
    <w:rsid w:val="00BF425D"/>
    <w:rsid w:val="00BF44CC"/>
    <w:rsid w:val="00BF464D"/>
    <w:rsid w:val="00BF4C91"/>
    <w:rsid w:val="00BF4F5E"/>
    <w:rsid w:val="00BF51AB"/>
    <w:rsid w:val="00BF6284"/>
    <w:rsid w:val="00BF63B4"/>
    <w:rsid w:val="00BF72BE"/>
    <w:rsid w:val="00BF7746"/>
    <w:rsid w:val="00C0078A"/>
    <w:rsid w:val="00C0105B"/>
    <w:rsid w:val="00C01865"/>
    <w:rsid w:val="00C029E7"/>
    <w:rsid w:val="00C03215"/>
    <w:rsid w:val="00C036B7"/>
    <w:rsid w:val="00C037A7"/>
    <w:rsid w:val="00C0397F"/>
    <w:rsid w:val="00C039DF"/>
    <w:rsid w:val="00C03B61"/>
    <w:rsid w:val="00C04187"/>
    <w:rsid w:val="00C044BA"/>
    <w:rsid w:val="00C049E3"/>
    <w:rsid w:val="00C04C94"/>
    <w:rsid w:val="00C0589C"/>
    <w:rsid w:val="00C05D58"/>
    <w:rsid w:val="00C05F8B"/>
    <w:rsid w:val="00C07723"/>
    <w:rsid w:val="00C07AB5"/>
    <w:rsid w:val="00C07D17"/>
    <w:rsid w:val="00C07FEE"/>
    <w:rsid w:val="00C104B7"/>
    <w:rsid w:val="00C1154E"/>
    <w:rsid w:val="00C11769"/>
    <w:rsid w:val="00C11881"/>
    <w:rsid w:val="00C1299F"/>
    <w:rsid w:val="00C12A94"/>
    <w:rsid w:val="00C130BC"/>
    <w:rsid w:val="00C13488"/>
    <w:rsid w:val="00C1380F"/>
    <w:rsid w:val="00C145A4"/>
    <w:rsid w:val="00C14D41"/>
    <w:rsid w:val="00C14DD3"/>
    <w:rsid w:val="00C16D92"/>
    <w:rsid w:val="00C16E53"/>
    <w:rsid w:val="00C175BF"/>
    <w:rsid w:val="00C20021"/>
    <w:rsid w:val="00C202C7"/>
    <w:rsid w:val="00C20453"/>
    <w:rsid w:val="00C210A7"/>
    <w:rsid w:val="00C2141B"/>
    <w:rsid w:val="00C215B5"/>
    <w:rsid w:val="00C21EE4"/>
    <w:rsid w:val="00C221E1"/>
    <w:rsid w:val="00C226D2"/>
    <w:rsid w:val="00C22AE7"/>
    <w:rsid w:val="00C22CFD"/>
    <w:rsid w:val="00C233FC"/>
    <w:rsid w:val="00C23540"/>
    <w:rsid w:val="00C23606"/>
    <w:rsid w:val="00C236D6"/>
    <w:rsid w:val="00C2460D"/>
    <w:rsid w:val="00C2477C"/>
    <w:rsid w:val="00C24CD7"/>
    <w:rsid w:val="00C25601"/>
    <w:rsid w:val="00C26012"/>
    <w:rsid w:val="00C260B7"/>
    <w:rsid w:val="00C26404"/>
    <w:rsid w:val="00C26BFE"/>
    <w:rsid w:val="00C273A3"/>
    <w:rsid w:val="00C276A9"/>
    <w:rsid w:val="00C278B5"/>
    <w:rsid w:val="00C27982"/>
    <w:rsid w:val="00C27AE6"/>
    <w:rsid w:val="00C30A1E"/>
    <w:rsid w:val="00C30CF6"/>
    <w:rsid w:val="00C31171"/>
    <w:rsid w:val="00C31D3E"/>
    <w:rsid w:val="00C32415"/>
    <w:rsid w:val="00C326A4"/>
    <w:rsid w:val="00C32BB3"/>
    <w:rsid w:val="00C333D3"/>
    <w:rsid w:val="00C334E0"/>
    <w:rsid w:val="00C33C22"/>
    <w:rsid w:val="00C34008"/>
    <w:rsid w:val="00C34B39"/>
    <w:rsid w:val="00C35B09"/>
    <w:rsid w:val="00C3617D"/>
    <w:rsid w:val="00C36537"/>
    <w:rsid w:val="00C36E7C"/>
    <w:rsid w:val="00C37E85"/>
    <w:rsid w:val="00C40B4F"/>
    <w:rsid w:val="00C41369"/>
    <w:rsid w:val="00C42785"/>
    <w:rsid w:val="00C42B4F"/>
    <w:rsid w:val="00C43CB8"/>
    <w:rsid w:val="00C43E7D"/>
    <w:rsid w:val="00C444E4"/>
    <w:rsid w:val="00C44600"/>
    <w:rsid w:val="00C44658"/>
    <w:rsid w:val="00C46F56"/>
    <w:rsid w:val="00C47298"/>
    <w:rsid w:val="00C475C1"/>
    <w:rsid w:val="00C478B1"/>
    <w:rsid w:val="00C47A7C"/>
    <w:rsid w:val="00C50354"/>
    <w:rsid w:val="00C514EA"/>
    <w:rsid w:val="00C51ADD"/>
    <w:rsid w:val="00C52317"/>
    <w:rsid w:val="00C52A6D"/>
    <w:rsid w:val="00C52C9B"/>
    <w:rsid w:val="00C5419C"/>
    <w:rsid w:val="00C5435D"/>
    <w:rsid w:val="00C54B62"/>
    <w:rsid w:val="00C55863"/>
    <w:rsid w:val="00C55D51"/>
    <w:rsid w:val="00C55F33"/>
    <w:rsid w:val="00C576D4"/>
    <w:rsid w:val="00C57E1E"/>
    <w:rsid w:val="00C61500"/>
    <w:rsid w:val="00C619C9"/>
    <w:rsid w:val="00C61B84"/>
    <w:rsid w:val="00C61DA4"/>
    <w:rsid w:val="00C61F81"/>
    <w:rsid w:val="00C623CD"/>
    <w:rsid w:val="00C62A3E"/>
    <w:rsid w:val="00C63679"/>
    <w:rsid w:val="00C63773"/>
    <w:rsid w:val="00C63E08"/>
    <w:rsid w:val="00C64900"/>
    <w:rsid w:val="00C64B92"/>
    <w:rsid w:val="00C64EC1"/>
    <w:rsid w:val="00C65E62"/>
    <w:rsid w:val="00C66157"/>
    <w:rsid w:val="00C66DFF"/>
    <w:rsid w:val="00C671BE"/>
    <w:rsid w:val="00C67478"/>
    <w:rsid w:val="00C67DB8"/>
    <w:rsid w:val="00C7048C"/>
    <w:rsid w:val="00C70BF3"/>
    <w:rsid w:val="00C70DA6"/>
    <w:rsid w:val="00C71282"/>
    <w:rsid w:val="00C71DD9"/>
    <w:rsid w:val="00C7245A"/>
    <w:rsid w:val="00C73CF7"/>
    <w:rsid w:val="00C74782"/>
    <w:rsid w:val="00C75A4C"/>
    <w:rsid w:val="00C75A93"/>
    <w:rsid w:val="00C76CEF"/>
    <w:rsid w:val="00C8028D"/>
    <w:rsid w:val="00C81A87"/>
    <w:rsid w:val="00C81E32"/>
    <w:rsid w:val="00C81FD9"/>
    <w:rsid w:val="00C82419"/>
    <w:rsid w:val="00C8272B"/>
    <w:rsid w:val="00C829B6"/>
    <w:rsid w:val="00C82B4D"/>
    <w:rsid w:val="00C82FA3"/>
    <w:rsid w:val="00C8301D"/>
    <w:rsid w:val="00C83ADE"/>
    <w:rsid w:val="00C83CE8"/>
    <w:rsid w:val="00C83DDC"/>
    <w:rsid w:val="00C83FDD"/>
    <w:rsid w:val="00C84A81"/>
    <w:rsid w:val="00C855A7"/>
    <w:rsid w:val="00C85B18"/>
    <w:rsid w:val="00C85B44"/>
    <w:rsid w:val="00C8606C"/>
    <w:rsid w:val="00C86E29"/>
    <w:rsid w:val="00C87447"/>
    <w:rsid w:val="00C9128E"/>
    <w:rsid w:val="00C91D65"/>
    <w:rsid w:val="00C92087"/>
    <w:rsid w:val="00C92FFD"/>
    <w:rsid w:val="00C93545"/>
    <w:rsid w:val="00C94446"/>
    <w:rsid w:val="00C94645"/>
    <w:rsid w:val="00C94F6C"/>
    <w:rsid w:val="00C96045"/>
    <w:rsid w:val="00C9690B"/>
    <w:rsid w:val="00C96918"/>
    <w:rsid w:val="00C9795D"/>
    <w:rsid w:val="00C97B63"/>
    <w:rsid w:val="00C97EC6"/>
    <w:rsid w:val="00CA020D"/>
    <w:rsid w:val="00CA05C7"/>
    <w:rsid w:val="00CA07E8"/>
    <w:rsid w:val="00CA0CE9"/>
    <w:rsid w:val="00CA0DDD"/>
    <w:rsid w:val="00CA1484"/>
    <w:rsid w:val="00CA1569"/>
    <w:rsid w:val="00CA3578"/>
    <w:rsid w:val="00CA384E"/>
    <w:rsid w:val="00CA42F6"/>
    <w:rsid w:val="00CA4E1E"/>
    <w:rsid w:val="00CA4ED3"/>
    <w:rsid w:val="00CA5070"/>
    <w:rsid w:val="00CA5125"/>
    <w:rsid w:val="00CA6338"/>
    <w:rsid w:val="00CA6C1E"/>
    <w:rsid w:val="00CA6F3B"/>
    <w:rsid w:val="00CA753C"/>
    <w:rsid w:val="00CA7608"/>
    <w:rsid w:val="00CA7707"/>
    <w:rsid w:val="00CA7BD5"/>
    <w:rsid w:val="00CA7F5B"/>
    <w:rsid w:val="00CA7FC3"/>
    <w:rsid w:val="00CB1283"/>
    <w:rsid w:val="00CB1F55"/>
    <w:rsid w:val="00CB2064"/>
    <w:rsid w:val="00CB2B42"/>
    <w:rsid w:val="00CB3C29"/>
    <w:rsid w:val="00CB3DF5"/>
    <w:rsid w:val="00CB5040"/>
    <w:rsid w:val="00CB51A6"/>
    <w:rsid w:val="00CB7692"/>
    <w:rsid w:val="00CB77F3"/>
    <w:rsid w:val="00CC0232"/>
    <w:rsid w:val="00CC0431"/>
    <w:rsid w:val="00CC11AE"/>
    <w:rsid w:val="00CC1F9C"/>
    <w:rsid w:val="00CC28EF"/>
    <w:rsid w:val="00CC2CFC"/>
    <w:rsid w:val="00CC34EA"/>
    <w:rsid w:val="00CC4CF3"/>
    <w:rsid w:val="00CC5543"/>
    <w:rsid w:val="00CC6065"/>
    <w:rsid w:val="00CC60EA"/>
    <w:rsid w:val="00CC62C8"/>
    <w:rsid w:val="00CC7970"/>
    <w:rsid w:val="00CC7DB5"/>
    <w:rsid w:val="00CD04A7"/>
    <w:rsid w:val="00CD05E5"/>
    <w:rsid w:val="00CD0AED"/>
    <w:rsid w:val="00CD0B5C"/>
    <w:rsid w:val="00CD0D38"/>
    <w:rsid w:val="00CD0F31"/>
    <w:rsid w:val="00CD101B"/>
    <w:rsid w:val="00CD1028"/>
    <w:rsid w:val="00CD11E5"/>
    <w:rsid w:val="00CD20AE"/>
    <w:rsid w:val="00CD2317"/>
    <w:rsid w:val="00CD2819"/>
    <w:rsid w:val="00CD30DC"/>
    <w:rsid w:val="00CD3495"/>
    <w:rsid w:val="00CD36A5"/>
    <w:rsid w:val="00CD3E89"/>
    <w:rsid w:val="00CD3F4E"/>
    <w:rsid w:val="00CD415B"/>
    <w:rsid w:val="00CD5340"/>
    <w:rsid w:val="00CD712C"/>
    <w:rsid w:val="00CD7567"/>
    <w:rsid w:val="00CD75F7"/>
    <w:rsid w:val="00CE0504"/>
    <w:rsid w:val="00CE05D1"/>
    <w:rsid w:val="00CE095C"/>
    <w:rsid w:val="00CE182E"/>
    <w:rsid w:val="00CE1870"/>
    <w:rsid w:val="00CE1C48"/>
    <w:rsid w:val="00CE1D04"/>
    <w:rsid w:val="00CE2589"/>
    <w:rsid w:val="00CE371E"/>
    <w:rsid w:val="00CE4944"/>
    <w:rsid w:val="00CE4AF0"/>
    <w:rsid w:val="00CE4BD0"/>
    <w:rsid w:val="00CE5029"/>
    <w:rsid w:val="00CE5D07"/>
    <w:rsid w:val="00CE6540"/>
    <w:rsid w:val="00CF00C9"/>
    <w:rsid w:val="00CF0D33"/>
    <w:rsid w:val="00CF0EEB"/>
    <w:rsid w:val="00CF106B"/>
    <w:rsid w:val="00CF15CA"/>
    <w:rsid w:val="00CF1BD3"/>
    <w:rsid w:val="00CF2863"/>
    <w:rsid w:val="00CF3315"/>
    <w:rsid w:val="00CF35AF"/>
    <w:rsid w:val="00CF3643"/>
    <w:rsid w:val="00CF39F2"/>
    <w:rsid w:val="00CF3DE3"/>
    <w:rsid w:val="00CF7216"/>
    <w:rsid w:val="00CF75B6"/>
    <w:rsid w:val="00D0092C"/>
    <w:rsid w:val="00D01442"/>
    <w:rsid w:val="00D014DC"/>
    <w:rsid w:val="00D027B6"/>
    <w:rsid w:val="00D02D99"/>
    <w:rsid w:val="00D03D6D"/>
    <w:rsid w:val="00D045D3"/>
    <w:rsid w:val="00D04BA3"/>
    <w:rsid w:val="00D05444"/>
    <w:rsid w:val="00D0580A"/>
    <w:rsid w:val="00D0581A"/>
    <w:rsid w:val="00D0591D"/>
    <w:rsid w:val="00D05A8D"/>
    <w:rsid w:val="00D0621B"/>
    <w:rsid w:val="00D0625C"/>
    <w:rsid w:val="00D06E07"/>
    <w:rsid w:val="00D0726A"/>
    <w:rsid w:val="00D0774A"/>
    <w:rsid w:val="00D11482"/>
    <w:rsid w:val="00D1225A"/>
    <w:rsid w:val="00D12AD6"/>
    <w:rsid w:val="00D142C4"/>
    <w:rsid w:val="00D1435C"/>
    <w:rsid w:val="00D14EED"/>
    <w:rsid w:val="00D15053"/>
    <w:rsid w:val="00D151B3"/>
    <w:rsid w:val="00D156A6"/>
    <w:rsid w:val="00D1572D"/>
    <w:rsid w:val="00D15E3B"/>
    <w:rsid w:val="00D17035"/>
    <w:rsid w:val="00D170DE"/>
    <w:rsid w:val="00D200A9"/>
    <w:rsid w:val="00D201B6"/>
    <w:rsid w:val="00D203D4"/>
    <w:rsid w:val="00D2072D"/>
    <w:rsid w:val="00D20E9F"/>
    <w:rsid w:val="00D21DDE"/>
    <w:rsid w:val="00D22F9B"/>
    <w:rsid w:val="00D23DAE"/>
    <w:rsid w:val="00D23DF3"/>
    <w:rsid w:val="00D23ED6"/>
    <w:rsid w:val="00D23EFB"/>
    <w:rsid w:val="00D24D2E"/>
    <w:rsid w:val="00D24FF8"/>
    <w:rsid w:val="00D2539D"/>
    <w:rsid w:val="00D25544"/>
    <w:rsid w:val="00D25966"/>
    <w:rsid w:val="00D266BA"/>
    <w:rsid w:val="00D266CD"/>
    <w:rsid w:val="00D26D37"/>
    <w:rsid w:val="00D27269"/>
    <w:rsid w:val="00D27761"/>
    <w:rsid w:val="00D32AAA"/>
    <w:rsid w:val="00D3358C"/>
    <w:rsid w:val="00D336E2"/>
    <w:rsid w:val="00D34CE8"/>
    <w:rsid w:val="00D35112"/>
    <w:rsid w:val="00D36065"/>
    <w:rsid w:val="00D36C14"/>
    <w:rsid w:val="00D370EE"/>
    <w:rsid w:val="00D371A4"/>
    <w:rsid w:val="00D3747F"/>
    <w:rsid w:val="00D37A19"/>
    <w:rsid w:val="00D400F3"/>
    <w:rsid w:val="00D40B95"/>
    <w:rsid w:val="00D41197"/>
    <w:rsid w:val="00D414E1"/>
    <w:rsid w:val="00D41C03"/>
    <w:rsid w:val="00D422AD"/>
    <w:rsid w:val="00D42946"/>
    <w:rsid w:val="00D42DCB"/>
    <w:rsid w:val="00D43456"/>
    <w:rsid w:val="00D43787"/>
    <w:rsid w:val="00D43C65"/>
    <w:rsid w:val="00D442C3"/>
    <w:rsid w:val="00D44D55"/>
    <w:rsid w:val="00D454FB"/>
    <w:rsid w:val="00D46735"/>
    <w:rsid w:val="00D474FD"/>
    <w:rsid w:val="00D475F4"/>
    <w:rsid w:val="00D4768D"/>
    <w:rsid w:val="00D5021B"/>
    <w:rsid w:val="00D507EC"/>
    <w:rsid w:val="00D523F3"/>
    <w:rsid w:val="00D52606"/>
    <w:rsid w:val="00D52761"/>
    <w:rsid w:val="00D52793"/>
    <w:rsid w:val="00D536AD"/>
    <w:rsid w:val="00D541F1"/>
    <w:rsid w:val="00D54727"/>
    <w:rsid w:val="00D55B0A"/>
    <w:rsid w:val="00D5616F"/>
    <w:rsid w:val="00D56A17"/>
    <w:rsid w:val="00D601A2"/>
    <w:rsid w:val="00D60AAF"/>
    <w:rsid w:val="00D60E27"/>
    <w:rsid w:val="00D61CCE"/>
    <w:rsid w:val="00D6270E"/>
    <w:rsid w:val="00D63C7A"/>
    <w:rsid w:val="00D641AC"/>
    <w:rsid w:val="00D64D9A"/>
    <w:rsid w:val="00D651DA"/>
    <w:rsid w:val="00D656FE"/>
    <w:rsid w:val="00D66DEB"/>
    <w:rsid w:val="00D67414"/>
    <w:rsid w:val="00D7051F"/>
    <w:rsid w:val="00D705B0"/>
    <w:rsid w:val="00D70D07"/>
    <w:rsid w:val="00D716F3"/>
    <w:rsid w:val="00D719EC"/>
    <w:rsid w:val="00D71ADB"/>
    <w:rsid w:val="00D73186"/>
    <w:rsid w:val="00D73E1A"/>
    <w:rsid w:val="00D74399"/>
    <w:rsid w:val="00D74AD8"/>
    <w:rsid w:val="00D75E14"/>
    <w:rsid w:val="00D76567"/>
    <w:rsid w:val="00D76906"/>
    <w:rsid w:val="00D7783D"/>
    <w:rsid w:val="00D77C35"/>
    <w:rsid w:val="00D77D0C"/>
    <w:rsid w:val="00D80663"/>
    <w:rsid w:val="00D8093B"/>
    <w:rsid w:val="00D813EC"/>
    <w:rsid w:val="00D818AC"/>
    <w:rsid w:val="00D83B8D"/>
    <w:rsid w:val="00D83D4F"/>
    <w:rsid w:val="00D83FF5"/>
    <w:rsid w:val="00D84D71"/>
    <w:rsid w:val="00D84E67"/>
    <w:rsid w:val="00D84E94"/>
    <w:rsid w:val="00D859C7"/>
    <w:rsid w:val="00D85B4C"/>
    <w:rsid w:val="00D85C73"/>
    <w:rsid w:val="00D86639"/>
    <w:rsid w:val="00D86A84"/>
    <w:rsid w:val="00D87603"/>
    <w:rsid w:val="00D87C68"/>
    <w:rsid w:val="00D90055"/>
    <w:rsid w:val="00D90176"/>
    <w:rsid w:val="00D90E97"/>
    <w:rsid w:val="00D926AD"/>
    <w:rsid w:val="00D9415D"/>
    <w:rsid w:val="00D94AC7"/>
    <w:rsid w:val="00D9539A"/>
    <w:rsid w:val="00D96013"/>
    <w:rsid w:val="00D965F9"/>
    <w:rsid w:val="00D97E1B"/>
    <w:rsid w:val="00DA0083"/>
    <w:rsid w:val="00DA14FB"/>
    <w:rsid w:val="00DA156D"/>
    <w:rsid w:val="00DA1FBD"/>
    <w:rsid w:val="00DA1FD5"/>
    <w:rsid w:val="00DA2AB4"/>
    <w:rsid w:val="00DA334D"/>
    <w:rsid w:val="00DA340E"/>
    <w:rsid w:val="00DA36A7"/>
    <w:rsid w:val="00DA3A4C"/>
    <w:rsid w:val="00DA41C9"/>
    <w:rsid w:val="00DA4340"/>
    <w:rsid w:val="00DA4F2F"/>
    <w:rsid w:val="00DA4FFF"/>
    <w:rsid w:val="00DA509B"/>
    <w:rsid w:val="00DA6183"/>
    <w:rsid w:val="00DA6274"/>
    <w:rsid w:val="00DA7041"/>
    <w:rsid w:val="00DA7456"/>
    <w:rsid w:val="00DA7D5C"/>
    <w:rsid w:val="00DB053F"/>
    <w:rsid w:val="00DB0C4A"/>
    <w:rsid w:val="00DB149D"/>
    <w:rsid w:val="00DB1719"/>
    <w:rsid w:val="00DB1BBC"/>
    <w:rsid w:val="00DB1F36"/>
    <w:rsid w:val="00DB4864"/>
    <w:rsid w:val="00DB49DA"/>
    <w:rsid w:val="00DB53A8"/>
    <w:rsid w:val="00DB5608"/>
    <w:rsid w:val="00DB63CE"/>
    <w:rsid w:val="00DB6402"/>
    <w:rsid w:val="00DB68F0"/>
    <w:rsid w:val="00DB6E5F"/>
    <w:rsid w:val="00DB7075"/>
    <w:rsid w:val="00DC0149"/>
    <w:rsid w:val="00DC042E"/>
    <w:rsid w:val="00DC11FF"/>
    <w:rsid w:val="00DC31D4"/>
    <w:rsid w:val="00DC3578"/>
    <w:rsid w:val="00DC79D8"/>
    <w:rsid w:val="00DD005E"/>
    <w:rsid w:val="00DD06D0"/>
    <w:rsid w:val="00DD0D78"/>
    <w:rsid w:val="00DD0E85"/>
    <w:rsid w:val="00DD1B7F"/>
    <w:rsid w:val="00DD1CBD"/>
    <w:rsid w:val="00DD2EDC"/>
    <w:rsid w:val="00DD33C3"/>
    <w:rsid w:val="00DD3DF5"/>
    <w:rsid w:val="00DD4A68"/>
    <w:rsid w:val="00DD5259"/>
    <w:rsid w:val="00DD5B7C"/>
    <w:rsid w:val="00DD6210"/>
    <w:rsid w:val="00DD688B"/>
    <w:rsid w:val="00DD7231"/>
    <w:rsid w:val="00DE0755"/>
    <w:rsid w:val="00DE0B25"/>
    <w:rsid w:val="00DE0B26"/>
    <w:rsid w:val="00DE0EFB"/>
    <w:rsid w:val="00DE126B"/>
    <w:rsid w:val="00DE1702"/>
    <w:rsid w:val="00DE1C41"/>
    <w:rsid w:val="00DE1FDE"/>
    <w:rsid w:val="00DE2710"/>
    <w:rsid w:val="00DE2C34"/>
    <w:rsid w:val="00DE3B32"/>
    <w:rsid w:val="00DE3CB2"/>
    <w:rsid w:val="00DE47E0"/>
    <w:rsid w:val="00DE4BD9"/>
    <w:rsid w:val="00DE51C8"/>
    <w:rsid w:val="00DE5392"/>
    <w:rsid w:val="00DE552C"/>
    <w:rsid w:val="00DE64F5"/>
    <w:rsid w:val="00DE656A"/>
    <w:rsid w:val="00DE66E3"/>
    <w:rsid w:val="00DE707A"/>
    <w:rsid w:val="00DE70A5"/>
    <w:rsid w:val="00DE76F0"/>
    <w:rsid w:val="00DE7768"/>
    <w:rsid w:val="00DE798F"/>
    <w:rsid w:val="00DE79D6"/>
    <w:rsid w:val="00DE7A8A"/>
    <w:rsid w:val="00DE7A9B"/>
    <w:rsid w:val="00DF03C2"/>
    <w:rsid w:val="00DF0B15"/>
    <w:rsid w:val="00DF0D02"/>
    <w:rsid w:val="00DF0F0E"/>
    <w:rsid w:val="00DF2535"/>
    <w:rsid w:val="00DF2C3D"/>
    <w:rsid w:val="00DF3D0F"/>
    <w:rsid w:val="00DF3D48"/>
    <w:rsid w:val="00DF40F8"/>
    <w:rsid w:val="00DF435C"/>
    <w:rsid w:val="00DF4AC8"/>
    <w:rsid w:val="00DF63EA"/>
    <w:rsid w:val="00DF6C10"/>
    <w:rsid w:val="00DF6FEC"/>
    <w:rsid w:val="00DF7546"/>
    <w:rsid w:val="00DF7B9D"/>
    <w:rsid w:val="00DF7E44"/>
    <w:rsid w:val="00E001CC"/>
    <w:rsid w:val="00E0033C"/>
    <w:rsid w:val="00E00C4C"/>
    <w:rsid w:val="00E021C3"/>
    <w:rsid w:val="00E023E3"/>
    <w:rsid w:val="00E02572"/>
    <w:rsid w:val="00E02A64"/>
    <w:rsid w:val="00E02F39"/>
    <w:rsid w:val="00E0417D"/>
    <w:rsid w:val="00E045A2"/>
    <w:rsid w:val="00E047DF"/>
    <w:rsid w:val="00E05130"/>
    <w:rsid w:val="00E052D7"/>
    <w:rsid w:val="00E057CE"/>
    <w:rsid w:val="00E05D3F"/>
    <w:rsid w:val="00E06314"/>
    <w:rsid w:val="00E06C66"/>
    <w:rsid w:val="00E075A8"/>
    <w:rsid w:val="00E07A6E"/>
    <w:rsid w:val="00E07D86"/>
    <w:rsid w:val="00E07F63"/>
    <w:rsid w:val="00E10A81"/>
    <w:rsid w:val="00E116BC"/>
    <w:rsid w:val="00E129DD"/>
    <w:rsid w:val="00E12FD2"/>
    <w:rsid w:val="00E13DAF"/>
    <w:rsid w:val="00E14D01"/>
    <w:rsid w:val="00E14F42"/>
    <w:rsid w:val="00E1573C"/>
    <w:rsid w:val="00E15D00"/>
    <w:rsid w:val="00E1633A"/>
    <w:rsid w:val="00E1640C"/>
    <w:rsid w:val="00E16ABF"/>
    <w:rsid w:val="00E1755C"/>
    <w:rsid w:val="00E204BE"/>
    <w:rsid w:val="00E20A40"/>
    <w:rsid w:val="00E2129E"/>
    <w:rsid w:val="00E229C0"/>
    <w:rsid w:val="00E233A7"/>
    <w:rsid w:val="00E23FF3"/>
    <w:rsid w:val="00E24285"/>
    <w:rsid w:val="00E24931"/>
    <w:rsid w:val="00E25CB2"/>
    <w:rsid w:val="00E25D0F"/>
    <w:rsid w:val="00E25DFA"/>
    <w:rsid w:val="00E25F37"/>
    <w:rsid w:val="00E267C2"/>
    <w:rsid w:val="00E30B28"/>
    <w:rsid w:val="00E30D08"/>
    <w:rsid w:val="00E3228D"/>
    <w:rsid w:val="00E328FF"/>
    <w:rsid w:val="00E3405E"/>
    <w:rsid w:val="00E3480A"/>
    <w:rsid w:val="00E34C67"/>
    <w:rsid w:val="00E350B4"/>
    <w:rsid w:val="00E351AC"/>
    <w:rsid w:val="00E354F7"/>
    <w:rsid w:val="00E36728"/>
    <w:rsid w:val="00E40BD7"/>
    <w:rsid w:val="00E4248D"/>
    <w:rsid w:val="00E42791"/>
    <w:rsid w:val="00E430EB"/>
    <w:rsid w:val="00E4415A"/>
    <w:rsid w:val="00E44186"/>
    <w:rsid w:val="00E44248"/>
    <w:rsid w:val="00E44758"/>
    <w:rsid w:val="00E447AD"/>
    <w:rsid w:val="00E4556C"/>
    <w:rsid w:val="00E4756C"/>
    <w:rsid w:val="00E47673"/>
    <w:rsid w:val="00E47940"/>
    <w:rsid w:val="00E47D91"/>
    <w:rsid w:val="00E47F66"/>
    <w:rsid w:val="00E50278"/>
    <w:rsid w:val="00E50EC4"/>
    <w:rsid w:val="00E51191"/>
    <w:rsid w:val="00E517B9"/>
    <w:rsid w:val="00E51D45"/>
    <w:rsid w:val="00E51E90"/>
    <w:rsid w:val="00E525FA"/>
    <w:rsid w:val="00E5265D"/>
    <w:rsid w:val="00E529F6"/>
    <w:rsid w:val="00E539E2"/>
    <w:rsid w:val="00E539ED"/>
    <w:rsid w:val="00E53C35"/>
    <w:rsid w:val="00E54142"/>
    <w:rsid w:val="00E54255"/>
    <w:rsid w:val="00E54B93"/>
    <w:rsid w:val="00E54D2E"/>
    <w:rsid w:val="00E574FD"/>
    <w:rsid w:val="00E60477"/>
    <w:rsid w:val="00E60977"/>
    <w:rsid w:val="00E61206"/>
    <w:rsid w:val="00E61480"/>
    <w:rsid w:val="00E614AC"/>
    <w:rsid w:val="00E615BD"/>
    <w:rsid w:val="00E619E8"/>
    <w:rsid w:val="00E61A2B"/>
    <w:rsid w:val="00E61A77"/>
    <w:rsid w:val="00E61DB2"/>
    <w:rsid w:val="00E61F0B"/>
    <w:rsid w:val="00E6226E"/>
    <w:rsid w:val="00E62279"/>
    <w:rsid w:val="00E623A9"/>
    <w:rsid w:val="00E623C3"/>
    <w:rsid w:val="00E628FC"/>
    <w:rsid w:val="00E62D74"/>
    <w:rsid w:val="00E63AAD"/>
    <w:rsid w:val="00E64CBC"/>
    <w:rsid w:val="00E65E35"/>
    <w:rsid w:val="00E669D0"/>
    <w:rsid w:val="00E66C56"/>
    <w:rsid w:val="00E71395"/>
    <w:rsid w:val="00E71439"/>
    <w:rsid w:val="00E71B72"/>
    <w:rsid w:val="00E71BEA"/>
    <w:rsid w:val="00E7236A"/>
    <w:rsid w:val="00E73008"/>
    <w:rsid w:val="00E7344C"/>
    <w:rsid w:val="00E73779"/>
    <w:rsid w:val="00E754B8"/>
    <w:rsid w:val="00E75C82"/>
    <w:rsid w:val="00E76445"/>
    <w:rsid w:val="00E76A41"/>
    <w:rsid w:val="00E774D3"/>
    <w:rsid w:val="00E77DB6"/>
    <w:rsid w:val="00E80539"/>
    <w:rsid w:val="00E80796"/>
    <w:rsid w:val="00E80E76"/>
    <w:rsid w:val="00E832BD"/>
    <w:rsid w:val="00E83564"/>
    <w:rsid w:val="00E84971"/>
    <w:rsid w:val="00E856A8"/>
    <w:rsid w:val="00E8575B"/>
    <w:rsid w:val="00E87028"/>
    <w:rsid w:val="00E870EC"/>
    <w:rsid w:val="00E873DF"/>
    <w:rsid w:val="00E87BD5"/>
    <w:rsid w:val="00E902B4"/>
    <w:rsid w:val="00E90814"/>
    <w:rsid w:val="00E90F21"/>
    <w:rsid w:val="00E90F78"/>
    <w:rsid w:val="00E9188E"/>
    <w:rsid w:val="00E92552"/>
    <w:rsid w:val="00E92E10"/>
    <w:rsid w:val="00E93A8A"/>
    <w:rsid w:val="00E93ADC"/>
    <w:rsid w:val="00E93FD8"/>
    <w:rsid w:val="00E9413A"/>
    <w:rsid w:val="00E95160"/>
    <w:rsid w:val="00E956F3"/>
    <w:rsid w:val="00E95A64"/>
    <w:rsid w:val="00E95ADC"/>
    <w:rsid w:val="00E96624"/>
    <w:rsid w:val="00E96F15"/>
    <w:rsid w:val="00E96F4E"/>
    <w:rsid w:val="00E978C6"/>
    <w:rsid w:val="00E97AFB"/>
    <w:rsid w:val="00EA07A7"/>
    <w:rsid w:val="00EA0D24"/>
    <w:rsid w:val="00EA1129"/>
    <w:rsid w:val="00EA1DAA"/>
    <w:rsid w:val="00EA232D"/>
    <w:rsid w:val="00EA26D3"/>
    <w:rsid w:val="00EA26FA"/>
    <w:rsid w:val="00EA28F3"/>
    <w:rsid w:val="00EA2B48"/>
    <w:rsid w:val="00EA3B9F"/>
    <w:rsid w:val="00EA4380"/>
    <w:rsid w:val="00EA49B6"/>
    <w:rsid w:val="00EA5048"/>
    <w:rsid w:val="00EA5701"/>
    <w:rsid w:val="00EA5F02"/>
    <w:rsid w:val="00EA61BA"/>
    <w:rsid w:val="00EA627C"/>
    <w:rsid w:val="00EA66D6"/>
    <w:rsid w:val="00EA6819"/>
    <w:rsid w:val="00EA6840"/>
    <w:rsid w:val="00EA742D"/>
    <w:rsid w:val="00EA74E1"/>
    <w:rsid w:val="00EA78C4"/>
    <w:rsid w:val="00EA79C2"/>
    <w:rsid w:val="00EB02C0"/>
    <w:rsid w:val="00EB0B6C"/>
    <w:rsid w:val="00EB12A4"/>
    <w:rsid w:val="00EB16B8"/>
    <w:rsid w:val="00EB2138"/>
    <w:rsid w:val="00EB2346"/>
    <w:rsid w:val="00EB2397"/>
    <w:rsid w:val="00EB284B"/>
    <w:rsid w:val="00EB29F3"/>
    <w:rsid w:val="00EB36F1"/>
    <w:rsid w:val="00EB3D52"/>
    <w:rsid w:val="00EB4318"/>
    <w:rsid w:val="00EB44A6"/>
    <w:rsid w:val="00EB4B54"/>
    <w:rsid w:val="00EB55CB"/>
    <w:rsid w:val="00EB598D"/>
    <w:rsid w:val="00EB66E3"/>
    <w:rsid w:val="00EB68EA"/>
    <w:rsid w:val="00EB7A82"/>
    <w:rsid w:val="00EC005B"/>
    <w:rsid w:val="00EC0311"/>
    <w:rsid w:val="00EC0435"/>
    <w:rsid w:val="00EC0607"/>
    <w:rsid w:val="00EC0BD2"/>
    <w:rsid w:val="00EC1F71"/>
    <w:rsid w:val="00EC2211"/>
    <w:rsid w:val="00EC22A1"/>
    <w:rsid w:val="00EC22E5"/>
    <w:rsid w:val="00EC3039"/>
    <w:rsid w:val="00EC3F74"/>
    <w:rsid w:val="00EC6172"/>
    <w:rsid w:val="00EC65D3"/>
    <w:rsid w:val="00EC6C07"/>
    <w:rsid w:val="00EC6D3B"/>
    <w:rsid w:val="00EC71D6"/>
    <w:rsid w:val="00EC7237"/>
    <w:rsid w:val="00EC7748"/>
    <w:rsid w:val="00EC7A86"/>
    <w:rsid w:val="00ED03B1"/>
    <w:rsid w:val="00ED0847"/>
    <w:rsid w:val="00ED087D"/>
    <w:rsid w:val="00ED2358"/>
    <w:rsid w:val="00ED2996"/>
    <w:rsid w:val="00ED2DCF"/>
    <w:rsid w:val="00ED33E2"/>
    <w:rsid w:val="00ED34FE"/>
    <w:rsid w:val="00ED3939"/>
    <w:rsid w:val="00ED39BA"/>
    <w:rsid w:val="00ED3F07"/>
    <w:rsid w:val="00ED4849"/>
    <w:rsid w:val="00ED59A9"/>
    <w:rsid w:val="00ED6425"/>
    <w:rsid w:val="00ED6859"/>
    <w:rsid w:val="00ED704B"/>
    <w:rsid w:val="00ED705C"/>
    <w:rsid w:val="00EE18C2"/>
    <w:rsid w:val="00EE2035"/>
    <w:rsid w:val="00EE2207"/>
    <w:rsid w:val="00EE3EA1"/>
    <w:rsid w:val="00EE43BE"/>
    <w:rsid w:val="00EE4AC6"/>
    <w:rsid w:val="00EE4E13"/>
    <w:rsid w:val="00EE50FD"/>
    <w:rsid w:val="00EE570B"/>
    <w:rsid w:val="00EE6047"/>
    <w:rsid w:val="00EE6868"/>
    <w:rsid w:val="00EE7383"/>
    <w:rsid w:val="00EE7D04"/>
    <w:rsid w:val="00EE7ED9"/>
    <w:rsid w:val="00EF005F"/>
    <w:rsid w:val="00EF00D2"/>
    <w:rsid w:val="00EF06FB"/>
    <w:rsid w:val="00EF166D"/>
    <w:rsid w:val="00EF21B7"/>
    <w:rsid w:val="00EF2916"/>
    <w:rsid w:val="00EF3CAA"/>
    <w:rsid w:val="00EF427A"/>
    <w:rsid w:val="00EF4AF1"/>
    <w:rsid w:val="00EF5ECE"/>
    <w:rsid w:val="00EF69BA"/>
    <w:rsid w:val="00EF7135"/>
    <w:rsid w:val="00F003FC"/>
    <w:rsid w:val="00F013C7"/>
    <w:rsid w:val="00F01711"/>
    <w:rsid w:val="00F0182A"/>
    <w:rsid w:val="00F0207A"/>
    <w:rsid w:val="00F026C7"/>
    <w:rsid w:val="00F02788"/>
    <w:rsid w:val="00F034DC"/>
    <w:rsid w:val="00F03922"/>
    <w:rsid w:val="00F04030"/>
    <w:rsid w:val="00F047DB"/>
    <w:rsid w:val="00F04888"/>
    <w:rsid w:val="00F048DC"/>
    <w:rsid w:val="00F04C89"/>
    <w:rsid w:val="00F05929"/>
    <w:rsid w:val="00F05A6A"/>
    <w:rsid w:val="00F05AE0"/>
    <w:rsid w:val="00F061D7"/>
    <w:rsid w:val="00F067E2"/>
    <w:rsid w:val="00F0778C"/>
    <w:rsid w:val="00F07B9F"/>
    <w:rsid w:val="00F07FA9"/>
    <w:rsid w:val="00F113A4"/>
    <w:rsid w:val="00F11C21"/>
    <w:rsid w:val="00F11E3A"/>
    <w:rsid w:val="00F11EF3"/>
    <w:rsid w:val="00F12244"/>
    <w:rsid w:val="00F12612"/>
    <w:rsid w:val="00F13B4D"/>
    <w:rsid w:val="00F14C0C"/>
    <w:rsid w:val="00F15C94"/>
    <w:rsid w:val="00F15D88"/>
    <w:rsid w:val="00F15E4B"/>
    <w:rsid w:val="00F16710"/>
    <w:rsid w:val="00F17401"/>
    <w:rsid w:val="00F20171"/>
    <w:rsid w:val="00F2048E"/>
    <w:rsid w:val="00F20A91"/>
    <w:rsid w:val="00F219F6"/>
    <w:rsid w:val="00F21D30"/>
    <w:rsid w:val="00F21F46"/>
    <w:rsid w:val="00F22072"/>
    <w:rsid w:val="00F22F56"/>
    <w:rsid w:val="00F23191"/>
    <w:rsid w:val="00F23DA0"/>
    <w:rsid w:val="00F24088"/>
    <w:rsid w:val="00F2408E"/>
    <w:rsid w:val="00F2417A"/>
    <w:rsid w:val="00F24B65"/>
    <w:rsid w:val="00F24E80"/>
    <w:rsid w:val="00F251F7"/>
    <w:rsid w:val="00F25623"/>
    <w:rsid w:val="00F25B33"/>
    <w:rsid w:val="00F26132"/>
    <w:rsid w:val="00F267DE"/>
    <w:rsid w:val="00F26D14"/>
    <w:rsid w:val="00F26D5B"/>
    <w:rsid w:val="00F26DF6"/>
    <w:rsid w:val="00F2750C"/>
    <w:rsid w:val="00F27AE9"/>
    <w:rsid w:val="00F27E57"/>
    <w:rsid w:val="00F27FB4"/>
    <w:rsid w:val="00F30518"/>
    <w:rsid w:val="00F3060B"/>
    <w:rsid w:val="00F30EE9"/>
    <w:rsid w:val="00F320AC"/>
    <w:rsid w:val="00F325DB"/>
    <w:rsid w:val="00F32B09"/>
    <w:rsid w:val="00F330B2"/>
    <w:rsid w:val="00F33FD1"/>
    <w:rsid w:val="00F343D7"/>
    <w:rsid w:val="00F34BAD"/>
    <w:rsid w:val="00F35C9A"/>
    <w:rsid w:val="00F3765F"/>
    <w:rsid w:val="00F401FA"/>
    <w:rsid w:val="00F41741"/>
    <w:rsid w:val="00F4183D"/>
    <w:rsid w:val="00F428AF"/>
    <w:rsid w:val="00F44A3F"/>
    <w:rsid w:val="00F44FBF"/>
    <w:rsid w:val="00F45016"/>
    <w:rsid w:val="00F46068"/>
    <w:rsid w:val="00F461F2"/>
    <w:rsid w:val="00F47F70"/>
    <w:rsid w:val="00F50A8A"/>
    <w:rsid w:val="00F521BD"/>
    <w:rsid w:val="00F53270"/>
    <w:rsid w:val="00F5348D"/>
    <w:rsid w:val="00F53A09"/>
    <w:rsid w:val="00F54C29"/>
    <w:rsid w:val="00F55320"/>
    <w:rsid w:val="00F553CA"/>
    <w:rsid w:val="00F55958"/>
    <w:rsid w:val="00F55A84"/>
    <w:rsid w:val="00F55E82"/>
    <w:rsid w:val="00F55F57"/>
    <w:rsid w:val="00F5655B"/>
    <w:rsid w:val="00F571C5"/>
    <w:rsid w:val="00F576F4"/>
    <w:rsid w:val="00F605FF"/>
    <w:rsid w:val="00F61983"/>
    <w:rsid w:val="00F6242D"/>
    <w:rsid w:val="00F628E0"/>
    <w:rsid w:val="00F63E91"/>
    <w:rsid w:val="00F63F0C"/>
    <w:rsid w:val="00F640C7"/>
    <w:rsid w:val="00F64BEC"/>
    <w:rsid w:val="00F64CBB"/>
    <w:rsid w:val="00F65308"/>
    <w:rsid w:val="00F65E8C"/>
    <w:rsid w:val="00F663E7"/>
    <w:rsid w:val="00F66744"/>
    <w:rsid w:val="00F66CB2"/>
    <w:rsid w:val="00F672F7"/>
    <w:rsid w:val="00F7197E"/>
    <w:rsid w:val="00F7275A"/>
    <w:rsid w:val="00F729BC"/>
    <w:rsid w:val="00F73950"/>
    <w:rsid w:val="00F74A82"/>
    <w:rsid w:val="00F75A4A"/>
    <w:rsid w:val="00F763ED"/>
    <w:rsid w:val="00F768FF"/>
    <w:rsid w:val="00F80D6F"/>
    <w:rsid w:val="00F812FA"/>
    <w:rsid w:val="00F81A1E"/>
    <w:rsid w:val="00F81CD0"/>
    <w:rsid w:val="00F81FAB"/>
    <w:rsid w:val="00F82FFC"/>
    <w:rsid w:val="00F8312B"/>
    <w:rsid w:val="00F8351E"/>
    <w:rsid w:val="00F83773"/>
    <w:rsid w:val="00F83AA8"/>
    <w:rsid w:val="00F842A2"/>
    <w:rsid w:val="00F84875"/>
    <w:rsid w:val="00F8490C"/>
    <w:rsid w:val="00F84AF1"/>
    <w:rsid w:val="00F851FE"/>
    <w:rsid w:val="00F86183"/>
    <w:rsid w:val="00F864DE"/>
    <w:rsid w:val="00F86B58"/>
    <w:rsid w:val="00F87870"/>
    <w:rsid w:val="00F900CC"/>
    <w:rsid w:val="00F9020A"/>
    <w:rsid w:val="00F9090B"/>
    <w:rsid w:val="00F90A3C"/>
    <w:rsid w:val="00F91004"/>
    <w:rsid w:val="00F91C16"/>
    <w:rsid w:val="00F93201"/>
    <w:rsid w:val="00F93528"/>
    <w:rsid w:val="00F93BF4"/>
    <w:rsid w:val="00F94B76"/>
    <w:rsid w:val="00F95A0C"/>
    <w:rsid w:val="00F95C7B"/>
    <w:rsid w:val="00F96136"/>
    <w:rsid w:val="00F965F1"/>
    <w:rsid w:val="00F966D6"/>
    <w:rsid w:val="00F96D72"/>
    <w:rsid w:val="00F97B6D"/>
    <w:rsid w:val="00FA0969"/>
    <w:rsid w:val="00FA1317"/>
    <w:rsid w:val="00FA17D2"/>
    <w:rsid w:val="00FA29C8"/>
    <w:rsid w:val="00FA2A58"/>
    <w:rsid w:val="00FA344B"/>
    <w:rsid w:val="00FA3A46"/>
    <w:rsid w:val="00FA3AD3"/>
    <w:rsid w:val="00FA4038"/>
    <w:rsid w:val="00FA449F"/>
    <w:rsid w:val="00FA5389"/>
    <w:rsid w:val="00FA5591"/>
    <w:rsid w:val="00FA5600"/>
    <w:rsid w:val="00FA58EF"/>
    <w:rsid w:val="00FA6474"/>
    <w:rsid w:val="00FA653D"/>
    <w:rsid w:val="00FA689C"/>
    <w:rsid w:val="00FA7212"/>
    <w:rsid w:val="00FA7680"/>
    <w:rsid w:val="00FA78D9"/>
    <w:rsid w:val="00FB02C4"/>
    <w:rsid w:val="00FB034D"/>
    <w:rsid w:val="00FB03F9"/>
    <w:rsid w:val="00FB044B"/>
    <w:rsid w:val="00FB0E2B"/>
    <w:rsid w:val="00FB0F54"/>
    <w:rsid w:val="00FB100F"/>
    <w:rsid w:val="00FB180D"/>
    <w:rsid w:val="00FB1E93"/>
    <w:rsid w:val="00FB27FA"/>
    <w:rsid w:val="00FB2DB4"/>
    <w:rsid w:val="00FB2F48"/>
    <w:rsid w:val="00FB3067"/>
    <w:rsid w:val="00FB346C"/>
    <w:rsid w:val="00FB361C"/>
    <w:rsid w:val="00FB5B09"/>
    <w:rsid w:val="00FB5F47"/>
    <w:rsid w:val="00FB60E8"/>
    <w:rsid w:val="00FB6450"/>
    <w:rsid w:val="00FB69A7"/>
    <w:rsid w:val="00FB6BD9"/>
    <w:rsid w:val="00FB6E04"/>
    <w:rsid w:val="00FB7123"/>
    <w:rsid w:val="00FB7154"/>
    <w:rsid w:val="00FB76AA"/>
    <w:rsid w:val="00FC01BA"/>
    <w:rsid w:val="00FC021A"/>
    <w:rsid w:val="00FC0598"/>
    <w:rsid w:val="00FC08F3"/>
    <w:rsid w:val="00FC0E0C"/>
    <w:rsid w:val="00FC1C79"/>
    <w:rsid w:val="00FC1E21"/>
    <w:rsid w:val="00FC2D74"/>
    <w:rsid w:val="00FC2D82"/>
    <w:rsid w:val="00FC4519"/>
    <w:rsid w:val="00FC4C83"/>
    <w:rsid w:val="00FC4CC4"/>
    <w:rsid w:val="00FC4CFA"/>
    <w:rsid w:val="00FC5794"/>
    <w:rsid w:val="00FC6676"/>
    <w:rsid w:val="00FC6709"/>
    <w:rsid w:val="00FC7065"/>
    <w:rsid w:val="00FC70D4"/>
    <w:rsid w:val="00FC7831"/>
    <w:rsid w:val="00FC7A47"/>
    <w:rsid w:val="00FD0226"/>
    <w:rsid w:val="00FD0B47"/>
    <w:rsid w:val="00FD0FF1"/>
    <w:rsid w:val="00FD1521"/>
    <w:rsid w:val="00FD18CC"/>
    <w:rsid w:val="00FD2C2B"/>
    <w:rsid w:val="00FD2CAE"/>
    <w:rsid w:val="00FD3197"/>
    <w:rsid w:val="00FD3533"/>
    <w:rsid w:val="00FD4578"/>
    <w:rsid w:val="00FD4D12"/>
    <w:rsid w:val="00FD520B"/>
    <w:rsid w:val="00FD7396"/>
    <w:rsid w:val="00FD7E42"/>
    <w:rsid w:val="00FE12F1"/>
    <w:rsid w:val="00FE1A75"/>
    <w:rsid w:val="00FE1CFF"/>
    <w:rsid w:val="00FE1E05"/>
    <w:rsid w:val="00FE2CF9"/>
    <w:rsid w:val="00FE3970"/>
    <w:rsid w:val="00FE4709"/>
    <w:rsid w:val="00FE47B0"/>
    <w:rsid w:val="00FE56E8"/>
    <w:rsid w:val="00FE57BF"/>
    <w:rsid w:val="00FE5B30"/>
    <w:rsid w:val="00FE65D9"/>
    <w:rsid w:val="00FE76DC"/>
    <w:rsid w:val="00FF03D1"/>
    <w:rsid w:val="00FF1415"/>
    <w:rsid w:val="00FF1929"/>
    <w:rsid w:val="00FF1CFB"/>
    <w:rsid w:val="00FF249B"/>
    <w:rsid w:val="00FF28BF"/>
    <w:rsid w:val="00FF3E04"/>
    <w:rsid w:val="00FF3E0F"/>
    <w:rsid w:val="00FF44D6"/>
    <w:rsid w:val="00FF5033"/>
    <w:rsid w:val="00FF5B53"/>
    <w:rsid w:val="00FF5CD4"/>
    <w:rsid w:val="00FF638E"/>
    <w:rsid w:val="00FF703A"/>
    <w:rsid w:val="00FF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D12D4CE4-17AB-48C1-BB4B-98BAE59F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8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AA1BB9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C1C16-EB85-4068-BFF3-AED9FB651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31</Pages>
  <Words>6998</Words>
  <Characters>32476</Characters>
  <Application>Microsoft Office Word</Application>
  <DocSecurity>0</DocSecurity>
  <Lines>270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39396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Somjai, Nigonyanont</cp:lastModifiedBy>
  <cp:revision>3</cp:revision>
  <cp:lastPrinted>2017-11-10T07:27:00Z</cp:lastPrinted>
  <dcterms:created xsi:type="dcterms:W3CDTF">2017-11-10T08:45:00Z</dcterms:created>
  <dcterms:modified xsi:type="dcterms:W3CDTF">2017-11-10T08:57:00Z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